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charts/chart3.xml" ContentType="application/vnd.openxmlformats-officedocument.drawingml.chart+xml"/>
  <Override PartName="/word/theme/themeOverride2.xml" ContentType="application/vnd.openxmlformats-officedocument.themeOverride+xml"/>
  <Override PartName="/word/charts/chart4.xml" ContentType="application/vnd.openxmlformats-officedocument.drawingml.chart+xml"/>
  <Override PartName="/word/theme/themeOverride3.xml" ContentType="application/vnd.openxmlformats-officedocument.themeOverride+xml"/>
  <Override PartName="/word/charts/chart5.xml" ContentType="application/vnd.openxmlformats-officedocument.drawingml.chart+xml"/>
  <Override PartName="/word/charts/chart6.xml" ContentType="application/vnd.openxmlformats-officedocument.drawingml.chart+xml"/>
  <Override PartName="/word/theme/themeOverride4.xml" ContentType="application/vnd.openxmlformats-officedocument.themeOverride+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EF1116F" w14:textId="77777777" w:rsidR="0039496E" w:rsidRPr="00225560" w:rsidRDefault="0039496E" w:rsidP="0039496E">
      <w:pPr>
        <w:ind w:left="5598" w:firstLine="720"/>
        <w:jc w:val="both"/>
      </w:pPr>
      <w:r w:rsidRPr="00225560">
        <w:t>PATVIRTINTA</w:t>
      </w:r>
    </w:p>
    <w:p w14:paraId="0136DA78" w14:textId="77777777" w:rsidR="0039496E" w:rsidRPr="00225560" w:rsidRDefault="0039496E" w:rsidP="0039496E">
      <w:pPr>
        <w:ind w:left="5022" w:firstLine="1296"/>
        <w:jc w:val="both"/>
      </w:pPr>
      <w:r w:rsidRPr="00225560">
        <w:t>Plungės rajono savivaldybės</w:t>
      </w:r>
    </w:p>
    <w:p w14:paraId="3067ECE9" w14:textId="22D23AA4" w:rsidR="0039496E" w:rsidRPr="00225560" w:rsidRDefault="002A0B54" w:rsidP="0039496E">
      <w:pPr>
        <w:ind w:left="6237" w:firstLine="81"/>
        <w:jc w:val="both"/>
      </w:pPr>
      <w:r>
        <w:t>tarybos 2024</w:t>
      </w:r>
      <w:r w:rsidR="0039496E" w:rsidRPr="00225560">
        <w:t xml:space="preserve"> </w:t>
      </w:r>
      <w:proofErr w:type="spellStart"/>
      <w:r w:rsidR="0039496E" w:rsidRPr="00225560">
        <w:t>m</w:t>
      </w:r>
      <w:proofErr w:type="spellEnd"/>
      <w:r w:rsidR="0039496E" w:rsidRPr="00225560">
        <w:t xml:space="preserve">. </w:t>
      </w:r>
      <w:r w:rsidR="00EE62E4">
        <w:t>gegužės</w:t>
      </w:r>
      <w:r w:rsidR="001C0954">
        <w:t xml:space="preserve"> </w:t>
      </w:r>
      <w:r w:rsidR="001B711F" w:rsidRPr="001B711F">
        <w:t>30</w:t>
      </w:r>
      <w:r w:rsidR="001B711F">
        <w:t xml:space="preserve"> </w:t>
      </w:r>
      <w:proofErr w:type="spellStart"/>
      <w:r w:rsidR="0039496E" w:rsidRPr="001B711F">
        <w:t>d</w:t>
      </w:r>
      <w:proofErr w:type="spellEnd"/>
      <w:r w:rsidR="0039496E" w:rsidRPr="001B711F">
        <w:t>.</w:t>
      </w:r>
      <w:r w:rsidR="0039496E" w:rsidRPr="00225560">
        <w:t xml:space="preserve">  </w:t>
      </w:r>
    </w:p>
    <w:p w14:paraId="1DF86CC8" w14:textId="6C8E4BD2" w:rsidR="002E6B21" w:rsidRDefault="0039496E" w:rsidP="002C25FB">
      <w:pPr>
        <w:ind w:left="5598" w:firstLine="720"/>
        <w:jc w:val="both"/>
        <w:rPr>
          <w:b/>
          <w:lang w:eastAsia="lt-LT"/>
        </w:rPr>
      </w:pPr>
      <w:r w:rsidRPr="00225560">
        <w:t xml:space="preserve">sprendimu </w:t>
      </w:r>
      <w:proofErr w:type="spellStart"/>
      <w:r w:rsidRPr="00225560">
        <w:t>Nr</w:t>
      </w:r>
      <w:proofErr w:type="spellEnd"/>
      <w:r w:rsidRPr="00225560">
        <w:t>.</w:t>
      </w:r>
      <w:r>
        <w:t xml:space="preserve"> </w:t>
      </w:r>
      <w:r w:rsidRPr="00225560">
        <w:t>T1-</w:t>
      </w:r>
    </w:p>
    <w:p w14:paraId="5E71F43B" w14:textId="77777777" w:rsidR="002E6B21" w:rsidRDefault="002E6B21"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outlineLvl w:val="0"/>
        <w:rPr>
          <w:b/>
          <w:lang w:eastAsia="lt-LT"/>
        </w:rPr>
      </w:pPr>
    </w:p>
    <w:p w14:paraId="54B36D23" w14:textId="77777777" w:rsidR="00B10156" w:rsidRPr="00B10156" w:rsidRDefault="00B10156" w:rsidP="0014196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outlineLvl w:val="0"/>
        <w:rPr>
          <w:b/>
          <w:lang w:eastAsia="lt-LT"/>
        </w:rPr>
      </w:pPr>
      <w:r w:rsidRPr="00B10156">
        <w:rPr>
          <w:b/>
          <w:lang w:eastAsia="lt-LT"/>
        </w:rPr>
        <w:t xml:space="preserve">PLUNGĖS RAJONO SAVIVALDYBĖS </w:t>
      </w:r>
    </w:p>
    <w:p w14:paraId="026EB6E1" w14:textId="0449F78D" w:rsidR="00B10156" w:rsidRPr="00B10156" w:rsidRDefault="002A0B54" w:rsidP="0014196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outlineLvl w:val="0"/>
        <w:rPr>
          <w:b/>
          <w:lang w:eastAsia="lt-LT"/>
        </w:rPr>
      </w:pPr>
      <w:r>
        <w:rPr>
          <w:b/>
          <w:lang w:eastAsia="lt-LT"/>
        </w:rPr>
        <w:t>2024</w:t>
      </w:r>
      <w:r w:rsidR="00B10156" w:rsidRPr="00B10156">
        <w:rPr>
          <w:b/>
          <w:lang w:eastAsia="lt-LT"/>
        </w:rPr>
        <w:t xml:space="preserve"> METŲ SOCIALINIŲ PASLAUGŲ PLANAS</w:t>
      </w:r>
    </w:p>
    <w:p w14:paraId="6C6A7D13" w14:textId="77777777" w:rsidR="00B10156" w:rsidRPr="00B10156" w:rsidRDefault="00B10156" w:rsidP="0014196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lang w:eastAsia="lt-LT"/>
        </w:rPr>
      </w:pPr>
    </w:p>
    <w:p w14:paraId="4C4D299B" w14:textId="77777777" w:rsidR="00B10156" w:rsidRPr="00B10156" w:rsidRDefault="00B10156" w:rsidP="0014196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outlineLvl w:val="0"/>
        <w:rPr>
          <w:b/>
          <w:lang w:eastAsia="lt-LT"/>
        </w:rPr>
      </w:pPr>
      <w:r w:rsidRPr="00B10156">
        <w:rPr>
          <w:b/>
          <w:lang w:eastAsia="lt-LT"/>
        </w:rPr>
        <w:t xml:space="preserve">I SKYRIUS </w:t>
      </w:r>
    </w:p>
    <w:p w14:paraId="4741F8D9" w14:textId="77777777" w:rsidR="00B10156" w:rsidRPr="00B10156" w:rsidRDefault="00B10156" w:rsidP="0014196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outlineLvl w:val="0"/>
        <w:rPr>
          <w:b/>
          <w:lang w:eastAsia="lt-LT"/>
        </w:rPr>
      </w:pPr>
      <w:r w:rsidRPr="00B10156">
        <w:rPr>
          <w:b/>
          <w:lang w:eastAsia="lt-LT"/>
        </w:rPr>
        <w:t>ĮVADAS</w:t>
      </w:r>
    </w:p>
    <w:p w14:paraId="48F478FE" w14:textId="77777777" w:rsidR="00B10156" w:rsidRPr="00B10156" w:rsidRDefault="00B10156" w:rsidP="002C25F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pacing w:line="280" w:lineRule="atLeast"/>
        <w:ind w:firstLine="964"/>
        <w:jc w:val="center"/>
        <w:textAlignment w:val="baseline"/>
        <w:outlineLvl w:val="0"/>
        <w:rPr>
          <w:b/>
          <w:color w:val="7030A0"/>
          <w:lang w:eastAsia="lt-LT"/>
        </w:rPr>
      </w:pPr>
    </w:p>
    <w:p w14:paraId="65D29225" w14:textId="77777777" w:rsidR="00B10156" w:rsidRPr="00E21779"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E21779">
        <w:rPr>
          <w:b/>
          <w:lang w:eastAsia="lt-LT"/>
        </w:rPr>
        <w:t>1. Bendra informacija.</w:t>
      </w:r>
    </w:p>
    <w:p w14:paraId="5A3D8888" w14:textId="63CC3E15" w:rsidR="00FD2405" w:rsidRPr="00E21779" w:rsidRDefault="00B10156" w:rsidP="0038424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rFonts w:eastAsia="SimSun"/>
          <w:lang w:eastAsia="zh-CN"/>
        </w:rPr>
      </w:pPr>
      <w:r w:rsidRPr="00E21779">
        <w:rPr>
          <w:lang w:eastAsia="lt-LT"/>
        </w:rPr>
        <w:t xml:space="preserve">Plungės rajono savivaldybės </w:t>
      </w:r>
      <w:r w:rsidRPr="00773182">
        <w:rPr>
          <w:lang w:eastAsia="lt-LT"/>
        </w:rPr>
        <w:t>20</w:t>
      </w:r>
      <w:r w:rsidR="00161098" w:rsidRPr="00773182">
        <w:rPr>
          <w:lang w:eastAsia="lt-LT"/>
        </w:rPr>
        <w:t>2</w:t>
      </w:r>
      <w:r w:rsidR="0069457F" w:rsidRPr="00773182">
        <w:rPr>
          <w:lang w:eastAsia="lt-LT"/>
        </w:rPr>
        <w:t>4</w:t>
      </w:r>
      <w:r w:rsidRPr="00773182">
        <w:rPr>
          <w:lang w:eastAsia="lt-LT"/>
        </w:rPr>
        <w:t xml:space="preserve"> metų socialinių paslaugų planas </w:t>
      </w:r>
      <w:r w:rsidR="00773182" w:rsidRPr="00773182">
        <w:rPr>
          <w:lang w:eastAsia="lt-LT"/>
        </w:rPr>
        <w:t>(toliau</w:t>
      </w:r>
      <w:r w:rsidR="00773182">
        <w:rPr>
          <w:lang w:eastAsia="lt-LT"/>
        </w:rPr>
        <w:t xml:space="preserve"> – Socialinių paslaugų planas) </w:t>
      </w:r>
      <w:r w:rsidRPr="00E21779">
        <w:rPr>
          <w:lang w:eastAsia="lt-LT"/>
        </w:rPr>
        <w:t xml:space="preserve">parengtas vadovaujantis </w:t>
      </w:r>
      <w:r w:rsidRPr="00384249">
        <w:rPr>
          <w:lang w:eastAsia="lt-LT"/>
        </w:rPr>
        <w:t>L</w:t>
      </w:r>
      <w:r w:rsidR="00CC282B" w:rsidRPr="002F480F">
        <w:rPr>
          <w:lang w:eastAsia="lt-LT"/>
        </w:rPr>
        <w:t xml:space="preserve">ietuvos </w:t>
      </w:r>
      <w:r w:rsidRPr="00384249">
        <w:rPr>
          <w:lang w:eastAsia="lt-LT"/>
        </w:rPr>
        <w:t>R</w:t>
      </w:r>
      <w:r w:rsidR="00CC282B" w:rsidRPr="002F480F">
        <w:rPr>
          <w:lang w:eastAsia="lt-LT"/>
        </w:rPr>
        <w:t>espublikos</w:t>
      </w:r>
      <w:r w:rsidRPr="00384249">
        <w:rPr>
          <w:lang w:eastAsia="lt-LT"/>
        </w:rPr>
        <w:t xml:space="preserve"> </w:t>
      </w:r>
      <w:r w:rsidRPr="00384249">
        <w:rPr>
          <w:rFonts w:eastAsia="SimSun"/>
          <w:lang w:eastAsia="zh-CN"/>
        </w:rPr>
        <w:t>socialinių paslaugų</w:t>
      </w:r>
      <w:r w:rsidRPr="00E21779">
        <w:rPr>
          <w:rFonts w:eastAsia="SimSun"/>
          <w:lang w:eastAsia="zh-CN"/>
        </w:rPr>
        <w:t xml:space="preserve"> įstatymu, </w:t>
      </w:r>
      <w:r w:rsidRPr="00E21779">
        <w:rPr>
          <w:lang w:eastAsia="lt-LT"/>
        </w:rPr>
        <w:t xml:space="preserve">Socialinių paslaugų planavimo metodika, </w:t>
      </w:r>
      <w:r w:rsidRPr="00E21779">
        <w:rPr>
          <w:rFonts w:eastAsia="SimSun"/>
          <w:lang w:eastAsia="zh-CN"/>
        </w:rPr>
        <w:t xml:space="preserve">patvirtinta LR Vyriausybės 2006 </w:t>
      </w:r>
      <w:proofErr w:type="spellStart"/>
      <w:r w:rsidRPr="00E21779">
        <w:rPr>
          <w:rFonts w:eastAsia="SimSun"/>
          <w:lang w:eastAsia="zh-CN"/>
        </w:rPr>
        <w:t>m</w:t>
      </w:r>
      <w:proofErr w:type="spellEnd"/>
      <w:r w:rsidRPr="00E21779">
        <w:rPr>
          <w:rFonts w:eastAsia="SimSun"/>
          <w:lang w:eastAsia="zh-CN"/>
        </w:rPr>
        <w:t xml:space="preserve">. lapkričio 15 </w:t>
      </w:r>
      <w:proofErr w:type="spellStart"/>
      <w:r w:rsidRPr="00E21779">
        <w:rPr>
          <w:rFonts w:eastAsia="SimSun"/>
          <w:lang w:eastAsia="zh-CN"/>
        </w:rPr>
        <w:t>d</w:t>
      </w:r>
      <w:proofErr w:type="spellEnd"/>
      <w:r w:rsidRPr="00E21779">
        <w:rPr>
          <w:rFonts w:eastAsia="SimSun"/>
          <w:lang w:eastAsia="zh-CN"/>
        </w:rPr>
        <w:t xml:space="preserve">. nutarimu </w:t>
      </w:r>
      <w:proofErr w:type="spellStart"/>
      <w:r w:rsidRPr="00E21779">
        <w:rPr>
          <w:rFonts w:eastAsia="SimSun"/>
          <w:lang w:eastAsia="zh-CN"/>
        </w:rPr>
        <w:t>Nr</w:t>
      </w:r>
      <w:proofErr w:type="spellEnd"/>
      <w:r w:rsidRPr="00E21779">
        <w:rPr>
          <w:rFonts w:eastAsia="SimSun"/>
          <w:lang w:eastAsia="zh-CN"/>
        </w:rPr>
        <w:t xml:space="preserve">. 1132, Socialinių paslaugų išvystymo normatyvais, patvirtintais Lietuvos Respublikos socialinės apsaugos ir darbo ministro 2014 </w:t>
      </w:r>
      <w:proofErr w:type="spellStart"/>
      <w:r w:rsidRPr="00E21779">
        <w:rPr>
          <w:rFonts w:eastAsia="SimSun"/>
          <w:lang w:eastAsia="zh-CN"/>
        </w:rPr>
        <w:t>m</w:t>
      </w:r>
      <w:proofErr w:type="spellEnd"/>
      <w:r w:rsidRPr="00E21779">
        <w:rPr>
          <w:rFonts w:eastAsia="SimSun"/>
          <w:lang w:eastAsia="zh-CN"/>
        </w:rPr>
        <w:t xml:space="preserve">. sausio 20 </w:t>
      </w:r>
      <w:proofErr w:type="spellStart"/>
      <w:r w:rsidRPr="00E21779">
        <w:rPr>
          <w:rFonts w:eastAsia="SimSun"/>
          <w:lang w:eastAsia="zh-CN"/>
        </w:rPr>
        <w:t>d</w:t>
      </w:r>
      <w:proofErr w:type="spellEnd"/>
      <w:r w:rsidRPr="00E21779">
        <w:rPr>
          <w:rFonts w:eastAsia="SimSun"/>
          <w:lang w:eastAsia="zh-CN"/>
        </w:rPr>
        <w:t xml:space="preserve">. įsakymu </w:t>
      </w:r>
      <w:proofErr w:type="spellStart"/>
      <w:r w:rsidRPr="00E21779">
        <w:rPr>
          <w:rFonts w:eastAsia="SimSun"/>
          <w:lang w:eastAsia="zh-CN"/>
        </w:rPr>
        <w:t>Nr</w:t>
      </w:r>
      <w:proofErr w:type="spellEnd"/>
      <w:r w:rsidRPr="00E21779">
        <w:rPr>
          <w:rFonts w:eastAsia="SimSun"/>
          <w:lang w:eastAsia="zh-CN"/>
        </w:rPr>
        <w:t>. A1-23 „Dėl Socialinių paslaugų išvystymo normatyvų patvirtinimo“</w:t>
      </w:r>
      <w:r w:rsidR="00FD2405" w:rsidRPr="00E21779">
        <w:rPr>
          <w:rFonts w:eastAsia="SimSun"/>
          <w:lang w:eastAsia="zh-CN"/>
        </w:rPr>
        <w:t xml:space="preserve"> (LR socialinės apsaugos ir darbo ministro 2022 </w:t>
      </w:r>
      <w:proofErr w:type="spellStart"/>
      <w:r w:rsidR="00FD2405" w:rsidRPr="00E21779">
        <w:rPr>
          <w:rFonts w:eastAsia="SimSun"/>
          <w:lang w:eastAsia="zh-CN"/>
        </w:rPr>
        <w:t>m</w:t>
      </w:r>
      <w:proofErr w:type="spellEnd"/>
      <w:r w:rsidR="00FD2405" w:rsidRPr="00E21779">
        <w:rPr>
          <w:rFonts w:eastAsia="SimSun"/>
          <w:lang w:eastAsia="zh-CN"/>
        </w:rPr>
        <w:t xml:space="preserve">. vasario 10 </w:t>
      </w:r>
      <w:proofErr w:type="spellStart"/>
      <w:r w:rsidR="00FD2405" w:rsidRPr="00E21779">
        <w:rPr>
          <w:rFonts w:eastAsia="SimSun"/>
          <w:lang w:eastAsia="zh-CN"/>
        </w:rPr>
        <w:t>d</w:t>
      </w:r>
      <w:proofErr w:type="spellEnd"/>
      <w:r w:rsidR="00FD2405" w:rsidRPr="00E21779">
        <w:rPr>
          <w:rFonts w:eastAsia="SimSun"/>
          <w:lang w:eastAsia="zh-CN"/>
        </w:rPr>
        <w:t xml:space="preserve">. įsakymo </w:t>
      </w:r>
      <w:proofErr w:type="spellStart"/>
      <w:r w:rsidR="00FD2405" w:rsidRPr="00E21779">
        <w:rPr>
          <w:rFonts w:eastAsia="SimSun"/>
          <w:lang w:eastAsia="zh-CN"/>
        </w:rPr>
        <w:t>Nr</w:t>
      </w:r>
      <w:proofErr w:type="spellEnd"/>
      <w:r w:rsidR="00FD2405" w:rsidRPr="00E21779">
        <w:rPr>
          <w:rFonts w:eastAsia="SimSun"/>
          <w:lang w:eastAsia="zh-CN"/>
        </w:rPr>
        <w:t>. A1-99 redakcija), ir kitais teisės aktais.</w:t>
      </w:r>
    </w:p>
    <w:p w14:paraId="70BAEFAD" w14:textId="34AD6450" w:rsidR="005069C2" w:rsidRDefault="00B10156" w:rsidP="00384249">
      <w:pPr>
        <w:ind w:firstLine="720"/>
        <w:jc w:val="both"/>
        <w:rPr>
          <w:lang w:eastAsia="lt-LT"/>
        </w:rPr>
      </w:pPr>
      <w:r w:rsidRPr="00E21779">
        <w:rPr>
          <w:lang w:eastAsia="lt-LT"/>
        </w:rPr>
        <w:t>Socialines paslaugas Plungės rajono savivaldybės</w:t>
      </w:r>
      <w:r w:rsidR="00F60484" w:rsidRPr="00E21779">
        <w:rPr>
          <w:lang w:eastAsia="lt-LT"/>
        </w:rPr>
        <w:t xml:space="preserve"> (toliau</w:t>
      </w:r>
      <w:r w:rsidR="00DA1D01" w:rsidRPr="00E21779">
        <w:rPr>
          <w:lang w:eastAsia="lt-LT"/>
        </w:rPr>
        <w:t xml:space="preserve"> </w:t>
      </w:r>
      <w:r w:rsidR="00CC282B">
        <w:rPr>
          <w:lang w:eastAsia="lt-LT"/>
        </w:rPr>
        <w:t>–</w:t>
      </w:r>
      <w:r w:rsidR="00DA1D01" w:rsidRPr="00E21779">
        <w:rPr>
          <w:lang w:eastAsia="lt-LT"/>
        </w:rPr>
        <w:t xml:space="preserve"> </w:t>
      </w:r>
      <w:r w:rsidR="00F60484" w:rsidRPr="00E21779">
        <w:rPr>
          <w:lang w:eastAsia="lt-LT"/>
        </w:rPr>
        <w:t>Savivaldybė)</w:t>
      </w:r>
      <w:r w:rsidR="008E0BFB" w:rsidRPr="00E21779">
        <w:rPr>
          <w:lang w:eastAsia="lt-LT"/>
        </w:rPr>
        <w:t xml:space="preserve"> </w:t>
      </w:r>
      <w:r w:rsidRPr="00E21779">
        <w:rPr>
          <w:lang w:eastAsia="lt-LT"/>
        </w:rPr>
        <w:t xml:space="preserve">gyventojams planuoja ir organizuoja </w:t>
      </w:r>
      <w:r w:rsidR="008E0BFB" w:rsidRPr="00E21779">
        <w:rPr>
          <w:lang w:eastAsia="lt-LT"/>
        </w:rPr>
        <w:t>S</w:t>
      </w:r>
      <w:r w:rsidRPr="00E21779">
        <w:rPr>
          <w:lang w:eastAsia="lt-LT"/>
        </w:rPr>
        <w:t>avivaldybės administracijos Socialinės paramos skyrius</w:t>
      </w:r>
      <w:r w:rsidR="00F60484" w:rsidRPr="00E21779">
        <w:rPr>
          <w:lang w:eastAsia="lt-LT"/>
        </w:rPr>
        <w:t xml:space="preserve"> (toliau </w:t>
      </w:r>
      <w:r w:rsidR="00CC282B">
        <w:rPr>
          <w:lang w:eastAsia="lt-LT"/>
        </w:rPr>
        <w:t>–</w:t>
      </w:r>
      <w:r w:rsidR="00F60484" w:rsidRPr="00E21779">
        <w:rPr>
          <w:lang w:eastAsia="lt-LT"/>
        </w:rPr>
        <w:t xml:space="preserve"> Socialinės paramos skyrius)</w:t>
      </w:r>
      <w:r w:rsidRPr="00E21779">
        <w:rPr>
          <w:lang w:eastAsia="lt-LT"/>
        </w:rPr>
        <w:t xml:space="preserve">. </w:t>
      </w:r>
      <w:r w:rsidR="00773182">
        <w:rPr>
          <w:lang w:eastAsia="lt-LT"/>
        </w:rPr>
        <w:t>S</w:t>
      </w:r>
      <w:r w:rsidR="005069C2">
        <w:rPr>
          <w:lang w:eastAsia="lt-LT"/>
        </w:rPr>
        <w:t>ocialinių paslaugų planas rengiamas a</w:t>
      </w:r>
      <w:r w:rsidR="003E5472" w:rsidRPr="003E5472">
        <w:rPr>
          <w:lang w:eastAsia="lt-LT"/>
        </w:rPr>
        <w:t xml:space="preserve">tsižvelgiant į Savivaldybės 2024 metų biudžete, patvirtintame Savivaldybės tarybos 2024 </w:t>
      </w:r>
      <w:proofErr w:type="spellStart"/>
      <w:r w:rsidR="003E5472" w:rsidRPr="003E5472">
        <w:rPr>
          <w:lang w:eastAsia="lt-LT"/>
        </w:rPr>
        <w:t>m</w:t>
      </w:r>
      <w:proofErr w:type="spellEnd"/>
      <w:r w:rsidR="003E5472" w:rsidRPr="003E5472">
        <w:rPr>
          <w:lang w:eastAsia="lt-LT"/>
        </w:rPr>
        <w:t xml:space="preserve">. vasario 8 </w:t>
      </w:r>
      <w:proofErr w:type="spellStart"/>
      <w:r w:rsidR="003E5472" w:rsidRPr="003E5472">
        <w:rPr>
          <w:lang w:eastAsia="lt-LT"/>
        </w:rPr>
        <w:t>d</w:t>
      </w:r>
      <w:proofErr w:type="spellEnd"/>
      <w:r w:rsidR="003E5472" w:rsidRPr="003E5472">
        <w:rPr>
          <w:lang w:eastAsia="lt-LT"/>
        </w:rPr>
        <w:t xml:space="preserve">. sprendimu </w:t>
      </w:r>
      <w:proofErr w:type="spellStart"/>
      <w:r w:rsidR="003E5472" w:rsidRPr="003E5472">
        <w:rPr>
          <w:lang w:eastAsia="lt-LT"/>
        </w:rPr>
        <w:t>Nr</w:t>
      </w:r>
      <w:proofErr w:type="spellEnd"/>
      <w:r w:rsidR="003E5472" w:rsidRPr="003E5472">
        <w:rPr>
          <w:lang w:eastAsia="lt-LT"/>
        </w:rPr>
        <w:t>. T1-49 „Dėl Plungės rajono savivaldybės 2024 metų biudžeto patvirtinimo“ planuojamas finansuoti priemones</w:t>
      </w:r>
      <w:r w:rsidR="005069C2">
        <w:rPr>
          <w:lang w:eastAsia="lt-LT"/>
        </w:rPr>
        <w:t>.</w:t>
      </w:r>
    </w:p>
    <w:p w14:paraId="24A27990" w14:textId="03A4561E" w:rsidR="00B10156" w:rsidRPr="0069457F" w:rsidRDefault="00B10156">
      <w:pPr>
        <w:widowControl w:val="0"/>
        <w:adjustRightInd w:val="0"/>
        <w:ind w:firstLine="720"/>
        <w:jc w:val="both"/>
        <w:rPr>
          <w:b/>
          <w:lang w:eastAsia="lt-LT"/>
        </w:rPr>
      </w:pPr>
      <w:r w:rsidRPr="0069457F">
        <w:rPr>
          <w:bCs/>
          <w:lang w:eastAsia="lt-LT"/>
        </w:rPr>
        <w:t xml:space="preserve">Identifikuojant </w:t>
      </w:r>
      <w:r w:rsidR="00364ED1" w:rsidRPr="0069457F">
        <w:rPr>
          <w:bCs/>
          <w:lang w:eastAsia="lt-LT"/>
        </w:rPr>
        <w:t>S</w:t>
      </w:r>
      <w:r w:rsidRPr="0069457F">
        <w:rPr>
          <w:bCs/>
          <w:lang w:eastAsia="lt-LT"/>
        </w:rPr>
        <w:t xml:space="preserve">avivaldybės pagrindines socialines problemas, remtasi </w:t>
      </w:r>
      <w:r w:rsidR="007119FF" w:rsidRPr="0069457F">
        <w:rPr>
          <w:bCs/>
          <w:lang w:eastAsia="lt-LT"/>
        </w:rPr>
        <w:t xml:space="preserve">Valstybės duomenų agentūros </w:t>
      </w:r>
      <w:r w:rsidRPr="0069457F">
        <w:rPr>
          <w:bCs/>
          <w:lang w:eastAsia="lt-LT"/>
        </w:rPr>
        <w:t>prie LR Vyriausybės</w:t>
      </w:r>
      <w:r w:rsidR="00E21779" w:rsidRPr="0069457F">
        <w:rPr>
          <w:bCs/>
          <w:lang w:eastAsia="lt-LT"/>
        </w:rPr>
        <w:t xml:space="preserve"> (toliau – Valstybės duomenų agentūra)</w:t>
      </w:r>
      <w:r w:rsidRPr="0069457F">
        <w:rPr>
          <w:bCs/>
          <w:lang w:eastAsia="lt-LT"/>
        </w:rPr>
        <w:t xml:space="preserve"> skelbiamais duomenimis, </w:t>
      </w:r>
      <w:r w:rsidR="006F60BC">
        <w:rPr>
          <w:bCs/>
          <w:lang w:eastAsia="lt-LT"/>
        </w:rPr>
        <w:t>Užimtumo tarnybos,</w:t>
      </w:r>
      <w:r w:rsidRPr="0069457F">
        <w:rPr>
          <w:bCs/>
          <w:lang w:eastAsia="lt-LT"/>
        </w:rPr>
        <w:t xml:space="preserve"> Socialinės paramos</w:t>
      </w:r>
      <w:r w:rsidR="00896371">
        <w:rPr>
          <w:bCs/>
          <w:lang w:eastAsia="lt-LT"/>
        </w:rPr>
        <w:t xml:space="preserve"> </w:t>
      </w:r>
      <w:r w:rsidR="006F60BC">
        <w:rPr>
          <w:bCs/>
          <w:lang w:eastAsia="lt-LT"/>
        </w:rPr>
        <w:t xml:space="preserve">skyriaus </w:t>
      </w:r>
      <w:r w:rsidR="00896371">
        <w:rPr>
          <w:bCs/>
          <w:lang w:eastAsia="lt-LT"/>
        </w:rPr>
        <w:t>ir kitų</w:t>
      </w:r>
      <w:r w:rsidR="00896371" w:rsidRPr="00896371">
        <w:rPr>
          <w:lang w:eastAsia="lt-LT"/>
        </w:rPr>
        <w:t xml:space="preserve"> </w:t>
      </w:r>
      <w:r w:rsidR="00896371" w:rsidRPr="00896371">
        <w:rPr>
          <w:bCs/>
          <w:lang w:eastAsia="lt-LT"/>
        </w:rPr>
        <w:t xml:space="preserve">Savivaldybės administracijos </w:t>
      </w:r>
      <w:r w:rsidR="00896371">
        <w:rPr>
          <w:bCs/>
          <w:lang w:eastAsia="lt-LT"/>
        </w:rPr>
        <w:t>skyrių</w:t>
      </w:r>
      <w:r w:rsidR="000E6523">
        <w:rPr>
          <w:bCs/>
          <w:lang w:eastAsia="lt-LT"/>
        </w:rPr>
        <w:t>, seniūnijų</w:t>
      </w:r>
      <w:r w:rsidRPr="0069457F">
        <w:rPr>
          <w:bCs/>
          <w:lang w:eastAsia="lt-LT"/>
        </w:rPr>
        <w:t xml:space="preserve"> kaupiamais duomenimis, taip pat</w:t>
      </w:r>
      <w:r w:rsidR="0005465E" w:rsidRPr="0069457F">
        <w:rPr>
          <w:bCs/>
          <w:lang w:eastAsia="lt-LT"/>
        </w:rPr>
        <w:t xml:space="preserve"> socialinių paslaugų įstaigų,</w:t>
      </w:r>
      <w:r w:rsidRPr="0069457F">
        <w:rPr>
          <w:bCs/>
          <w:lang w:eastAsia="lt-LT"/>
        </w:rPr>
        <w:t xml:space="preserve"> nevyriausybinių </w:t>
      </w:r>
      <w:r w:rsidR="005069C2">
        <w:rPr>
          <w:bCs/>
          <w:lang w:eastAsia="lt-LT"/>
        </w:rPr>
        <w:t xml:space="preserve">žmonių su negalia </w:t>
      </w:r>
      <w:r w:rsidRPr="0069457F">
        <w:rPr>
          <w:bCs/>
          <w:lang w:eastAsia="lt-LT"/>
        </w:rPr>
        <w:t>org</w:t>
      </w:r>
      <w:r w:rsidR="00CB1868" w:rsidRPr="0069457F">
        <w:rPr>
          <w:bCs/>
          <w:lang w:eastAsia="lt-LT"/>
        </w:rPr>
        <w:t>anizacijų</w:t>
      </w:r>
      <w:r w:rsidR="00D26F55" w:rsidRPr="0069457F">
        <w:rPr>
          <w:bCs/>
          <w:lang w:eastAsia="lt-LT"/>
        </w:rPr>
        <w:t>, bendruomeni</w:t>
      </w:r>
      <w:r w:rsidR="0005465E" w:rsidRPr="0069457F">
        <w:rPr>
          <w:bCs/>
          <w:lang w:eastAsia="lt-LT"/>
        </w:rPr>
        <w:t>ų pateiktais duomenimis.</w:t>
      </w:r>
    </w:p>
    <w:p w14:paraId="413B66C8" w14:textId="2E516F26" w:rsidR="002F417F" w:rsidRPr="00A42906" w:rsidRDefault="00773182">
      <w:pPr>
        <w:ind w:firstLine="720"/>
        <w:jc w:val="both"/>
        <w:rPr>
          <w:shd w:val="clear" w:color="auto" w:fill="FFFFFF"/>
        </w:rPr>
      </w:pPr>
      <w:r>
        <w:rPr>
          <w:shd w:val="clear" w:color="auto" w:fill="FFFFFF"/>
        </w:rPr>
        <w:t>S</w:t>
      </w:r>
      <w:r w:rsidR="00844037" w:rsidRPr="00796089">
        <w:rPr>
          <w:shd w:val="clear" w:color="auto" w:fill="FFFFFF"/>
        </w:rPr>
        <w:t xml:space="preserve">ocialinių paslaugų planas atitinka </w:t>
      </w:r>
      <w:r w:rsidR="00CC282B">
        <w:rPr>
          <w:shd w:val="clear" w:color="auto" w:fill="FFFFFF"/>
        </w:rPr>
        <w:t>S</w:t>
      </w:r>
      <w:r w:rsidR="00844037" w:rsidRPr="00796089">
        <w:rPr>
          <w:shd w:val="clear" w:color="auto" w:fill="FFFFFF"/>
        </w:rPr>
        <w:t>avivaldybės 2021</w:t>
      </w:r>
      <w:r w:rsidR="00CC282B">
        <w:rPr>
          <w:shd w:val="clear" w:color="auto" w:fill="FFFFFF"/>
        </w:rPr>
        <w:t>–</w:t>
      </w:r>
      <w:r w:rsidR="00844037" w:rsidRPr="00796089">
        <w:rPr>
          <w:shd w:val="clear" w:color="auto" w:fill="FFFFFF"/>
        </w:rPr>
        <w:t xml:space="preserve">2030 metų Strateginio plėtros plano 1 prioriteto „Kokybiškų viešųjų </w:t>
      </w:r>
      <w:r w:rsidR="00844037" w:rsidRPr="00773182">
        <w:rPr>
          <w:shd w:val="clear" w:color="auto" w:fill="FFFFFF"/>
        </w:rPr>
        <w:t>paslaugų parkas“</w:t>
      </w:r>
      <w:r w:rsidR="001A72E4" w:rsidRPr="00773182">
        <w:rPr>
          <w:shd w:val="clear" w:color="auto" w:fill="FFFFFF"/>
        </w:rPr>
        <w:t xml:space="preserve"> 1</w:t>
      </w:r>
      <w:r w:rsidR="00844037" w:rsidRPr="00773182">
        <w:rPr>
          <w:shd w:val="clear" w:color="auto" w:fill="FFFFFF"/>
        </w:rPr>
        <w:t>.5 tikslą „Kurti</w:t>
      </w:r>
      <w:r w:rsidR="00844037" w:rsidRPr="00796089">
        <w:rPr>
          <w:shd w:val="clear" w:color="auto" w:fill="FFFFFF"/>
        </w:rPr>
        <w:t xml:space="preserve"> saugesnę socialinę aplinką ir mažinti </w:t>
      </w:r>
      <w:r w:rsidR="00844037" w:rsidRPr="0097742E">
        <w:rPr>
          <w:shd w:val="clear" w:color="auto" w:fill="FFFFFF"/>
        </w:rPr>
        <w:t xml:space="preserve">socialinę atskirtį“ ir šio tikslo uždavinius, taip pat atitinka </w:t>
      </w:r>
      <w:r w:rsidR="00CC282B" w:rsidRPr="004E708C">
        <w:rPr>
          <w:shd w:val="clear" w:color="auto" w:fill="FFFFFF"/>
        </w:rPr>
        <w:t>S</w:t>
      </w:r>
      <w:r w:rsidR="00844037" w:rsidRPr="0072607E">
        <w:rPr>
          <w:shd w:val="clear" w:color="auto" w:fill="FFFFFF"/>
        </w:rPr>
        <w:t>avivaldybės 202</w:t>
      </w:r>
      <w:r w:rsidR="001E366C" w:rsidRPr="0072607E">
        <w:rPr>
          <w:shd w:val="clear" w:color="auto" w:fill="FFFFFF"/>
        </w:rPr>
        <w:t>4</w:t>
      </w:r>
      <w:r w:rsidR="00CC282B" w:rsidRPr="0072607E">
        <w:rPr>
          <w:shd w:val="clear" w:color="auto" w:fill="FFFFFF"/>
        </w:rPr>
        <w:t>–</w:t>
      </w:r>
      <w:r w:rsidR="00844037" w:rsidRPr="0072607E">
        <w:rPr>
          <w:shd w:val="clear" w:color="auto" w:fill="FFFFFF"/>
        </w:rPr>
        <w:t>202</w:t>
      </w:r>
      <w:r w:rsidR="001E366C" w:rsidRPr="0072607E">
        <w:rPr>
          <w:shd w:val="clear" w:color="auto" w:fill="FFFFFF"/>
        </w:rPr>
        <w:t>6</w:t>
      </w:r>
      <w:r w:rsidR="00844037" w:rsidRPr="0072607E">
        <w:rPr>
          <w:shd w:val="clear" w:color="auto" w:fill="FFFFFF"/>
        </w:rPr>
        <w:t xml:space="preserve"> metų Strateginio veiklos plano 004 „Socialiai saugios ir sveikos aplinkos kūrimo</w:t>
      </w:r>
      <w:r w:rsidR="0072607E" w:rsidRPr="002F480F">
        <w:rPr>
          <w:shd w:val="clear" w:color="auto" w:fill="FFFFFF"/>
        </w:rPr>
        <w:t>“</w:t>
      </w:r>
      <w:r w:rsidR="00844037" w:rsidRPr="0097742E">
        <w:rPr>
          <w:shd w:val="clear" w:color="auto" w:fill="FFFFFF"/>
        </w:rPr>
        <w:t xml:space="preserve"> programą</w:t>
      </w:r>
      <w:r w:rsidR="00844037" w:rsidRPr="004E708C">
        <w:rPr>
          <w:shd w:val="clear" w:color="auto" w:fill="FFFFFF"/>
        </w:rPr>
        <w:t>.</w:t>
      </w:r>
    </w:p>
    <w:p w14:paraId="1CF65A55" w14:textId="77777777" w:rsidR="00B10156" w:rsidRPr="00556DC5" w:rsidRDefault="001A41D4" w:rsidP="002F480F">
      <w:pPr>
        <w:autoSpaceDE w:val="0"/>
        <w:autoSpaceDN w:val="0"/>
        <w:ind w:firstLine="720"/>
        <w:jc w:val="both"/>
        <w:rPr>
          <w:b/>
          <w:lang w:eastAsia="lt-LT"/>
        </w:rPr>
      </w:pPr>
      <w:r w:rsidRPr="00556DC5">
        <w:rPr>
          <w:b/>
          <w:lang w:eastAsia="lt-LT"/>
        </w:rPr>
        <w:t>2. Socialinių paslaugų teikimo</w:t>
      </w:r>
      <w:r w:rsidR="00B10156" w:rsidRPr="00556DC5">
        <w:rPr>
          <w:b/>
          <w:lang w:eastAsia="lt-LT"/>
        </w:rPr>
        <w:t xml:space="preserve"> ir plėtros tikslai.</w:t>
      </w:r>
    </w:p>
    <w:p w14:paraId="4242C045" w14:textId="0521CAF1" w:rsidR="00AC00E9" w:rsidRDefault="00B10156" w:rsidP="0038424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rFonts w:eastAsia="SimSun"/>
          <w:bCs/>
          <w:lang w:eastAsia="zh-CN"/>
        </w:rPr>
      </w:pPr>
      <w:r w:rsidRPr="00556DC5">
        <w:rPr>
          <w:rFonts w:eastAsia="SimSun"/>
          <w:bCs/>
          <w:lang w:eastAsia="zh-CN"/>
        </w:rPr>
        <w:t>Socialinės paslaugos teikiamos sie</w:t>
      </w:r>
      <w:r w:rsidR="009E4E72" w:rsidRPr="00556DC5">
        <w:rPr>
          <w:rFonts w:eastAsia="SimSun"/>
          <w:bCs/>
          <w:lang w:eastAsia="zh-CN"/>
        </w:rPr>
        <w:t>kiant užkirsti kelią asmens (</w:t>
      </w:r>
      <w:r w:rsidRPr="00556DC5">
        <w:rPr>
          <w:rFonts w:eastAsia="SimSun"/>
          <w:bCs/>
          <w:lang w:eastAsia="zh-CN"/>
        </w:rPr>
        <w:t>šeimos</w:t>
      </w:r>
      <w:r w:rsidR="009E4E72" w:rsidRPr="00556DC5">
        <w:rPr>
          <w:rFonts w:eastAsia="SimSun"/>
          <w:bCs/>
          <w:lang w:eastAsia="zh-CN"/>
        </w:rPr>
        <w:t>)</w:t>
      </w:r>
      <w:r w:rsidRPr="00556DC5">
        <w:rPr>
          <w:rFonts w:eastAsia="SimSun"/>
          <w:bCs/>
          <w:lang w:eastAsia="zh-CN"/>
        </w:rPr>
        <w:t xml:space="preserve"> </w:t>
      </w:r>
      <w:r w:rsidR="009E4E72" w:rsidRPr="00556DC5">
        <w:rPr>
          <w:rFonts w:eastAsia="SimSun"/>
          <w:bCs/>
          <w:lang w:eastAsia="zh-CN"/>
        </w:rPr>
        <w:t xml:space="preserve">socialinei atskirčiai, asmens (šeimos), </w:t>
      </w:r>
      <w:r w:rsidRPr="00556DC5">
        <w:rPr>
          <w:rFonts w:eastAsia="SimSun"/>
          <w:bCs/>
          <w:lang w:eastAsia="zh-CN"/>
        </w:rPr>
        <w:t>bendruomenės socialinėms problemoms</w:t>
      </w:r>
      <w:r w:rsidR="009E4E72" w:rsidRPr="00556DC5">
        <w:rPr>
          <w:rFonts w:eastAsia="SimSun"/>
          <w:bCs/>
          <w:lang w:eastAsia="zh-CN"/>
        </w:rPr>
        <w:t>, taip pat siekiant užtikrinti visuomenės socialinį saugumą</w:t>
      </w:r>
      <w:r w:rsidRPr="00556DC5">
        <w:rPr>
          <w:rFonts w:eastAsia="SimSun"/>
          <w:bCs/>
          <w:lang w:eastAsia="zh-CN"/>
        </w:rPr>
        <w:t>.</w:t>
      </w:r>
      <w:r w:rsidR="00AC00E9" w:rsidRPr="00AC00E9">
        <w:rPr>
          <w:rFonts w:eastAsia="SimSun"/>
          <w:bCs/>
          <w:lang w:eastAsia="zh-CN"/>
        </w:rPr>
        <w:t xml:space="preserve"> </w:t>
      </w:r>
      <w:r w:rsidR="00AC00E9" w:rsidRPr="00734E0A">
        <w:rPr>
          <w:rFonts w:eastAsia="SimSun"/>
          <w:bCs/>
          <w:lang w:eastAsia="zh-CN"/>
        </w:rPr>
        <w:t xml:space="preserve">Socialinių paslaugų tikslas – padėti asmeniui (šeimai) ir (ar) bendruomenei išvengti socialinių problemų ir (ar) socialinės rizikos atsiradimo, sudaryti sąlygas asmeniui (šeimai) ugdyti ir (ar) stiprinti gebėjimus savarankiškai spręsti socialines problemas, palaikyti socialinius ryšius su visuomene, taip pat padėti didinti socialinę </w:t>
      </w:r>
      <w:proofErr w:type="spellStart"/>
      <w:r w:rsidR="00AC00E9" w:rsidRPr="00734E0A">
        <w:rPr>
          <w:rFonts w:eastAsia="SimSun"/>
          <w:bCs/>
          <w:lang w:eastAsia="zh-CN"/>
        </w:rPr>
        <w:t>įtrauktį</w:t>
      </w:r>
      <w:proofErr w:type="spellEnd"/>
      <w:r w:rsidR="00AC00E9" w:rsidRPr="00734E0A">
        <w:rPr>
          <w:rFonts w:eastAsia="SimSun"/>
          <w:bCs/>
          <w:lang w:eastAsia="zh-CN"/>
        </w:rPr>
        <w:t>.</w:t>
      </w:r>
    </w:p>
    <w:p w14:paraId="02C14910" w14:textId="66A7B33F" w:rsidR="00734E0A" w:rsidRPr="00556DC5" w:rsidRDefault="00734E0A" w:rsidP="0038424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rFonts w:eastAsia="SimSun"/>
          <w:bCs/>
          <w:lang w:eastAsia="zh-CN"/>
        </w:rPr>
      </w:pPr>
      <w:r w:rsidRPr="00734E0A">
        <w:rPr>
          <w:lang w:eastAsia="lt-LT"/>
        </w:rPr>
        <w:t xml:space="preserve">Nustatant socialinių paslaugų teikimo prioritetus </w:t>
      </w:r>
      <w:r w:rsidR="00AC00E9">
        <w:rPr>
          <w:lang w:eastAsia="lt-LT"/>
        </w:rPr>
        <w:t>atsižvelgiama į</w:t>
      </w:r>
      <w:r w:rsidRPr="00734E0A">
        <w:rPr>
          <w:lang w:eastAsia="lt-LT"/>
        </w:rPr>
        <w:t xml:space="preserve"> įvairių socialinių grupių asmenų</w:t>
      </w:r>
      <w:r w:rsidR="00AC00E9">
        <w:rPr>
          <w:lang w:eastAsia="lt-LT"/>
        </w:rPr>
        <w:t xml:space="preserve"> </w:t>
      </w:r>
      <w:r w:rsidRPr="00734E0A">
        <w:rPr>
          <w:lang w:eastAsia="lt-LT"/>
        </w:rPr>
        <w:t>poreikius socialinėms paslaugoms</w:t>
      </w:r>
      <w:r w:rsidR="009B3B10">
        <w:rPr>
          <w:lang w:eastAsia="lt-LT"/>
        </w:rPr>
        <w:t>, kintančias aplinkybes</w:t>
      </w:r>
      <w:r w:rsidR="00AC00E9">
        <w:rPr>
          <w:lang w:eastAsia="lt-LT"/>
        </w:rPr>
        <w:t xml:space="preserve"> ir</w:t>
      </w:r>
      <w:r w:rsidRPr="00734E0A">
        <w:rPr>
          <w:lang w:eastAsia="lt-LT"/>
        </w:rPr>
        <w:t xml:space="preserve"> </w:t>
      </w:r>
      <w:r w:rsidR="00AC00E9">
        <w:rPr>
          <w:lang w:eastAsia="lt-LT"/>
        </w:rPr>
        <w:t xml:space="preserve">Savivaldybės </w:t>
      </w:r>
      <w:r w:rsidRPr="00734E0A">
        <w:rPr>
          <w:lang w:eastAsia="lt-LT"/>
        </w:rPr>
        <w:t xml:space="preserve">finansines galimybes socialinėms paslaugoms teikti. </w:t>
      </w:r>
    </w:p>
    <w:p w14:paraId="73A07822" w14:textId="610653A7" w:rsidR="00B710F5" w:rsidRPr="006C5F92" w:rsidRDefault="00E10F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rFonts w:eastAsia="SimSun"/>
          <w:b/>
          <w:bCs/>
          <w:lang w:eastAsia="zh-CN"/>
        </w:rPr>
      </w:pPr>
      <w:r w:rsidRPr="00977C21">
        <w:rPr>
          <w:rFonts w:eastAsia="SimSun"/>
          <w:b/>
          <w:bCs/>
          <w:lang w:eastAsia="zh-CN"/>
        </w:rPr>
        <w:t>Svarbiausi socialinių paslaugų</w:t>
      </w:r>
      <w:r w:rsidR="00B10156" w:rsidRPr="00977C21">
        <w:rPr>
          <w:rFonts w:eastAsia="SimSun"/>
          <w:b/>
          <w:bCs/>
          <w:lang w:eastAsia="zh-CN"/>
        </w:rPr>
        <w:t xml:space="preserve"> plėtros tikslai: </w:t>
      </w:r>
    </w:p>
    <w:p w14:paraId="65583380" w14:textId="14599127" w:rsidR="00EC39AC" w:rsidRPr="00402CAB" w:rsidRDefault="00EC39AC" w:rsidP="002F480F">
      <w:pPr>
        <w:pStyle w:val="Sraopastraipa"/>
        <w:numPr>
          <w:ilvl w:val="0"/>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20"/>
        <w:jc w:val="both"/>
        <w:rPr>
          <w:b/>
          <w:bCs/>
        </w:rPr>
      </w:pPr>
      <w:r w:rsidRPr="00402CAB">
        <w:t xml:space="preserve">plėtoti socialines paslaugas </w:t>
      </w:r>
      <w:r w:rsidR="00483B3C" w:rsidRPr="00402CAB">
        <w:t xml:space="preserve">teikiamas </w:t>
      </w:r>
      <w:r w:rsidRPr="00402CAB">
        <w:t xml:space="preserve">bendruomenėje </w:t>
      </w:r>
      <w:r w:rsidR="005E730F" w:rsidRPr="00402CAB">
        <w:t xml:space="preserve">asmenims su intelekto ir (ar) psichikos negalia, </w:t>
      </w:r>
      <w:r w:rsidR="00447612" w:rsidRPr="00402CAB">
        <w:t xml:space="preserve">vaikams su negalia, </w:t>
      </w:r>
      <w:r w:rsidRPr="00402CAB">
        <w:t>vaikams, likusiems be tėvų globos</w:t>
      </w:r>
      <w:r w:rsidR="00447612" w:rsidRPr="00402CAB">
        <w:t>;</w:t>
      </w:r>
    </w:p>
    <w:p w14:paraId="55CF7283" w14:textId="32229721" w:rsidR="00B10156" w:rsidRPr="00402CAB" w:rsidRDefault="00B10156" w:rsidP="002F480F">
      <w:pPr>
        <w:pStyle w:val="Sraopastraipa"/>
        <w:numPr>
          <w:ilvl w:val="0"/>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20"/>
        <w:jc w:val="both"/>
        <w:rPr>
          <w:rFonts w:eastAsia="SimSun"/>
          <w:b/>
          <w:bCs/>
          <w:lang w:eastAsia="zh-CN"/>
        </w:rPr>
      </w:pPr>
      <w:r w:rsidRPr="00402CAB">
        <w:t xml:space="preserve">plėsti socialines paslaugas senyvo amžiaus </w:t>
      </w:r>
      <w:r w:rsidR="00CD31D3" w:rsidRPr="00402CAB">
        <w:t>asmenims</w:t>
      </w:r>
      <w:r w:rsidR="006C5F92" w:rsidRPr="00402CAB">
        <w:t>,</w:t>
      </w:r>
      <w:r w:rsidRPr="00402CAB">
        <w:t xml:space="preserve"> asmenims </w:t>
      </w:r>
      <w:r w:rsidR="00CD31D3" w:rsidRPr="00402CAB">
        <w:t xml:space="preserve">su negalia </w:t>
      </w:r>
      <w:r w:rsidRPr="00402CAB">
        <w:t>ir jų šeimoms;</w:t>
      </w:r>
    </w:p>
    <w:p w14:paraId="5E479258" w14:textId="091552D2" w:rsidR="00B10156" w:rsidRPr="00E033F0" w:rsidRDefault="00B10156" w:rsidP="002F480F">
      <w:pPr>
        <w:pStyle w:val="Sraopastraipa"/>
        <w:numPr>
          <w:ilvl w:val="0"/>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20"/>
        <w:jc w:val="both"/>
        <w:rPr>
          <w:rFonts w:eastAsia="SimSun"/>
          <w:b/>
          <w:bCs/>
          <w:lang w:eastAsia="zh-CN"/>
        </w:rPr>
      </w:pPr>
      <w:r w:rsidRPr="00E033F0">
        <w:t>teikti kompleksines paslaugas šeimoms ir jų vaikams;</w:t>
      </w:r>
    </w:p>
    <w:p w14:paraId="61FA3428" w14:textId="7C73339F" w:rsidR="007A03C4" w:rsidRPr="00E033F0" w:rsidRDefault="006C5F92" w:rsidP="002F480F">
      <w:pPr>
        <w:pStyle w:val="Sraopastraipa"/>
        <w:numPr>
          <w:ilvl w:val="0"/>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20"/>
        <w:jc w:val="both"/>
        <w:rPr>
          <w:rFonts w:eastAsia="SimSun"/>
          <w:b/>
          <w:bCs/>
          <w:lang w:eastAsia="zh-CN"/>
        </w:rPr>
      </w:pPr>
      <w:r w:rsidRPr="00E033F0">
        <w:t xml:space="preserve">didinant socialinių paslaugų prieinamumą </w:t>
      </w:r>
      <w:r w:rsidR="00B10156" w:rsidRPr="00E033F0">
        <w:t xml:space="preserve">plėsti paslaugų tinklą ir </w:t>
      </w:r>
      <w:r w:rsidR="00582ECE" w:rsidRPr="00E033F0">
        <w:t>formuoti</w:t>
      </w:r>
      <w:r w:rsidR="00550BEF" w:rsidRPr="00E033F0">
        <w:t xml:space="preserve"> bendrą</w:t>
      </w:r>
      <w:r w:rsidR="00B10156" w:rsidRPr="00E033F0">
        <w:t xml:space="preserve"> kompleksinę socialinių paslaugų</w:t>
      </w:r>
      <w:r w:rsidR="00DF37BA" w:rsidRPr="00E033F0">
        <w:t xml:space="preserve"> </w:t>
      </w:r>
      <w:r w:rsidR="00B10156" w:rsidRPr="00E033F0">
        <w:t>organizavimo</w:t>
      </w:r>
      <w:r w:rsidRPr="00E033F0">
        <w:t xml:space="preserve"> ir</w:t>
      </w:r>
      <w:r w:rsidR="00B10156" w:rsidRPr="00E033F0">
        <w:t xml:space="preserve"> teikimo sistemą</w:t>
      </w:r>
      <w:bookmarkStart w:id="0" w:name="_Hlk164844271"/>
      <w:r w:rsidRPr="00E033F0">
        <w:t>.</w:t>
      </w:r>
    </w:p>
    <w:bookmarkEnd w:id="0"/>
    <w:p w14:paraId="06B6CBA3" w14:textId="77777777" w:rsidR="00B10156" w:rsidRPr="00CD31D3" w:rsidRDefault="00B10156" w:rsidP="0038424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b/>
          <w:lang w:eastAsia="lt-LT"/>
        </w:rPr>
      </w:pPr>
      <w:r w:rsidRPr="00E033F0">
        <w:rPr>
          <w:b/>
          <w:lang w:eastAsia="lt-LT"/>
        </w:rPr>
        <w:t xml:space="preserve">3. Socialinių </w:t>
      </w:r>
      <w:r w:rsidRPr="00CD31D3">
        <w:rPr>
          <w:b/>
          <w:lang w:eastAsia="lt-LT"/>
        </w:rPr>
        <w:t>paslaugų plano rengėjai.</w:t>
      </w:r>
    </w:p>
    <w:p w14:paraId="59B3A4C4" w14:textId="691363E7" w:rsidR="00E6785A"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20"/>
        <w:jc w:val="both"/>
        <w:textAlignment w:val="baseline"/>
        <w:rPr>
          <w:lang w:eastAsia="ar-SA"/>
        </w:rPr>
      </w:pPr>
      <w:r w:rsidRPr="00CD31D3">
        <w:rPr>
          <w:lang w:eastAsia="ar-SA"/>
        </w:rPr>
        <w:lastRenderedPageBreak/>
        <w:t xml:space="preserve">Socialinių paslaugų plano parengimą organizavo Socialinės </w:t>
      </w:r>
      <w:r w:rsidR="006B25E6" w:rsidRPr="00CD31D3">
        <w:rPr>
          <w:lang w:eastAsia="ar-SA"/>
        </w:rPr>
        <w:t>paramos skyrius</w:t>
      </w:r>
      <w:r w:rsidR="00F309AC" w:rsidRPr="00CD31D3">
        <w:rPr>
          <w:lang w:eastAsia="ar-SA"/>
        </w:rPr>
        <w:t xml:space="preserve">. </w:t>
      </w:r>
    </w:p>
    <w:p w14:paraId="38F5E863" w14:textId="77777777" w:rsidR="004903D1" w:rsidRPr="004A40B1" w:rsidRDefault="004903D1" w:rsidP="004A40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20"/>
        <w:jc w:val="both"/>
        <w:textAlignment w:val="baseline"/>
        <w:rPr>
          <w:lang w:eastAsia="ar-SA"/>
        </w:rPr>
      </w:pPr>
    </w:p>
    <w:p w14:paraId="6E756D53" w14:textId="77777777" w:rsidR="00B10156" w:rsidRPr="00291A2D" w:rsidRDefault="00B10156" w:rsidP="00C64366">
      <w:pPr>
        <w:autoSpaceDE w:val="0"/>
        <w:autoSpaceDN w:val="0"/>
        <w:jc w:val="center"/>
        <w:outlineLvl w:val="0"/>
        <w:rPr>
          <w:b/>
          <w:lang w:eastAsia="lt-LT"/>
        </w:rPr>
      </w:pPr>
      <w:r w:rsidRPr="00291A2D">
        <w:rPr>
          <w:b/>
          <w:lang w:eastAsia="lt-LT"/>
        </w:rPr>
        <w:t xml:space="preserve">II SKYRIUS </w:t>
      </w:r>
    </w:p>
    <w:p w14:paraId="29EFFCC5" w14:textId="77777777" w:rsidR="00B10156" w:rsidRPr="00291A2D" w:rsidRDefault="00B10156" w:rsidP="00C64366">
      <w:pPr>
        <w:autoSpaceDE w:val="0"/>
        <w:autoSpaceDN w:val="0"/>
        <w:jc w:val="center"/>
        <w:outlineLvl w:val="0"/>
        <w:rPr>
          <w:b/>
          <w:lang w:eastAsia="lt-LT"/>
        </w:rPr>
      </w:pPr>
      <w:r w:rsidRPr="00291A2D">
        <w:rPr>
          <w:b/>
          <w:lang w:eastAsia="lt-LT"/>
        </w:rPr>
        <w:t xml:space="preserve">BŪKLĖS ANALIZĖ </w:t>
      </w:r>
    </w:p>
    <w:p w14:paraId="76C0CF87" w14:textId="77777777" w:rsidR="00B10156" w:rsidRPr="00291A2D" w:rsidRDefault="00B10156" w:rsidP="002C25FB">
      <w:pPr>
        <w:autoSpaceDE w:val="0"/>
        <w:autoSpaceDN w:val="0"/>
        <w:ind w:left="-360" w:firstLine="964"/>
        <w:rPr>
          <w:b/>
          <w:lang w:eastAsia="lt-LT"/>
        </w:rPr>
      </w:pPr>
    </w:p>
    <w:p w14:paraId="28B188F0" w14:textId="611A4F07" w:rsidR="0074210A" w:rsidRPr="0074210A" w:rsidRDefault="00B10156" w:rsidP="0074210A">
      <w:pPr>
        <w:autoSpaceDE w:val="0"/>
        <w:autoSpaceDN w:val="0"/>
        <w:ind w:firstLine="720"/>
        <w:rPr>
          <w:b/>
          <w:lang w:eastAsia="lt-LT"/>
        </w:rPr>
      </w:pPr>
      <w:r w:rsidRPr="00CD1528">
        <w:rPr>
          <w:b/>
          <w:lang w:eastAsia="lt-LT"/>
        </w:rPr>
        <w:t>4. Savivaldybės socialinės, ekonominės ir demografinės situacijos įvertinimas.</w:t>
      </w:r>
    </w:p>
    <w:p w14:paraId="658D6540" w14:textId="77777777" w:rsidR="00DC512A" w:rsidRDefault="00DC512A" w:rsidP="00DC512A">
      <w:pPr>
        <w:ind w:firstLine="720"/>
        <w:jc w:val="both"/>
        <w:rPr>
          <w:lang w:eastAsia="lt-LT"/>
        </w:rPr>
      </w:pPr>
      <w:r w:rsidRPr="00DC512A">
        <w:rPr>
          <w:lang w:eastAsia="lt-LT"/>
        </w:rPr>
        <w:t>Savivaldybės privalumais laikoma palyginti patogi geografinė padėtis, Klaipėdos uosto įtakos zona, Vilniaus–Panevėžio–Šiaulių–Klaipėdos automobilių magistralė, Mažeikių–Plungės–Tauragės, Plungės–</w:t>
      </w:r>
      <w:proofErr w:type="spellStart"/>
      <w:r w:rsidRPr="00DC512A">
        <w:rPr>
          <w:lang w:eastAsia="lt-LT"/>
        </w:rPr>
        <w:t>Vėžaičių</w:t>
      </w:r>
      <w:proofErr w:type="spellEnd"/>
      <w:r w:rsidRPr="00DC512A">
        <w:rPr>
          <w:lang w:eastAsia="lt-LT"/>
        </w:rPr>
        <w:t>, Skuodo–Plungės plentai, Vilniaus–Klaipėdos geležinkelis, turizmo plėtrai tinkami gausūs rekreaciniai ištekliai.</w:t>
      </w:r>
    </w:p>
    <w:p w14:paraId="0F6FBD0F" w14:textId="7C1BC18D" w:rsidR="00DA1814" w:rsidRPr="00DA1814" w:rsidRDefault="0074210A" w:rsidP="00C64366">
      <w:pPr>
        <w:ind w:firstLine="720"/>
        <w:jc w:val="both"/>
        <w:rPr>
          <w:lang w:eastAsia="lt-LT"/>
        </w:rPr>
      </w:pPr>
      <w:r>
        <w:rPr>
          <w:lang w:eastAsia="lt-LT"/>
        </w:rPr>
        <w:t xml:space="preserve">Savivaldybėje </w:t>
      </w:r>
      <w:r w:rsidRPr="0074210A">
        <w:rPr>
          <w:lang w:eastAsia="lt-LT"/>
        </w:rPr>
        <w:t>vyrauja maisto pramonė (UAB „</w:t>
      </w:r>
      <w:r w:rsidRPr="0074210A">
        <w:rPr>
          <w:iCs/>
          <w:lang w:eastAsia="lt-LT"/>
        </w:rPr>
        <w:t>Plungės kooperatinė prekyba“</w:t>
      </w:r>
      <w:r w:rsidRPr="0074210A">
        <w:rPr>
          <w:lang w:eastAsia="lt-LT"/>
        </w:rPr>
        <w:t>, </w:t>
      </w:r>
      <w:r w:rsidR="00DA1814" w:rsidRPr="00DA1814">
        <w:rPr>
          <w:lang w:eastAsia="lt-LT"/>
        </w:rPr>
        <w:t>UAB „Vičiūnai ir partneriai“</w:t>
      </w:r>
      <w:r w:rsidR="00DA1814">
        <w:rPr>
          <w:lang w:eastAsia="lt-LT"/>
        </w:rPr>
        <w:t xml:space="preserve">, </w:t>
      </w:r>
      <w:r w:rsidR="00DA1814" w:rsidRPr="00DA1814">
        <w:rPr>
          <w:lang w:eastAsia="lt-LT"/>
        </w:rPr>
        <w:t>UAB „</w:t>
      </w:r>
      <w:proofErr w:type="spellStart"/>
      <w:r w:rsidR="00DA1814" w:rsidRPr="00DA1814">
        <w:rPr>
          <w:lang w:eastAsia="lt-LT"/>
        </w:rPr>
        <w:t>Baltic</w:t>
      </w:r>
      <w:proofErr w:type="spellEnd"/>
      <w:r w:rsidR="00DA1814" w:rsidRPr="00DA1814">
        <w:rPr>
          <w:lang w:eastAsia="lt-LT"/>
        </w:rPr>
        <w:t xml:space="preserve"> </w:t>
      </w:r>
      <w:proofErr w:type="spellStart"/>
      <w:r w:rsidR="00DA1814" w:rsidRPr="00DA1814">
        <w:rPr>
          <w:lang w:eastAsia="lt-LT"/>
        </w:rPr>
        <w:t>food</w:t>
      </w:r>
      <w:proofErr w:type="spellEnd"/>
      <w:r w:rsidR="00DA1814" w:rsidRPr="00DA1814">
        <w:rPr>
          <w:lang w:eastAsia="lt-LT"/>
        </w:rPr>
        <w:t xml:space="preserve"> </w:t>
      </w:r>
      <w:proofErr w:type="spellStart"/>
      <w:r w:rsidR="00DA1814" w:rsidRPr="00DA1814">
        <w:rPr>
          <w:lang w:eastAsia="lt-LT"/>
        </w:rPr>
        <w:t>partners</w:t>
      </w:r>
      <w:proofErr w:type="spellEnd"/>
      <w:r w:rsidR="00DA1814" w:rsidRPr="00DA1814">
        <w:rPr>
          <w:lang w:eastAsia="lt-LT"/>
        </w:rPr>
        <w:t>“</w:t>
      </w:r>
      <w:r w:rsidR="00DA1814">
        <w:rPr>
          <w:lang w:eastAsia="lt-LT"/>
        </w:rPr>
        <w:t xml:space="preserve">, </w:t>
      </w:r>
      <w:r w:rsidR="00DA1814" w:rsidRPr="00DA1814">
        <w:rPr>
          <w:lang w:eastAsia="lt-LT"/>
        </w:rPr>
        <w:t>UAB „Plungės duona“</w:t>
      </w:r>
      <w:r w:rsidR="00DA1814">
        <w:rPr>
          <w:lang w:eastAsia="lt-LT"/>
        </w:rPr>
        <w:t xml:space="preserve">, </w:t>
      </w:r>
      <w:r w:rsidRPr="0074210A">
        <w:rPr>
          <w:lang w:eastAsia="lt-LT"/>
        </w:rPr>
        <w:t>UAB „</w:t>
      </w:r>
      <w:r w:rsidRPr="0074210A">
        <w:rPr>
          <w:iCs/>
          <w:lang w:eastAsia="lt-LT"/>
        </w:rPr>
        <w:t>Plungės</w:t>
      </w:r>
      <w:r w:rsidRPr="0074210A">
        <w:rPr>
          <w:i/>
          <w:iCs/>
          <w:lang w:eastAsia="lt-LT"/>
        </w:rPr>
        <w:t xml:space="preserve"> </w:t>
      </w:r>
      <w:r w:rsidRPr="0074210A">
        <w:rPr>
          <w:iCs/>
          <w:lang w:eastAsia="lt-LT"/>
        </w:rPr>
        <w:t>šaltis“</w:t>
      </w:r>
      <w:r>
        <w:rPr>
          <w:iCs/>
          <w:lang w:eastAsia="lt-LT"/>
        </w:rPr>
        <w:t xml:space="preserve"> ir </w:t>
      </w:r>
      <w:proofErr w:type="spellStart"/>
      <w:r>
        <w:rPr>
          <w:iCs/>
          <w:lang w:eastAsia="lt-LT"/>
        </w:rPr>
        <w:t>kt</w:t>
      </w:r>
      <w:proofErr w:type="spellEnd"/>
      <w:r>
        <w:rPr>
          <w:iCs/>
          <w:lang w:eastAsia="lt-LT"/>
        </w:rPr>
        <w:t>.</w:t>
      </w:r>
      <w:r w:rsidRPr="0074210A">
        <w:rPr>
          <w:lang w:eastAsia="lt-LT"/>
        </w:rPr>
        <w:t>),  veikia sertifikuota vinių gamintoja UAB „</w:t>
      </w:r>
      <w:proofErr w:type="spellStart"/>
      <w:r w:rsidRPr="0074210A">
        <w:rPr>
          <w:lang w:eastAsia="lt-LT"/>
        </w:rPr>
        <w:t>Litnaglis</w:t>
      </w:r>
      <w:proofErr w:type="spellEnd"/>
      <w:r w:rsidRPr="0074210A">
        <w:rPr>
          <w:lang w:eastAsia="lt-LT"/>
        </w:rPr>
        <w:t xml:space="preserve">“,  pažangi </w:t>
      </w:r>
      <w:r>
        <w:rPr>
          <w:lang w:eastAsia="lt-LT"/>
        </w:rPr>
        <w:t>ir sparčiai besiplečianti įmonė</w:t>
      </w:r>
      <w:r w:rsidRPr="0074210A">
        <w:rPr>
          <w:lang w:eastAsia="lt-LT"/>
        </w:rPr>
        <w:t xml:space="preserve"> UAB „</w:t>
      </w:r>
      <w:proofErr w:type="spellStart"/>
      <w:r w:rsidRPr="0074210A">
        <w:rPr>
          <w:lang w:eastAsia="lt-LT"/>
        </w:rPr>
        <w:t>Litspringas</w:t>
      </w:r>
      <w:proofErr w:type="spellEnd"/>
      <w:r w:rsidRPr="0074210A">
        <w:rPr>
          <w:lang w:eastAsia="lt-LT"/>
        </w:rPr>
        <w:t xml:space="preserve">“, </w:t>
      </w:r>
      <w:r>
        <w:rPr>
          <w:lang w:eastAsia="lt-LT"/>
        </w:rPr>
        <w:t>statybos ir remonto (</w:t>
      </w:r>
      <w:r w:rsidRPr="0074210A">
        <w:rPr>
          <w:lang w:eastAsia="lt-LT"/>
        </w:rPr>
        <w:t xml:space="preserve">UAB „VVARFF“, UAB "Plungės </w:t>
      </w:r>
      <w:proofErr w:type="spellStart"/>
      <w:r w:rsidRPr="0074210A">
        <w:rPr>
          <w:lang w:eastAsia="lt-LT"/>
        </w:rPr>
        <w:t>Jonis-S),</w:t>
      </w:r>
      <w:proofErr w:type="spellEnd"/>
      <w:r w:rsidRPr="0074210A">
        <w:rPr>
          <w:lang w:eastAsia="lt-LT"/>
        </w:rPr>
        <w:t xml:space="preserve"> medienos apdirbimo, turizmo ir paslaugų įmonės.</w:t>
      </w:r>
    </w:p>
    <w:p w14:paraId="6D5F4A5A" w14:textId="4FDD4339" w:rsidR="00B10156" w:rsidRPr="00291A2D" w:rsidRDefault="00B10156" w:rsidP="00C64366">
      <w:pPr>
        <w:ind w:firstLine="720"/>
        <w:jc w:val="both"/>
        <w:rPr>
          <w:lang w:eastAsia="lt-LT"/>
        </w:rPr>
      </w:pPr>
      <w:r w:rsidRPr="00291A2D">
        <w:rPr>
          <w:lang w:eastAsia="lt-LT"/>
        </w:rPr>
        <w:t xml:space="preserve">Rajono plotas </w:t>
      </w:r>
      <w:r w:rsidR="00490925">
        <w:rPr>
          <w:lang w:eastAsia="lt-LT"/>
        </w:rPr>
        <w:t xml:space="preserve">– </w:t>
      </w:r>
      <w:r w:rsidRPr="00291A2D">
        <w:rPr>
          <w:lang w:eastAsia="lt-LT"/>
        </w:rPr>
        <w:t>1</w:t>
      </w:r>
      <w:r w:rsidR="00362D22">
        <w:rPr>
          <w:lang w:eastAsia="lt-LT"/>
        </w:rPr>
        <w:t xml:space="preserve"> </w:t>
      </w:r>
      <w:r w:rsidRPr="00291A2D">
        <w:rPr>
          <w:lang w:eastAsia="lt-LT"/>
        </w:rPr>
        <w:t>105</w:t>
      </w:r>
      <w:r w:rsidR="00362D22">
        <w:rPr>
          <w:lang w:eastAsia="lt-LT"/>
        </w:rPr>
        <w:t xml:space="preserve"> km</w:t>
      </w:r>
      <w:r w:rsidR="00362D22">
        <w:rPr>
          <w:vertAlign w:val="superscript"/>
          <w:lang w:eastAsia="lt-LT"/>
        </w:rPr>
        <w:t>2</w:t>
      </w:r>
      <w:r w:rsidR="00676956" w:rsidRPr="00291A2D">
        <w:rPr>
          <w:lang w:eastAsia="lt-LT"/>
        </w:rPr>
        <w:t>.</w:t>
      </w:r>
    </w:p>
    <w:p w14:paraId="7BB448F1" w14:textId="77777777" w:rsidR="00B10156" w:rsidRPr="00291A2D" w:rsidRDefault="00B10156" w:rsidP="00C64366">
      <w:pPr>
        <w:ind w:firstLine="720"/>
        <w:rPr>
          <w:lang w:eastAsia="lt-LT"/>
        </w:rPr>
      </w:pPr>
      <w:r w:rsidRPr="00291A2D">
        <w:rPr>
          <w:lang w:eastAsia="lt-LT"/>
        </w:rPr>
        <w:t xml:space="preserve">Rajone yra 1 miestas – Plungė; </w:t>
      </w:r>
    </w:p>
    <w:p w14:paraId="4E5F3545" w14:textId="77777777" w:rsidR="00B10156" w:rsidRPr="00291A2D" w:rsidRDefault="00B10156" w:rsidP="00C64366">
      <w:pPr>
        <w:ind w:firstLine="720"/>
        <w:jc w:val="both"/>
        <w:rPr>
          <w:lang w:eastAsia="lt-LT"/>
        </w:rPr>
      </w:pPr>
      <w:r w:rsidRPr="00291A2D">
        <w:rPr>
          <w:lang w:eastAsia="lt-LT"/>
        </w:rPr>
        <w:t xml:space="preserve">4 miesteliai: Alsėdžiai, Kuliai, Plateliai ir Žemaičių Kalvarija; </w:t>
      </w:r>
    </w:p>
    <w:p w14:paraId="358B6B50" w14:textId="77777777" w:rsidR="00B10156" w:rsidRPr="00291A2D" w:rsidRDefault="00B10156" w:rsidP="00C64366">
      <w:pPr>
        <w:ind w:firstLine="720"/>
        <w:jc w:val="both"/>
        <w:rPr>
          <w:lang w:eastAsia="lt-LT"/>
        </w:rPr>
      </w:pPr>
      <w:r w:rsidRPr="00291A2D">
        <w:rPr>
          <w:lang w:eastAsia="lt-LT"/>
        </w:rPr>
        <w:t>206 kaimai;</w:t>
      </w:r>
    </w:p>
    <w:p w14:paraId="294305C6" w14:textId="7668B09B" w:rsidR="00384249" w:rsidRDefault="00B10156" w:rsidP="00C64366">
      <w:pPr>
        <w:ind w:firstLine="720"/>
        <w:jc w:val="both"/>
        <w:rPr>
          <w:lang w:eastAsia="lt-LT"/>
        </w:rPr>
      </w:pPr>
      <w:r w:rsidRPr="00291A2D">
        <w:rPr>
          <w:lang w:eastAsia="lt-LT"/>
        </w:rPr>
        <w:t xml:space="preserve">11 seniūnijų: Alsėdžių, Babrungo, Kulių, Nausodžio, </w:t>
      </w:r>
      <w:proofErr w:type="spellStart"/>
      <w:r w:rsidRPr="00291A2D">
        <w:rPr>
          <w:lang w:eastAsia="lt-LT"/>
        </w:rPr>
        <w:t>Paukštakių</w:t>
      </w:r>
      <w:proofErr w:type="spellEnd"/>
      <w:r w:rsidRPr="00291A2D">
        <w:rPr>
          <w:lang w:eastAsia="lt-LT"/>
        </w:rPr>
        <w:t xml:space="preserve">, Platelių, </w:t>
      </w:r>
      <w:proofErr w:type="spellStart"/>
      <w:r w:rsidRPr="00291A2D">
        <w:rPr>
          <w:lang w:eastAsia="lt-LT"/>
        </w:rPr>
        <w:t>Stalgėnų</w:t>
      </w:r>
      <w:proofErr w:type="spellEnd"/>
      <w:r w:rsidRPr="00291A2D">
        <w:rPr>
          <w:lang w:eastAsia="lt-LT"/>
        </w:rPr>
        <w:t xml:space="preserve">, </w:t>
      </w:r>
      <w:proofErr w:type="spellStart"/>
      <w:r w:rsidRPr="00291A2D">
        <w:rPr>
          <w:lang w:eastAsia="lt-LT"/>
        </w:rPr>
        <w:t>Šateikių</w:t>
      </w:r>
      <w:proofErr w:type="spellEnd"/>
      <w:r w:rsidRPr="00291A2D">
        <w:rPr>
          <w:lang w:eastAsia="lt-LT"/>
        </w:rPr>
        <w:t xml:space="preserve">, Žemaičių Kalvarijos, </w:t>
      </w:r>
      <w:proofErr w:type="spellStart"/>
      <w:r w:rsidRPr="00291A2D">
        <w:rPr>
          <w:lang w:eastAsia="lt-LT"/>
        </w:rPr>
        <w:t>Žlibinų</w:t>
      </w:r>
      <w:proofErr w:type="spellEnd"/>
      <w:r w:rsidRPr="00291A2D">
        <w:rPr>
          <w:lang w:eastAsia="lt-LT"/>
        </w:rPr>
        <w:t xml:space="preserve"> ir Plungės miesto.</w:t>
      </w:r>
    </w:p>
    <w:p w14:paraId="4956A752" w14:textId="77777777" w:rsidR="0074210A" w:rsidRPr="0074210A" w:rsidRDefault="0074210A" w:rsidP="00384249">
      <w:pPr>
        <w:ind w:firstLine="720"/>
        <w:jc w:val="both"/>
        <w:rPr>
          <w:lang w:eastAsia="lt-LT"/>
        </w:rPr>
      </w:pPr>
    </w:p>
    <w:p w14:paraId="1BB69CA3" w14:textId="6987140D" w:rsidR="001A6342" w:rsidRPr="004D0C91" w:rsidRDefault="00B10156" w:rsidP="00DA1D01">
      <w:pPr>
        <w:ind w:firstLine="720"/>
        <w:jc w:val="both"/>
        <w:rPr>
          <w:b/>
          <w:lang w:eastAsia="lt-LT"/>
        </w:rPr>
      </w:pPr>
      <w:r w:rsidRPr="004D0C91">
        <w:rPr>
          <w:b/>
          <w:lang w:eastAsia="lt-LT"/>
        </w:rPr>
        <w:t>4.1</w:t>
      </w:r>
      <w:r w:rsidR="00A5122F" w:rsidRPr="004D0C91">
        <w:rPr>
          <w:b/>
          <w:lang w:eastAsia="lt-LT"/>
        </w:rPr>
        <w:t>.</w:t>
      </w:r>
      <w:r w:rsidRPr="004D0C91">
        <w:rPr>
          <w:b/>
          <w:lang w:eastAsia="lt-LT"/>
        </w:rPr>
        <w:t xml:space="preserve"> Vidutinis metini</w:t>
      </w:r>
      <w:r w:rsidR="00635A10" w:rsidRPr="004D0C91">
        <w:rPr>
          <w:b/>
          <w:lang w:eastAsia="lt-LT"/>
        </w:rPr>
        <w:t>s gyventojų skaičius ir sudėtis:</w:t>
      </w:r>
    </w:p>
    <w:tbl>
      <w:tblPr>
        <w:tblW w:w="0" w:type="auto"/>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Look w:val="01E0" w:firstRow="1" w:lastRow="1" w:firstColumn="1" w:lastColumn="1" w:noHBand="0" w:noVBand="0"/>
      </w:tblPr>
      <w:tblGrid>
        <w:gridCol w:w="817"/>
        <w:gridCol w:w="3544"/>
        <w:gridCol w:w="1023"/>
        <w:gridCol w:w="992"/>
        <w:gridCol w:w="1134"/>
        <w:gridCol w:w="992"/>
        <w:gridCol w:w="1104"/>
      </w:tblGrid>
      <w:tr w:rsidR="002A0B54" w:rsidRPr="004D0C91" w14:paraId="17DE7967" w14:textId="77777777" w:rsidTr="00DA1814">
        <w:tc>
          <w:tcPr>
            <w:tcW w:w="817" w:type="dxa"/>
            <w:vMerge w:val="restart"/>
            <w:shd w:val="clear" w:color="auto" w:fill="F2F2F2"/>
            <w:hideMark/>
          </w:tcPr>
          <w:p w14:paraId="47A3C918" w14:textId="77777777" w:rsidR="005F6DBA" w:rsidRPr="004D0C91" w:rsidRDefault="005F6DBA" w:rsidP="009C64B1">
            <w:pPr>
              <w:jc w:val="center"/>
              <w:rPr>
                <w:b/>
                <w:i/>
                <w:lang w:eastAsia="lt-LT"/>
              </w:rPr>
            </w:pPr>
            <w:proofErr w:type="spellStart"/>
            <w:r w:rsidRPr="004D0C91">
              <w:rPr>
                <w:b/>
                <w:i/>
                <w:lang w:eastAsia="lt-LT"/>
              </w:rPr>
              <w:t>Eil</w:t>
            </w:r>
            <w:proofErr w:type="spellEnd"/>
            <w:r w:rsidRPr="004D0C91">
              <w:rPr>
                <w:b/>
                <w:i/>
                <w:lang w:eastAsia="lt-LT"/>
              </w:rPr>
              <w:t xml:space="preserve">. </w:t>
            </w:r>
            <w:proofErr w:type="spellStart"/>
            <w:r w:rsidRPr="004D0C91">
              <w:rPr>
                <w:b/>
                <w:i/>
                <w:lang w:eastAsia="lt-LT"/>
              </w:rPr>
              <w:t>Nr</w:t>
            </w:r>
            <w:proofErr w:type="spellEnd"/>
            <w:r w:rsidRPr="004D0C91">
              <w:rPr>
                <w:b/>
                <w:i/>
                <w:lang w:eastAsia="lt-LT"/>
              </w:rPr>
              <w:t>.</w:t>
            </w:r>
          </w:p>
        </w:tc>
        <w:tc>
          <w:tcPr>
            <w:tcW w:w="3544" w:type="dxa"/>
            <w:vMerge w:val="restart"/>
            <w:shd w:val="clear" w:color="auto" w:fill="F2F2F2"/>
            <w:hideMark/>
          </w:tcPr>
          <w:p w14:paraId="71667A2D" w14:textId="77777777" w:rsidR="005F6DBA" w:rsidRPr="004D0C91" w:rsidRDefault="005F6DBA" w:rsidP="009C64B1">
            <w:pPr>
              <w:jc w:val="center"/>
              <w:rPr>
                <w:b/>
                <w:i/>
                <w:lang w:eastAsia="lt-LT"/>
              </w:rPr>
            </w:pPr>
            <w:r w:rsidRPr="004D0C91">
              <w:rPr>
                <w:b/>
                <w:i/>
                <w:lang w:eastAsia="lt-LT"/>
              </w:rPr>
              <w:t>Rodiklis</w:t>
            </w:r>
          </w:p>
        </w:tc>
        <w:tc>
          <w:tcPr>
            <w:tcW w:w="5245" w:type="dxa"/>
            <w:gridSpan w:val="5"/>
            <w:tcBorders>
              <w:left w:val="single" w:sz="4" w:space="0" w:color="auto"/>
            </w:tcBorders>
            <w:shd w:val="clear" w:color="auto" w:fill="F2F2F2"/>
          </w:tcPr>
          <w:p w14:paraId="036A1619" w14:textId="77777777" w:rsidR="005F6DBA" w:rsidRPr="004D0C91" w:rsidRDefault="005F6DBA" w:rsidP="009C64B1">
            <w:pPr>
              <w:jc w:val="center"/>
              <w:rPr>
                <w:b/>
                <w:i/>
                <w:color w:val="FF0000"/>
                <w:lang w:eastAsia="lt-LT"/>
              </w:rPr>
            </w:pPr>
            <w:r w:rsidRPr="004D0C91">
              <w:rPr>
                <w:b/>
                <w:i/>
                <w:lang w:eastAsia="lt-LT"/>
              </w:rPr>
              <w:t>Gyventojų skaičius</w:t>
            </w:r>
          </w:p>
        </w:tc>
      </w:tr>
      <w:tr w:rsidR="00041C39" w:rsidRPr="004D0C91" w14:paraId="4D7130E3" w14:textId="74B707EF" w:rsidTr="00DA1814">
        <w:trPr>
          <w:trHeight w:val="690"/>
        </w:trPr>
        <w:tc>
          <w:tcPr>
            <w:tcW w:w="817" w:type="dxa"/>
            <w:vMerge/>
          </w:tcPr>
          <w:p w14:paraId="4CE4205C" w14:textId="77777777" w:rsidR="00041C39" w:rsidRPr="004D0C91" w:rsidRDefault="00041C39" w:rsidP="00A50DC6">
            <w:pPr>
              <w:jc w:val="center"/>
              <w:rPr>
                <w:i/>
                <w:lang w:eastAsia="lt-LT"/>
              </w:rPr>
            </w:pPr>
          </w:p>
        </w:tc>
        <w:tc>
          <w:tcPr>
            <w:tcW w:w="3544" w:type="dxa"/>
            <w:vMerge/>
          </w:tcPr>
          <w:p w14:paraId="66BA4F3F" w14:textId="77777777" w:rsidR="00041C39" w:rsidRPr="004D0C91" w:rsidRDefault="00041C39" w:rsidP="00A50DC6">
            <w:pPr>
              <w:jc w:val="center"/>
              <w:rPr>
                <w:i/>
                <w:lang w:eastAsia="lt-LT"/>
              </w:rPr>
            </w:pPr>
          </w:p>
        </w:tc>
        <w:tc>
          <w:tcPr>
            <w:tcW w:w="1023" w:type="dxa"/>
            <w:tcBorders>
              <w:left w:val="single" w:sz="4" w:space="0" w:color="auto"/>
              <w:right w:val="single" w:sz="4" w:space="0" w:color="auto"/>
            </w:tcBorders>
            <w:shd w:val="clear" w:color="auto" w:fill="FDE9D9" w:themeFill="accent6" w:themeFillTint="33"/>
            <w:hideMark/>
          </w:tcPr>
          <w:p w14:paraId="6BBB01FC" w14:textId="45444525" w:rsidR="00041C39" w:rsidRPr="004D0C91" w:rsidRDefault="00041C39" w:rsidP="002F480F">
            <w:pPr>
              <w:jc w:val="center"/>
              <w:rPr>
                <w:i/>
                <w:lang w:eastAsia="lt-LT"/>
              </w:rPr>
            </w:pPr>
            <w:r w:rsidRPr="004D0C91">
              <w:rPr>
                <w:i/>
                <w:lang w:eastAsia="lt-LT"/>
              </w:rPr>
              <w:t>2020 metai</w:t>
            </w:r>
          </w:p>
        </w:tc>
        <w:tc>
          <w:tcPr>
            <w:tcW w:w="992" w:type="dxa"/>
            <w:tcBorders>
              <w:left w:val="single" w:sz="4" w:space="0" w:color="auto"/>
            </w:tcBorders>
            <w:shd w:val="clear" w:color="auto" w:fill="FDE9D9" w:themeFill="accent6" w:themeFillTint="33"/>
            <w:hideMark/>
          </w:tcPr>
          <w:p w14:paraId="0048045B" w14:textId="2D295687" w:rsidR="00041C39" w:rsidRPr="004D0C91" w:rsidRDefault="00041C39" w:rsidP="002F480F">
            <w:pPr>
              <w:jc w:val="center"/>
              <w:rPr>
                <w:i/>
                <w:lang w:eastAsia="lt-LT"/>
              </w:rPr>
            </w:pPr>
            <w:r w:rsidRPr="004D0C91">
              <w:rPr>
                <w:i/>
                <w:lang w:eastAsia="lt-LT"/>
              </w:rPr>
              <w:t>2021 metai</w:t>
            </w:r>
          </w:p>
        </w:tc>
        <w:tc>
          <w:tcPr>
            <w:tcW w:w="1134" w:type="dxa"/>
            <w:tcBorders>
              <w:left w:val="single" w:sz="4" w:space="0" w:color="auto"/>
            </w:tcBorders>
            <w:shd w:val="clear" w:color="auto" w:fill="FDE9D9" w:themeFill="accent6" w:themeFillTint="33"/>
          </w:tcPr>
          <w:p w14:paraId="65DBC86F" w14:textId="25FFEDC3" w:rsidR="00041C39" w:rsidRPr="004D0C91" w:rsidRDefault="00041C39" w:rsidP="002F480F">
            <w:pPr>
              <w:jc w:val="center"/>
              <w:rPr>
                <w:bCs/>
                <w:i/>
                <w:lang w:eastAsia="lt-LT"/>
              </w:rPr>
            </w:pPr>
            <w:r w:rsidRPr="004D0C91">
              <w:rPr>
                <w:bCs/>
                <w:i/>
                <w:lang w:eastAsia="lt-LT"/>
              </w:rPr>
              <w:t>2022 metai</w:t>
            </w:r>
          </w:p>
        </w:tc>
        <w:tc>
          <w:tcPr>
            <w:tcW w:w="992" w:type="dxa"/>
            <w:tcBorders>
              <w:left w:val="single" w:sz="4" w:space="0" w:color="auto"/>
            </w:tcBorders>
            <w:shd w:val="clear" w:color="auto" w:fill="FDE9D9" w:themeFill="accent6" w:themeFillTint="33"/>
          </w:tcPr>
          <w:p w14:paraId="3BA53F11" w14:textId="172C4989" w:rsidR="00041C39" w:rsidRPr="00041C39" w:rsidRDefault="00041C39" w:rsidP="002F480F">
            <w:pPr>
              <w:jc w:val="center"/>
              <w:rPr>
                <w:i/>
                <w:lang w:eastAsia="lt-LT"/>
              </w:rPr>
            </w:pPr>
            <w:r w:rsidRPr="00041C39">
              <w:rPr>
                <w:i/>
                <w:lang w:eastAsia="lt-LT"/>
              </w:rPr>
              <w:t>2023 metai</w:t>
            </w:r>
          </w:p>
        </w:tc>
        <w:tc>
          <w:tcPr>
            <w:tcW w:w="1104" w:type="dxa"/>
            <w:tcBorders>
              <w:left w:val="single" w:sz="4" w:space="0" w:color="auto"/>
            </w:tcBorders>
            <w:shd w:val="clear" w:color="auto" w:fill="FDE9D9" w:themeFill="accent6" w:themeFillTint="33"/>
          </w:tcPr>
          <w:p w14:paraId="0522A01C" w14:textId="77777777" w:rsidR="00041C39" w:rsidRPr="00041C39" w:rsidRDefault="00041C39" w:rsidP="002F480F">
            <w:pPr>
              <w:jc w:val="center"/>
              <w:rPr>
                <w:b/>
                <w:bCs/>
                <w:i/>
                <w:lang w:eastAsia="lt-LT"/>
              </w:rPr>
            </w:pPr>
            <w:r w:rsidRPr="00041C39">
              <w:rPr>
                <w:b/>
                <w:bCs/>
                <w:i/>
                <w:lang w:eastAsia="lt-LT"/>
              </w:rPr>
              <w:t>2024</w:t>
            </w:r>
          </w:p>
          <w:p w14:paraId="2CB84C5E" w14:textId="160C2B9F" w:rsidR="00041C39" w:rsidRPr="00041C39" w:rsidRDefault="00041C39" w:rsidP="002F480F">
            <w:pPr>
              <w:jc w:val="center"/>
              <w:rPr>
                <w:b/>
                <w:bCs/>
                <w:i/>
                <w:lang w:eastAsia="lt-LT"/>
              </w:rPr>
            </w:pPr>
            <w:r w:rsidRPr="00041C39">
              <w:rPr>
                <w:b/>
                <w:bCs/>
                <w:i/>
                <w:lang w:eastAsia="lt-LT"/>
              </w:rPr>
              <w:t>metai</w:t>
            </w:r>
          </w:p>
        </w:tc>
      </w:tr>
      <w:tr w:rsidR="00041C39" w:rsidRPr="00DA1814" w14:paraId="71700509" w14:textId="6D255AC6" w:rsidTr="00DA1814">
        <w:trPr>
          <w:trHeight w:val="412"/>
        </w:trPr>
        <w:tc>
          <w:tcPr>
            <w:tcW w:w="817" w:type="dxa"/>
            <w:hideMark/>
          </w:tcPr>
          <w:p w14:paraId="0A6D59C6" w14:textId="77777777" w:rsidR="00041C39" w:rsidRPr="00DA1814" w:rsidRDefault="00041C39" w:rsidP="00A05BFD">
            <w:pPr>
              <w:jc w:val="center"/>
              <w:rPr>
                <w:sz w:val="23"/>
                <w:szCs w:val="23"/>
                <w:lang w:eastAsia="lt-LT"/>
              </w:rPr>
            </w:pPr>
            <w:r w:rsidRPr="00DA1814">
              <w:rPr>
                <w:sz w:val="23"/>
                <w:szCs w:val="23"/>
                <w:lang w:eastAsia="lt-LT"/>
              </w:rPr>
              <w:t>1.</w:t>
            </w:r>
          </w:p>
        </w:tc>
        <w:tc>
          <w:tcPr>
            <w:tcW w:w="3544" w:type="dxa"/>
            <w:hideMark/>
          </w:tcPr>
          <w:p w14:paraId="2019A439" w14:textId="02927ED3" w:rsidR="002030F9" w:rsidRPr="00DA1814" w:rsidRDefault="00041C39" w:rsidP="00A50DC6">
            <w:pPr>
              <w:rPr>
                <w:sz w:val="23"/>
                <w:szCs w:val="23"/>
                <w:lang w:eastAsia="lt-LT"/>
              </w:rPr>
            </w:pPr>
            <w:r w:rsidRPr="00DA1814">
              <w:rPr>
                <w:sz w:val="23"/>
                <w:szCs w:val="23"/>
                <w:lang w:eastAsia="lt-LT"/>
              </w:rPr>
              <w:t>Gyventojų skaičius</w:t>
            </w:r>
          </w:p>
        </w:tc>
        <w:tc>
          <w:tcPr>
            <w:tcW w:w="1023" w:type="dxa"/>
            <w:hideMark/>
          </w:tcPr>
          <w:p w14:paraId="1A62A226" w14:textId="77777777" w:rsidR="00041C39" w:rsidRPr="00DA1814" w:rsidRDefault="00041C39" w:rsidP="002F480F">
            <w:pPr>
              <w:jc w:val="center"/>
              <w:rPr>
                <w:sz w:val="23"/>
                <w:szCs w:val="23"/>
                <w:highlight w:val="cyan"/>
                <w:lang w:eastAsia="lt-LT"/>
              </w:rPr>
            </w:pPr>
            <w:r w:rsidRPr="00DA1814">
              <w:rPr>
                <w:sz w:val="23"/>
                <w:szCs w:val="23"/>
                <w:lang w:eastAsia="lt-LT"/>
              </w:rPr>
              <w:t>32 987</w:t>
            </w:r>
          </w:p>
        </w:tc>
        <w:tc>
          <w:tcPr>
            <w:tcW w:w="992" w:type="dxa"/>
            <w:hideMark/>
          </w:tcPr>
          <w:p w14:paraId="54F355D5" w14:textId="77777777" w:rsidR="00041C39" w:rsidRPr="00DA1814" w:rsidRDefault="00041C39" w:rsidP="002F480F">
            <w:pPr>
              <w:jc w:val="center"/>
              <w:rPr>
                <w:sz w:val="23"/>
                <w:szCs w:val="23"/>
                <w:highlight w:val="cyan"/>
                <w:lang w:eastAsia="lt-LT"/>
              </w:rPr>
            </w:pPr>
            <w:r w:rsidRPr="00DA1814">
              <w:rPr>
                <w:sz w:val="23"/>
                <w:szCs w:val="23"/>
                <w:lang w:eastAsia="lt-LT"/>
              </w:rPr>
              <w:t>32 627</w:t>
            </w:r>
          </w:p>
        </w:tc>
        <w:tc>
          <w:tcPr>
            <w:tcW w:w="1134" w:type="dxa"/>
            <w:tcBorders>
              <w:right w:val="single" w:sz="4" w:space="0" w:color="auto"/>
            </w:tcBorders>
          </w:tcPr>
          <w:p w14:paraId="1630B7E7" w14:textId="77777777" w:rsidR="00041C39" w:rsidRPr="00DA1814" w:rsidRDefault="00041C39" w:rsidP="002F480F">
            <w:pPr>
              <w:jc w:val="center"/>
              <w:rPr>
                <w:bCs/>
                <w:sz w:val="23"/>
                <w:szCs w:val="23"/>
                <w:lang w:eastAsia="lt-LT"/>
              </w:rPr>
            </w:pPr>
            <w:r w:rsidRPr="00DA1814">
              <w:rPr>
                <w:bCs/>
                <w:sz w:val="23"/>
                <w:szCs w:val="23"/>
                <w:lang w:eastAsia="lt-LT"/>
              </w:rPr>
              <w:t>35 804</w:t>
            </w:r>
          </w:p>
        </w:tc>
        <w:tc>
          <w:tcPr>
            <w:tcW w:w="992" w:type="dxa"/>
            <w:tcBorders>
              <w:left w:val="single" w:sz="4" w:space="0" w:color="auto"/>
            </w:tcBorders>
          </w:tcPr>
          <w:p w14:paraId="660BE57E" w14:textId="08F7C980" w:rsidR="00041C39" w:rsidRPr="00DA1814" w:rsidRDefault="00041C39" w:rsidP="002F480F">
            <w:pPr>
              <w:jc w:val="center"/>
              <w:rPr>
                <w:sz w:val="23"/>
                <w:szCs w:val="23"/>
                <w:lang w:eastAsia="lt-LT"/>
              </w:rPr>
            </w:pPr>
            <w:r w:rsidRPr="00DA1814">
              <w:rPr>
                <w:sz w:val="23"/>
                <w:szCs w:val="23"/>
                <w:lang w:eastAsia="lt-LT"/>
              </w:rPr>
              <w:t>35</w:t>
            </w:r>
            <w:r w:rsidR="00490925">
              <w:rPr>
                <w:sz w:val="23"/>
                <w:szCs w:val="23"/>
                <w:lang w:eastAsia="lt-LT"/>
              </w:rPr>
              <w:t xml:space="preserve"> </w:t>
            </w:r>
            <w:r w:rsidRPr="00DA1814">
              <w:rPr>
                <w:sz w:val="23"/>
                <w:szCs w:val="23"/>
                <w:lang w:eastAsia="lt-LT"/>
              </w:rPr>
              <w:t>599</w:t>
            </w:r>
          </w:p>
        </w:tc>
        <w:tc>
          <w:tcPr>
            <w:tcW w:w="1104" w:type="dxa"/>
            <w:tcBorders>
              <w:left w:val="single" w:sz="4" w:space="0" w:color="auto"/>
            </w:tcBorders>
          </w:tcPr>
          <w:p w14:paraId="4D185A76" w14:textId="3676B1DF" w:rsidR="00041C39" w:rsidRPr="00DA1814" w:rsidRDefault="00041C39" w:rsidP="002F480F">
            <w:pPr>
              <w:jc w:val="center"/>
              <w:rPr>
                <w:b/>
                <w:bCs/>
                <w:sz w:val="23"/>
                <w:szCs w:val="23"/>
                <w:lang w:eastAsia="lt-LT"/>
              </w:rPr>
            </w:pPr>
            <w:r w:rsidRPr="00DA1814">
              <w:rPr>
                <w:b/>
                <w:bCs/>
                <w:sz w:val="23"/>
                <w:szCs w:val="23"/>
                <w:lang w:eastAsia="lt-LT"/>
              </w:rPr>
              <w:t>33 042*</w:t>
            </w:r>
          </w:p>
        </w:tc>
      </w:tr>
      <w:tr w:rsidR="00041C39" w:rsidRPr="00DA1814" w14:paraId="495AF03C" w14:textId="70D6F2CD" w:rsidTr="00DA1814">
        <w:tc>
          <w:tcPr>
            <w:tcW w:w="817" w:type="dxa"/>
          </w:tcPr>
          <w:p w14:paraId="717E2A8B" w14:textId="77777777" w:rsidR="00041C39" w:rsidRPr="00DA1814" w:rsidRDefault="00041C39" w:rsidP="00A05BFD">
            <w:pPr>
              <w:jc w:val="center"/>
              <w:rPr>
                <w:sz w:val="23"/>
                <w:szCs w:val="23"/>
                <w:lang w:eastAsia="lt-LT"/>
              </w:rPr>
            </w:pPr>
          </w:p>
        </w:tc>
        <w:tc>
          <w:tcPr>
            <w:tcW w:w="3544" w:type="dxa"/>
            <w:hideMark/>
          </w:tcPr>
          <w:p w14:paraId="10331581" w14:textId="77777777" w:rsidR="00041C39" w:rsidRPr="00DA1814" w:rsidRDefault="00041C39" w:rsidP="00A50DC6">
            <w:pPr>
              <w:rPr>
                <w:sz w:val="23"/>
                <w:szCs w:val="23"/>
                <w:lang w:eastAsia="lt-LT"/>
              </w:rPr>
            </w:pPr>
            <w:r w:rsidRPr="00DA1814">
              <w:rPr>
                <w:sz w:val="23"/>
                <w:szCs w:val="23"/>
                <w:lang w:eastAsia="lt-LT"/>
              </w:rPr>
              <w:t>iš jų:</w:t>
            </w:r>
          </w:p>
        </w:tc>
        <w:tc>
          <w:tcPr>
            <w:tcW w:w="1023" w:type="dxa"/>
          </w:tcPr>
          <w:p w14:paraId="4FDCC809" w14:textId="77777777" w:rsidR="00041C39" w:rsidRPr="00DA1814" w:rsidRDefault="00041C39" w:rsidP="002F480F">
            <w:pPr>
              <w:jc w:val="center"/>
              <w:rPr>
                <w:sz w:val="23"/>
                <w:szCs w:val="23"/>
                <w:highlight w:val="cyan"/>
                <w:lang w:eastAsia="lt-LT"/>
              </w:rPr>
            </w:pPr>
          </w:p>
        </w:tc>
        <w:tc>
          <w:tcPr>
            <w:tcW w:w="992" w:type="dxa"/>
          </w:tcPr>
          <w:p w14:paraId="63F2EBBE" w14:textId="77777777" w:rsidR="00041C39" w:rsidRPr="00DA1814" w:rsidRDefault="00041C39" w:rsidP="002F480F">
            <w:pPr>
              <w:jc w:val="center"/>
              <w:rPr>
                <w:sz w:val="23"/>
                <w:szCs w:val="23"/>
                <w:highlight w:val="cyan"/>
                <w:lang w:eastAsia="lt-LT"/>
              </w:rPr>
            </w:pPr>
          </w:p>
        </w:tc>
        <w:tc>
          <w:tcPr>
            <w:tcW w:w="1134" w:type="dxa"/>
            <w:tcBorders>
              <w:right w:val="single" w:sz="4" w:space="0" w:color="auto"/>
            </w:tcBorders>
          </w:tcPr>
          <w:p w14:paraId="794AB621" w14:textId="77777777" w:rsidR="00041C39" w:rsidRPr="00DA1814" w:rsidRDefault="00041C39" w:rsidP="002F480F">
            <w:pPr>
              <w:jc w:val="center"/>
              <w:rPr>
                <w:bCs/>
                <w:sz w:val="23"/>
                <w:szCs w:val="23"/>
                <w:lang w:eastAsia="lt-LT"/>
              </w:rPr>
            </w:pPr>
          </w:p>
        </w:tc>
        <w:tc>
          <w:tcPr>
            <w:tcW w:w="992" w:type="dxa"/>
            <w:tcBorders>
              <w:left w:val="single" w:sz="4" w:space="0" w:color="auto"/>
            </w:tcBorders>
          </w:tcPr>
          <w:p w14:paraId="423A1596" w14:textId="77777777" w:rsidR="00041C39" w:rsidRPr="00DA1814" w:rsidRDefault="00041C39" w:rsidP="002F480F">
            <w:pPr>
              <w:jc w:val="center"/>
              <w:rPr>
                <w:color w:val="FF0000"/>
                <w:sz w:val="23"/>
                <w:szCs w:val="23"/>
                <w:lang w:eastAsia="lt-LT"/>
              </w:rPr>
            </w:pPr>
          </w:p>
        </w:tc>
        <w:tc>
          <w:tcPr>
            <w:tcW w:w="1104" w:type="dxa"/>
            <w:tcBorders>
              <w:left w:val="single" w:sz="4" w:space="0" w:color="auto"/>
            </w:tcBorders>
          </w:tcPr>
          <w:p w14:paraId="012D97D1" w14:textId="6AF8296B" w:rsidR="00041C39" w:rsidRPr="00DA1814" w:rsidRDefault="00041C39" w:rsidP="002F480F">
            <w:pPr>
              <w:jc w:val="center"/>
              <w:rPr>
                <w:b/>
                <w:bCs/>
                <w:sz w:val="23"/>
                <w:szCs w:val="23"/>
                <w:lang w:eastAsia="lt-LT"/>
              </w:rPr>
            </w:pPr>
          </w:p>
        </w:tc>
      </w:tr>
      <w:tr w:rsidR="00041C39" w:rsidRPr="00DA1814" w14:paraId="6C1EBCA0" w14:textId="6A13ADBD" w:rsidTr="00DA1814">
        <w:tc>
          <w:tcPr>
            <w:tcW w:w="817" w:type="dxa"/>
            <w:hideMark/>
          </w:tcPr>
          <w:p w14:paraId="40BF1858" w14:textId="77777777" w:rsidR="00041C39" w:rsidRPr="00DA1814" w:rsidRDefault="00041C39" w:rsidP="00A05BFD">
            <w:pPr>
              <w:jc w:val="center"/>
              <w:rPr>
                <w:sz w:val="23"/>
                <w:szCs w:val="23"/>
                <w:lang w:eastAsia="lt-LT"/>
              </w:rPr>
            </w:pPr>
            <w:r w:rsidRPr="00DA1814">
              <w:rPr>
                <w:sz w:val="23"/>
                <w:szCs w:val="23"/>
                <w:lang w:eastAsia="lt-LT"/>
              </w:rPr>
              <w:t>1.1.</w:t>
            </w:r>
          </w:p>
        </w:tc>
        <w:tc>
          <w:tcPr>
            <w:tcW w:w="3544" w:type="dxa"/>
            <w:hideMark/>
          </w:tcPr>
          <w:p w14:paraId="7E15CD0B" w14:textId="77777777" w:rsidR="00041C39" w:rsidRPr="00DA1814" w:rsidRDefault="00041C39" w:rsidP="00A50DC6">
            <w:pPr>
              <w:rPr>
                <w:sz w:val="23"/>
                <w:szCs w:val="23"/>
                <w:lang w:eastAsia="lt-LT"/>
              </w:rPr>
            </w:pPr>
            <w:r w:rsidRPr="00DA1814">
              <w:rPr>
                <w:sz w:val="23"/>
                <w:szCs w:val="23"/>
                <w:lang w:eastAsia="lt-LT"/>
              </w:rPr>
              <w:t>mieste</w:t>
            </w:r>
          </w:p>
        </w:tc>
        <w:tc>
          <w:tcPr>
            <w:tcW w:w="1023" w:type="dxa"/>
            <w:hideMark/>
          </w:tcPr>
          <w:p w14:paraId="26B29701" w14:textId="0B137CDE" w:rsidR="00041C39" w:rsidRPr="00DA1814" w:rsidRDefault="00041C39" w:rsidP="002F480F">
            <w:pPr>
              <w:jc w:val="center"/>
              <w:rPr>
                <w:sz w:val="23"/>
                <w:szCs w:val="23"/>
                <w:lang w:eastAsia="lt-LT"/>
              </w:rPr>
            </w:pPr>
            <w:r w:rsidRPr="00DA1814">
              <w:rPr>
                <w:sz w:val="23"/>
                <w:szCs w:val="23"/>
                <w:lang w:eastAsia="lt-LT"/>
              </w:rPr>
              <w:t>16</w:t>
            </w:r>
            <w:r w:rsidR="00490925">
              <w:rPr>
                <w:sz w:val="23"/>
                <w:szCs w:val="23"/>
                <w:lang w:eastAsia="lt-LT"/>
              </w:rPr>
              <w:t xml:space="preserve"> </w:t>
            </w:r>
            <w:r w:rsidRPr="00DA1814">
              <w:rPr>
                <w:sz w:val="23"/>
                <w:szCs w:val="23"/>
                <w:lang w:eastAsia="lt-LT"/>
              </w:rPr>
              <w:t>750</w:t>
            </w:r>
          </w:p>
        </w:tc>
        <w:tc>
          <w:tcPr>
            <w:tcW w:w="992" w:type="dxa"/>
            <w:hideMark/>
          </w:tcPr>
          <w:p w14:paraId="2C57BB0F" w14:textId="77777777" w:rsidR="00041C39" w:rsidRPr="00DA1814" w:rsidRDefault="00041C39" w:rsidP="002F480F">
            <w:pPr>
              <w:jc w:val="center"/>
              <w:rPr>
                <w:sz w:val="23"/>
                <w:szCs w:val="23"/>
                <w:lang w:eastAsia="lt-LT"/>
              </w:rPr>
            </w:pPr>
            <w:r w:rsidRPr="00DA1814">
              <w:rPr>
                <w:sz w:val="23"/>
                <w:szCs w:val="23"/>
                <w:lang w:eastAsia="lt-LT"/>
              </w:rPr>
              <w:t>16 550</w:t>
            </w:r>
          </w:p>
        </w:tc>
        <w:tc>
          <w:tcPr>
            <w:tcW w:w="1134" w:type="dxa"/>
            <w:tcBorders>
              <w:right w:val="single" w:sz="4" w:space="0" w:color="auto"/>
            </w:tcBorders>
          </w:tcPr>
          <w:p w14:paraId="3CB0030B" w14:textId="49C9DD58" w:rsidR="00041C39" w:rsidRPr="00DA1814" w:rsidRDefault="00041C39" w:rsidP="002F480F">
            <w:pPr>
              <w:jc w:val="center"/>
              <w:rPr>
                <w:bCs/>
                <w:sz w:val="23"/>
                <w:szCs w:val="23"/>
                <w:lang w:eastAsia="lt-LT"/>
              </w:rPr>
            </w:pPr>
            <w:r w:rsidRPr="00DA1814">
              <w:rPr>
                <w:bCs/>
                <w:sz w:val="23"/>
                <w:szCs w:val="23"/>
                <w:lang w:eastAsia="lt-LT"/>
              </w:rPr>
              <w:t>17</w:t>
            </w:r>
            <w:r w:rsidR="00490925">
              <w:rPr>
                <w:bCs/>
                <w:sz w:val="23"/>
                <w:szCs w:val="23"/>
                <w:lang w:eastAsia="lt-LT"/>
              </w:rPr>
              <w:t xml:space="preserve"> </w:t>
            </w:r>
            <w:r w:rsidRPr="00DA1814">
              <w:rPr>
                <w:bCs/>
                <w:sz w:val="23"/>
                <w:szCs w:val="23"/>
                <w:lang w:eastAsia="lt-LT"/>
              </w:rPr>
              <w:t>252</w:t>
            </w:r>
          </w:p>
        </w:tc>
        <w:tc>
          <w:tcPr>
            <w:tcW w:w="992" w:type="dxa"/>
            <w:tcBorders>
              <w:left w:val="single" w:sz="4" w:space="0" w:color="auto"/>
            </w:tcBorders>
          </w:tcPr>
          <w:p w14:paraId="4771999B" w14:textId="24F9F3CA" w:rsidR="00041C39" w:rsidRPr="00DA1814" w:rsidRDefault="00041C39" w:rsidP="002F480F">
            <w:pPr>
              <w:jc w:val="center"/>
              <w:rPr>
                <w:sz w:val="23"/>
                <w:szCs w:val="23"/>
                <w:lang w:eastAsia="lt-LT"/>
              </w:rPr>
            </w:pPr>
            <w:r w:rsidRPr="00DA1814">
              <w:rPr>
                <w:sz w:val="23"/>
                <w:szCs w:val="23"/>
                <w:lang w:eastAsia="lt-LT"/>
              </w:rPr>
              <w:t>17</w:t>
            </w:r>
            <w:r w:rsidR="00490925">
              <w:rPr>
                <w:sz w:val="23"/>
                <w:szCs w:val="23"/>
                <w:lang w:eastAsia="lt-LT"/>
              </w:rPr>
              <w:t xml:space="preserve"> </w:t>
            </w:r>
            <w:r w:rsidRPr="00DA1814">
              <w:rPr>
                <w:sz w:val="23"/>
                <w:szCs w:val="23"/>
                <w:lang w:eastAsia="lt-LT"/>
              </w:rPr>
              <w:t>258</w:t>
            </w:r>
          </w:p>
        </w:tc>
        <w:tc>
          <w:tcPr>
            <w:tcW w:w="1104" w:type="dxa"/>
            <w:tcBorders>
              <w:left w:val="single" w:sz="4" w:space="0" w:color="auto"/>
            </w:tcBorders>
          </w:tcPr>
          <w:p w14:paraId="0FFD1995" w14:textId="3307DC4A" w:rsidR="00041C39" w:rsidRPr="00DA1814" w:rsidRDefault="00041C39" w:rsidP="002F480F">
            <w:pPr>
              <w:jc w:val="center"/>
              <w:rPr>
                <w:b/>
                <w:bCs/>
                <w:sz w:val="23"/>
                <w:szCs w:val="23"/>
                <w:lang w:eastAsia="lt-LT"/>
              </w:rPr>
            </w:pPr>
            <w:r w:rsidRPr="00DA1814">
              <w:rPr>
                <w:b/>
                <w:bCs/>
                <w:sz w:val="23"/>
                <w:szCs w:val="23"/>
                <w:lang w:eastAsia="lt-LT"/>
              </w:rPr>
              <w:t>17</w:t>
            </w:r>
            <w:r w:rsidR="005E3E58" w:rsidRPr="00DA1814">
              <w:rPr>
                <w:b/>
                <w:bCs/>
                <w:sz w:val="23"/>
                <w:szCs w:val="23"/>
                <w:lang w:eastAsia="lt-LT"/>
              </w:rPr>
              <w:t xml:space="preserve"> </w:t>
            </w:r>
            <w:r w:rsidRPr="00DA1814">
              <w:rPr>
                <w:b/>
                <w:bCs/>
                <w:sz w:val="23"/>
                <w:szCs w:val="23"/>
                <w:lang w:eastAsia="lt-LT"/>
              </w:rPr>
              <w:t>257*</w:t>
            </w:r>
          </w:p>
        </w:tc>
      </w:tr>
      <w:tr w:rsidR="00041C39" w:rsidRPr="00DA1814" w14:paraId="37C2FC61" w14:textId="70F88152" w:rsidTr="00DA1814">
        <w:tc>
          <w:tcPr>
            <w:tcW w:w="817" w:type="dxa"/>
            <w:hideMark/>
          </w:tcPr>
          <w:p w14:paraId="723746D9" w14:textId="77777777" w:rsidR="00041C39" w:rsidRPr="00DA1814" w:rsidRDefault="00041C39" w:rsidP="00A05BFD">
            <w:pPr>
              <w:jc w:val="center"/>
              <w:rPr>
                <w:sz w:val="23"/>
                <w:szCs w:val="23"/>
                <w:lang w:eastAsia="lt-LT"/>
              </w:rPr>
            </w:pPr>
            <w:r w:rsidRPr="00DA1814">
              <w:rPr>
                <w:sz w:val="23"/>
                <w:szCs w:val="23"/>
                <w:lang w:eastAsia="lt-LT"/>
              </w:rPr>
              <w:t>1.2.</w:t>
            </w:r>
          </w:p>
        </w:tc>
        <w:tc>
          <w:tcPr>
            <w:tcW w:w="3544" w:type="dxa"/>
            <w:hideMark/>
          </w:tcPr>
          <w:p w14:paraId="4DA5F56E" w14:textId="77777777" w:rsidR="00041C39" w:rsidRPr="00DA1814" w:rsidRDefault="00041C39" w:rsidP="00A50DC6">
            <w:pPr>
              <w:rPr>
                <w:sz w:val="23"/>
                <w:szCs w:val="23"/>
                <w:lang w:eastAsia="lt-LT"/>
              </w:rPr>
            </w:pPr>
            <w:r w:rsidRPr="00DA1814">
              <w:rPr>
                <w:sz w:val="23"/>
                <w:szCs w:val="23"/>
                <w:lang w:eastAsia="lt-LT"/>
              </w:rPr>
              <w:t>kaime</w:t>
            </w:r>
          </w:p>
        </w:tc>
        <w:tc>
          <w:tcPr>
            <w:tcW w:w="1023" w:type="dxa"/>
            <w:hideMark/>
          </w:tcPr>
          <w:p w14:paraId="1B152051" w14:textId="05A9F5D1" w:rsidR="00041C39" w:rsidRPr="00DA1814" w:rsidRDefault="00041C39" w:rsidP="002F480F">
            <w:pPr>
              <w:jc w:val="center"/>
              <w:rPr>
                <w:sz w:val="23"/>
                <w:szCs w:val="23"/>
                <w:lang w:eastAsia="lt-LT"/>
              </w:rPr>
            </w:pPr>
            <w:r w:rsidRPr="00DA1814">
              <w:rPr>
                <w:sz w:val="23"/>
                <w:szCs w:val="23"/>
                <w:lang w:eastAsia="lt-LT"/>
              </w:rPr>
              <w:t>16</w:t>
            </w:r>
            <w:r w:rsidR="00490925">
              <w:rPr>
                <w:sz w:val="23"/>
                <w:szCs w:val="23"/>
                <w:lang w:eastAsia="lt-LT"/>
              </w:rPr>
              <w:t xml:space="preserve"> </w:t>
            </w:r>
            <w:r w:rsidRPr="00DA1814">
              <w:rPr>
                <w:sz w:val="23"/>
                <w:szCs w:val="23"/>
                <w:lang w:eastAsia="lt-LT"/>
              </w:rPr>
              <w:t>237</w:t>
            </w:r>
          </w:p>
        </w:tc>
        <w:tc>
          <w:tcPr>
            <w:tcW w:w="992" w:type="dxa"/>
            <w:hideMark/>
          </w:tcPr>
          <w:p w14:paraId="1485734F" w14:textId="77777777" w:rsidR="00041C39" w:rsidRPr="00DA1814" w:rsidRDefault="00041C39" w:rsidP="002F480F">
            <w:pPr>
              <w:jc w:val="center"/>
              <w:rPr>
                <w:sz w:val="23"/>
                <w:szCs w:val="23"/>
                <w:lang w:eastAsia="lt-LT"/>
              </w:rPr>
            </w:pPr>
            <w:r w:rsidRPr="00DA1814">
              <w:rPr>
                <w:sz w:val="23"/>
                <w:szCs w:val="23"/>
                <w:lang w:eastAsia="lt-LT"/>
              </w:rPr>
              <w:t>16 077</w:t>
            </w:r>
          </w:p>
        </w:tc>
        <w:tc>
          <w:tcPr>
            <w:tcW w:w="1134" w:type="dxa"/>
            <w:tcBorders>
              <w:right w:val="single" w:sz="4" w:space="0" w:color="auto"/>
            </w:tcBorders>
          </w:tcPr>
          <w:p w14:paraId="5EA553CC" w14:textId="603D5B7F" w:rsidR="00041C39" w:rsidRPr="00DA1814" w:rsidRDefault="00041C39" w:rsidP="002F480F">
            <w:pPr>
              <w:jc w:val="center"/>
              <w:rPr>
                <w:bCs/>
                <w:sz w:val="23"/>
                <w:szCs w:val="23"/>
                <w:lang w:eastAsia="lt-LT"/>
              </w:rPr>
            </w:pPr>
            <w:r w:rsidRPr="00DA1814">
              <w:rPr>
                <w:bCs/>
                <w:sz w:val="23"/>
                <w:szCs w:val="23"/>
                <w:lang w:eastAsia="lt-LT"/>
              </w:rPr>
              <w:t>18</w:t>
            </w:r>
            <w:r w:rsidR="00490925">
              <w:rPr>
                <w:bCs/>
                <w:sz w:val="23"/>
                <w:szCs w:val="23"/>
                <w:lang w:eastAsia="lt-LT"/>
              </w:rPr>
              <w:t xml:space="preserve"> </w:t>
            </w:r>
            <w:r w:rsidRPr="00DA1814">
              <w:rPr>
                <w:bCs/>
                <w:sz w:val="23"/>
                <w:szCs w:val="23"/>
                <w:lang w:eastAsia="lt-LT"/>
              </w:rPr>
              <w:t>552</w:t>
            </w:r>
          </w:p>
        </w:tc>
        <w:tc>
          <w:tcPr>
            <w:tcW w:w="992" w:type="dxa"/>
            <w:tcBorders>
              <w:left w:val="single" w:sz="4" w:space="0" w:color="auto"/>
            </w:tcBorders>
          </w:tcPr>
          <w:p w14:paraId="078C987F" w14:textId="240A6061" w:rsidR="00041C39" w:rsidRPr="00DA1814" w:rsidRDefault="00041C39" w:rsidP="002F480F">
            <w:pPr>
              <w:jc w:val="center"/>
              <w:rPr>
                <w:sz w:val="23"/>
                <w:szCs w:val="23"/>
                <w:lang w:eastAsia="lt-LT"/>
              </w:rPr>
            </w:pPr>
            <w:r w:rsidRPr="00DA1814">
              <w:rPr>
                <w:sz w:val="23"/>
                <w:szCs w:val="23"/>
                <w:lang w:eastAsia="lt-LT"/>
              </w:rPr>
              <w:t>18</w:t>
            </w:r>
            <w:r w:rsidR="00490925">
              <w:rPr>
                <w:sz w:val="23"/>
                <w:szCs w:val="23"/>
                <w:lang w:eastAsia="lt-LT"/>
              </w:rPr>
              <w:t xml:space="preserve"> </w:t>
            </w:r>
            <w:r w:rsidRPr="00DA1814">
              <w:rPr>
                <w:sz w:val="23"/>
                <w:szCs w:val="23"/>
                <w:lang w:eastAsia="lt-LT"/>
              </w:rPr>
              <w:t>341</w:t>
            </w:r>
          </w:p>
        </w:tc>
        <w:tc>
          <w:tcPr>
            <w:tcW w:w="1104" w:type="dxa"/>
            <w:tcBorders>
              <w:left w:val="single" w:sz="4" w:space="0" w:color="auto"/>
            </w:tcBorders>
          </w:tcPr>
          <w:p w14:paraId="08860B59" w14:textId="4F9ADD9F" w:rsidR="00041C39" w:rsidRPr="00DA1814" w:rsidRDefault="00041C39" w:rsidP="002F480F">
            <w:pPr>
              <w:jc w:val="center"/>
              <w:rPr>
                <w:b/>
                <w:bCs/>
                <w:sz w:val="23"/>
                <w:szCs w:val="23"/>
                <w:lang w:eastAsia="lt-LT"/>
              </w:rPr>
            </w:pPr>
            <w:r w:rsidRPr="00DA1814">
              <w:rPr>
                <w:b/>
                <w:bCs/>
                <w:sz w:val="23"/>
                <w:szCs w:val="23"/>
                <w:lang w:eastAsia="lt-LT"/>
              </w:rPr>
              <w:t>15</w:t>
            </w:r>
            <w:r w:rsidR="005E3E58" w:rsidRPr="00DA1814">
              <w:rPr>
                <w:b/>
                <w:bCs/>
                <w:sz w:val="23"/>
                <w:szCs w:val="23"/>
                <w:lang w:eastAsia="lt-LT"/>
              </w:rPr>
              <w:t xml:space="preserve"> </w:t>
            </w:r>
            <w:r w:rsidRPr="00DA1814">
              <w:rPr>
                <w:b/>
                <w:bCs/>
                <w:sz w:val="23"/>
                <w:szCs w:val="23"/>
                <w:lang w:eastAsia="lt-LT"/>
              </w:rPr>
              <w:t>785*</w:t>
            </w:r>
          </w:p>
        </w:tc>
      </w:tr>
      <w:tr w:rsidR="00041C39" w:rsidRPr="00DA1814" w14:paraId="543C7895" w14:textId="76AFD469" w:rsidTr="00DA1814">
        <w:tc>
          <w:tcPr>
            <w:tcW w:w="817" w:type="dxa"/>
            <w:hideMark/>
          </w:tcPr>
          <w:p w14:paraId="4E58F093" w14:textId="77777777" w:rsidR="00041C39" w:rsidRPr="00DA1814" w:rsidRDefault="00041C39" w:rsidP="00A05BFD">
            <w:pPr>
              <w:jc w:val="center"/>
              <w:rPr>
                <w:sz w:val="23"/>
                <w:szCs w:val="23"/>
                <w:lang w:eastAsia="lt-LT"/>
              </w:rPr>
            </w:pPr>
            <w:r w:rsidRPr="00DA1814">
              <w:rPr>
                <w:sz w:val="23"/>
                <w:szCs w:val="23"/>
                <w:lang w:eastAsia="lt-LT"/>
              </w:rPr>
              <w:t>2.</w:t>
            </w:r>
          </w:p>
        </w:tc>
        <w:tc>
          <w:tcPr>
            <w:tcW w:w="3544" w:type="dxa"/>
            <w:hideMark/>
          </w:tcPr>
          <w:p w14:paraId="4512215A" w14:textId="77777777" w:rsidR="00041C39" w:rsidRPr="00DA1814" w:rsidRDefault="00041C39" w:rsidP="00A50DC6">
            <w:pPr>
              <w:rPr>
                <w:sz w:val="23"/>
                <w:szCs w:val="23"/>
                <w:lang w:eastAsia="lt-LT"/>
              </w:rPr>
            </w:pPr>
            <w:r w:rsidRPr="00DA1814">
              <w:rPr>
                <w:sz w:val="23"/>
                <w:szCs w:val="23"/>
                <w:lang w:eastAsia="lt-LT"/>
              </w:rPr>
              <w:t>Iš bendro gyventojų skaičiaus:</w:t>
            </w:r>
          </w:p>
        </w:tc>
        <w:tc>
          <w:tcPr>
            <w:tcW w:w="1023" w:type="dxa"/>
          </w:tcPr>
          <w:p w14:paraId="1823CB0D" w14:textId="77777777" w:rsidR="00041C39" w:rsidRPr="00DA1814" w:rsidRDefault="00041C39" w:rsidP="002F480F">
            <w:pPr>
              <w:jc w:val="center"/>
              <w:rPr>
                <w:sz w:val="23"/>
                <w:szCs w:val="23"/>
                <w:lang w:eastAsia="lt-LT"/>
              </w:rPr>
            </w:pPr>
          </w:p>
        </w:tc>
        <w:tc>
          <w:tcPr>
            <w:tcW w:w="992" w:type="dxa"/>
          </w:tcPr>
          <w:p w14:paraId="30315D68" w14:textId="77777777" w:rsidR="00041C39" w:rsidRPr="00DA1814" w:rsidRDefault="00041C39" w:rsidP="002F480F">
            <w:pPr>
              <w:jc w:val="center"/>
              <w:rPr>
                <w:sz w:val="23"/>
                <w:szCs w:val="23"/>
                <w:lang w:eastAsia="lt-LT"/>
              </w:rPr>
            </w:pPr>
          </w:p>
        </w:tc>
        <w:tc>
          <w:tcPr>
            <w:tcW w:w="1134" w:type="dxa"/>
            <w:tcBorders>
              <w:right w:val="single" w:sz="4" w:space="0" w:color="auto"/>
            </w:tcBorders>
          </w:tcPr>
          <w:p w14:paraId="70D934A5" w14:textId="77777777" w:rsidR="00041C39" w:rsidRPr="00DA1814" w:rsidRDefault="00041C39" w:rsidP="002F480F">
            <w:pPr>
              <w:jc w:val="center"/>
              <w:rPr>
                <w:bCs/>
                <w:sz w:val="23"/>
                <w:szCs w:val="23"/>
                <w:lang w:eastAsia="lt-LT"/>
              </w:rPr>
            </w:pPr>
          </w:p>
        </w:tc>
        <w:tc>
          <w:tcPr>
            <w:tcW w:w="992" w:type="dxa"/>
            <w:tcBorders>
              <w:left w:val="single" w:sz="4" w:space="0" w:color="auto"/>
            </w:tcBorders>
          </w:tcPr>
          <w:p w14:paraId="57C5A449" w14:textId="77777777" w:rsidR="00041C39" w:rsidRPr="00DA1814" w:rsidRDefault="00041C39" w:rsidP="002F480F">
            <w:pPr>
              <w:jc w:val="center"/>
              <w:rPr>
                <w:color w:val="FF0000"/>
                <w:sz w:val="23"/>
                <w:szCs w:val="23"/>
                <w:lang w:eastAsia="lt-LT"/>
              </w:rPr>
            </w:pPr>
          </w:p>
        </w:tc>
        <w:tc>
          <w:tcPr>
            <w:tcW w:w="1104" w:type="dxa"/>
            <w:tcBorders>
              <w:left w:val="single" w:sz="4" w:space="0" w:color="auto"/>
            </w:tcBorders>
          </w:tcPr>
          <w:p w14:paraId="5274C3DE" w14:textId="1BC5BD72" w:rsidR="00041C39" w:rsidRPr="00DA1814" w:rsidRDefault="00041C39" w:rsidP="002F480F">
            <w:pPr>
              <w:jc w:val="center"/>
              <w:rPr>
                <w:b/>
                <w:bCs/>
                <w:sz w:val="23"/>
                <w:szCs w:val="23"/>
                <w:lang w:eastAsia="lt-LT"/>
              </w:rPr>
            </w:pPr>
          </w:p>
        </w:tc>
      </w:tr>
      <w:tr w:rsidR="00041C39" w:rsidRPr="00DA1814" w14:paraId="0D2217C7" w14:textId="1E395ABE" w:rsidTr="00DA1814">
        <w:tc>
          <w:tcPr>
            <w:tcW w:w="817" w:type="dxa"/>
            <w:hideMark/>
          </w:tcPr>
          <w:p w14:paraId="2EEAD3D5" w14:textId="77777777" w:rsidR="00041C39" w:rsidRPr="00DA1814" w:rsidRDefault="00041C39" w:rsidP="00A05BFD">
            <w:pPr>
              <w:jc w:val="center"/>
              <w:rPr>
                <w:sz w:val="23"/>
                <w:szCs w:val="23"/>
                <w:lang w:eastAsia="lt-LT"/>
              </w:rPr>
            </w:pPr>
            <w:r w:rsidRPr="00DA1814">
              <w:rPr>
                <w:sz w:val="23"/>
                <w:szCs w:val="23"/>
                <w:lang w:eastAsia="lt-LT"/>
              </w:rPr>
              <w:t>2.1.</w:t>
            </w:r>
          </w:p>
        </w:tc>
        <w:tc>
          <w:tcPr>
            <w:tcW w:w="3544" w:type="dxa"/>
            <w:hideMark/>
          </w:tcPr>
          <w:p w14:paraId="01CD54D8" w14:textId="77777777" w:rsidR="00041C39" w:rsidRPr="00DA1814" w:rsidRDefault="00041C39" w:rsidP="00A50DC6">
            <w:pPr>
              <w:rPr>
                <w:sz w:val="23"/>
                <w:szCs w:val="23"/>
                <w:lang w:eastAsia="lt-LT"/>
              </w:rPr>
            </w:pPr>
            <w:r w:rsidRPr="00DA1814">
              <w:rPr>
                <w:sz w:val="23"/>
                <w:szCs w:val="23"/>
                <w:lang w:eastAsia="lt-LT"/>
              </w:rPr>
              <w:t>pensinio amžiaus gyventojų</w:t>
            </w:r>
          </w:p>
        </w:tc>
        <w:tc>
          <w:tcPr>
            <w:tcW w:w="1023" w:type="dxa"/>
            <w:hideMark/>
          </w:tcPr>
          <w:p w14:paraId="58FACEF5" w14:textId="287C9E53" w:rsidR="00041C39" w:rsidRPr="00DA1814" w:rsidRDefault="00041C39" w:rsidP="002F480F">
            <w:pPr>
              <w:jc w:val="center"/>
              <w:rPr>
                <w:sz w:val="23"/>
                <w:szCs w:val="23"/>
                <w:lang w:eastAsia="lt-LT"/>
              </w:rPr>
            </w:pPr>
            <w:r w:rsidRPr="00DA1814">
              <w:rPr>
                <w:sz w:val="23"/>
                <w:szCs w:val="23"/>
                <w:lang w:eastAsia="lt-LT"/>
              </w:rPr>
              <w:t>7526</w:t>
            </w:r>
          </w:p>
        </w:tc>
        <w:tc>
          <w:tcPr>
            <w:tcW w:w="992" w:type="dxa"/>
            <w:hideMark/>
          </w:tcPr>
          <w:p w14:paraId="28E2706F" w14:textId="77777777" w:rsidR="00041C39" w:rsidRPr="00DA1814" w:rsidRDefault="00041C39" w:rsidP="002F480F">
            <w:pPr>
              <w:jc w:val="center"/>
              <w:rPr>
                <w:sz w:val="23"/>
                <w:szCs w:val="23"/>
                <w:lang w:eastAsia="lt-LT"/>
              </w:rPr>
            </w:pPr>
            <w:r w:rsidRPr="00DA1814">
              <w:rPr>
                <w:sz w:val="23"/>
                <w:szCs w:val="23"/>
                <w:lang w:eastAsia="lt-LT"/>
              </w:rPr>
              <w:t>6 292</w:t>
            </w:r>
          </w:p>
        </w:tc>
        <w:tc>
          <w:tcPr>
            <w:tcW w:w="1134" w:type="dxa"/>
            <w:tcBorders>
              <w:right w:val="single" w:sz="4" w:space="0" w:color="auto"/>
            </w:tcBorders>
          </w:tcPr>
          <w:p w14:paraId="12002D97" w14:textId="77777777" w:rsidR="00041C39" w:rsidRPr="00DA1814" w:rsidRDefault="00041C39" w:rsidP="002F480F">
            <w:pPr>
              <w:jc w:val="center"/>
              <w:rPr>
                <w:bCs/>
                <w:sz w:val="23"/>
                <w:szCs w:val="23"/>
                <w:lang w:eastAsia="lt-LT"/>
              </w:rPr>
            </w:pPr>
            <w:r w:rsidRPr="00DA1814">
              <w:rPr>
                <w:bCs/>
                <w:sz w:val="23"/>
                <w:szCs w:val="23"/>
                <w:lang w:eastAsia="lt-LT"/>
              </w:rPr>
              <w:t>10 215</w:t>
            </w:r>
          </w:p>
        </w:tc>
        <w:tc>
          <w:tcPr>
            <w:tcW w:w="992" w:type="dxa"/>
            <w:tcBorders>
              <w:left w:val="single" w:sz="4" w:space="0" w:color="auto"/>
            </w:tcBorders>
          </w:tcPr>
          <w:p w14:paraId="2BE1B679" w14:textId="3D203477" w:rsidR="00041C39" w:rsidRPr="00DA1814" w:rsidRDefault="00041C39" w:rsidP="002F480F">
            <w:pPr>
              <w:jc w:val="center"/>
              <w:rPr>
                <w:sz w:val="23"/>
                <w:szCs w:val="23"/>
                <w:lang w:eastAsia="lt-LT"/>
              </w:rPr>
            </w:pPr>
            <w:r w:rsidRPr="00DA1814">
              <w:rPr>
                <w:sz w:val="23"/>
                <w:szCs w:val="23"/>
                <w:lang w:eastAsia="lt-LT"/>
              </w:rPr>
              <w:t>9</w:t>
            </w:r>
            <w:r w:rsidR="00490925">
              <w:rPr>
                <w:sz w:val="23"/>
                <w:szCs w:val="23"/>
                <w:lang w:eastAsia="lt-LT"/>
              </w:rPr>
              <w:t xml:space="preserve"> </w:t>
            </w:r>
            <w:r w:rsidRPr="00DA1814">
              <w:rPr>
                <w:sz w:val="23"/>
                <w:szCs w:val="23"/>
                <w:lang w:eastAsia="lt-LT"/>
              </w:rPr>
              <w:t>789</w:t>
            </w:r>
          </w:p>
        </w:tc>
        <w:tc>
          <w:tcPr>
            <w:tcW w:w="1104" w:type="dxa"/>
            <w:tcBorders>
              <w:left w:val="single" w:sz="4" w:space="0" w:color="auto"/>
            </w:tcBorders>
          </w:tcPr>
          <w:p w14:paraId="195AEE03" w14:textId="0334F555" w:rsidR="00041C39" w:rsidRPr="00DA1814" w:rsidRDefault="00041C39" w:rsidP="002F480F">
            <w:pPr>
              <w:jc w:val="center"/>
              <w:rPr>
                <w:b/>
                <w:bCs/>
                <w:sz w:val="23"/>
                <w:szCs w:val="23"/>
                <w:lang w:eastAsia="lt-LT"/>
              </w:rPr>
            </w:pPr>
            <w:r w:rsidRPr="00DA1814">
              <w:rPr>
                <w:b/>
                <w:bCs/>
                <w:sz w:val="23"/>
                <w:szCs w:val="23"/>
                <w:lang w:eastAsia="lt-LT"/>
              </w:rPr>
              <w:t>7</w:t>
            </w:r>
            <w:r w:rsidR="005E3E58" w:rsidRPr="00DA1814">
              <w:rPr>
                <w:b/>
                <w:bCs/>
                <w:sz w:val="23"/>
                <w:szCs w:val="23"/>
                <w:lang w:eastAsia="lt-LT"/>
              </w:rPr>
              <w:t xml:space="preserve"> </w:t>
            </w:r>
            <w:r w:rsidRPr="00DA1814">
              <w:rPr>
                <w:b/>
                <w:bCs/>
                <w:sz w:val="23"/>
                <w:szCs w:val="23"/>
                <w:lang w:eastAsia="lt-LT"/>
              </w:rPr>
              <w:t>411*</w:t>
            </w:r>
          </w:p>
        </w:tc>
      </w:tr>
      <w:tr w:rsidR="00041C39" w:rsidRPr="00DA1814" w14:paraId="27CE3E5D" w14:textId="5792169A" w:rsidTr="00DA1814">
        <w:tc>
          <w:tcPr>
            <w:tcW w:w="817" w:type="dxa"/>
            <w:hideMark/>
          </w:tcPr>
          <w:p w14:paraId="6FF6DC45" w14:textId="77777777" w:rsidR="00041C39" w:rsidRPr="00DA1814" w:rsidRDefault="00041C39" w:rsidP="00A05BFD">
            <w:pPr>
              <w:jc w:val="center"/>
              <w:rPr>
                <w:sz w:val="23"/>
                <w:szCs w:val="23"/>
                <w:lang w:eastAsia="lt-LT"/>
              </w:rPr>
            </w:pPr>
            <w:r w:rsidRPr="00DA1814">
              <w:rPr>
                <w:sz w:val="23"/>
                <w:szCs w:val="23"/>
                <w:lang w:eastAsia="lt-LT"/>
              </w:rPr>
              <w:t>2.2.</w:t>
            </w:r>
          </w:p>
        </w:tc>
        <w:tc>
          <w:tcPr>
            <w:tcW w:w="3544" w:type="dxa"/>
            <w:hideMark/>
          </w:tcPr>
          <w:p w14:paraId="6C6D3EFF" w14:textId="77777777" w:rsidR="00041C39" w:rsidRPr="00DA1814" w:rsidRDefault="00041C39" w:rsidP="00A50DC6">
            <w:pPr>
              <w:rPr>
                <w:sz w:val="23"/>
                <w:szCs w:val="23"/>
                <w:lang w:eastAsia="lt-LT"/>
              </w:rPr>
            </w:pPr>
            <w:r w:rsidRPr="00DA1814">
              <w:rPr>
                <w:sz w:val="23"/>
                <w:szCs w:val="23"/>
                <w:lang w:eastAsia="lt-LT"/>
              </w:rPr>
              <w:t>darbingo amžiaus gyventojų</w:t>
            </w:r>
          </w:p>
        </w:tc>
        <w:tc>
          <w:tcPr>
            <w:tcW w:w="1023" w:type="dxa"/>
            <w:hideMark/>
          </w:tcPr>
          <w:p w14:paraId="1E1B7B1A" w14:textId="644809FF" w:rsidR="00041C39" w:rsidRPr="00DA1814" w:rsidRDefault="00041C39" w:rsidP="002F480F">
            <w:pPr>
              <w:jc w:val="center"/>
              <w:rPr>
                <w:sz w:val="23"/>
                <w:szCs w:val="23"/>
                <w:lang w:eastAsia="lt-LT"/>
              </w:rPr>
            </w:pPr>
            <w:r w:rsidRPr="00DA1814">
              <w:rPr>
                <w:sz w:val="23"/>
                <w:szCs w:val="23"/>
                <w:lang w:eastAsia="lt-LT"/>
              </w:rPr>
              <w:t>20</w:t>
            </w:r>
            <w:r w:rsidR="00490925">
              <w:rPr>
                <w:sz w:val="23"/>
                <w:szCs w:val="23"/>
                <w:lang w:eastAsia="lt-LT"/>
              </w:rPr>
              <w:t xml:space="preserve"> </w:t>
            </w:r>
            <w:r w:rsidRPr="00DA1814">
              <w:rPr>
                <w:sz w:val="23"/>
                <w:szCs w:val="23"/>
                <w:lang w:eastAsia="lt-LT"/>
              </w:rPr>
              <w:t>273</w:t>
            </w:r>
          </w:p>
        </w:tc>
        <w:tc>
          <w:tcPr>
            <w:tcW w:w="992" w:type="dxa"/>
            <w:hideMark/>
          </w:tcPr>
          <w:p w14:paraId="1F4E4C0B" w14:textId="3628797F" w:rsidR="00041C39" w:rsidRPr="00DA1814" w:rsidRDefault="00041C39" w:rsidP="002F480F">
            <w:pPr>
              <w:jc w:val="center"/>
              <w:rPr>
                <w:sz w:val="23"/>
                <w:szCs w:val="23"/>
                <w:lang w:eastAsia="lt-LT"/>
              </w:rPr>
            </w:pPr>
            <w:r w:rsidRPr="00DA1814">
              <w:rPr>
                <w:sz w:val="23"/>
                <w:szCs w:val="23"/>
                <w:lang w:eastAsia="lt-LT"/>
              </w:rPr>
              <w:t>19</w:t>
            </w:r>
            <w:r w:rsidR="00490925">
              <w:rPr>
                <w:sz w:val="23"/>
                <w:szCs w:val="23"/>
                <w:lang w:eastAsia="lt-LT"/>
              </w:rPr>
              <w:t xml:space="preserve"> </w:t>
            </w:r>
            <w:r w:rsidRPr="00DA1814">
              <w:rPr>
                <w:sz w:val="23"/>
                <w:szCs w:val="23"/>
                <w:lang w:eastAsia="lt-LT"/>
              </w:rPr>
              <w:t>350</w:t>
            </w:r>
          </w:p>
        </w:tc>
        <w:tc>
          <w:tcPr>
            <w:tcW w:w="1134" w:type="dxa"/>
            <w:tcBorders>
              <w:right w:val="single" w:sz="4" w:space="0" w:color="auto"/>
            </w:tcBorders>
          </w:tcPr>
          <w:p w14:paraId="19C8134C" w14:textId="2CEC11DF" w:rsidR="00041C39" w:rsidRPr="00DA1814" w:rsidRDefault="00041C39" w:rsidP="002F480F">
            <w:pPr>
              <w:jc w:val="center"/>
              <w:rPr>
                <w:bCs/>
                <w:sz w:val="23"/>
                <w:szCs w:val="23"/>
                <w:lang w:eastAsia="lt-LT"/>
              </w:rPr>
            </w:pPr>
            <w:r w:rsidRPr="00DA1814">
              <w:rPr>
                <w:bCs/>
                <w:sz w:val="23"/>
                <w:szCs w:val="23"/>
                <w:lang w:eastAsia="lt-LT"/>
              </w:rPr>
              <w:t>19</w:t>
            </w:r>
            <w:r w:rsidR="00490925">
              <w:rPr>
                <w:bCs/>
                <w:sz w:val="23"/>
                <w:szCs w:val="23"/>
                <w:lang w:eastAsia="lt-LT"/>
              </w:rPr>
              <w:t xml:space="preserve"> </w:t>
            </w:r>
            <w:r w:rsidRPr="00DA1814">
              <w:rPr>
                <w:bCs/>
                <w:sz w:val="23"/>
                <w:szCs w:val="23"/>
                <w:lang w:eastAsia="lt-LT"/>
              </w:rPr>
              <w:t>791</w:t>
            </w:r>
          </w:p>
        </w:tc>
        <w:tc>
          <w:tcPr>
            <w:tcW w:w="992" w:type="dxa"/>
            <w:tcBorders>
              <w:left w:val="single" w:sz="4" w:space="0" w:color="auto"/>
            </w:tcBorders>
          </w:tcPr>
          <w:p w14:paraId="2B990129" w14:textId="1789A129" w:rsidR="00041C39" w:rsidRPr="00DA1814" w:rsidRDefault="00041C39" w:rsidP="002F480F">
            <w:pPr>
              <w:jc w:val="center"/>
              <w:rPr>
                <w:sz w:val="23"/>
                <w:szCs w:val="23"/>
                <w:lang w:eastAsia="lt-LT"/>
              </w:rPr>
            </w:pPr>
            <w:r w:rsidRPr="00DA1814">
              <w:rPr>
                <w:sz w:val="23"/>
                <w:szCs w:val="23"/>
                <w:lang w:eastAsia="lt-LT"/>
              </w:rPr>
              <w:t>19</w:t>
            </w:r>
            <w:r w:rsidR="00490925">
              <w:rPr>
                <w:sz w:val="23"/>
                <w:szCs w:val="23"/>
                <w:lang w:eastAsia="lt-LT"/>
              </w:rPr>
              <w:t xml:space="preserve"> </w:t>
            </w:r>
            <w:r w:rsidRPr="00DA1814">
              <w:rPr>
                <w:sz w:val="23"/>
                <w:szCs w:val="23"/>
                <w:lang w:eastAsia="lt-LT"/>
              </w:rPr>
              <w:t>675</w:t>
            </w:r>
          </w:p>
        </w:tc>
        <w:tc>
          <w:tcPr>
            <w:tcW w:w="1104" w:type="dxa"/>
            <w:tcBorders>
              <w:left w:val="single" w:sz="4" w:space="0" w:color="auto"/>
            </w:tcBorders>
          </w:tcPr>
          <w:p w14:paraId="1A79EEEF" w14:textId="21B465D1" w:rsidR="00041C39" w:rsidRPr="00DA1814" w:rsidRDefault="005E3E58" w:rsidP="002F480F">
            <w:pPr>
              <w:jc w:val="center"/>
              <w:rPr>
                <w:b/>
                <w:bCs/>
                <w:sz w:val="23"/>
                <w:szCs w:val="23"/>
                <w:lang w:eastAsia="lt-LT"/>
              </w:rPr>
            </w:pPr>
            <w:r w:rsidRPr="00DA1814">
              <w:rPr>
                <w:b/>
                <w:bCs/>
                <w:sz w:val="23"/>
                <w:szCs w:val="23"/>
                <w:lang w:eastAsia="lt-LT"/>
              </w:rPr>
              <w:t>19 949</w:t>
            </w:r>
            <w:r w:rsidR="00041C39" w:rsidRPr="00DA1814">
              <w:rPr>
                <w:b/>
                <w:bCs/>
                <w:sz w:val="23"/>
                <w:szCs w:val="23"/>
                <w:lang w:eastAsia="lt-LT"/>
              </w:rPr>
              <w:t>*</w:t>
            </w:r>
          </w:p>
        </w:tc>
      </w:tr>
      <w:tr w:rsidR="00041C39" w:rsidRPr="00DA1814" w14:paraId="4AE4E890" w14:textId="15C7D429" w:rsidTr="00DA1814">
        <w:tc>
          <w:tcPr>
            <w:tcW w:w="817" w:type="dxa"/>
            <w:hideMark/>
          </w:tcPr>
          <w:p w14:paraId="2E3B3FAA" w14:textId="77777777" w:rsidR="00041C39" w:rsidRPr="00DA1814" w:rsidRDefault="00041C39" w:rsidP="00A05BFD">
            <w:pPr>
              <w:jc w:val="center"/>
              <w:rPr>
                <w:sz w:val="23"/>
                <w:szCs w:val="23"/>
                <w:lang w:eastAsia="lt-LT"/>
              </w:rPr>
            </w:pPr>
            <w:r w:rsidRPr="00DA1814">
              <w:rPr>
                <w:sz w:val="23"/>
                <w:szCs w:val="23"/>
                <w:lang w:eastAsia="lt-LT"/>
              </w:rPr>
              <w:t>2.3.</w:t>
            </w:r>
          </w:p>
        </w:tc>
        <w:tc>
          <w:tcPr>
            <w:tcW w:w="3544" w:type="dxa"/>
            <w:hideMark/>
          </w:tcPr>
          <w:p w14:paraId="32063A58" w14:textId="77777777" w:rsidR="00041C39" w:rsidRPr="00DA1814" w:rsidRDefault="00041C39" w:rsidP="00A50DC6">
            <w:pPr>
              <w:rPr>
                <w:sz w:val="23"/>
                <w:szCs w:val="23"/>
                <w:lang w:eastAsia="lt-LT"/>
              </w:rPr>
            </w:pPr>
            <w:r w:rsidRPr="00DA1814">
              <w:rPr>
                <w:sz w:val="23"/>
                <w:szCs w:val="23"/>
                <w:lang w:eastAsia="lt-LT"/>
              </w:rPr>
              <w:t>neįgaliųjų skaičius</w:t>
            </w:r>
          </w:p>
        </w:tc>
        <w:tc>
          <w:tcPr>
            <w:tcW w:w="1023" w:type="dxa"/>
            <w:hideMark/>
          </w:tcPr>
          <w:p w14:paraId="75EC0E88" w14:textId="3AB468E2" w:rsidR="00041C39" w:rsidRPr="00DA1814" w:rsidRDefault="00041C39" w:rsidP="002F480F">
            <w:pPr>
              <w:jc w:val="center"/>
              <w:rPr>
                <w:sz w:val="23"/>
                <w:szCs w:val="23"/>
                <w:lang w:eastAsia="lt-LT"/>
              </w:rPr>
            </w:pPr>
            <w:r w:rsidRPr="00DA1814">
              <w:rPr>
                <w:sz w:val="23"/>
                <w:szCs w:val="23"/>
                <w:lang w:eastAsia="lt-LT"/>
              </w:rPr>
              <w:t>2</w:t>
            </w:r>
            <w:r w:rsidR="00490925">
              <w:rPr>
                <w:sz w:val="23"/>
                <w:szCs w:val="23"/>
                <w:lang w:eastAsia="lt-LT"/>
              </w:rPr>
              <w:t xml:space="preserve"> </w:t>
            </w:r>
            <w:r w:rsidRPr="00DA1814">
              <w:rPr>
                <w:sz w:val="23"/>
                <w:szCs w:val="23"/>
                <w:lang w:eastAsia="lt-LT"/>
              </w:rPr>
              <w:t>157</w:t>
            </w:r>
          </w:p>
        </w:tc>
        <w:tc>
          <w:tcPr>
            <w:tcW w:w="992" w:type="dxa"/>
            <w:hideMark/>
          </w:tcPr>
          <w:p w14:paraId="7BF67EB9" w14:textId="77777777" w:rsidR="00041C39" w:rsidRPr="00DA1814" w:rsidRDefault="00041C39" w:rsidP="002F480F">
            <w:pPr>
              <w:jc w:val="center"/>
              <w:rPr>
                <w:sz w:val="23"/>
                <w:szCs w:val="23"/>
                <w:lang w:eastAsia="lt-LT"/>
              </w:rPr>
            </w:pPr>
            <w:r w:rsidRPr="00DA1814">
              <w:rPr>
                <w:sz w:val="23"/>
                <w:szCs w:val="23"/>
                <w:lang w:eastAsia="lt-LT"/>
              </w:rPr>
              <w:t>2 087</w:t>
            </w:r>
          </w:p>
        </w:tc>
        <w:tc>
          <w:tcPr>
            <w:tcW w:w="1134" w:type="dxa"/>
            <w:tcBorders>
              <w:right w:val="single" w:sz="4" w:space="0" w:color="auto"/>
            </w:tcBorders>
          </w:tcPr>
          <w:p w14:paraId="3A688135" w14:textId="77765FB7" w:rsidR="00041C39" w:rsidRPr="00DA1814" w:rsidRDefault="00041C39" w:rsidP="002F480F">
            <w:pPr>
              <w:jc w:val="center"/>
              <w:rPr>
                <w:bCs/>
                <w:sz w:val="23"/>
                <w:szCs w:val="23"/>
                <w:lang w:eastAsia="lt-LT"/>
              </w:rPr>
            </w:pPr>
            <w:r w:rsidRPr="00DA1814">
              <w:rPr>
                <w:bCs/>
                <w:sz w:val="23"/>
                <w:szCs w:val="23"/>
                <w:lang w:eastAsia="lt-LT"/>
              </w:rPr>
              <w:t>1</w:t>
            </w:r>
            <w:r w:rsidR="00490925">
              <w:rPr>
                <w:bCs/>
                <w:sz w:val="23"/>
                <w:szCs w:val="23"/>
                <w:lang w:eastAsia="lt-LT"/>
              </w:rPr>
              <w:t xml:space="preserve"> </w:t>
            </w:r>
            <w:r w:rsidRPr="00DA1814">
              <w:rPr>
                <w:bCs/>
                <w:sz w:val="23"/>
                <w:szCs w:val="23"/>
                <w:lang w:eastAsia="lt-LT"/>
              </w:rPr>
              <w:t>697</w:t>
            </w:r>
          </w:p>
        </w:tc>
        <w:tc>
          <w:tcPr>
            <w:tcW w:w="992" w:type="dxa"/>
            <w:tcBorders>
              <w:left w:val="single" w:sz="4" w:space="0" w:color="auto"/>
            </w:tcBorders>
          </w:tcPr>
          <w:p w14:paraId="5631ADC9" w14:textId="15F852E7" w:rsidR="00041C39" w:rsidRPr="00DA1814" w:rsidRDefault="00041C39" w:rsidP="002F480F">
            <w:pPr>
              <w:jc w:val="center"/>
              <w:rPr>
                <w:sz w:val="23"/>
                <w:szCs w:val="23"/>
                <w:lang w:eastAsia="lt-LT"/>
              </w:rPr>
            </w:pPr>
            <w:r w:rsidRPr="00DA1814">
              <w:rPr>
                <w:sz w:val="23"/>
                <w:szCs w:val="23"/>
                <w:lang w:eastAsia="lt-LT"/>
              </w:rPr>
              <w:t>2</w:t>
            </w:r>
            <w:r w:rsidR="00490925">
              <w:rPr>
                <w:sz w:val="23"/>
                <w:szCs w:val="23"/>
                <w:lang w:eastAsia="lt-LT"/>
              </w:rPr>
              <w:t xml:space="preserve"> </w:t>
            </w:r>
            <w:r w:rsidRPr="00DA1814">
              <w:rPr>
                <w:sz w:val="23"/>
                <w:szCs w:val="23"/>
                <w:lang w:eastAsia="lt-LT"/>
              </w:rPr>
              <w:t>104</w:t>
            </w:r>
          </w:p>
        </w:tc>
        <w:tc>
          <w:tcPr>
            <w:tcW w:w="1104" w:type="dxa"/>
            <w:tcBorders>
              <w:left w:val="single" w:sz="4" w:space="0" w:color="auto"/>
            </w:tcBorders>
          </w:tcPr>
          <w:p w14:paraId="2E22E55D" w14:textId="20B2D5A7" w:rsidR="00041C39" w:rsidRPr="00DA1814" w:rsidRDefault="00041C39" w:rsidP="002F480F">
            <w:pPr>
              <w:jc w:val="center"/>
              <w:rPr>
                <w:b/>
                <w:bCs/>
                <w:sz w:val="23"/>
                <w:szCs w:val="23"/>
                <w:lang w:eastAsia="lt-LT"/>
              </w:rPr>
            </w:pPr>
            <w:r w:rsidRPr="00DA1814">
              <w:rPr>
                <w:b/>
                <w:bCs/>
                <w:sz w:val="23"/>
                <w:szCs w:val="23"/>
                <w:lang w:eastAsia="lt-LT"/>
              </w:rPr>
              <w:t>2</w:t>
            </w:r>
            <w:r w:rsidR="005E3E58" w:rsidRPr="00DA1814">
              <w:rPr>
                <w:b/>
                <w:bCs/>
                <w:sz w:val="23"/>
                <w:szCs w:val="23"/>
                <w:lang w:eastAsia="lt-LT"/>
              </w:rPr>
              <w:t xml:space="preserve"> </w:t>
            </w:r>
            <w:r w:rsidRPr="00DA1814">
              <w:rPr>
                <w:b/>
                <w:bCs/>
                <w:sz w:val="23"/>
                <w:szCs w:val="23"/>
                <w:lang w:eastAsia="lt-LT"/>
              </w:rPr>
              <w:t>921</w:t>
            </w:r>
            <w:r w:rsidR="00151F34" w:rsidRPr="00DA1814">
              <w:rPr>
                <w:b/>
                <w:bCs/>
                <w:sz w:val="23"/>
                <w:szCs w:val="23"/>
                <w:lang w:eastAsia="lt-LT"/>
              </w:rPr>
              <w:t>**</w:t>
            </w:r>
          </w:p>
        </w:tc>
      </w:tr>
      <w:tr w:rsidR="00041C39" w:rsidRPr="00DA1814" w14:paraId="6BA4E78B" w14:textId="04F919BB" w:rsidTr="00DA1814">
        <w:tc>
          <w:tcPr>
            <w:tcW w:w="817" w:type="dxa"/>
            <w:hideMark/>
          </w:tcPr>
          <w:p w14:paraId="4ABAAF68" w14:textId="77777777" w:rsidR="00041C39" w:rsidRPr="00DA1814" w:rsidRDefault="00041C39" w:rsidP="00A05BFD">
            <w:pPr>
              <w:jc w:val="center"/>
              <w:rPr>
                <w:sz w:val="23"/>
                <w:szCs w:val="23"/>
                <w:lang w:eastAsia="lt-LT"/>
              </w:rPr>
            </w:pPr>
            <w:r w:rsidRPr="00DA1814">
              <w:rPr>
                <w:sz w:val="23"/>
                <w:szCs w:val="23"/>
                <w:lang w:eastAsia="lt-LT"/>
              </w:rPr>
              <w:t>2.4.</w:t>
            </w:r>
          </w:p>
        </w:tc>
        <w:tc>
          <w:tcPr>
            <w:tcW w:w="3544" w:type="dxa"/>
            <w:hideMark/>
          </w:tcPr>
          <w:p w14:paraId="76E8137A" w14:textId="77777777" w:rsidR="00041C39" w:rsidRPr="00DA1814" w:rsidRDefault="00041C39" w:rsidP="00A50DC6">
            <w:pPr>
              <w:rPr>
                <w:sz w:val="23"/>
                <w:szCs w:val="23"/>
                <w:lang w:eastAsia="lt-LT"/>
              </w:rPr>
            </w:pPr>
            <w:r w:rsidRPr="00DA1814">
              <w:rPr>
                <w:sz w:val="23"/>
                <w:szCs w:val="23"/>
                <w:lang w:eastAsia="lt-LT"/>
              </w:rPr>
              <w:t>vaikų iki 18 metų, iš jų:</w:t>
            </w:r>
          </w:p>
        </w:tc>
        <w:tc>
          <w:tcPr>
            <w:tcW w:w="1023" w:type="dxa"/>
            <w:hideMark/>
          </w:tcPr>
          <w:p w14:paraId="7772102F" w14:textId="77777777" w:rsidR="00041C39" w:rsidRPr="00DA1814" w:rsidRDefault="00041C39" w:rsidP="002F480F">
            <w:pPr>
              <w:jc w:val="center"/>
              <w:rPr>
                <w:sz w:val="23"/>
                <w:szCs w:val="23"/>
                <w:lang w:eastAsia="lt-LT"/>
              </w:rPr>
            </w:pPr>
            <w:r w:rsidRPr="00DA1814">
              <w:rPr>
                <w:sz w:val="23"/>
                <w:szCs w:val="23"/>
                <w:lang w:eastAsia="lt-LT"/>
              </w:rPr>
              <w:t>5 149</w:t>
            </w:r>
          </w:p>
        </w:tc>
        <w:tc>
          <w:tcPr>
            <w:tcW w:w="992" w:type="dxa"/>
            <w:hideMark/>
          </w:tcPr>
          <w:p w14:paraId="6DE3DE32" w14:textId="77777777" w:rsidR="00041C39" w:rsidRPr="00DA1814" w:rsidRDefault="00041C39" w:rsidP="002F480F">
            <w:pPr>
              <w:jc w:val="center"/>
              <w:rPr>
                <w:sz w:val="23"/>
                <w:szCs w:val="23"/>
                <w:lang w:eastAsia="lt-LT"/>
              </w:rPr>
            </w:pPr>
            <w:r w:rsidRPr="00DA1814">
              <w:rPr>
                <w:sz w:val="23"/>
                <w:szCs w:val="23"/>
                <w:lang w:eastAsia="lt-LT"/>
              </w:rPr>
              <w:t>6 078</w:t>
            </w:r>
          </w:p>
        </w:tc>
        <w:tc>
          <w:tcPr>
            <w:tcW w:w="1134" w:type="dxa"/>
            <w:tcBorders>
              <w:right w:val="single" w:sz="4" w:space="0" w:color="auto"/>
            </w:tcBorders>
          </w:tcPr>
          <w:p w14:paraId="59D01F92" w14:textId="1342E92B" w:rsidR="00041C39" w:rsidRPr="00DA1814" w:rsidRDefault="00041C39" w:rsidP="002F480F">
            <w:pPr>
              <w:jc w:val="center"/>
              <w:rPr>
                <w:bCs/>
                <w:sz w:val="23"/>
                <w:szCs w:val="23"/>
                <w:lang w:eastAsia="lt-LT"/>
              </w:rPr>
            </w:pPr>
            <w:r w:rsidRPr="00DA1814">
              <w:rPr>
                <w:bCs/>
                <w:sz w:val="23"/>
                <w:szCs w:val="23"/>
                <w:lang w:eastAsia="lt-LT"/>
              </w:rPr>
              <w:t>5</w:t>
            </w:r>
            <w:r w:rsidR="00490925">
              <w:rPr>
                <w:bCs/>
                <w:sz w:val="23"/>
                <w:szCs w:val="23"/>
                <w:lang w:eastAsia="lt-LT"/>
              </w:rPr>
              <w:t xml:space="preserve"> </w:t>
            </w:r>
            <w:r w:rsidRPr="00DA1814">
              <w:rPr>
                <w:bCs/>
                <w:sz w:val="23"/>
                <w:szCs w:val="23"/>
                <w:lang w:eastAsia="lt-LT"/>
              </w:rPr>
              <w:t>798</w:t>
            </w:r>
          </w:p>
        </w:tc>
        <w:tc>
          <w:tcPr>
            <w:tcW w:w="992" w:type="dxa"/>
            <w:tcBorders>
              <w:left w:val="single" w:sz="4" w:space="0" w:color="auto"/>
            </w:tcBorders>
          </w:tcPr>
          <w:p w14:paraId="2058042D" w14:textId="72911373" w:rsidR="00041C39" w:rsidRPr="00DA1814" w:rsidRDefault="00041C39" w:rsidP="002F480F">
            <w:pPr>
              <w:jc w:val="center"/>
              <w:rPr>
                <w:sz w:val="23"/>
                <w:szCs w:val="23"/>
                <w:lang w:eastAsia="lt-LT"/>
              </w:rPr>
            </w:pPr>
            <w:r w:rsidRPr="00DA1814">
              <w:rPr>
                <w:sz w:val="23"/>
                <w:szCs w:val="23"/>
                <w:lang w:eastAsia="lt-LT"/>
              </w:rPr>
              <w:t>6</w:t>
            </w:r>
            <w:r w:rsidR="00490925">
              <w:rPr>
                <w:sz w:val="23"/>
                <w:szCs w:val="23"/>
                <w:lang w:eastAsia="lt-LT"/>
              </w:rPr>
              <w:t xml:space="preserve"> </w:t>
            </w:r>
            <w:r w:rsidRPr="00DA1814">
              <w:rPr>
                <w:sz w:val="23"/>
                <w:szCs w:val="23"/>
                <w:lang w:eastAsia="lt-LT"/>
              </w:rPr>
              <w:t>135</w:t>
            </w:r>
          </w:p>
        </w:tc>
        <w:tc>
          <w:tcPr>
            <w:tcW w:w="1104" w:type="dxa"/>
            <w:tcBorders>
              <w:left w:val="single" w:sz="4" w:space="0" w:color="auto"/>
            </w:tcBorders>
          </w:tcPr>
          <w:p w14:paraId="635CD00E" w14:textId="07BB202B" w:rsidR="00041C39" w:rsidRPr="00DA1814" w:rsidRDefault="00041C39" w:rsidP="002F480F">
            <w:pPr>
              <w:jc w:val="center"/>
              <w:rPr>
                <w:b/>
                <w:bCs/>
                <w:sz w:val="23"/>
                <w:szCs w:val="23"/>
                <w:lang w:eastAsia="lt-LT"/>
              </w:rPr>
            </w:pPr>
            <w:r w:rsidRPr="00DA1814">
              <w:rPr>
                <w:b/>
                <w:bCs/>
                <w:sz w:val="23"/>
                <w:szCs w:val="23"/>
                <w:lang w:eastAsia="lt-LT"/>
              </w:rPr>
              <w:t>5</w:t>
            </w:r>
            <w:r w:rsidR="005E3E58" w:rsidRPr="00DA1814">
              <w:rPr>
                <w:b/>
                <w:bCs/>
                <w:sz w:val="23"/>
                <w:szCs w:val="23"/>
                <w:lang w:eastAsia="lt-LT"/>
              </w:rPr>
              <w:t xml:space="preserve"> </w:t>
            </w:r>
            <w:r w:rsidRPr="00DA1814">
              <w:rPr>
                <w:b/>
                <w:bCs/>
                <w:sz w:val="23"/>
                <w:szCs w:val="23"/>
                <w:lang w:eastAsia="lt-LT"/>
              </w:rPr>
              <w:t>682*</w:t>
            </w:r>
          </w:p>
        </w:tc>
      </w:tr>
      <w:tr w:rsidR="00041C39" w:rsidRPr="00DA1814" w14:paraId="6171BBA0" w14:textId="1D4A520C" w:rsidTr="00DA1814">
        <w:tc>
          <w:tcPr>
            <w:tcW w:w="817" w:type="dxa"/>
            <w:hideMark/>
          </w:tcPr>
          <w:p w14:paraId="3053BE5A" w14:textId="77777777" w:rsidR="00041C39" w:rsidRPr="00DA1814" w:rsidRDefault="00041C39" w:rsidP="00A05BFD">
            <w:pPr>
              <w:jc w:val="center"/>
              <w:rPr>
                <w:sz w:val="23"/>
                <w:szCs w:val="23"/>
                <w:lang w:eastAsia="lt-LT"/>
              </w:rPr>
            </w:pPr>
            <w:r w:rsidRPr="00DA1814">
              <w:rPr>
                <w:sz w:val="23"/>
                <w:szCs w:val="23"/>
                <w:lang w:eastAsia="lt-LT"/>
              </w:rPr>
              <w:t>2.4.1.</w:t>
            </w:r>
          </w:p>
        </w:tc>
        <w:tc>
          <w:tcPr>
            <w:tcW w:w="3544" w:type="dxa"/>
            <w:hideMark/>
          </w:tcPr>
          <w:p w14:paraId="17BA4A1B" w14:textId="77777777" w:rsidR="00041C39" w:rsidRPr="00DA1814" w:rsidRDefault="00041C39" w:rsidP="00A50DC6">
            <w:pPr>
              <w:rPr>
                <w:sz w:val="23"/>
                <w:szCs w:val="23"/>
                <w:lang w:eastAsia="lt-LT"/>
              </w:rPr>
            </w:pPr>
            <w:r w:rsidRPr="00DA1814">
              <w:rPr>
                <w:sz w:val="23"/>
                <w:szCs w:val="23"/>
                <w:lang w:eastAsia="lt-LT"/>
              </w:rPr>
              <w:t>vaikų su negalia</w:t>
            </w:r>
          </w:p>
        </w:tc>
        <w:tc>
          <w:tcPr>
            <w:tcW w:w="1023" w:type="dxa"/>
            <w:hideMark/>
          </w:tcPr>
          <w:p w14:paraId="4D059856" w14:textId="77777777" w:rsidR="00041C39" w:rsidRPr="00DA1814" w:rsidRDefault="00041C39" w:rsidP="002F480F">
            <w:pPr>
              <w:jc w:val="center"/>
              <w:rPr>
                <w:sz w:val="23"/>
                <w:szCs w:val="23"/>
                <w:lang w:eastAsia="lt-LT"/>
              </w:rPr>
            </w:pPr>
            <w:r w:rsidRPr="00DA1814">
              <w:rPr>
                <w:sz w:val="23"/>
                <w:szCs w:val="23"/>
                <w:lang w:eastAsia="lt-LT"/>
              </w:rPr>
              <w:t>244</w:t>
            </w:r>
          </w:p>
        </w:tc>
        <w:tc>
          <w:tcPr>
            <w:tcW w:w="992" w:type="dxa"/>
          </w:tcPr>
          <w:p w14:paraId="6AB20065" w14:textId="77777777" w:rsidR="00041C39" w:rsidRPr="00DA1814" w:rsidRDefault="00041C39" w:rsidP="002F480F">
            <w:pPr>
              <w:jc w:val="center"/>
              <w:rPr>
                <w:sz w:val="23"/>
                <w:szCs w:val="23"/>
                <w:lang w:eastAsia="lt-LT"/>
              </w:rPr>
            </w:pPr>
            <w:r w:rsidRPr="00DA1814">
              <w:rPr>
                <w:sz w:val="23"/>
                <w:szCs w:val="23"/>
                <w:lang w:eastAsia="lt-LT"/>
              </w:rPr>
              <w:t>245</w:t>
            </w:r>
          </w:p>
        </w:tc>
        <w:tc>
          <w:tcPr>
            <w:tcW w:w="1134" w:type="dxa"/>
            <w:tcBorders>
              <w:right w:val="single" w:sz="4" w:space="0" w:color="auto"/>
            </w:tcBorders>
          </w:tcPr>
          <w:p w14:paraId="49C604C6" w14:textId="77777777" w:rsidR="00041C39" w:rsidRPr="00DA1814" w:rsidRDefault="00041C39" w:rsidP="002F480F">
            <w:pPr>
              <w:jc w:val="center"/>
              <w:rPr>
                <w:bCs/>
                <w:sz w:val="23"/>
                <w:szCs w:val="23"/>
                <w:lang w:eastAsia="lt-LT"/>
              </w:rPr>
            </w:pPr>
            <w:r w:rsidRPr="00DA1814">
              <w:rPr>
                <w:bCs/>
                <w:sz w:val="23"/>
                <w:szCs w:val="23"/>
                <w:lang w:eastAsia="lt-LT"/>
              </w:rPr>
              <w:t>209</w:t>
            </w:r>
          </w:p>
        </w:tc>
        <w:tc>
          <w:tcPr>
            <w:tcW w:w="992" w:type="dxa"/>
            <w:tcBorders>
              <w:left w:val="single" w:sz="4" w:space="0" w:color="auto"/>
            </w:tcBorders>
          </w:tcPr>
          <w:p w14:paraId="4CB1F0DA" w14:textId="0B53F28D" w:rsidR="00041C39" w:rsidRPr="00DA1814" w:rsidRDefault="00041C39" w:rsidP="002F480F">
            <w:pPr>
              <w:jc w:val="center"/>
              <w:rPr>
                <w:sz w:val="23"/>
                <w:szCs w:val="23"/>
                <w:lang w:eastAsia="lt-LT"/>
              </w:rPr>
            </w:pPr>
            <w:r w:rsidRPr="00DA1814">
              <w:rPr>
                <w:sz w:val="23"/>
                <w:szCs w:val="23"/>
                <w:lang w:eastAsia="lt-LT"/>
              </w:rPr>
              <w:t>231</w:t>
            </w:r>
          </w:p>
        </w:tc>
        <w:tc>
          <w:tcPr>
            <w:tcW w:w="1104" w:type="dxa"/>
            <w:tcBorders>
              <w:left w:val="single" w:sz="4" w:space="0" w:color="auto"/>
            </w:tcBorders>
          </w:tcPr>
          <w:p w14:paraId="473A541A" w14:textId="7FF9A10D" w:rsidR="00041C39" w:rsidRPr="00DA1814" w:rsidRDefault="00041C39" w:rsidP="002F480F">
            <w:pPr>
              <w:jc w:val="center"/>
              <w:rPr>
                <w:b/>
                <w:bCs/>
                <w:sz w:val="23"/>
                <w:szCs w:val="23"/>
                <w:lang w:eastAsia="lt-LT"/>
              </w:rPr>
            </w:pPr>
            <w:r w:rsidRPr="00DA1814">
              <w:rPr>
                <w:b/>
                <w:bCs/>
                <w:sz w:val="23"/>
                <w:szCs w:val="23"/>
                <w:lang w:eastAsia="lt-LT"/>
              </w:rPr>
              <w:t>247</w:t>
            </w:r>
            <w:r w:rsidR="00151F34" w:rsidRPr="00DA1814">
              <w:rPr>
                <w:b/>
                <w:bCs/>
                <w:sz w:val="23"/>
                <w:szCs w:val="23"/>
                <w:lang w:eastAsia="lt-LT"/>
              </w:rPr>
              <w:t>**</w:t>
            </w:r>
          </w:p>
        </w:tc>
      </w:tr>
      <w:tr w:rsidR="00041C39" w:rsidRPr="00DA1814" w14:paraId="0E5D354C" w14:textId="1BD0918D" w:rsidTr="00DA1814">
        <w:tc>
          <w:tcPr>
            <w:tcW w:w="817" w:type="dxa"/>
            <w:hideMark/>
          </w:tcPr>
          <w:p w14:paraId="6337E08F" w14:textId="77777777" w:rsidR="00041C39" w:rsidRPr="00DA1814" w:rsidRDefault="00041C39" w:rsidP="00A05BFD">
            <w:pPr>
              <w:jc w:val="center"/>
              <w:rPr>
                <w:sz w:val="23"/>
                <w:szCs w:val="23"/>
                <w:lang w:eastAsia="lt-LT"/>
              </w:rPr>
            </w:pPr>
            <w:r w:rsidRPr="00DA1814">
              <w:rPr>
                <w:sz w:val="23"/>
                <w:szCs w:val="23"/>
                <w:lang w:eastAsia="lt-LT"/>
              </w:rPr>
              <w:t>2.4.2.</w:t>
            </w:r>
          </w:p>
        </w:tc>
        <w:tc>
          <w:tcPr>
            <w:tcW w:w="3544" w:type="dxa"/>
            <w:hideMark/>
          </w:tcPr>
          <w:p w14:paraId="71AEBC51" w14:textId="77777777" w:rsidR="00041C39" w:rsidRPr="00DA1814" w:rsidRDefault="00041C39" w:rsidP="00A50DC6">
            <w:pPr>
              <w:rPr>
                <w:sz w:val="23"/>
                <w:szCs w:val="23"/>
                <w:lang w:eastAsia="lt-LT"/>
              </w:rPr>
            </w:pPr>
            <w:r w:rsidRPr="00DA1814">
              <w:rPr>
                <w:sz w:val="23"/>
                <w:szCs w:val="23"/>
                <w:lang w:eastAsia="lt-LT"/>
              </w:rPr>
              <w:t>globojamų (rūpinamų) vaikų</w:t>
            </w:r>
          </w:p>
        </w:tc>
        <w:tc>
          <w:tcPr>
            <w:tcW w:w="1023" w:type="dxa"/>
            <w:hideMark/>
          </w:tcPr>
          <w:p w14:paraId="32E9C285" w14:textId="77777777" w:rsidR="00041C39" w:rsidRPr="00DA1814" w:rsidRDefault="00041C39" w:rsidP="002F480F">
            <w:pPr>
              <w:jc w:val="center"/>
              <w:rPr>
                <w:sz w:val="23"/>
                <w:szCs w:val="23"/>
                <w:lang w:eastAsia="lt-LT"/>
              </w:rPr>
            </w:pPr>
            <w:r w:rsidRPr="00DA1814">
              <w:rPr>
                <w:sz w:val="23"/>
                <w:szCs w:val="23"/>
                <w:lang w:eastAsia="lt-LT"/>
              </w:rPr>
              <w:t>66</w:t>
            </w:r>
          </w:p>
        </w:tc>
        <w:tc>
          <w:tcPr>
            <w:tcW w:w="992" w:type="dxa"/>
          </w:tcPr>
          <w:p w14:paraId="4CD82A1A" w14:textId="77777777" w:rsidR="00041C39" w:rsidRPr="00DA1814" w:rsidRDefault="00041C39" w:rsidP="002F480F">
            <w:pPr>
              <w:jc w:val="center"/>
              <w:rPr>
                <w:sz w:val="23"/>
                <w:szCs w:val="23"/>
                <w:lang w:eastAsia="lt-LT"/>
              </w:rPr>
            </w:pPr>
            <w:r w:rsidRPr="00DA1814">
              <w:rPr>
                <w:sz w:val="23"/>
                <w:szCs w:val="23"/>
                <w:lang w:eastAsia="lt-LT"/>
              </w:rPr>
              <w:t>63</w:t>
            </w:r>
          </w:p>
        </w:tc>
        <w:tc>
          <w:tcPr>
            <w:tcW w:w="1134" w:type="dxa"/>
            <w:tcBorders>
              <w:right w:val="single" w:sz="4" w:space="0" w:color="auto"/>
            </w:tcBorders>
          </w:tcPr>
          <w:p w14:paraId="1BD413B8" w14:textId="63BBDD7F" w:rsidR="00041C39" w:rsidRPr="00DA1814" w:rsidRDefault="00041C39" w:rsidP="002F480F">
            <w:pPr>
              <w:jc w:val="center"/>
              <w:rPr>
                <w:bCs/>
                <w:sz w:val="23"/>
                <w:szCs w:val="23"/>
                <w:lang w:eastAsia="lt-LT"/>
              </w:rPr>
            </w:pPr>
            <w:r w:rsidRPr="00DA1814">
              <w:rPr>
                <w:bCs/>
                <w:sz w:val="23"/>
                <w:szCs w:val="23"/>
                <w:lang w:eastAsia="lt-LT"/>
              </w:rPr>
              <w:t>63</w:t>
            </w:r>
          </w:p>
        </w:tc>
        <w:tc>
          <w:tcPr>
            <w:tcW w:w="992" w:type="dxa"/>
            <w:tcBorders>
              <w:left w:val="single" w:sz="4" w:space="0" w:color="auto"/>
            </w:tcBorders>
          </w:tcPr>
          <w:p w14:paraId="32053F61" w14:textId="54BE6AAE" w:rsidR="00041C39" w:rsidRPr="00DA1814" w:rsidRDefault="00041C39" w:rsidP="002F480F">
            <w:pPr>
              <w:jc w:val="center"/>
              <w:rPr>
                <w:sz w:val="23"/>
                <w:szCs w:val="23"/>
                <w:lang w:eastAsia="lt-LT"/>
              </w:rPr>
            </w:pPr>
            <w:r w:rsidRPr="00DA1814">
              <w:rPr>
                <w:sz w:val="23"/>
                <w:szCs w:val="23"/>
                <w:lang w:eastAsia="lt-LT"/>
              </w:rPr>
              <w:t>74</w:t>
            </w:r>
          </w:p>
        </w:tc>
        <w:tc>
          <w:tcPr>
            <w:tcW w:w="1104" w:type="dxa"/>
            <w:tcBorders>
              <w:left w:val="single" w:sz="4" w:space="0" w:color="auto"/>
            </w:tcBorders>
          </w:tcPr>
          <w:p w14:paraId="2B6C7D34" w14:textId="50CF82DF" w:rsidR="00041C39" w:rsidRPr="00DA1814" w:rsidRDefault="00083166" w:rsidP="002F480F">
            <w:pPr>
              <w:jc w:val="center"/>
              <w:rPr>
                <w:b/>
                <w:bCs/>
                <w:sz w:val="23"/>
                <w:szCs w:val="23"/>
                <w:lang w:eastAsia="lt-LT"/>
              </w:rPr>
            </w:pPr>
            <w:r w:rsidRPr="00DA1814">
              <w:rPr>
                <w:b/>
                <w:bCs/>
                <w:sz w:val="23"/>
                <w:szCs w:val="23"/>
                <w:lang w:eastAsia="lt-LT"/>
              </w:rPr>
              <w:t>70</w:t>
            </w:r>
            <w:r w:rsidR="00041C39" w:rsidRPr="00DA1814">
              <w:rPr>
                <w:b/>
                <w:bCs/>
                <w:sz w:val="23"/>
                <w:szCs w:val="23"/>
                <w:lang w:eastAsia="lt-LT"/>
              </w:rPr>
              <w:t>**</w:t>
            </w:r>
            <w:r w:rsidR="00151F34" w:rsidRPr="00DA1814">
              <w:rPr>
                <w:b/>
                <w:bCs/>
                <w:sz w:val="23"/>
                <w:szCs w:val="23"/>
                <w:lang w:eastAsia="lt-LT"/>
              </w:rPr>
              <w:t>*</w:t>
            </w:r>
          </w:p>
        </w:tc>
      </w:tr>
      <w:tr w:rsidR="00041C39" w:rsidRPr="00DA1814" w14:paraId="217FA44B" w14:textId="510B172B" w:rsidTr="00DA1814">
        <w:tc>
          <w:tcPr>
            <w:tcW w:w="817" w:type="dxa"/>
            <w:hideMark/>
          </w:tcPr>
          <w:p w14:paraId="28D25BE8" w14:textId="77777777" w:rsidR="00041C39" w:rsidRPr="00DA1814" w:rsidRDefault="00041C39" w:rsidP="00A05BFD">
            <w:pPr>
              <w:jc w:val="center"/>
              <w:rPr>
                <w:sz w:val="23"/>
                <w:szCs w:val="23"/>
                <w:lang w:eastAsia="lt-LT"/>
              </w:rPr>
            </w:pPr>
            <w:r w:rsidRPr="00DA1814">
              <w:rPr>
                <w:sz w:val="23"/>
                <w:szCs w:val="23"/>
                <w:lang w:eastAsia="lt-LT"/>
              </w:rPr>
              <w:t>3.</w:t>
            </w:r>
          </w:p>
        </w:tc>
        <w:tc>
          <w:tcPr>
            <w:tcW w:w="3544" w:type="dxa"/>
            <w:hideMark/>
          </w:tcPr>
          <w:p w14:paraId="291CAF12" w14:textId="77777777" w:rsidR="00041C39" w:rsidRPr="00DA1814" w:rsidRDefault="00041C39" w:rsidP="00A50DC6">
            <w:pPr>
              <w:rPr>
                <w:sz w:val="23"/>
                <w:szCs w:val="23"/>
                <w:lang w:eastAsia="lt-LT"/>
              </w:rPr>
            </w:pPr>
            <w:r w:rsidRPr="00DA1814">
              <w:rPr>
                <w:sz w:val="23"/>
                <w:szCs w:val="23"/>
                <w:lang w:eastAsia="lt-LT"/>
              </w:rPr>
              <w:t>Socialinę riziką patiriančios šeimos</w:t>
            </w:r>
          </w:p>
        </w:tc>
        <w:tc>
          <w:tcPr>
            <w:tcW w:w="1023" w:type="dxa"/>
            <w:hideMark/>
          </w:tcPr>
          <w:p w14:paraId="41701E5F" w14:textId="77777777" w:rsidR="00041C39" w:rsidRPr="00DA1814" w:rsidRDefault="00041C39" w:rsidP="002F480F">
            <w:pPr>
              <w:jc w:val="center"/>
              <w:rPr>
                <w:sz w:val="23"/>
                <w:szCs w:val="23"/>
                <w:lang w:eastAsia="lt-LT"/>
              </w:rPr>
            </w:pPr>
            <w:r w:rsidRPr="00DA1814">
              <w:rPr>
                <w:sz w:val="23"/>
                <w:szCs w:val="23"/>
                <w:lang w:eastAsia="lt-LT"/>
              </w:rPr>
              <w:t>175</w:t>
            </w:r>
          </w:p>
        </w:tc>
        <w:tc>
          <w:tcPr>
            <w:tcW w:w="992" w:type="dxa"/>
          </w:tcPr>
          <w:p w14:paraId="0549FA7B" w14:textId="77777777" w:rsidR="00041C39" w:rsidRPr="00DA1814" w:rsidRDefault="00041C39" w:rsidP="002F480F">
            <w:pPr>
              <w:jc w:val="center"/>
              <w:rPr>
                <w:sz w:val="23"/>
                <w:szCs w:val="23"/>
                <w:lang w:eastAsia="lt-LT"/>
              </w:rPr>
            </w:pPr>
            <w:r w:rsidRPr="00DA1814">
              <w:rPr>
                <w:sz w:val="23"/>
                <w:szCs w:val="23"/>
                <w:lang w:eastAsia="lt-LT"/>
              </w:rPr>
              <w:t>183</w:t>
            </w:r>
          </w:p>
        </w:tc>
        <w:tc>
          <w:tcPr>
            <w:tcW w:w="1134" w:type="dxa"/>
            <w:tcBorders>
              <w:right w:val="single" w:sz="4" w:space="0" w:color="auto"/>
            </w:tcBorders>
          </w:tcPr>
          <w:p w14:paraId="021AFD9B" w14:textId="392D431A" w:rsidR="00041C39" w:rsidRPr="00DA1814" w:rsidRDefault="00041C39" w:rsidP="002F480F">
            <w:pPr>
              <w:jc w:val="center"/>
              <w:rPr>
                <w:bCs/>
                <w:sz w:val="23"/>
                <w:szCs w:val="23"/>
                <w:lang w:eastAsia="lt-LT"/>
              </w:rPr>
            </w:pPr>
            <w:r w:rsidRPr="00DA1814">
              <w:rPr>
                <w:bCs/>
                <w:sz w:val="23"/>
                <w:szCs w:val="23"/>
                <w:lang w:eastAsia="lt-LT"/>
              </w:rPr>
              <w:t>234</w:t>
            </w:r>
          </w:p>
        </w:tc>
        <w:tc>
          <w:tcPr>
            <w:tcW w:w="992" w:type="dxa"/>
            <w:tcBorders>
              <w:left w:val="single" w:sz="4" w:space="0" w:color="auto"/>
            </w:tcBorders>
          </w:tcPr>
          <w:p w14:paraId="607FCA45" w14:textId="280F7678" w:rsidR="00041C39" w:rsidRPr="00DA1814" w:rsidRDefault="00041C39" w:rsidP="002F480F">
            <w:pPr>
              <w:jc w:val="center"/>
              <w:rPr>
                <w:sz w:val="23"/>
                <w:szCs w:val="23"/>
                <w:lang w:eastAsia="lt-LT"/>
              </w:rPr>
            </w:pPr>
            <w:r w:rsidRPr="00DA1814">
              <w:rPr>
                <w:sz w:val="23"/>
                <w:szCs w:val="23"/>
                <w:lang w:eastAsia="lt-LT"/>
              </w:rPr>
              <w:t>279</w:t>
            </w:r>
          </w:p>
        </w:tc>
        <w:tc>
          <w:tcPr>
            <w:tcW w:w="1104" w:type="dxa"/>
            <w:tcBorders>
              <w:left w:val="single" w:sz="4" w:space="0" w:color="auto"/>
            </w:tcBorders>
          </w:tcPr>
          <w:p w14:paraId="3184B36D" w14:textId="62D9672A" w:rsidR="00041C39" w:rsidRPr="00DA1814" w:rsidRDefault="00041C39" w:rsidP="002F480F">
            <w:pPr>
              <w:jc w:val="center"/>
              <w:rPr>
                <w:b/>
                <w:bCs/>
                <w:sz w:val="23"/>
                <w:szCs w:val="23"/>
                <w:lang w:eastAsia="lt-LT"/>
              </w:rPr>
            </w:pPr>
            <w:r w:rsidRPr="00DA1814">
              <w:rPr>
                <w:b/>
                <w:bCs/>
                <w:sz w:val="23"/>
                <w:szCs w:val="23"/>
                <w:lang w:eastAsia="lt-LT"/>
              </w:rPr>
              <w:t>288**</w:t>
            </w:r>
            <w:r w:rsidR="00151F34" w:rsidRPr="00DA1814">
              <w:rPr>
                <w:b/>
                <w:bCs/>
                <w:sz w:val="23"/>
                <w:szCs w:val="23"/>
                <w:lang w:eastAsia="lt-LT"/>
              </w:rPr>
              <w:t>*</w:t>
            </w:r>
          </w:p>
        </w:tc>
      </w:tr>
      <w:tr w:rsidR="00041C39" w:rsidRPr="00DA1814" w14:paraId="65DE88D1" w14:textId="26B7EF10" w:rsidTr="00DA1814">
        <w:tc>
          <w:tcPr>
            <w:tcW w:w="817" w:type="dxa"/>
            <w:hideMark/>
          </w:tcPr>
          <w:p w14:paraId="38CE98F4" w14:textId="77777777" w:rsidR="00041C39" w:rsidRPr="00DA1814" w:rsidRDefault="00041C39" w:rsidP="00A05BFD">
            <w:pPr>
              <w:jc w:val="center"/>
              <w:rPr>
                <w:sz w:val="23"/>
                <w:szCs w:val="23"/>
                <w:lang w:eastAsia="lt-LT"/>
              </w:rPr>
            </w:pPr>
            <w:r w:rsidRPr="00DA1814">
              <w:rPr>
                <w:sz w:val="23"/>
                <w:szCs w:val="23"/>
                <w:lang w:eastAsia="lt-LT"/>
              </w:rPr>
              <w:t>3.1.</w:t>
            </w:r>
          </w:p>
        </w:tc>
        <w:tc>
          <w:tcPr>
            <w:tcW w:w="3544" w:type="dxa"/>
            <w:hideMark/>
          </w:tcPr>
          <w:p w14:paraId="68CE9BF5" w14:textId="77777777" w:rsidR="00041C39" w:rsidRPr="00DA1814" w:rsidRDefault="00041C39" w:rsidP="00A50DC6">
            <w:pPr>
              <w:rPr>
                <w:sz w:val="23"/>
                <w:szCs w:val="23"/>
                <w:lang w:eastAsia="lt-LT"/>
              </w:rPr>
            </w:pPr>
            <w:r w:rsidRPr="00DA1814">
              <w:rPr>
                <w:sz w:val="23"/>
                <w:szCs w:val="23"/>
                <w:lang w:eastAsia="lt-LT"/>
              </w:rPr>
              <w:t>vaikų skaičius socialinę riziką patiriančios šeimos</w:t>
            </w:r>
          </w:p>
        </w:tc>
        <w:tc>
          <w:tcPr>
            <w:tcW w:w="1023" w:type="dxa"/>
            <w:hideMark/>
          </w:tcPr>
          <w:p w14:paraId="54DDF1F6" w14:textId="77777777" w:rsidR="00041C39" w:rsidRPr="00DA1814" w:rsidRDefault="00041C39" w:rsidP="002F480F">
            <w:pPr>
              <w:jc w:val="center"/>
              <w:rPr>
                <w:sz w:val="23"/>
                <w:szCs w:val="23"/>
                <w:lang w:eastAsia="lt-LT"/>
              </w:rPr>
            </w:pPr>
            <w:r w:rsidRPr="00DA1814">
              <w:rPr>
                <w:sz w:val="23"/>
                <w:szCs w:val="23"/>
                <w:lang w:eastAsia="lt-LT"/>
              </w:rPr>
              <w:t>361</w:t>
            </w:r>
          </w:p>
        </w:tc>
        <w:tc>
          <w:tcPr>
            <w:tcW w:w="992" w:type="dxa"/>
          </w:tcPr>
          <w:p w14:paraId="61983E5C" w14:textId="77777777" w:rsidR="00041C39" w:rsidRPr="00DA1814" w:rsidRDefault="00041C39" w:rsidP="002F480F">
            <w:pPr>
              <w:jc w:val="center"/>
              <w:rPr>
                <w:sz w:val="23"/>
                <w:szCs w:val="23"/>
                <w:lang w:eastAsia="lt-LT"/>
              </w:rPr>
            </w:pPr>
            <w:r w:rsidRPr="00DA1814">
              <w:rPr>
                <w:sz w:val="23"/>
                <w:szCs w:val="23"/>
                <w:lang w:eastAsia="lt-LT"/>
              </w:rPr>
              <w:t>345</w:t>
            </w:r>
          </w:p>
        </w:tc>
        <w:tc>
          <w:tcPr>
            <w:tcW w:w="1134" w:type="dxa"/>
            <w:tcBorders>
              <w:right w:val="single" w:sz="4" w:space="0" w:color="auto"/>
            </w:tcBorders>
          </w:tcPr>
          <w:p w14:paraId="289D4104" w14:textId="187420DA" w:rsidR="00041C39" w:rsidRPr="00DA1814" w:rsidRDefault="00041C39" w:rsidP="002F480F">
            <w:pPr>
              <w:jc w:val="center"/>
              <w:rPr>
                <w:bCs/>
                <w:sz w:val="23"/>
                <w:szCs w:val="23"/>
                <w:lang w:eastAsia="lt-LT"/>
              </w:rPr>
            </w:pPr>
            <w:r w:rsidRPr="00DA1814">
              <w:rPr>
                <w:bCs/>
                <w:sz w:val="23"/>
                <w:szCs w:val="23"/>
                <w:lang w:eastAsia="lt-LT"/>
              </w:rPr>
              <w:t>435</w:t>
            </w:r>
          </w:p>
        </w:tc>
        <w:tc>
          <w:tcPr>
            <w:tcW w:w="992" w:type="dxa"/>
            <w:tcBorders>
              <w:left w:val="single" w:sz="4" w:space="0" w:color="auto"/>
            </w:tcBorders>
          </w:tcPr>
          <w:p w14:paraId="33D3F804" w14:textId="7440AA97" w:rsidR="00041C39" w:rsidRPr="00DA1814" w:rsidRDefault="00041C39" w:rsidP="002F480F">
            <w:pPr>
              <w:jc w:val="center"/>
              <w:rPr>
                <w:color w:val="FF0000"/>
                <w:sz w:val="23"/>
                <w:szCs w:val="23"/>
                <w:lang w:eastAsia="lt-LT"/>
              </w:rPr>
            </w:pPr>
            <w:r w:rsidRPr="00DA1814">
              <w:rPr>
                <w:sz w:val="23"/>
                <w:szCs w:val="23"/>
                <w:lang w:eastAsia="lt-LT"/>
              </w:rPr>
              <w:t>511</w:t>
            </w:r>
          </w:p>
        </w:tc>
        <w:tc>
          <w:tcPr>
            <w:tcW w:w="1104" w:type="dxa"/>
            <w:tcBorders>
              <w:left w:val="single" w:sz="4" w:space="0" w:color="auto"/>
            </w:tcBorders>
          </w:tcPr>
          <w:p w14:paraId="795B047D" w14:textId="4957AA79" w:rsidR="00041C39" w:rsidRPr="00DA1814" w:rsidRDefault="00041C39" w:rsidP="002F480F">
            <w:pPr>
              <w:jc w:val="center"/>
              <w:rPr>
                <w:b/>
                <w:bCs/>
                <w:sz w:val="23"/>
                <w:szCs w:val="23"/>
                <w:lang w:eastAsia="lt-LT"/>
              </w:rPr>
            </w:pPr>
            <w:r w:rsidRPr="00DA1814">
              <w:rPr>
                <w:b/>
                <w:bCs/>
                <w:sz w:val="23"/>
                <w:szCs w:val="23"/>
                <w:lang w:eastAsia="lt-LT"/>
              </w:rPr>
              <w:t>498**</w:t>
            </w:r>
            <w:r w:rsidR="00151F34" w:rsidRPr="00DA1814">
              <w:rPr>
                <w:b/>
                <w:bCs/>
                <w:sz w:val="23"/>
                <w:szCs w:val="23"/>
                <w:lang w:eastAsia="lt-LT"/>
              </w:rPr>
              <w:t>*</w:t>
            </w:r>
          </w:p>
        </w:tc>
      </w:tr>
    </w:tbl>
    <w:p w14:paraId="562780AE" w14:textId="56892D1A" w:rsidR="007E16C4" w:rsidRPr="002A0B54" w:rsidRDefault="00041C39" w:rsidP="007E16C4">
      <w:pPr>
        <w:ind w:hanging="142"/>
        <w:jc w:val="both"/>
        <w:rPr>
          <w:i/>
          <w:color w:val="FF0000"/>
          <w:spacing w:val="-5"/>
          <w:sz w:val="20"/>
          <w:szCs w:val="20"/>
          <w:lang w:eastAsia="lt-LT"/>
        </w:rPr>
      </w:pPr>
      <w:r>
        <w:rPr>
          <w:i/>
          <w:color w:val="FF0000"/>
          <w:spacing w:val="-5"/>
          <w:sz w:val="20"/>
          <w:szCs w:val="20"/>
          <w:lang w:eastAsia="lt-LT"/>
        </w:rPr>
        <w:t xml:space="preserve">   </w:t>
      </w:r>
      <w:r w:rsidR="00EC5B76" w:rsidRPr="003E2199">
        <w:rPr>
          <w:i/>
          <w:spacing w:val="-5"/>
          <w:sz w:val="20"/>
          <w:szCs w:val="20"/>
          <w:lang w:eastAsia="lt-LT"/>
        </w:rPr>
        <w:t>*2024 metų išankstiniai</w:t>
      </w:r>
      <w:r w:rsidR="007E16C4" w:rsidRPr="003E2199">
        <w:rPr>
          <w:i/>
          <w:spacing w:val="-5"/>
          <w:sz w:val="20"/>
          <w:szCs w:val="20"/>
          <w:lang w:eastAsia="lt-LT"/>
        </w:rPr>
        <w:t xml:space="preserve"> </w:t>
      </w:r>
      <w:r w:rsidR="00682EF2">
        <w:rPr>
          <w:i/>
          <w:spacing w:val="-5"/>
          <w:sz w:val="20"/>
          <w:szCs w:val="20"/>
          <w:lang w:eastAsia="lt-LT"/>
        </w:rPr>
        <w:t>Valstybės duomenų agentūros</w:t>
      </w:r>
      <w:r w:rsidR="007E16C4" w:rsidRPr="003E2199">
        <w:rPr>
          <w:i/>
          <w:spacing w:val="-5"/>
          <w:sz w:val="20"/>
          <w:szCs w:val="20"/>
          <w:lang w:eastAsia="lt-LT"/>
        </w:rPr>
        <w:t xml:space="preserve"> duomeny</w:t>
      </w:r>
      <w:r w:rsidR="007E16C4" w:rsidRPr="00606848">
        <w:rPr>
          <w:i/>
          <w:spacing w:val="-5"/>
          <w:sz w:val="20"/>
          <w:szCs w:val="20"/>
          <w:lang w:eastAsia="lt-LT"/>
        </w:rPr>
        <w:t xml:space="preserve">s, </w:t>
      </w:r>
      <w:r w:rsidR="00EC5B76" w:rsidRPr="00606848">
        <w:rPr>
          <w:i/>
          <w:spacing w:val="-5"/>
          <w:sz w:val="20"/>
          <w:szCs w:val="20"/>
          <w:lang w:eastAsia="lt-LT"/>
        </w:rPr>
        <w:t xml:space="preserve"> </w:t>
      </w:r>
      <w:hyperlink r:id="rId9" w:history="1">
        <w:r w:rsidR="007E16C4" w:rsidRPr="00607519">
          <w:rPr>
            <w:rStyle w:val="Hipersaitas"/>
            <w:i/>
            <w:spacing w:val="-5"/>
            <w:sz w:val="20"/>
            <w:szCs w:val="20"/>
            <w:lang w:eastAsia="lt-LT"/>
          </w:rPr>
          <w:t>https://osp.stat.gov.lt/</w:t>
        </w:r>
      </w:hyperlink>
    </w:p>
    <w:p w14:paraId="0F1E74FC" w14:textId="5996AC70" w:rsidR="00151F34" w:rsidRDefault="00041C39" w:rsidP="00041C39">
      <w:pPr>
        <w:ind w:hanging="142"/>
        <w:jc w:val="both"/>
        <w:rPr>
          <w:i/>
          <w:spacing w:val="-5"/>
          <w:sz w:val="20"/>
          <w:szCs w:val="20"/>
          <w:lang w:eastAsia="lt-LT"/>
        </w:rPr>
      </w:pPr>
      <w:r>
        <w:rPr>
          <w:i/>
          <w:color w:val="FF0000"/>
          <w:spacing w:val="-5"/>
          <w:sz w:val="20"/>
          <w:szCs w:val="20"/>
          <w:lang w:eastAsia="lt-LT"/>
        </w:rPr>
        <w:t xml:space="preserve"> </w:t>
      </w:r>
      <w:r w:rsidR="007E16C4">
        <w:rPr>
          <w:i/>
          <w:color w:val="FF0000"/>
          <w:spacing w:val="-5"/>
          <w:sz w:val="20"/>
          <w:szCs w:val="20"/>
          <w:lang w:eastAsia="lt-LT"/>
        </w:rPr>
        <w:t xml:space="preserve"> </w:t>
      </w:r>
      <w:r>
        <w:rPr>
          <w:i/>
          <w:color w:val="FF0000"/>
          <w:spacing w:val="-5"/>
          <w:sz w:val="20"/>
          <w:szCs w:val="20"/>
          <w:lang w:eastAsia="lt-LT"/>
        </w:rPr>
        <w:t xml:space="preserve"> </w:t>
      </w:r>
      <w:r w:rsidRPr="003E2199">
        <w:rPr>
          <w:i/>
          <w:spacing w:val="-5"/>
          <w:sz w:val="20"/>
          <w:szCs w:val="20"/>
          <w:lang w:eastAsia="lt-LT"/>
        </w:rPr>
        <w:t>**</w:t>
      </w:r>
      <w:r w:rsidR="00151F34">
        <w:rPr>
          <w:i/>
          <w:spacing w:val="-5"/>
          <w:sz w:val="20"/>
          <w:szCs w:val="20"/>
          <w:lang w:eastAsia="lt-LT"/>
        </w:rPr>
        <w:t xml:space="preserve"> Socialinės apsaugos ir darbo ministerijos duomenys</w:t>
      </w:r>
      <w:r w:rsidR="00FF6296">
        <w:rPr>
          <w:i/>
          <w:spacing w:val="-5"/>
          <w:sz w:val="20"/>
          <w:szCs w:val="20"/>
          <w:lang w:eastAsia="lt-LT"/>
        </w:rPr>
        <w:t xml:space="preserve">, </w:t>
      </w:r>
      <w:hyperlink r:id="rId10" w:history="1">
        <w:r w:rsidR="00FF6296" w:rsidRPr="00607519">
          <w:rPr>
            <w:rStyle w:val="Hipersaitas"/>
            <w:i/>
            <w:spacing w:val="-5"/>
            <w:sz w:val="20"/>
            <w:szCs w:val="20"/>
            <w:lang w:eastAsia="lt-LT"/>
          </w:rPr>
          <w:t>https://socmin.lrv.lt/lt/veiklos-sritys/socialine-integracija/negalios-reforma-ir-asmenu-su-negalia-itrauktis/statistika-2/</w:t>
        </w:r>
      </w:hyperlink>
    </w:p>
    <w:p w14:paraId="31C01417" w14:textId="4DEFB411" w:rsidR="00041C39" w:rsidRDefault="00151F34" w:rsidP="00FF6296">
      <w:pPr>
        <w:jc w:val="both"/>
        <w:rPr>
          <w:i/>
          <w:color w:val="FF0000"/>
          <w:spacing w:val="-5"/>
          <w:sz w:val="20"/>
          <w:szCs w:val="20"/>
          <w:lang w:eastAsia="lt-LT"/>
        </w:rPr>
      </w:pPr>
      <w:r>
        <w:rPr>
          <w:i/>
          <w:spacing w:val="-5"/>
          <w:sz w:val="20"/>
          <w:szCs w:val="20"/>
          <w:lang w:eastAsia="lt-LT"/>
        </w:rPr>
        <w:t>***</w:t>
      </w:r>
      <w:r w:rsidR="00041C39" w:rsidRPr="003E2199">
        <w:rPr>
          <w:i/>
          <w:spacing w:val="-5"/>
          <w:sz w:val="20"/>
          <w:szCs w:val="20"/>
          <w:lang w:eastAsia="lt-LT"/>
        </w:rPr>
        <w:t xml:space="preserve"> 2023 metų duomenys</w:t>
      </w:r>
    </w:p>
    <w:p w14:paraId="4B47A35E" w14:textId="77777777" w:rsidR="001A6342" w:rsidRPr="002A0B54" w:rsidRDefault="001A6342" w:rsidP="00C64366">
      <w:pPr>
        <w:ind w:firstLine="720"/>
        <w:jc w:val="both"/>
        <w:rPr>
          <w:color w:val="FF0000"/>
          <w:spacing w:val="-5"/>
          <w:lang w:eastAsia="lt-LT"/>
        </w:rPr>
      </w:pPr>
    </w:p>
    <w:p w14:paraId="5F49C027" w14:textId="65D1C5C2" w:rsidR="003E2199" w:rsidRDefault="00D27E46" w:rsidP="004903D1">
      <w:pPr>
        <w:ind w:firstLine="720"/>
        <w:jc w:val="both"/>
        <w:rPr>
          <w:lang w:eastAsia="lt-LT"/>
        </w:rPr>
      </w:pPr>
      <w:r w:rsidRPr="003E2199">
        <w:rPr>
          <w:spacing w:val="-5"/>
          <w:lang w:eastAsia="lt-LT"/>
        </w:rPr>
        <w:t xml:space="preserve">2024 metų pradžioje, išankstiniais </w:t>
      </w:r>
      <w:r w:rsidR="00606848">
        <w:rPr>
          <w:spacing w:val="-5"/>
          <w:lang w:eastAsia="lt-LT"/>
        </w:rPr>
        <w:t xml:space="preserve">Valstybės duomenų agentūros </w:t>
      </w:r>
      <w:r w:rsidRPr="003E2199">
        <w:rPr>
          <w:spacing w:val="-5"/>
          <w:lang w:eastAsia="lt-LT"/>
        </w:rPr>
        <w:t xml:space="preserve">duomenimis, Savivaldybėje gyveno </w:t>
      </w:r>
      <w:r w:rsidRPr="003E2199">
        <w:rPr>
          <w:bCs/>
          <w:lang w:eastAsia="lt-LT"/>
        </w:rPr>
        <w:t xml:space="preserve">33 042 </w:t>
      </w:r>
      <w:r w:rsidRPr="003E2199">
        <w:rPr>
          <w:spacing w:val="-5"/>
          <w:lang w:eastAsia="lt-LT"/>
        </w:rPr>
        <w:t xml:space="preserve">gyventojai. Rajono centre </w:t>
      </w:r>
      <w:r w:rsidR="00490925">
        <w:rPr>
          <w:spacing w:val="-5"/>
          <w:lang w:eastAsia="lt-LT"/>
        </w:rPr>
        <w:t>–</w:t>
      </w:r>
      <w:r w:rsidRPr="003E2199">
        <w:rPr>
          <w:spacing w:val="-5"/>
          <w:lang w:eastAsia="lt-LT"/>
        </w:rPr>
        <w:t xml:space="preserve"> Plungėje </w:t>
      </w:r>
      <w:r w:rsidR="00490925">
        <w:rPr>
          <w:spacing w:val="-5"/>
          <w:lang w:eastAsia="lt-LT"/>
        </w:rPr>
        <w:t>–</w:t>
      </w:r>
      <w:r w:rsidRPr="003E2199">
        <w:rPr>
          <w:spacing w:val="-5"/>
          <w:lang w:eastAsia="lt-LT"/>
        </w:rPr>
        <w:t xml:space="preserve"> gyvena apie 52,23 </w:t>
      </w:r>
      <w:proofErr w:type="spellStart"/>
      <w:r w:rsidRPr="003E2199">
        <w:rPr>
          <w:spacing w:val="-5"/>
          <w:lang w:eastAsia="lt-LT"/>
        </w:rPr>
        <w:t>proc</w:t>
      </w:r>
      <w:proofErr w:type="spellEnd"/>
      <w:r w:rsidRPr="003E2199">
        <w:rPr>
          <w:spacing w:val="-5"/>
          <w:lang w:eastAsia="lt-LT"/>
        </w:rPr>
        <w:t xml:space="preserve">. visų Savivaldybės gyventojų, 47,77 </w:t>
      </w:r>
      <w:proofErr w:type="spellStart"/>
      <w:r w:rsidRPr="003E2199">
        <w:rPr>
          <w:spacing w:val="-5"/>
          <w:lang w:eastAsia="lt-LT"/>
        </w:rPr>
        <w:t>proc</w:t>
      </w:r>
      <w:proofErr w:type="spellEnd"/>
      <w:r w:rsidRPr="003E2199">
        <w:rPr>
          <w:spacing w:val="-5"/>
          <w:lang w:eastAsia="lt-LT"/>
        </w:rPr>
        <w:t xml:space="preserve">. gyvena seniūnijų centruose ir kaimuose. </w:t>
      </w:r>
      <w:r w:rsidR="006926BF">
        <w:rPr>
          <w:lang w:eastAsia="lt-LT"/>
        </w:rPr>
        <w:t>Savivaldybėje</w:t>
      </w:r>
      <w:r w:rsidRPr="003E2199">
        <w:rPr>
          <w:lang w:eastAsia="lt-LT"/>
        </w:rPr>
        <w:t xml:space="preserve"> nemažą gyventojų dalį sudaro p</w:t>
      </w:r>
      <w:r w:rsidR="006926BF">
        <w:rPr>
          <w:lang w:eastAsia="lt-LT"/>
        </w:rPr>
        <w:t xml:space="preserve">ensinio amžiaus asmenys </w:t>
      </w:r>
      <w:r w:rsidRPr="003E2199">
        <w:rPr>
          <w:lang w:eastAsia="lt-LT"/>
        </w:rPr>
        <w:t>ir asmenys</w:t>
      </w:r>
      <w:r w:rsidR="006926BF">
        <w:rPr>
          <w:lang w:eastAsia="lt-LT"/>
        </w:rPr>
        <w:t xml:space="preserve"> su negalia</w:t>
      </w:r>
      <w:r w:rsidRPr="003E2199">
        <w:rPr>
          <w:lang w:eastAsia="lt-LT"/>
        </w:rPr>
        <w:t>.</w:t>
      </w:r>
      <w:r w:rsidR="003E2199" w:rsidRPr="003E2199">
        <w:rPr>
          <w:lang w:eastAsia="lt-LT"/>
        </w:rPr>
        <w:t xml:space="preserve"> </w:t>
      </w:r>
      <w:r w:rsidR="00B10156" w:rsidRPr="003E2199">
        <w:rPr>
          <w:lang w:eastAsia="lt-LT"/>
        </w:rPr>
        <w:t xml:space="preserve">Palyginti su bendru </w:t>
      </w:r>
      <w:r w:rsidR="006926BF">
        <w:rPr>
          <w:lang w:eastAsia="lt-LT"/>
        </w:rPr>
        <w:t>Savivaldybės</w:t>
      </w:r>
      <w:r w:rsidR="00B10156" w:rsidRPr="003E2199">
        <w:rPr>
          <w:lang w:eastAsia="lt-LT"/>
        </w:rPr>
        <w:t xml:space="preserve"> gyventojų skaičiumi, jie sudaro </w:t>
      </w:r>
      <w:r w:rsidR="00CC0D93" w:rsidRPr="003E2199">
        <w:rPr>
          <w:lang w:eastAsia="lt-LT"/>
        </w:rPr>
        <w:t>3</w:t>
      </w:r>
      <w:r w:rsidR="003E2199" w:rsidRPr="003E2199">
        <w:rPr>
          <w:lang w:eastAsia="lt-LT"/>
        </w:rPr>
        <w:t>1,27</w:t>
      </w:r>
      <w:r w:rsidR="004E68F3" w:rsidRPr="003E2199">
        <w:rPr>
          <w:lang w:eastAsia="lt-LT"/>
        </w:rPr>
        <w:t xml:space="preserve"> </w:t>
      </w:r>
      <w:proofErr w:type="spellStart"/>
      <w:r w:rsidR="009A743E" w:rsidRPr="003E2199">
        <w:rPr>
          <w:lang w:eastAsia="lt-LT"/>
        </w:rPr>
        <w:t>proc</w:t>
      </w:r>
      <w:proofErr w:type="spellEnd"/>
      <w:r w:rsidR="00B10156" w:rsidRPr="003E2199">
        <w:rPr>
          <w:lang w:eastAsia="lt-LT"/>
        </w:rPr>
        <w:t xml:space="preserve">. </w:t>
      </w:r>
      <w:r w:rsidR="00D00EF3">
        <w:rPr>
          <w:lang w:eastAsia="lt-LT"/>
        </w:rPr>
        <w:t xml:space="preserve">Didėja ir vaikų su negalia skaičius. </w:t>
      </w:r>
      <w:r w:rsidR="00B10156" w:rsidRPr="003E2199">
        <w:rPr>
          <w:lang w:eastAsia="lt-LT"/>
        </w:rPr>
        <w:t xml:space="preserve">Tai </w:t>
      </w:r>
      <w:r w:rsidR="009E2703" w:rsidRPr="003E2199">
        <w:rPr>
          <w:lang w:eastAsia="lt-LT"/>
        </w:rPr>
        <w:t>gyventojai</w:t>
      </w:r>
      <w:r w:rsidR="00B10156" w:rsidRPr="003E2199">
        <w:rPr>
          <w:lang w:eastAsia="lt-LT"/>
        </w:rPr>
        <w:t xml:space="preserve">, kuriems reikalingos kompleksiškai teikiamos socialinės paslaugos. </w:t>
      </w:r>
    </w:p>
    <w:p w14:paraId="735E649C" w14:textId="77777777" w:rsidR="004903D1" w:rsidRPr="004903D1" w:rsidRDefault="004903D1" w:rsidP="004903D1">
      <w:pPr>
        <w:ind w:firstLine="720"/>
        <w:jc w:val="both"/>
        <w:rPr>
          <w:color w:val="FF0000"/>
          <w:lang w:eastAsia="lt-LT"/>
        </w:rPr>
      </w:pPr>
    </w:p>
    <w:p w14:paraId="4C49D59B" w14:textId="3B9C87BB" w:rsidR="001337D0" w:rsidRPr="00EE0903" w:rsidRDefault="00EE0903" w:rsidP="004903D1">
      <w:pPr>
        <w:ind w:firstLine="720"/>
        <w:jc w:val="both"/>
        <w:rPr>
          <w:lang w:eastAsia="lt-LT"/>
        </w:rPr>
      </w:pPr>
      <w:r w:rsidRPr="00EE0903">
        <w:rPr>
          <w:lang w:eastAsia="lt-LT"/>
        </w:rPr>
        <w:t>Praėjusių metų duomenimis, Savivaldybėje mažas vaikų gimstamumas ir padidėjęs žmonių mirtingumas turėjo reikšmės bendram gyventojų skaičiui. 2023 metais toliau stebima tendencija, kad mirusių rajono gyventojų buvo daugiau nei užregistruotų gimusių vaikų</w:t>
      </w:r>
      <w:r w:rsidR="00CD1528">
        <w:rPr>
          <w:lang w:eastAsia="lt-LT"/>
        </w:rPr>
        <w:t>.</w:t>
      </w:r>
    </w:p>
    <w:p w14:paraId="26A17A6D" w14:textId="20E23D47" w:rsidR="009C64B1" w:rsidRDefault="00EE0903" w:rsidP="009C64B1">
      <w:pPr>
        <w:widowControl w:val="0"/>
        <w:spacing w:line="360" w:lineRule="atLeast"/>
        <w:jc w:val="center"/>
        <w:textAlignment w:val="baseline"/>
        <w:rPr>
          <w:b/>
          <w:lang w:eastAsia="lt-LT"/>
        </w:rPr>
      </w:pPr>
      <w:r w:rsidRPr="00EE0903">
        <w:rPr>
          <w:b/>
          <w:lang w:eastAsia="lt-LT"/>
        </w:rPr>
        <w:t>2019–2023 metų gyventojų prieaugis</w:t>
      </w:r>
    </w:p>
    <w:tbl>
      <w:tblPr>
        <w:tblStyle w:val="6tinkleliolentelspalvinga1"/>
        <w:tblW w:w="5000" w:type="pct"/>
        <w:tblLook w:val="0660" w:firstRow="1" w:lastRow="1" w:firstColumn="0" w:lastColumn="0" w:noHBand="1" w:noVBand="1"/>
      </w:tblPr>
      <w:tblGrid>
        <w:gridCol w:w="2942"/>
        <w:gridCol w:w="1449"/>
        <w:gridCol w:w="1407"/>
        <w:gridCol w:w="1451"/>
        <w:gridCol w:w="1307"/>
        <w:gridCol w:w="1299"/>
      </w:tblGrid>
      <w:tr w:rsidR="009C64B1" w:rsidRPr="00773B3C" w14:paraId="1D542193" w14:textId="77777777" w:rsidTr="009C64B1">
        <w:trPr>
          <w:cnfStyle w:val="100000000000" w:firstRow="1" w:lastRow="0" w:firstColumn="0" w:lastColumn="0" w:oddVBand="0" w:evenVBand="0" w:oddHBand="0" w:evenHBand="0" w:firstRowFirstColumn="0" w:firstRowLastColumn="0" w:lastRowFirstColumn="0" w:lastRowLastColumn="0"/>
        </w:trPr>
        <w:tc>
          <w:tcPr>
            <w:tcW w:w="1493" w:type="pct"/>
            <w:tcBorders>
              <w:top w:val="single" w:sz="4" w:space="0" w:color="666666" w:themeColor="text1" w:themeTint="99"/>
              <w:left w:val="single" w:sz="4" w:space="0" w:color="666666" w:themeColor="text1" w:themeTint="99"/>
              <w:right w:val="single" w:sz="4" w:space="0" w:color="666666" w:themeColor="text1" w:themeTint="99"/>
            </w:tcBorders>
            <w:shd w:val="clear" w:color="auto" w:fill="F2F2F2" w:themeFill="background1" w:themeFillShade="F2"/>
            <w:noWrap/>
            <w:hideMark/>
          </w:tcPr>
          <w:p w14:paraId="74196DAE" w14:textId="77777777" w:rsidR="009C64B1" w:rsidRPr="00773B3C" w:rsidRDefault="009C64B1" w:rsidP="009C64B1">
            <w:pPr>
              <w:jc w:val="center"/>
              <w:rPr>
                <w:rFonts w:ascii="Times New Roman" w:hAnsi="Times New Roman"/>
                <w:i/>
              </w:rPr>
            </w:pPr>
            <w:r w:rsidRPr="00773B3C">
              <w:rPr>
                <w:rFonts w:ascii="Times New Roman" w:hAnsi="Times New Roman"/>
                <w:i/>
              </w:rPr>
              <w:t>Rodikliai</w:t>
            </w:r>
          </w:p>
        </w:tc>
        <w:tc>
          <w:tcPr>
            <w:tcW w:w="735" w:type="pct"/>
            <w:tcBorders>
              <w:top w:val="single" w:sz="4" w:space="0" w:color="666666" w:themeColor="text1" w:themeTint="99"/>
              <w:left w:val="single" w:sz="4" w:space="0" w:color="666666" w:themeColor="text1" w:themeTint="99"/>
              <w:right w:val="single" w:sz="4" w:space="0" w:color="666666" w:themeColor="text1" w:themeTint="99"/>
            </w:tcBorders>
            <w:shd w:val="clear" w:color="auto" w:fill="F2F2F2" w:themeFill="background1" w:themeFillShade="F2"/>
            <w:hideMark/>
          </w:tcPr>
          <w:p w14:paraId="0E9196C3" w14:textId="7CBED851" w:rsidR="009C64B1" w:rsidRPr="00773B3C" w:rsidRDefault="009C64B1" w:rsidP="009C64B1">
            <w:pPr>
              <w:jc w:val="center"/>
              <w:rPr>
                <w:rFonts w:ascii="Times New Roman" w:hAnsi="Times New Roman"/>
                <w:i/>
              </w:rPr>
            </w:pPr>
            <w:r w:rsidRPr="00773B3C">
              <w:rPr>
                <w:rFonts w:ascii="Times New Roman" w:hAnsi="Times New Roman"/>
                <w:i/>
              </w:rPr>
              <w:t>2019</w:t>
            </w:r>
          </w:p>
          <w:p w14:paraId="025175B5" w14:textId="77777777" w:rsidR="009C64B1" w:rsidRPr="00773B3C" w:rsidRDefault="009C64B1" w:rsidP="009C64B1">
            <w:pPr>
              <w:jc w:val="center"/>
              <w:rPr>
                <w:rFonts w:ascii="Times New Roman" w:hAnsi="Times New Roman"/>
                <w:i/>
              </w:rPr>
            </w:pPr>
            <w:r w:rsidRPr="00773B3C">
              <w:rPr>
                <w:rFonts w:ascii="Times New Roman" w:hAnsi="Times New Roman"/>
                <w:i/>
              </w:rPr>
              <w:t>metai</w:t>
            </w:r>
          </w:p>
        </w:tc>
        <w:tc>
          <w:tcPr>
            <w:tcW w:w="714" w:type="pct"/>
            <w:tcBorders>
              <w:top w:val="single" w:sz="4" w:space="0" w:color="666666" w:themeColor="text1" w:themeTint="99"/>
              <w:left w:val="single" w:sz="4" w:space="0" w:color="666666" w:themeColor="text1" w:themeTint="99"/>
              <w:right w:val="single" w:sz="4" w:space="0" w:color="666666" w:themeColor="text1" w:themeTint="99"/>
            </w:tcBorders>
            <w:shd w:val="clear" w:color="auto" w:fill="F2F2F2" w:themeFill="background1" w:themeFillShade="F2"/>
            <w:hideMark/>
          </w:tcPr>
          <w:p w14:paraId="0A1D6372" w14:textId="407DA6B8" w:rsidR="009C64B1" w:rsidRPr="00773B3C" w:rsidRDefault="009C64B1" w:rsidP="009C64B1">
            <w:pPr>
              <w:jc w:val="center"/>
              <w:rPr>
                <w:rFonts w:ascii="Times New Roman" w:hAnsi="Times New Roman"/>
                <w:i/>
              </w:rPr>
            </w:pPr>
            <w:r w:rsidRPr="00773B3C">
              <w:rPr>
                <w:rFonts w:ascii="Times New Roman" w:hAnsi="Times New Roman"/>
                <w:i/>
              </w:rPr>
              <w:t>2020</w:t>
            </w:r>
          </w:p>
          <w:p w14:paraId="247CB2DB" w14:textId="77777777" w:rsidR="009C64B1" w:rsidRPr="00773B3C" w:rsidRDefault="009C64B1" w:rsidP="009C64B1">
            <w:pPr>
              <w:jc w:val="center"/>
              <w:rPr>
                <w:rFonts w:ascii="Times New Roman" w:hAnsi="Times New Roman"/>
                <w:i/>
              </w:rPr>
            </w:pPr>
            <w:r w:rsidRPr="00773B3C">
              <w:rPr>
                <w:rFonts w:ascii="Times New Roman" w:hAnsi="Times New Roman"/>
                <w:i/>
              </w:rPr>
              <w:t>metai</w:t>
            </w:r>
          </w:p>
        </w:tc>
        <w:tc>
          <w:tcPr>
            <w:tcW w:w="736" w:type="pct"/>
            <w:tcBorders>
              <w:top w:val="single" w:sz="4" w:space="0" w:color="666666" w:themeColor="text1" w:themeTint="99"/>
              <w:left w:val="single" w:sz="4" w:space="0" w:color="666666" w:themeColor="text1" w:themeTint="99"/>
              <w:right w:val="single" w:sz="4" w:space="0" w:color="666666" w:themeColor="text1" w:themeTint="99"/>
            </w:tcBorders>
            <w:shd w:val="clear" w:color="auto" w:fill="F2F2F2" w:themeFill="background1" w:themeFillShade="F2"/>
            <w:hideMark/>
          </w:tcPr>
          <w:p w14:paraId="5EE64CFF" w14:textId="77777777" w:rsidR="009C64B1" w:rsidRPr="00773B3C" w:rsidRDefault="009C64B1" w:rsidP="009C64B1">
            <w:pPr>
              <w:jc w:val="center"/>
              <w:rPr>
                <w:rFonts w:ascii="Times New Roman" w:hAnsi="Times New Roman"/>
                <w:i/>
              </w:rPr>
            </w:pPr>
            <w:r w:rsidRPr="00773B3C">
              <w:rPr>
                <w:rFonts w:ascii="Times New Roman" w:hAnsi="Times New Roman"/>
                <w:i/>
              </w:rPr>
              <w:t>2021</w:t>
            </w:r>
          </w:p>
          <w:p w14:paraId="4424AE3D" w14:textId="77777777" w:rsidR="009C64B1" w:rsidRPr="00773B3C" w:rsidRDefault="009C64B1" w:rsidP="009C64B1">
            <w:pPr>
              <w:jc w:val="center"/>
              <w:rPr>
                <w:rFonts w:ascii="Times New Roman" w:hAnsi="Times New Roman"/>
                <w:i/>
              </w:rPr>
            </w:pPr>
            <w:r w:rsidRPr="00773B3C">
              <w:rPr>
                <w:rFonts w:ascii="Times New Roman" w:hAnsi="Times New Roman"/>
                <w:i/>
              </w:rPr>
              <w:t>metai</w:t>
            </w:r>
          </w:p>
        </w:tc>
        <w:tc>
          <w:tcPr>
            <w:tcW w:w="663" w:type="pct"/>
            <w:tcBorders>
              <w:top w:val="single" w:sz="4" w:space="0" w:color="666666" w:themeColor="text1" w:themeTint="99"/>
              <w:left w:val="single" w:sz="4" w:space="0" w:color="666666" w:themeColor="text1" w:themeTint="99"/>
              <w:right w:val="single" w:sz="4" w:space="0" w:color="666666" w:themeColor="text1" w:themeTint="99"/>
            </w:tcBorders>
            <w:shd w:val="clear" w:color="auto" w:fill="F2F2F2" w:themeFill="background1" w:themeFillShade="F2"/>
            <w:hideMark/>
          </w:tcPr>
          <w:p w14:paraId="4E3D22FD" w14:textId="77777777" w:rsidR="009C64B1" w:rsidRPr="00773B3C" w:rsidRDefault="009C64B1" w:rsidP="009C64B1">
            <w:pPr>
              <w:jc w:val="center"/>
              <w:rPr>
                <w:rFonts w:ascii="Times New Roman" w:hAnsi="Times New Roman"/>
                <w:i/>
              </w:rPr>
            </w:pPr>
            <w:r w:rsidRPr="00773B3C">
              <w:rPr>
                <w:rFonts w:ascii="Times New Roman" w:hAnsi="Times New Roman"/>
                <w:i/>
              </w:rPr>
              <w:t>2022</w:t>
            </w:r>
          </w:p>
          <w:p w14:paraId="1A743308" w14:textId="77777777" w:rsidR="009C64B1" w:rsidRPr="00773B3C" w:rsidRDefault="009C64B1" w:rsidP="009C64B1">
            <w:pPr>
              <w:jc w:val="center"/>
              <w:rPr>
                <w:rFonts w:ascii="Times New Roman" w:hAnsi="Times New Roman"/>
                <w:i/>
              </w:rPr>
            </w:pPr>
            <w:r w:rsidRPr="00773B3C">
              <w:rPr>
                <w:rFonts w:ascii="Times New Roman" w:hAnsi="Times New Roman"/>
                <w:i/>
              </w:rPr>
              <w:t>metai</w:t>
            </w:r>
          </w:p>
        </w:tc>
        <w:tc>
          <w:tcPr>
            <w:tcW w:w="659" w:type="pct"/>
            <w:tcBorders>
              <w:top w:val="single" w:sz="4" w:space="0" w:color="666666" w:themeColor="text1" w:themeTint="99"/>
              <w:left w:val="single" w:sz="4" w:space="0" w:color="666666" w:themeColor="text1" w:themeTint="99"/>
              <w:right w:val="single" w:sz="4" w:space="0" w:color="666666" w:themeColor="text1" w:themeTint="99"/>
            </w:tcBorders>
            <w:shd w:val="clear" w:color="auto" w:fill="F2F2F2" w:themeFill="background1" w:themeFillShade="F2"/>
            <w:hideMark/>
          </w:tcPr>
          <w:p w14:paraId="76D67BB1" w14:textId="77777777" w:rsidR="009C64B1" w:rsidRPr="00773B3C" w:rsidRDefault="009C64B1" w:rsidP="009C64B1">
            <w:pPr>
              <w:jc w:val="center"/>
              <w:rPr>
                <w:rFonts w:ascii="Times New Roman" w:hAnsi="Times New Roman"/>
                <w:i/>
              </w:rPr>
            </w:pPr>
            <w:r w:rsidRPr="00773B3C">
              <w:rPr>
                <w:rFonts w:ascii="Times New Roman" w:hAnsi="Times New Roman"/>
                <w:i/>
              </w:rPr>
              <w:t>2023 metai</w:t>
            </w:r>
          </w:p>
        </w:tc>
      </w:tr>
      <w:tr w:rsidR="009C64B1" w:rsidRPr="00DA1814" w14:paraId="24A67299" w14:textId="77777777" w:rsidTr="009C64B1">
        <w:trPr>
          <w:trHeight w:val="310"/>
        </w:trPr>
        <w:tc>
          <w:tcPr>
            <w:tcW w:w="1493"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noWrap/>
            <w:hideMark/>
          </w:tcPr>
          <w:p w14:paraId="3F98CA03" w14:textId="0883F6C2"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Gimė vaikų</w:t>
            </w:r>
          </w:p>
        </w:tc>
        <w:tc>
          <w:tcPr>
            <w:tcW w:w="735"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hideMark/>
          </w:tcPr>
          <w:p w14:paraId="638AA51D"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412</w:t>
            </w:r>
          </w:p>
        </w:tc>
        <w:tc>
          <w:tcPr>
            <w:tcW w:w="714"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hideMark/>
          </w:tcPr>
          <w:p w14:paraId="58ED2313"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315</w:t>
            </w:r>
          </w:p>
        </w:tc>
        <w:tc>
          <w:tcPr>
            <w:tcW w:w="736"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hideMark/>
          </w:tcPr>
          <w:p w14:paraId="1C676C11"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343</w:t>
            </w:r>
          </w:p>
        </w:tc>
        <w:tc>
          <w:tcPr>
            <w:tcW w:w="663"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hideMark/>
          </w:tcPr>
          <w:p w14:paraId="46A98BB0"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283</w:t>
            </w:r>
          </w:p>
        </w:tc>
        <w:tc>
          <w:tcPr>
            <w:tcW w:w="659"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hideMark/>
          </w:tcPr>
          <w:p w14:paraId="7160ABA9"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220</w:t>
            </w:r>
          </w:p>
        </w:tc>
      </w:tr>
      <w:tr w:rsidR="009C64B1" w:rsidRPr="00DA1814" w14:paraId="04D5DB51" w14:textId="77777777" w:rsidTr="009C64B1">
        <w:trPr>
          <w:trHeight w:val="310"/>
        </w:trPr>
        <w:tc>
          <w:tcPr>
            <w:tcW w:w="1493"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noWrap/>
            <w:hideMark/>
          </w:tcPr>
          <w:p w14:paraId="20872955"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Mirė asmenų</w:t>
            </w:r>
          </w:p>
        </w:tc>
        <w:tc>
          <w:tcPr>
            <w:tcW w:w="735"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hideMark/>
          </w:tcPr>
          <w:p w14:paraId="7C495BDF"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392</w:t>
            </w:r>
          </w:p>
        </w:tc>
        <w:tc>
          <w:tcPr>
            <w:tcW w:w="714"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hideMark/>
          </w:tcPr>
          <w:p w14:paraId="25566A7B"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474</w:t>
            </w:r>
          </w:p>
        </w:tc>
        <w:tc>
          <w:tcPr>
            <w:tcW w:w="736"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hideMark/>
          </w:tcPr>
          <w:p w14:paraId="7F3FBCE2"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568</w:t>
            </w:r>
          </w:p>
        </w:tc>
        <w:tc>
          <w:tcPr>
            <w:tcW w:w="663"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hideMark/>
          </w:tcPr>
          <w:p w14:paraId="4B3E1FE3"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512</w:t>
            </w:r>
          </w:p>
        </w:tc>
        <w:tc>
          <w:tcPr>
            <w:tcW w:w="659" w:type="pct"/>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hideMark/>
          </w:tcPr>
          <w:p w14:paraId="295A35FC"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460</w:t>
            </w:r>
          </w:p>
        </w:tc>
      </w:tr>
      <w:tr w:rsidR="009C64B1" w:rsidRPr="00DA1814" w14:paraId="22A61A77" w14:textId="77777777" w:rsidTr="009C64B1">
        <w:trPr>
          <w:cnfStyle w:val="010000000000" w:firstRow="0" w:lastRow="1" w:firstColumn="0" w:lastColumn="0" w:oddVBand="0" w:evenVBand="0" w:oddHBand="0" w:evenHBand="0" w:firstRowFirstColumn="0" w:firstRowLastColumn="0" w:lastRowFirstColumn="0" w:lastRowLastColumn="0"/>
          <w:trHeight w:val="310"/>
        </w:trPr>
        <w:tc>
          <w:tcPr>
            <w:tcW w:w="1493" w:type="pct"/>
            <w:tcBorders>
              <w:left w:val="single" w:sz="4" w:space="0" w:color="666666" w:themeColor="text1" w:themeTint="99"/>
              <w:bottom w:val="single" w:sz="4" w:space="0" w:color="666666" w:themeColor="text1" w:themeTint="99"/>
              <w:right w:val="single" w:sz="4" w:space="0" w:color="666666" w:themeColor="text1" w:themeTint="99"/>
            </w:tcBorders>
            <w:noWrap/>
            <w:hideMark/>
          </w:tcPr>
          <w:p w14:paraId="1B4B72F1"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Prieaugis (</w:t>
            </w:r>
            <w:proofErr w:type="spellStart"/>
            <w:r w:rsidRPr="00DA1814">
              <w:rPr>
                <w:rFonts w:ascii="Times New Roman" w:hAnsi="Times New Roman"/>
                <w:sz w:val="23"/>
                <w:szCs w:val="23"/>
              </w:rPr>
              <w:t>vnt</w:t>
            </w:r>
            <w:proofErr w:type="spellEnd"/>
            <w:r w:rsidRPr="00DA1814">
              <w:rPr>
                <w:rFonts w:ascii="Times New Roman" w:hAnsi="Times New Roman"/>
                <w:sz w:val="23"/>
                <w:szCs w:val="23"/>
              </w:rPr>
              <w:t>.)</w:t>
            </w:r>
          </w:p>
        </w:tc>
        <w:tc>
          <w:tcPr>
            <w:tcW w:w="735" w:type="pct"/>
            <w:tcBorders>
              <w:left w:val="single" w:sz="4" w:space="0" w:color="666666" w:themeColor="text1" w:themeTint="99"/>
              <w:bottom w:val="single" w:sz="4" w:space="0" w:color="666666" w:themeColor="text1" w:themeTint="99"/>
              <w:right w:val="single" w:sz="4" w:space="0" w:color="666666" w:themeColor="text1" w:themeTint="99"/>
            </w:tcBorders>
            <w:hideMark/>
          </w:tcPr>
          <w:p w14:paraId="38854A16"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+20</w:t>
            </w:r>
          </w:p>
        </w:tc>
        <w:tc>
          <w:tcPr>
            <w:tcW w:w="714" w:type="pct"/>
            <w:tcBorders>
              <w:left w:val="single" w:sz="4" w:space="0" w:color="666666" w:themeColor="text1" w:themeTint="99"/>
              <w:bottom w:val="single" w:sz="4" w:space="0" w:color="666666" w:themeColor="text1" w:themeTint="99"/>
              <w:right w:val="single" w:sz="4" w:space="0" w:color="666666" w:themeColor="text1" w:themeTint="99"/>
            </w:tcBorders>
            <w:hideMark/>
          </w:tcPr>
          <w:p w14:paraId="6C781338"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-159</w:t>
            </w:r>
          </w:p>
        </w:tc>
        <w:tc>
          <w:tcPr>
            <w:tcW w:w="736" w:type="pct"/>
            <w:tcBorders>
              <w:left w:val="single" w:sz="4" w:space="0" w:color="666666" w:themeColor="text1" w:themeTint="99"/>
              <w:bottom w:val="single" w:sz="4" w:space="0" w:color="666666" w:themeColor="text1" w:themeTint="99"/>
              <w:right w:val="single" w:sz="4" w:space="0" w:color="666666" w:themeColor="text1" w:themeTint="99"/>
            </w:tcBorders>
            <w:hideMark/>
          </w:tcPr>
          <w:p w14:paraId="55863464"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-225</w:t>
            </w:r>
          </w:p>
        </w:tc>
        <w:tc>
          <w:tcPr>
            <w:tcW w:w="663" w:type="pct"/>
            <w:tcBorders>
              <w:left w:val="single" w:sz="4" w:space="0" w:color="666666" w:themeColor="text1" w:themeTint="99"/>
              <w:bottom w:val="single" w:sz="4" w:space="0" w:color="666666" w:themeColor="text1" w:themeTint="99"/>
              <w:right w:val="single" w:sz="4" w:space="0" w:color="666666" w:themeColor="text1" w:themeTint="99"/>
            </w:tcBorders>
            <w:hideMark/>
          </w:tcPr>
          <w:p w14:paraId="1894D3A5"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-299</w:t>
            </w:r>
          </w:p>
        </w:tc>
        <w:tc>
          <w:tcPr>
            <w:tcW w:w="659" w:type="pct"/>
            <w:tcBorders>
              <w:left w:val="single" w:sz="4" w:space="0" w:color="666666" w:themeColor="text1" w:themeTint="99"/>
              <w:bottom w:val="single" w:sz="4" w:space="0" w:color="666666" w:themeColor="text1" w:themeTint="99"/>
              <w:right w:val="single" w:sz="4" w:space="0" w:color="666666" w:themeColor="text1" w:themeTint="99"/>
            </w:tcBorders>
            <w:hideMark/>
          </w:tcPr>
          <w:p w14:paraId="20882953" w14:textId="77777777" w:rsidR="009C64B1" w:rsidRPr="00DA1814" w:rsidRDefault="009C64B1" w:rsidP="009C64B1">
            <w:pPr>
              <w:jc w:val="center"/>
              <w:rPr>
                <w:rFonts w:ascii="Times New Roman" w:hAnsi="Times New Roman"/>
                <w:sz w:val="23"/>
                <w:szCs w:val="23"/>
              </w:rPr>
            </w:pPr>
            <w:r w:rsidRPr="00DA1814">
              <w:rPr>
                <w:rFonts w:ascii="Times New Roman" w:hAnsi="Times New Roman"/>
                <w:sz w:val="23"/>
                <w:szCs w:val="23"/>
              </w:rPr>
              <w:t>-240</w:t>
            </w:r>
          </w:p>
        </w:tc>
      </w:tr>
    </w:tbl>
    <w:p w14:paraId="5438FB07" w14:textId="710E0491" w:rsidR="00244639" w:rsidRDefault="002A249D" w:rsidP="001B13D2">
      <w:pPr>
        <w:jc w:val="both"/>
        <w:rPr>
          <w:bCs/>
          <w:i/>
          <w:iCs/>
          <w:sz w:val="20"/>
          <w:szCs w:val="20"/>
          <w:lang w:eastAsia="lt-LT"/>
        </w:rPr>
      </w:pPr>
      <w:r w:rsidRPr="002A249D">
        <w:rPr>
          <w:bCs/>
          <w:i/>
          <w:iCs/>
          <w:sz w:val="20"/>
          <w:szCs w:val="20"/>
          <w:lang w:eastAsia="lt-LT"/>
        </w:rPr>
        <w:t>Šaltinis: Teisės, personalo ir civil</w:t>
      </w:r>
      <w:r w:rsidR="00490925">
        <w:rPr>
          <w:bCs/>
          <w:i/>
          <w:iCs/>
          <w:sz w:val="20"/>
          <w:szCs w:val="20"/>
          <w:lang w:eastAsia="lt-LT"/>
        </w:rPr>
        <w:t>in</w:t>
      </w:r>
      <w:r w:rsidRPr="002A249D">
        <w:rPr>
          <w:bCs/>
          <w:i/>
          <w:iCs/>
          <w:sz w:val="20"/>
          <w:szCs w:val="20"/>
          <w:lang w:eastAsia="lt-LT"/>
        </w:rPr>
        <w:t>ės metrikacijos skyri</w:t>
      </w:r>
      <w:r w:rsidR="0019492F">
        <w:rPr>
          <w:bCs/>
          <w:i/>
          <w:iCs/>
          <w:sz w:val="20"/>
          <w:szCs w:val="20"/>
          <w:lang w:eastAsia="lt-LT"/>
        </w:rPr>
        <w:t>aus duomenys</w:t>
      </w:r>
    </w:p>
    <w:p w14:paraId="16954FC1" w14:textId="77777777" w:rsidR="004F04AC" w:rsidRPr="002F480F" w:rsidRDefault="004F04AC" w:rsidP="001B13D2">
      <w:pPr>
        <w:jc w:val="both"/>
        <w:rPr>
          <w:bCs/>
          <w:i/>
          <w:iCs/>
          <w:lang w:eastAsia="lt-LT"/>
        </w:rPr>
      </w:pPr>
    </w:p>
    <w:p w14:paraId="0B414D1B" w14:textId="06D7C8FE" w:rsidR="00384249" w:rsidRPr="002A249D" w:rsidRDefault="002A249D" w:rsidP="002F480F">
      <w:pPr>
        <w:widowControl w:val="0"/>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20"/>
        <w:jc w:val="both"/>
        <w:outlineLvl w:val="0"/>
      </w:pPr>
      <w:r w:rsidRPr="002A249D">
        <w:t>Natūralios gyventojų kaitos rodiklis</w:t>
      </w:r>
      <w:r>
        <w:t xml:space="preserve"> nuo 2020 metų</w:t>
      </w:r>
      <w:r w:rsidRPr="002A249D">
        <w:t xml:space="preserve"> yra neigiamas: 2020 </w:t>
      </w:r>
      <w:proofErr w:type="spellStart"/>
      <w:r w:rsidRPr="002A249D">
        <w:t>m</w:t>
      </w:r>
      <w:proofErr w:type="spellEnd"/>
      <w:r w:rsidRPr="002A249D">
        <w:t xml:space="preserve">. – </w:t>
      </w:r>
      <w:r>
        <w:t>159</w:t>
      </w:r>
      <w:r w:rsidRPr="002A249D">
        <w:t xml:space="preserve">, 2021 </w:t>
      </w:r>
      <w:proofErr w:type="spellStart"/>
      <w:r w:rsidRPr="002A249D">
        <w:t>m</w:t>
      </w:r>
      <w:proofErr w:type="spellEnd"/>
      <w:r w:rsidRPr="002A249D">
        <w:t xml:space="preserve">. – </w:t>
      </w:r>
      <w:r>
        <w:t>225</w:t>
      </w:r>
      <w:r w:rsidRPr="002A249D">
        <w:t xml:space="preserve">, 2022 </w:t>
      </w:r>
      <w:proofErr w:type="spellStart"/>
      <w:r w:rsidRPr="002A249D">
        <w:t>m</w:t>
      </w:r>
      <w:proofErr w:type="spellEnd"/>
      <w:r w:rsidRPr="002A249D">
        <w:t xml:space="preserve">. </w:t>
      </w:r>
      <w:r w:rsidR="00490925">
        <w:t xml:space="preserve">– </w:t>
      </w:r>
      <w:r>
        <w:t>299</w:t>
      </w:r>
      <w:r w:rsidRPr="002A249D">
        <w:t xml:space="preserve">, 2023 </w:t>
      </w:r>
      <w:proofErr w:type="spellStart"/>
      <w:r w:rsidRPr="002A249D">
        <w:t>m</w:t>
      </w:r>
      <w:proofErr w:type="spellEnd"/>
      <w:r w:rsidRPr="002A249D">
        <w:t>. – 2</w:t>
      </w:r>
      <w:r>
        <w:t>40</w:t>
      </w:r>
      <w:r w:rsidRPr="002A249D">
        <w:t xml:space="preserve"> asmen</w:t>
      </w:r>
      <w:r w:rsidR="00490925">
        <w:t>ų</w:t>
      </w:r>
      <w:r w:rsidRPr="002A249D">
        <w:t xml:space="preserve">. </w:t>
      </w:r>
    </w:p>
    <w:p w14:paraId="3958B857" w14:textId="77777777" w:rsidR="002A249D" w:rsidRDefault="002A249D" w:rsidP="002F480F">
      <w:pPr>
        <w:widowControl w:val="0"/>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20"/>
        <w:jc w:val="both"/>
        <w:outlineLvl w:val="0"/>
        <w:rPr>
          <w:b/>
          <w:lang w:eastAsia="lt-LT"/>
        </w:rPr>
      </w:pPr>
    </w:p>
    <w:p w14:paraId="2903269E" w14:textId="4FB6F819" w:rsidR="00B10156" w:rsidRPr="00281F9F" w:rsidRDefault="00B10156" w:rsidP="002F480F">
      <w:pPr>
        <w:ind w:firstLine="720"/>
        <w:jc w:val="both"/>
        <w:rPr>
          <w:lang w:eastAsia="lt-LT"/>
        </w:rPr>
      </w:pPr>
      <w:r w:rsidRPr="00281F9F">
        <w:rPr>
          <w:b/>
          <w:lang w:eastAsia="lt-LT"/>
        </w:rPr>
        <w:t>4.2. Gyventojų socialinių paslaugų poreikius sąlygojantys veiksniai.</w:t>
      </w:r>
    </w:p>
    <w:p w14:paraId="6337C5EB" w14:textId="1F466AA1" w:rsidR="00384249" w:rsidRPr="00281F9F" w:rsidRDefault="007A03C4" w:rsidP="00384249">
      <w:pPr>
        <w:tabs>
          <w:tab w:val="left" w:pos="720"/>
        </w:tabs>
        <w:ind w:firstLine="720"/>
        <w:jc w:val="both"/>
        <w:rPr>
          <w:lang w:eastAsia="lt-LT"/>
        </w:rPr>
      </w:pPr>
      <w:r w:rsidRPr="00281F9F">
        <w:rPr>
          <w:lang w:eastAsia="lt-LT"/>
        </w:rPr>
        <w:t>S</w:t>
      </w:r>
      <w:r w:rsidR="00B10156" w:rsidRPr="00281F9F">
        <w:rPr>
          <w:lang w:eastAsia="lt-LT"/>
        </w:rPr>
        <w:t>avivaldybės gyventojų socialinių paslaugų poreikį lemia</w:t>
      </w:r>
      <w:r w:rsidR="00F034F6" w:rsidRPr="00281F9F">
        <w:rPr>
          <w:lang w:eastAsia="lt-LT"/>
        </w:rPr>
        <w:t>ntys</w:t>
      </w:r>
      <w:r w:rsidR="00B10156" w:rsidRPr="00281F9F">
        <w:rPr>
          <w:lang w:eastAsia="lt-LT"/>
        </w:rPr>
        <w:t xml:space="preserve"> veiksniai: visuomenės senėjimas, negalia, emigracija, socialinė rizika, nedarbas.</w:t>
      </w:r>
    </w:p>
    <w:p w14:paraId="68B9BFB8" w14:textId="77777777" w:rsidR="0018175C" w:rsidRDefault="0018175C" w:rsidP="002F480F">
      <w:pPr>
        <w:tabs>
          <w:tab w:val="left" w:pos="720"/>
        </w:tabs>
        <w:jc w:val="both"/>
        <w:rPr>
          <w:b/>
          <w:color w:val="FF0000"/>
          <w:lang w:eastAsia="lt-LT"/>
        </w:rPr>
      </w:pPr>
    </w:p>
    <w:p w14:paraId="4621A611" w14:textId="66C2B76A" w:rsidR="0018175C" w:rsidRPr="00A65B28" w:rsidRDefault="0018175C" w:rsidP="0018175C">
      <w:pPr>
        <w:ind w:firstLine="720"/>
        <w:jc w:val="both"/>
        <w:rPr>
          <w:lang w:eastAsia="lt-LT"/>
        </w:rPr>
      </w:pPr>
      <w:r w:rsidRPr="0018175C">
        <w:rPr>
          <w:b/>
          <w:lang w:eastAsia="lt-LT"/>
        </w:rPr>
        <w:t>4.2.1. Visuomenės senėjimas.</w:t>
      </w:r>
      <w:r w:rsidRPr="0018175C">
        <w:rPr>
          <w:lang w:eastAsia="lt-LT"/>
        </w:rPr>
        <w:t xml:space="preserve"> Šį veiksnį atspindi demografinis senatvės koeficientas, kuriuo nustatomas pagyvenusių (65 metų ir vyresnio amžiaus) žmonių skaičius, tenkantis šimtui vaikų iki 15 metų amžiaus. Savivaldybėje šis demografinis senatvės koeficientas didėjo, kol 2020 metais tapo lygus Lietuvos Respublikos vidurkiui, o 2021 metais peržengė ir tapo didesnis už Lietuvos Respublikos vidurkį. Stebint praėjusių 2023 metų duomenis, ši tendencija išlieka – demografinis senatvės koeficientas Savivaldybėje yra sparčiai </w:t>
      </w:r>
      <w:r w:rsidRPr="00644FEE">
        <w:rPr>
          <w:lang w:eastAsia="lt-LT"/>
        </w:rPr>
        <w:t xml:space="preserve">augantis ir žymiai lenkia </w:t>
      </w:r>
      <w:r w:rsidRPr="0018175C">
        <w:rPr>
          <w:lang w:eastAsia="lt-LT"/>
        </w:rPr>
        <w:t>šalies vidurkį.</w:t>
      </w:r>
      <w:r w:rsidRPr="0018175C">
        <w:rPr>
          <w:color w:val="4BACC6"/>
          <w:lang w:eastAsia="lt-LT"/>
        </w:rPr>
        <w:t xml:space="preserve"> </w:t>
      </w:r>
      <w:r w:rsidRPr="0018175C">
        <w:rPr>
          <w:lang w:eastAsia="lt-LT"/>
        </w:rPr>
        <w:t xml:space="preserve">Spartūs amžiaus struktūros pokyčiai visuomenėje turi reikšmės naujų socialinių problemų atsiradimui, poreikis socialines paslaugas teikti vyresnio amžiaus </w:t>
      </w:r>
      <w:r w:rsidRPr="00644FEE">
        <w:rPr>
          <w:lang w:eastAsia="lt-LT"/>
        </w:rPr>
        <w:t>asmenims tik didėja</w:t>
      </w:r>
      <w:r w:rsidRPr="0018175C">
        <w:rPr>
          <w:lang w:eastAsia="lt-LT"/>
        </w:rPr>
        <w:t>.</w:t>
      </w:r>
      <w:r w:rsidR="0018642D">
        <w:t xml:space="preserve"> </w:t>
      </w:r>
      <w:r w:rsidR="0018642D" w:rsidRPr="00A65B28">
        <w:rPr>
          <w:lang w:eastAsia="lt-LT"/>
        </w:rPr>
        <w:t>Teikiant socialines paslaugas, gerinamos ne tik senyvo amžiaus asmenų, bet ir jų vaikų (t. y. suaugusių darbingo amžiaus gyventojų) gyvenimo kokybė, sudarant galimybę aktyviau dalyvauti darbinėje veikloje.</w:t>
      </w:r>
    </w:p>
    <w:p w14:paraId="38FCE2DD" w14:textId="77777777" w:rsidR="0018175C" w:rsidRDefault="0018175C" w:rsidP="0087043F">
      <w:pPr>
        <w:ind w:firstLine="720"/>
        <w:jc w:val="both"/>
        <w:rPr>
          <w:b/>
          <w:color w:val="FF0000"/>
          <w:lang w:eastAsia="lt-LT"/>
        </w:rPr>
      </w:pPr>
    </w:p>
    <w:p w14:paraId="7A5AB28A" w14:textId="3F7B2C2A" w:rsidR="002E610C" w:rsidRPr="0018175C" w:rsidRDefault="0018175C" w:rsidP="00A744A5">
      <w:pPr>
        <w:jc w:val="both"/>
        <w:rPr>
          <w:b/>
          <w:color w:val="FF0000"/>
          <w:lang w:eastAsia="lt-LT"/>
        </w:rPr>
      </w:pPr>
      <w:r>
        <w:rPr>
          <w:noProof/>
          <w:lang w:eastAsia="lt-LT"/>
        </w:rPr>
        <w:drawing>
          <wp:inline distT="0" distB="0" distL="0" distR="0" wp14:anchorId="0B7C8725" wp14:editId="3EA66711">
            <wp:extent cx="6088380" cy="2385060"/>
            <wp:effectExtent l="0" t="0" r="7620" b="15240"/>
            <wp:docPr id="4" name="Diagrama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39F4F389" w14:textId="3772E686" w:rsidR="00DA1D01" w:rsidRPr="00DF2214" w:rsidRDefault="00DA1D01" w:rsidP="00A744A5">
      <w:pPr>
        <w:jc w:val="both"/>
        <w:rPr>
          <w:i/>
          <w:iCs/>
          <w:sz w:val="20"/>
          <w:szCs w:val="20"/>
          <w:lang w:eastAsia="lt-LT"/>
        </w:rPr>
      </w:pPr>
      <w:r w:rsidRPr="00DF2214">
        <w:rPr>
          <w:i/>
          <w:iCs/>
          <w:sz w:val="20"/>
          <w:szCs w:val="20"/>
          <w:lang w:eastAsia="lt-LT"/>
        </w:rPr>
        <w:t xml:space="preserve">Šaltinis: </w:t>
      </w:r>
      <w:r w:rsidR="000F7009" w:rsidRPr="00DF2214">
        <w:rPr>
          <w:i/>
          <w:iCs/>
          <w:sz w:val="20"/>
          <w:szCs w:val="20"/>
          <w:lang w:eastAsia="lt-LT"/>
        </w:rPr>
        <w:t>Valstybės duomenų agentūra</w:t>
      </w:r>
    </w:p>
    <w:p w14:paraId="0EAD21E4" w14:textId="77777777" w:rsidR="000F7009" w:rsidRPr="002F480F" w:rsidRDefault="000F7009" w:rsidP="00A744A5">
      <w:pPr>
        <w:jc w:val="both"/>
        <w:rPr>
          <w:i/>
          <w:iCs/>
          <w:color w:val="FF0000"/>
          <w:lang w:eastAsia="lt-LT"/>
        </w:rPr>
      </w:pPr>
    </w:p>
    <w:p w14:paraId="7D1F76DB" w14:textId="6B75585C" w:rsidR="00113766" w:rsidRPr="00113766" w:rsidRDefault="00B10156" w:rsidP="00281F9F">
      <w:pPr>
        <w:ind w:firstLine="720"/>
        <w:jc w:val="both"/>
        <w:rPr>
          <w:bCs/>
          <w:color w:val="00B0F0"/>
        </w:rPr>
      </w:pPr>
      <w:r w:rsidRPr="00422F02">
        <w:rPr>
          <w:b/>
        </w:rPr>
        <w:t>4.2.2. Negalia.</w:t>
      </w:r>
      <w:r w:rsidRPr="00422F02">
        <w:t xml:space="preserve"> </w:t>
      </w:r>
      <w:r w:rsidR="009E7517" w:rsidRPr="00422F02">
        <w:rPr>
          <w:szCs w:val="20"/>
        </w:rPr>
        <w:t>Tai daugialypis veiksnys, lemiantis poreikį socialinėms paslaugoms</w:t>
      </w:r>
      <w:r w:rsidR="009E7517" w:rsidRPr="00E2239E">
        <w:rPr>
          <w:color w:val="002060"/>
          <w:szCs w:val="20"/>
        </w:rPr>
        <w:t xml:space="preserve">. </w:t>
      </w:r>
      <w:r w:rsidR="00422F02">
        <w:rPr>
          <w:color w:val="002060"/>
          <w:szCs w:val="20"/>
        </w:rPr>
        <w:t xml:space="preserve">Asmenys </w:t>
      </w:r>
      <w:r w:rsidR="00422F02" w:rsidRPr="00422F02">
        <w:rPr>
          <w:szCs w:val="20"/>
        </w:rPr>
        <w:t xml:space="preserve">su negalia </w:t>
      </w:r>
      <w:r w:rsidR="00490925">
        <w:t>–</w:t>
      </w:r>
      <w:r w:rsidR="00422F02" w:rsidRPr="00422F02">
        <w:t xml:space="preserve"> </w:t>
      </w:r>
      <w:r w:rsidRPr="00422F02">
        <w:t xml:space="preserve">viena labiausiai pažeidžiamų asmenų grupė, reikalaujanti pagalbos. </w:t>
      </w:r>
      <w:r w:rsidRPr="00D938D2">
        <w:t xml:space="preserve">Vienas iš socialinių paslaugų tikslų </w:t>
      </w:r>
      <w:r w:rsidRPr="00D938D2">
        <w:rPr>
          <w:bCs/>
        </w:rPr>
        <w:t xml:space="preserve">– asmens (šeimos) </w:t>
      </w:r>
      <w:r w:rsidRPr="00D938D2">
        <w:t>socialinių ryšių su visuomene palaikymas, socialinės atskirties įveikimas</w:t>
      </w:r>
      <w:r w:rsidR="00B464A7" w:rsidRPr="00D938D2">
        <w:t xml:space="preserve"> </w:t>
      </w:r>
      <w:r w:rsidRPr="00D938D2">
        <w:rPr>
          <w:bCs/>
        </w:rPr>
        <w:t>nepaisant turimos negalios.</w:t>
      </w:r>
      <w:r w:rsidRPr="00D938D2">
        <w:rPr>
          <w:b/>
        </w:rPr>
        <w:t xml:space="preserve"> </w:t>
      </w:r>
      <w:r w:rsidR="00281F9F" w:rsidRPr="00281F9F">
        <w:rPr>
          <w:bCs/>
        </w:rPr>
        <w:t xml:space="preserve">Negalia sąlygoja poreikį bendrosioms ir </w:t>
      </w:r>
      <w:r w:rsidR="00281F9F" w:rsidRPr="00281F9F">
        <w:rPr>
          <w:bCs/>
        </w:rPr>
        <w:lastRenderedPageBreak/>
        <w:t xml:space="preserve">specialiosioms (socialinės priežiūros ir socialinės globos) paslaugoms, aprūpinimą techninės pagalbos priemonėmis, būsto pritaikymą </w:t>
      </w:r>
      <w:r w:rsidR="007D5BBB">
        <w:rPr>
          <w:bCs/>
        </w:rPr>
        <w:t>asmenų su negalia</w:t>
      </w:r>
      <w:r w:rsidR="00281F9F" w:rsidRPr="00281F9F">
        <w:rPr>
          <w:bCs/>
        </w:rPr>
        <w:t xml:space="preserve"> poreikiams, asmeninei pagalbai, ir </w:t>
      </w:r>
      <w:proofErr w:type="spellStart"/>
      <w:r w:rsidR="00281F9F" w:rsidRPr="00281F9F">
        <w:rPr>
          <w:bCs/>
        </w:rPr>
        <w:t>kt</w:t>
      </w:r>
      <w:proofErr w:type="spellEnd"/>
      <w:r w:rsidR="00281F9F" w:rsidRPr="00281F9F">
        <w:rPr>
          <w:bCs/>
        </w:rPr>
        <w:t>. koordinuotai teikiami pagalbai.</w:t>
      </w:r>
      <w:r w:rsidR="00281F9F">
        <w:rPr>
          <w:bCs/>
        </w:rPr>
        <w:t xml:space="preserve"> </w:t>
      </w:r>
    </w:p>
    <w:p w14:paraId="2A4E4529" w14:textId="3FD645D4" w:rsidR="00113766" w:rsidRPr="00815386" w:rsidRDefault="00281F9F" w:rsidP="009E2FA6">
      <w:pPr>
        <w:ind w:firstLine="720"/>
        <w:jc w:val="both"/>
        <w:rPr>
          <w:bCs/>
          <w:color w:val="00B0F0"/>
        </w:rPr>
      </w:pPr>
      <w:r w:rsidRPr="00281F9F">
        <w:t xml:space="preserve">Asmenų su negalia teisėms skiriamas didelis dėmesys. Nuo 2024 </w:t>
      </w:r>
      <w:proofErr w:type="spellStart"/>
      <w:r w:rsidRPr="00281F9F">
        <w:t>m</w:t>
      </w:r>
      <w:proofErr w:type="spellEnd"/>
      <w:r w:rsidR="00B37A2D">
        <w:t>.</w:t>
      </w:r>
      <w:r w:rsidRPr="00281F9F">
        <w:t xml:space="preserve"> sausio 1 </w:t>
      </w:r>
      <w:proofErr w:type="spellStart"/>
      <w:r w:rsidRPr="00281F9F">
        <w:t>d</w:t>
      </w:r>
      <w:proofErr w:type="spellEnd"/>
      <w:r w:rsidR="00B37A2D">
        <w:t>.</w:t>
      </w:r>
      <w:r w:rsidRPr="00281F9F">
        <w:t xml:space="preserve"> prasidėjo negalios reforma, kurios principai atitinka Jungtinių Tautų neįgaliųjų teisių konvencijos </w:t>
      </w:r>
      <w:r w:rsidRPr="009E2FA6">
        <w:t xml:space="preserve">nuostatas. </w:t>
      </w:r>
      <w:r w:rsidRPr="00113766">
        <w:t xml:space="preserve">Įgyvendinant </w:t>
      </w:r>
      <w:r w:rsidRPr="009E2FA6">
        <w:t>asmenų su negalia</w:t>
      </w:r>
      <w:r w:rsidRPr="00113766">
        <w:t xml:space="preserve"> socialinės integracijos tikslus, svarbu teikti paslaugas </w:t>
      </w:r>
      <w:r w:rsidRPr="009E2FA6">
        <w:t>asmenims</w:t>
      </w:r>
      <w:r w:rsidRPr="00113766">
        <w:t xml:space="preserve"> bei jų šeimoms, užtikrinti lygias galimybes jiems dalyvauti visose gyvenimo sritys</w:t>
      </w:r>
      <w:r w:rsidRPr="009E2FA6">
        <w:t>e.</w:t>
      </w:r>
      <w:r w:rsidR="00815386">
        <w:t xml:space="preserve"> </w:t>
      </w:r>
    </w:p>
    <w:p w14:paraId="3ABA644A" w14:textId="4759C33E" w:rsidR="00B26D31" w:rsidRPr="004061C7" w:rsidRDefault="00AD4242" w:rsidP="004061C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4061C7">
        <w:rPr>
          <w:lang w:eastAsia="lt-LT"/>
        </w:rPr>
        <w:t>Įstatym</w:t>
      </w:r>
      <w:r w:rsidR="004061C7" w:rsidRPr="004061C7">
        <w:rPr>
          <w:lang w:eastAsia="lt-LT"/>
        </w:rPr>
        <w:t>ų</w:t>
      </w:r>
      <w:r w:rsidRPr="004061C7">
        <w:rPr>
          <w:lang w:eastAsia="lt-LT"/>
        </w:rPr>
        <w:t xml:space="preserve"> nustatyta tvarka Asmens su negalia teisių apsaugos agentūros teritoriniuose skyriuose asmenims yra nustatomas </w:t>
      </w:r>
      <w:proofErr w:type="spellStart"/>
      <w:r w:rsidRPr="004061C7">
        <w:rPr>
          <w:lang w:eastAsia="lt-LT"/>
        </w:rPr>
        <w:t>neįgalumo</w:t>
      </w:r>
      <w:proofErr w:type="spellEnd"/>
      <w:r w:rsidRPr="004061C7">
        <w:rPr>
          <w:lang w:eastAsia="lt-LT"/>
        </w:rPr>
        <w:t xml:space="preserve"> lygis, </w:t>
      </w:r>
      <w:proofErr w:type="spellStart"/>
      <w:r w:rsidRPr="004061C7">
        <w:rPr>
          <w:lang w:eastAsia="lt-LT"/>
        </w:rPr>
        <w:t>dalyvumo</w:t>
      </w:r>
      <w:proofErr w:type="spellEnd"/>
      <w:r w:rsidRPr="004061C7">
        <w:rPr>
          <w:lang w:eastAsia="lt-LT"/>
        </w:rPr>
        <w:t xml:space="preserve"> lygis, individualios pagalbos poreikiai</w:t>
      </w:r>
      <w:r w:rsidR="004061C7" w:rsidRPr="004061C7">
        <w:rPr>
          <w:lang w:eastAsia="lt-LT"/>
        </w:rPr>
        <w:t xml:space="preserve"> (iki 2023 </w:t>
      </w:r>
      <w:proofErr w:type="spellStart"/>
      <w:r w:rsidR="004061C7" w:rsidRPr="004061C7">
        <w:rPr>
          <w:lang w:eastAsia="lt-LT"/>
        </w:rPr>
        <w:t>m</w:t>
      </w:r>
      <w:proofErr w:type="spellEnd"/>
      <w:r w:rsidR="004061C7" w:rsidRPr="004061C7">
        <w:rPr>
          <w:lang w:eastAsia="lt-LT"/>
        </w:rPr>
        <w:t xml:space="preserve">. gruodžio 31 </w:t>
      </w:r>
      <w:proofErr w:type="spellStart"/>
      <w:r w:rsidR="004061C7" w:rsidRPr="004061C7">
        <w:rPr>
          <w:lang w:eastAsia="lt-LT"/>
        </w:rPr>
        <w:t>d</w:t>
      </w:r>
      <w:proofErr w:type="spellEnd"/>
      <w:r w:rsidR="004061C7" w:rsidRPr="004061C7">
        <w:rPr>
          <w:lang w:eastAsia="lt-LT"/>
        </w:rPr>
        <w:t>. – specialieji poreikiai)</w:t>
      </w:r>
      <w:r w:rsidRPr="004061C7">
        <w:rPr>
          <w:lang w:eastAsia="lt-LT"/>
        </w:rPr>
        <w:t>.</w:t>
      </w:r>
      <w:r w:rsidR="00B5174E" w:rsidRPr="00B5174E">
        <w:rPr>
          <w:rFonts w:ascii="Arial" w:hAnsi="Arial" w:cs="Arial"/>
          <w:color w:val="091A5A"/>
          <w:shd w:val="clear" w:color="auto" w:fill="FFFFFF"/>
        </w:rPr>
        <w:t xml:space="preserve"> </w:t>
      </w:r>
    </w:p>
    <w:p w14:paraId="2726B372" w14:textId="0FCBB244" w:rsidR="000274CC" w:rsidRPr="00AC1D95" w:rsidRDefault="00151C09" w:rsidP="000274C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pPr>
      <w:r w:rsidRPr="00AC1D95">
        <w:t>T</w:t>
      </w:r>
      <w:r w:rsidR="00B542CA" w:rsidRPr="00AC1D95">
        <w:t xml:space="preserve">uo atveju, kai </w:t>
      </w:r>
      <w:r w:rsidR="004061C7">
        <w:t xml:space="preserve">iki 2023 </w:t>
      </w:r>
      <w:proofErr w:type="spellStart"/>
      <w:r w:rsidR="004061C7">
        <w:t>m</w:t>
      </w:r>
      <w:proofErr w:type="spellEnd"/>
      <w:r w:rsidR="00B37A2D">
        <w:t>.</w:t>
      </w:r>
      <w:r w:rsidR="004061C7">
        <w:t xml:space="preserve"> gruodžio 31 </w:t>
      </w:r>
      <w:proofErr w:type="spellStart"/>
      <w:r w:rsidR="004061C7">
        <w:t>d</w:t>
      </w:r>
      <w:proofErr w:type="spellEnd"/>
      <w:r w:rsidR="00B37A2D">
        <w:t>.</w:t>
      </w:r>
      <w:r w:rsidR="004061C7">
        <w:t xml:space="preserve"> </w:t>
      </w:r>
      <w:r w:rsidR="00B542CA" w:rsidRPr="00AC1D95">
        <w:t>vertin</w:t>
      </w:r>
      <w:r w:rsidR="009C64B1">
        <w:t>ti</w:t>
      </w:r>
      <w:r w:rsidR="00B542CA" w:rsidRPr="00AC1D95">
        <w:t xml:space="preserve"> specialieji poreikiai </w:t>
      </w:r>
      <w:bookmarkStart w:id="1" w:name="_Hlk130844888"/>
      <w:r w:rsidR="00B542CA" w:rsidRPr="00AC1D95">
        <w:t>asmens</w:t>
      </w:r>
      <w:r w:rsidR="000B0DF2" w:rsidRPr="00AC1D95">
        <w:t>, sukakusio senatvės pensijos amžių</w:t>
      </w:r>
      <w:r w:rsidR="00B26D31" w:rsidRPr="00AC1D95">
        <w:t xml:space="preserve"> (nuo 2024 </w:t>
      </w:r>
      <w:proofErr w:type="spellStart"/>
      <w:r w:rsidR="00B26D31" w:rsidRPr="00AC1D95">
        <w:t>m</w:t>
      </w:r>
      <w:proofErr w:type="spellEnd"/>
      <w:r w:rsidR="00AC1D95">
        <w:t>.</w:t>
      </w:r>
      <w:r w:rsidR="00B26D31" w:rsidRPr="00AC1D95">
        <w:t xml:space="preserve"> sausio</w:t>
      </w:r>
      <w:r w:rsidR="00FF6CE8" w:rsidRPr="00AC1D95">
        <w:t xml:space="preserve"> 1 </w:t>
      </w:r>
      <w:proofErr w:type="spellStart"/>
      <w:r w:rsidR="00FF6CE8" w:rsidRPr="00AC1D95">
        <w:t>d</w:t>
      </w:r>
      <w:proofErr w:type="spellEnd"/>
      <w:r w:rsidR="00FF6CE8" w:rsidRPr="00AC1D95">
        <w:t xml:space="preserve">. </w:t>
      </w:r>
      <w:r w:rsidR="0016340E">
        <w:t xml:space="preserve">vertinami </w:t>
      </w:r>
      <w:r w:rsidR="00FF6CE8" w:rsidRPr="00AC1D95">
        <w:t>individualieji pagalbos poreikiai)</w:t>
      </w:r>
      <w:r w:rsidR="00835A63" w:rsidRPr="00AC1D95">
        <w:t>,</w:t>
      </w:r>
      <w:r w:rsidR="0016340E" w:rsidRPr="0016340E">
        <w:t xml:space="preserve"> Savivaldybės paskirtas socialinis darbuotojas</w:t>
      </w:r>
      <w:r w:rsidR="0016340E">
        <w:t xml:space="preserve"> pildė</w:t>
      </w:r>
      <w:r w:rsidR="00B542CA" w:rsidRPr="00AC1D95">
        <w:t xml:space="preserve"> </w:t>
      </w:r>
      <w:bookmarkEnd w:id="1"/>
      <w:r w:rsidR="000B0DF2" w:rsidRPr="00AC1D95">
        <w:t>a</w:t>
      </w:r>
      <w:r w:rsidR="00B542CA" w:rsidRPr="00AC1D95">
        <w:t>smens veiklos i</w:t>
      </w:r>
      <w:r w:rsidRPr="00AC1D95">
        <w:t>r gebėjimo dal</w:t>
      </w:r>
      <w:r w:rsidR="00833405" w:rsidRPr="00AC1D95">
        <w:t>yvauti įvertinimo klausimyn</w:t>
      </w:r>
      <w:r w:rsidR="009E6F0F">
        <w:t>ą</w:t>
      </w:r>
      <w:r w:rsidR="00FF6CE8" w:rsidRPr="00AC1D95">
        <w:t xml:space="preserve"> (nuo 2024</w:t>
      </w:r>
      <w:r w:rsidR="00AC1D95" w:rsidRPr="00AC1D95">
        <w:t xml:space="preserve"> </w:t>
      </w:r>
      <w:proofErr w:type="spellStart"/>
      <w:r w:rsidR="00FF6CE8" w:rsidRPr="00AC1D95">
        <w:t>m</w:t>
      </w:r>
      <w:proofErr w:type="spellEnd"/>
      <w:r w:rsidR="00FF6CE8" w:rsidRPr="00AC1D95">
        <w:t>. sausio 1</w:t>
      </w:r>
      <w:r w:rsidR="00AC1D95" w:rsidRPr="00AC1D95">
        <w:t xml:space="preserve"> </w:t>
      </w:r>
      <w:proofErr w:type="spellStart"/>
      <w:r w:rsidR="00FF6CE8" w:rsidRPr="00AC1D95">
        <w:t>d</w:t>
      </w:r>
      <w:proofErr w:type="spellEnd"/>
      <w:r w:rsidR="00FF6CE8" w:rsidRPr="00AC1D95">
        <w:t xml:space="preserve">. </w:t>
      </w:r>
      <w:r w:rsidR="0016340E">
        <w:t xml:space="preserve">pildomas </w:t>
      </w:r>
      <w:r w:rsidR="00FF6CE8" w:rsidRPr="00AC1D95">
        <w:t>individualios pagalbos poreikio klausi</w:t>
      </w:r>
      <w:r w:rsidR="00AC1D95" w:rsidRPr="00AC1D95">
        <w:t>myn</w:t>
      </w:r>
      <w:r w:rsidR="009E6F0F">
        <w:t>as</w:t>
      </w:r>
      <w:r w:rsidR="00AC1D95" w:rsidRPr="00AC1D95">
        <w:t>)</w:t>
      </w:r>
      <w:r w:rsidR="0016340E">
        <w:t>.</w:t>
      </w:r>
      <w:r w:rsidR="00833405" w:rsidRPr="00AC1D95">
        <w:t xml:space="preserve"> </w:t>
      </w:r>
      <w:r w:rsidRPr="00AC1D95">
        <w:t xml:space="preserve">Savivaldybės kaimiškose seniūnijose gyvenančių asmenų </w:t>
      </w:r>
      <w:r w:rsidR="001150A4" w:rsidRPr="00AC1D95">
        <w:t>a</w:t>
      </w:r>
      <w:r w:rsidR="005A4FA9" w:rsidRPr="00AC1D95">
        <w:t xml:space="preserve">smens veiklos </w:t>
      </w:r>
      <w:r w:rsidR="00D066FF" w:rsidRPr="00AC1D95">
        <w:t xml:space="preserve">ir </w:t>
      </w:r>
      <w:r w:rsidR="005A4FA9" w:rsidRPr="00AC1D95">
        <w:t xml:space="preserve">gebėjimo dalyvauti įvertinimo </w:t>
      </w:r>
      <w:r w:rsidRPr="00AC1D95">
        <w:t xml:space="preserve">klausimynus </w:t>
      </w:r>
      <w:r w:rsidR="009C64B1" w:rsidRPr="00AC1D95">
        <w:t xml:space="preserve">(nuo 2024 </w:t>
      </w:r>
      <w:proofErr w:type="spellStart"/>
      <w:r w:rsidR="009C64B1" w:rsidRPr="00AC1D95">
        <w:t>m</w:t>
      </w:r>
      <w:proofErr w:type="spellEnd"/>
      <w:r w:rsidR="009C64B1" w:rsidRPr="00AC1D95">
        <w:t xml:space="preserve">. sausio 1 </w:t>
      </w:r>
      <w:proofErr w:type="spellStart"/>
      <w:r w:rsidR="009C64B1" w:rsidRPr="00AC1D95">
        <w:t>d</w:t>
      </w:r>
      <w:proofErr w:type="spellEnd"/>
      <w:r w:rsidR="009C64B1" w:rsidRPr="00AC1D95">
        <w:t>. individualios pagalbos poreikio klausimyną</w:t>
      </w:r>
      <w:r w:rsidR="009C64B1">
        <w:t xml:space="preserve">) </w:t>
      </w:r>
      <w:r w:rsidRPr="00AC1D95">
        <w:t>užpildo seniūnijų socialinio darbo organizatoriai, o Plungės mie</w:t>
      </w:r>
      <w:r w:rsidR="00490925">
        <w:t>s</w:t>
      </w:r>
      <w:r w:rsidRPr="00AC1D95">
        <w:t>te</w:t>
      </w:r>
      <w:r w:rsidR="00176A40" w:rsidRPr="00AC1D95">
        <w:t xml:space="preserve"> gyvenančių pensinio amžiaus asmenų</w:t>
      </w:r>
      <w:r w:rsidRPr="00AC1D95">
        <w:t xml:space="preserve"> </w:t>
      </w:r>
      <w:r w:rsidR="00490925">
        <w:t>–</w:t>
      </w:r>
      <w:r w:rsidR="00176A40" w:rsidRPr="00AC1D95">
        <w:t xml:space="preserve"> 3</w:t>
      </w:r>
      <w:r w:rsidRPr="00AC1D95">
        <w:t xml:space="preserve"> </w:t>
      </w:r>
      <w:r w:rsidR="00D066FF" w:rsidRPr="00AC1D95">
        <w:t xml:space="preserve">paskirti </w:t>
      </w:r>
      <w:r w:rsidRPr="00AC1D95">
        <w:t>Soci</w:t>
      </w:r>
      <w:r w:rsidR="00176A40" w:rsidRPr="00AC1D95">
        <w:t>al</w:t>
      </w:r>
      <w:r w:rsidRPr="00AC1D95">
        <w:t>inės paramos skyriaus</w:t>
      </w:r>
      <w:r w:rsidR="00176A40" w:rsidRPr="00AC1D95">
        <w:t xml:space="preserve"> </w:t>
      </w:r>
      <w:r w:rsidRPr="00AC1D95">
        <w:t xml:space="preserve">darbuotojai. </w:t>
      </w:r>
    </w:p>
    <w:p w14:paraId="16367DD9" w14:textId="1482A376" w:rsidR="008701B2" w:rsidRPr="008701B2" w:rsidRDefault="008701B2" w:rsidP="008701B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textAlignment w:val="baseline"/>
      </w:pPr>
      <w:r w:rsidRPr="008701B2">
        <w:t>Per 2023 metus iš viso užpildyta 453 asmens veiklos ir gebėjimų dalyvauti įvertinimo klausimyna</w:t>
      </w:r>
      <w:r w:rsidR="00187746">
        <w:t>i</w:t>
      </w:r>
      <w:r w:rsidRPr="008701B2">
        <w:t xml:space="preserve">, iš jų net 54 </w:t>
      </w:r>
      <w:proofErr w:type="spellStart"/>
      <w:r w:rsidRPr="008701B2">
        <w:t>proc</w:t>
      </w:r>
      <w:proofErr w:type="spellEnd"/>
      <w:r w:rsidRPr="008701B2">
        <w:t>. sudarė aplankytų ir apklaustų Plungės mieste gyvenančių asmenų. Palyginti su 2023 metų duomenimis</w:t>
      </w:r>
      <w:r w:rsidR="00490925">
        <w:t>,</w:t>
      </w:r>
      <w:r w:rsidRPr="008701B2">
        <w:t xml:space="preserve"> užpildyta 52 klausimynais daugiau nei 2022 metais.</w:t>
      </w:r>
    </w:p>
    <w:p w14:paraId="56CE3612" w14:textId="77777777" w:rsidR="00892953" w:rsidRDefault="00892953" w:rsidP="000274C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color w:val="FF0000"/>
        </w:rPr>
      </w:pPr>
    </w:p>
    <w:p w14:paraId="7E035679" w14:textId="01C8B80A" w:rsidR="00B35E0C" w:rsidRPr="002A0B54" w:rsidRDefault="00892953" w:rsidP="00B35E0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rPr>
      </w:pPr>
      <w:r>
        <w:rPr>
          <w:noProof/>
          <w:lang w:eastAsia="lt-LT"/>
        </w:rPr>
        <w:drawing>
          <wp:inline distT="0" distB="0" distL="0" distR="0" wp14:anchorId="26135B7D" wp14:editId="22EF5658">
            <wp:extent cx="6088380" cy="2499360"/>
            <wp:effectExtent l="0" t="0" r="26670" b="15240"/>
            <wp:docPr id="12" name="Diagrama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52DED601" w14:textId="38B5CAFA" w:rsidR="000274CC" w:rsidRPr="00892953" w:rsidRDefault="00DA1D01" w:rsidP="000274CC">
      <w:pPr>
        <w:tabs>
          <w:tab w:val="left" w:pos="590"/>
        </w:tabs>
        <w:autoSpaceDE w:val="0"/>
        <w:autoSpaceDN w:val="0"/>
        <w:adjustRightInd w:val="0"/>
        <w:jc w:val="both"/>
        <w:rPr>
          <w:bCs/>
          <w:i/>
          <w:iCs/>
          <w:sz w:val="20"/>
          <w:szCs w:val="20"/>
          <w:lang w:eastAsia="lt-LT"/>
        </w:rPr>
      </w:pPr>
      <w:r w:rsidRPr="00892953">
        <w:rPr>
          <w:bCs/>
          <w:i/>
          <w:iCs/>
          <w:sz w:val="20"/>
          <w:szCs w:val="20"/>
          <w:lang w:eastAsia="lt-LT"/>
        </w:rPr>
        <w:t>Šaltinis: Socialinės paramos skyri</w:t>
      </w:r>
      <w:r w:rsidR="0019492F">
        <w:rPr>
          <w:bCs/>
          <w:i/>
          <w:iCs/>
          <w:sz w:val="20"/>
          <w:szCs w:val="20"/>
          <w:lang w:eastAsia="lt-LT"/>
        </w:rPr>
        <w:t>aus duomenys</w:t>
      </w:r>
    </w:p>
    <w:p w14:paraId="7CE3EBE4" w14:textId="77777777" w:rsidR="00DA1D01" w:rsidRPr="002A0B54" w:rsidRDefault="00DA1D01" w:rsidP="000274CC">
      <w:pPr>
        <w:tabs>
          <w:tab w:val="left" w:pos="590"/>
        </w:tabs>
        <w:autoSpaceDE w:val="0"/>
        <w:autoSpaceDN w:val="0"/>
        <w:adjustRightInd w:val="0"/>
        <w:jc w:val="both"/>
        <w:rPr>
          <w:bCs/>
          <w:i/>
          <w:iCs/>
          <w:color w:val="FF0000"/>
          <w:sz w:val="20"/>
          <w:szCs w:val="20"/>
          <w:lang w:eastAsia="lt-LT"/>
        </w:rPr>
      </w:pPr>
    </w:p>
    <w:p w14:paraId="6DB0C2A7" w14:textId="3C60EC29" w:rsidR="00384249" w:rsidRPr="004660F2" w:rsidRDefault="00B5174E" w:rsidP="002F480F">
      <w:pPr>
        <w:tabs>
          <w:tab w:val="left" w:pos="590"/>
        </w:tabs>
        <w:autoSpaceDE w:val="0"/>
        <w:autoSpaceDN w:val="0"/>
        <w:adjustRightInd w:val="0"/>
        <w:ind w:firstLine="720"/>
        <w:jc w:val="both"/>
        <w:rPr>
          <w:bCs/>
          <w:lang w:eastAsia="lt-LT"/>
        </w:rPr>
      </w:pPr>
      <w:r w:rsidRPr="00281F9F">
        <w:rPr>
          <w:bCs/>
          <w:lang w:eastAsia="lt-LT"/>
        </w:rPr>
        <w:t>Pagal n</w:t>
      </w:r>
      <w:r w:rsidR="000274CC" w:rsidRPr="00281F9F">
        <w:rPr>
          <w:bCs/>
          <w:lang w:eastAsia="lt-LT"/>
        </w:rPr>
        <w:t>usta</w:t>
      </w:r>
      <w:r w:rsidRPr="00281F9F">
        <w:rPr>
          <w:bCs/>
          <w:lang w:eastAsia="lt-LT"/>
        </w:rPr>
        <w:t xml:space="preserve">tytus </w:t>
      </w:r>
      <w:r w:rsidR="000274CC" w:rsidRPr="00281F9F">
        <w:rPr>
          <w:bCs/>
          <w:lang w:eastAsia="lt-LT"/>
        </w:rPr>
        <w:t>specialiuosius poreikius asmenims paskir</w:t>
      </w:r>
      <w:r w:rsidRPr="00281F9F">
        <w:rPr>
          <w:bCs/>
          <w:lang w:eastAsia="lt-LT"/>
        </w:rPr>
        <w:t>tos</w:t>
      </w:r>
      <w:r w:rsidR="000274CC" w:rsidRPr="00281F9F">
        <w:rPr>
          <w:bCs/>
          <w:lang w:eastAsia="lt-LT"/>
        </w:rPr>
        <w:t xml:space="preserve"> ir mokamos tikslinės išlaidų kompensacijos</w:t>
      </w:r>
      <w:r w:rsidRPr="00281F9F">
        <w:rPr>
          <w:bCs/>
          <w:lang w:eastAsia="lt-LT"/>
        </w:rPr>
        <w:t xml:space="preserve">, o nuo 2024 </w:t>
      </w:r>
      <w:proofErr w:type="spellStart"/>
      <w:r w:rsidRPr="00281F9F">
        <w:rPr>
          <w:bCs/>
          <w:lang w:eastAsia="lt-LT"/>
        </w:rPr>
        <w:t>m</w:t>
      </w:r>
      <w:proofErr w:type="spellEnd"/>
      <w:r w:rsidRPr="00281F9F">
        <w:rPr>
          <w:bCs/>
          <w:lang w:eastAsia="lt-LT"/>
        </w:rPr>
        <w:t xml:space="preserve">. sausio 1 </w:t>
      </w:r>
      <w:proofErr w:type="spellStart"/>
      <w:r w:rsidRPr="00281F9F">
        <w:rPr>
          <w:bCs/>
          <w:lang w:eastAsia="lt-LT"/>
        </w:rPr>
        <w:t>d</w:t>
      </w:r>
      <w:proofErr w:type="spellEnd"/>
      <w:r w:rsidRPr="00281F9F">
        <w:rPr>
          <w:bCs/>
          <w:lang w:eastAsia="lt-LT"/>
        </w:rPr>
        <w:t>. nustačius individualios pagalbos teikimo išlaidų kompensacijos poreikį</w:t>
      </w:r>
      <w:r w:rsidR="00891B82">
        <w:rPr>
          <w:bCs/>
          <w:lang w:eastAsia="lt-LT"/>
        </w:rPr>
        <w:t>,</w:t>
      </w:r>
      <w:r w:rsidRPr="00281F9F">
        <w:rPr>
          <w:bCs/>
          <w:lang w:eastAsia="lt-LT"/>
        </w:rPr>
        <w:t xml:space="preserve"> asmenims bus paskiriamos ir mokamos individualios pagalbos teikimo išlaidų kompensacijos. 2023 metais</w:t>
      </w:r>
      <w:r w:rsidR="00113766" w:rsidRPr="00281F9F">
        <w:rPr>
          <w:bCs/>
          <w:lang w:eastAsia="lt-LT"/>
        </w:rPr>
        <w:t xml:space="preserve"> </w:t>
      </w:r>
      <w:r w:rsidRPr="00281F9F">
        <w:rPr>
          <w:bCs/>
          <w:lang w:eastAsia="lt-LT"/>
        </w:rPr>
        <w:t xml:space="preserve">1 </w:t>
      </w:r>
      <w:r w:rsidRPr="00773182">
        <w:rPr>
          <w:bCs/>
          <w:lang w:eastAsia="lt-LT"/>
        </w:rPr>
        <w:t>777 asmen</w:t>
      </w:r>
      <w:r w:rsidR="00773182" w:rsidRPr="002F480F">
        <w:rPr>
          <w:bCs/>
          <w:lang w:eastAsia="lt-LT"/>
        </w:rPr>
        <w:t>ims</w:t>
      </w:r>
      <w:r w:rsidRPr="00773182">
        <w:rPr>
          <w:bCs/>
          <w:lang w:eastAsia="lt-LT"/>
        </w:rPr>
        <w:t>, kuriems yra nustatyti</w:t>
      </w:r>
      <w:r w:rsidRPr="00281F9F">
        <w:rPr>
          <w:bCs/>
          <w:lang w:eastAsia="lt-LT"/>
        </w:rPr>
        <w:t xml:space="preserve"> specialieji poreikiai, išmokėta 3 559 915 eurų tikslinių išlaidų kompensacijų iš valstybės biudžeto lėšų.</w:t>
      </w:r>
    </w:p>
    <w:p w14:paraId="1CDE80A3" w14:textId="77777777" w:rsidR="000274CC" w:rsidRDefault="000274CC" w:rsidP="002F480F">
      <w:pPr>
        <w:tabs>
          <w:tab w:val="left" w:pos="590"/>
        </w:tabs>
        <w:autoSpaceDE w:val="0"/>
        <w:autoSpaceDN w:val="0"/>
        <w:adjustRightInd w:val="0"/>
        <w:ind w:firstLine="720"/>
        <w:jc w:val="both"/>
        <w:rPr>
          <w:b/>
          <w:color w:val="FF0000"/>
          <w:lang w:eastAsia="lt-LT"/>
        </w:rPr>
      </w:pPr>
    </w:p>
    <w:p w14:paraId="66CFE81C" w14:textId="4299AF15" w:rsidR="00A41505" w:rsidRPr="002A0B54" w:rsidRDefault="00B10156" w:rsidP="00384249">
      <w:pPr>
        <w:tabs>
          <w:tab w:val="left" w:pos="590"/>
        </w:tabs>
        <w:autoSpaceDE w:val="0"/>
        <w:autoSpaceDN w:val="0"/>
        <w:adjustRightInd w:val="0"/>
        <w:ind w:firstLine="720"/>
        <w:jc w:val="both"/>
        <w:rPr>
          <w:color w:val="FF0000"/>
          <w:lang w:eastAsia="lt-LT"/>
        </w:rPr>
      </w:pPr>
      <w:r w:rsidRPr="00814F6F">
        <w:rPr>
          <w:b/>
          <w:lang w:eastAsia="lt-LT"/>
        </w:rPr>
        <w:t>4.2.3. Socialinė rizika</w:t>
      </w:r>
      <w:r w:rsidR="002E60E2" w:rsidRPr="00814F6F">
        <w:rPr>
          <w:lang w:eastAsia="lt-LT"/>
        </w:rPr>
        <w:t xml:space="preserve"> –</w:t>
      </w:r>
      <w:r w:rsidRPr="00814F6F">
        <w:rPr>
          <w:lang w:eastAsia="lt-LT"/>
        </w:rPr>
        <w:t xml:space="preserve"> veiksniai ir aplinkybės, dėl kurių </w:t>
      </w:r>
      <w:r w:rsidR="00A93E66" w:rsidRPr="00814F6F">
        <w:rPr>
          <w:lang w:eastAsia="lt-LT"/>
        </w:rPr>
        <w:t xml:space="preserve">šeimos ar </w:t>
      </w:r>
      <w:r w:rsidRPr="00814F6F">
        <w:rPr>
          <w:lang w:eastAsia="lt-LT"/>
        </w:rPr>
        <w:t xml:space="preserve">asmenys patiria ar yra pavojus </w:t>
      </w:r>
      <w:r w:rsidR="00A93E66" w:rsidRPr="00814F6F">
        <w:rPr>
          <w:lang w:eastAsia="lt-LT"/>
        </w:rPr>
        <w:t>jiems patirti</w:t>
      </w:r>
      <w:r w:rsidR="00477BFB" w:rsidRPr="00814F6F">
        <w:rPr>
          <w:lang w:eastAsia="lt-LT"/>
        </w:rPr>
        <w:t xml:space="preserve"> socialinę atskirtį: suaugusių šeimos narių</w:t>
      </w:r>
      <w:r w:rsidRPr="00814F6F">
        <w:rPr>
          <w:lang w:eastAsia="lt-LT"/>
        </w:rPr>
        <w:t xml:space="preserve"> socialinių įgūdžių tinkamai prižiūrėti ir ugdyti </w:t>
      </w:r>
      <w:r w:rsidR="00477BFB" w:rsidRPr="00814F6F">
        <w:rPr>
          <w:lang w:eastAsia="lt-LT"/>
        </w:rPr>
        <w:t xml:space="preserve">nepilnamečius </w:t>
      </w:r>
      <w:r w:rsidRPr="00814F6F">
        <w:rPr>
          <w:lang w:eastAsia="lt-LT"/>
        </w:rPr>
        <w:t xml:space="preserve">vaikus (įvaikius) stoka ar nebuvimas; </w:t>
      </w:r>
      <w:r w:rsidR="00477BFB" w:rsidRPr="00814F6F">
        <w:rPr>
          <w:lang w:eastAsia="lt-LT"/>
        </w:rPr>
        <w:t>nepilnamečių vaikų (įvaikių) visapusio</w:t>
      </w:r>
      <w:r w:rsidRPr="00814F6F">
        <w:rPr>
          <w:lang w:eastAsia="lt-LT"/>
        </w:rPr>
        <w:t xml:space="preserve"> fizinio, protinio, dvasinio, dorovinio vystymosi ir saugumo sąlygų </w:t>
      </w:r>
      <w:r w:rsidR="00477BFB" w:rsidRPr="00814F6F">
        <w:rPr>
          <w:lang w:eastAsia="lt-LT"/>
        </w:rPr>
        <w:t xml:space="preserve">šeimoje </w:t>
      </w:r>
      <w:r w:rsidRPr="00814F6F">
        <w:rPr>
          <w:lang w:eastAsia="lt-LT"/>
        </w:rPr>
        <w:t>neužtikrinimas;</w:t>
      </w:r>
      <w:r w:rsidR="00477BFB" w:rsidRPr="00814F6F">
        <w:rPr>
          <w:lang w:eastAsia="lt-LT"/>
        </w:rPr>
        <w:t xml:space="preserve"> nuo nusikalstamos veikos nukentėjusių asmenų patirta žala; įsitraukimas ar polinkis įsitraukti į nusikalstamas veikas;</w:t>
      </w:r>
      <w:r w:rsidRPr="00814F6F">
        <w:rPr>
          <w:lang w:eastAsia="lt-LT"/>
        </w:rPr>
        <w:t xml:space="preserve"> piktnaudžiavimas </w:t>
      </w:r>
      <w:r w:rsidR="00477BFB" w:rsidRPr="00814F6F">
        <w:rPr>
          <w:lang w:eastAsia="lt-LT"/>
        </w:rPr>
        <w:t>alkoholiu, narkotinėmis</w:t>
      </w:r>
      <w:r w:rsidRPr="00814F6F">
        <w:rPr>
          <w:lang w:eastAsia="lt-LT"/>
        </w:rPr>
        <w:t>, psichot</w:t>
      </w:r>
      <w:r w:rsidR="00477BFB" w:rsidRPr="00814F6F">
        <w:rPr>
          <w:lang w:eastAsia="lt-LT"/>
        </w:rPr>
        <w:t>ropinėmis medžiagomis</w:t>
      </w:r>
      <w:r w:rsidRPr="00814F6F">
        <w:rPr>
          <w:lang w:eastAsia="lt-LT"/>
        </w:rPr>
        <w:t xml:space="preserve">, priklausomybė nuo </w:t>
      </w:r>
      <w:r w:rsidR="00477BFB" w:rsidRPr="00814F6F">
        <w:rPr>
          <w:lang w:eastAsia="lt-LT"/>
        </w:rPr>
        <w:t>alkoholio, narkotikų</w:t>
      </w:r>
      <w:r w:rsidRPr="00814F6F">
        <w:rPr>
          <w:lang w:eastAsia="lt-LT"/>
        </w:rPr>
        <w:t>, psichotropinių medži</w:t>
      </w:r>
      <w:r w:rsidR="00477BFB" w:rsidRPr="00814F6F">
        <w:rPr>
          <w:lang w:eastAsia="lt-LT"/>
        </w:rPr>
        <w:t xml:space="preserve">agų, alkoholio, </w:t>
      </w:r>
      <w:r w:rsidR="00477BFB" w:rsidRPr="00814F6F">
        <w:rPr>
          <w:lang w:eastAsia="lt-LT"/>
        </w:rPr>
        <w:lastRenderedPageBreak/>
        <w:t>azartinių žaidimų</w:t>
      </w:r>
      <w:r w:rsidRPr="00814F6F">
        <w:rPr>
          <w:lang w:eastAsia="lt-LT"/>
        </w:rPr>
        <w:t>; elgeta</w:t>
      </w:r>
      <w:r w:rsidR="00477BFB" w:rsidRPr="00814F6F">
        <w:rPr>
          <w:lang w:eastAsia="lt-LT"/>
        </w:rPr>
        <w:t xml:space="preserve">vimas, valkatavimas, </w:t>
      </w:r>
      <w:r w:rsidRPr="00814F6F">
        <w:rPr>
          <w:lang w:eastAsia="lt-LT"/>
        </w:rPr>
        <w:t>benamystė; motyvacijos dalyvauti darbo rinkoje stoka ar nebuvimas</w:t>
      </w:r>
      <w:r w:rsidRPr="002A0B54">
        <w:rPr>
          <w:color w:val="FF0000"/>
          <w:lang w:eastAsia="lt-LT"/>
        </w:rPr>
        <w:t>.</w:t>
      </w:r>
    </w:p>
    <w:p w14:paraId="51085AE7" w14:textId="6D50B0EA" w:rsidR="00BD329E" w:rsidRPr="0029021C" w:rsidRDefault="00B10156" w:rsidP="00384249">
      <w:pPr>
        <w:tabs>
          <w:tab w:val="left" w:pos="590"/>
        </w:tabs>
        <w:autoSpaceDE w:val="0"/>
        <w:autoSpaceDN w:val="0"/>
        <w:adjustRightInd w:val="0"/>
        <w:ind w:firstLine="720"/>
        <w:jc w:val="both"/>
        <w:rPr>
          <w:lang w:eastAsia="lt-LT"/>
        </w:rPr>
      </w:pPr>
      <w:r w:rsidRPr="0029021C">
        <w:rPr>
          <w:lang w:eastAsia="lt-LT"/>
        </w:rPr>
        <w:t>Šeimoms, patiriančioms socialinę riziką, yra</w:t>
      </w:r>
      <w:r w:rsidR="007A7F34" w:rsidRPr="0029021C">
        <w:rPr>
          <w:lang w:eastAsia="lt-LT"/>
        </w:rPr>
        <w:t xml:space="preserve"> taikoma A</w:t>
      </w:r>
      <w:r w:rsidR="006F1BDC" w:rsidRPr="0029021C">
        <w:rPr>
          <w:lang w:eastAsia="lt-LT"/>
        </w:rPr>
        <w:t>tvejo vadyba</w:t>
      </w:r>
      <w:r w:rsidR="00432694" w:rsidRPr="0029021C">
        <w:rPr>
          <w:lang w:eastAsia="lt-LT"/>
        </w:rPr>
        <w:t xml:space="preserve"> (toliau</w:t>
      </w:r>
      <w:r w:rsidR="00891B82">
        <w:rPr>
          <w:lang w:eastAsia="lt-LT"/>
        </w:rPr>
        <w:t xml:space="preserve"> – </w:t>
      </w:r>
      <w:r w:rsidR="00432694" w:rsidRPr="0029021C">
        <w:rPr>
          <w:lang w:eastAsia="lt-LT"/>
        </w:rPr>
        <w:t>AV)</w:t>
      </w:r>
      <w:r w:rsidR="00E133A7" w:rsidRPr="0029021C">
        <w:rPr>
          <w:lang w:eastAsia="lt-LT"/>
        </w:rPr>
        <w:t>,</w:t>
      </w:r>
      <w:r w:rsidR="001210BD" w:rsidRPr="0029021C">
        <w:rPr>
          <w:lang w:eastAsia="lt-LT"/>
        </w:rPr>
        <w:t xml:space="preserve"> paskiriamos ir </w:t>
      </w:r>
      <w:r w:rsidRPr="0029021C">
        <w:rPr>
          <w:lang w:eastAsia="lt-LT"/>
        </w:rPr>
        <w:t>teikiamos so</w:t>
      </w:r>
      <w:r w:rsidR="00C64366" w:rsidRPr="0029021C">
        <w:rPr>
          <w:lang w:eastAsia="lt-LT"/>
        </w:rPr>
        <w:t xml:space="preserve">cialinės priežiūros paslaugos. </w:t>
      </w:r>
      <w:r w:rsidR="00432694" w:rsidRPr="0029021C">
        <w:rPr>
          <w:lang w:eastAsia="lt-LT"/>
        </w:rPr>
        <w:t>Stebima, kad j</w:t>
      </w:r>
      <w:r w:rsidR="007F07EB" w:rsidRPr="0029021C">
        <w:rPr>
          <w:lang w:eastAsia="lt-LT"/>
        </w:rPr>
        <w:t>ų</w:t>
      </w:r>
      <w:r w:rsidRPr="0029021C">
        <w:rPr>
          <w:lang w:eastAsia="lt-LT"/>
        </w:rPr>
        <w:t xml:space="preserve"> skaičius didėja</w:t>
      </w:r>
      <w:r w:rsidR="00432694" w:rsidRPr="0029021C">
        <w:rPr>
          <w:lang w:eastAsia="lt-LT"/>
        </w:rPr>
        <w:t>.</w:t>
      </w:r>
      <w:r w:rsidRPr="0029021C">
        <w:rPr>
          <w:lang w:eastAsia="lt-LT"/>
        </w:rPr>
        <w:t xml:space="preserve"> </w:t>
      </w:r>
      <w:r w:rsidR="00432694" w:rsidRPr="0029021C">
        <w:rPr>
          <w:lang w:eastAsia="lt-LT"/>
        </w:rPr>
        <w:t>V</w:t>
      </w:r>
      <w:r w:rsidRPr="0029021C">
        <w:rPr>
          <w:lang w:eastAsia="lt-LT"/>
        </w:rPr>
        <w:t>isuomenė skiri</w:t>
      </w:r>
      <w:r w:rsidR="00432694" w:rsidRPr="0029021C">
        <w:rPr>
          <w:lang w:eastAsia="lt-LT"/>
        </w:rPr>
        <w:t>a daugiau</w:t>
      </w:r>
      <w:r w:rsidRPr="0029021C">
        <w:rPr>
          <w:lang w:eastAsia="lt-LT"/>
        </w:rPr>
        <w:t xml:space="preserve"> dėmesio</w:t>
      </w:r>
      <w:r w:rsidR="007F07EB" w:rsidRPr="0029021C">
        <w:rPr>
          <w:lang w:eastAsia="lt-LT"/>
        </w:rPr>
        <w:t xml:space="preserve"> problemų turinčioms</w:t>
      </w:r>
      <w:r w:rsidRPr="0029021C">
        <w:rPr>
          <w:lang w:eastAsia="lt-LT"/>
        </w:rPr>
        <w:t xml:space="preserve"> šeimoms</w:t>
      </w:r>
      <w:r w:rsidR="007F07EB" w:rsidRPr="0029021C">
        <w:rPr>
          <w:lang w:eastAsia="lt-LT"/>
        </w:rPr>
        <w:t xml:space="preserve"> </w:t>
      </w:r>
      <w:r w:rsidRPr="0029021C">
        <w:rPr>
          <w:lang w:eastAsia="lt-LT"/>
        </w:rPr>
        <w:t>ir</w:t>
      </w:r>
      <w:r w:rsidR="007F07EB" w:rsidRPr="0029021C">
        <w:rPr>
          <w:lang w:eastAsia="lt-LT"/>
        </w:rPr>
        <w:t xml:space="preserve"> </w:t>
      </w:r>
      <w:r w:rsidRPr="0029021C">
        <w:rPr>
          <w:lang w:eastAsia="lt-LT"/>
        </w:rPr>
        <w:t>vaikų nepriežiūrai.</w:t>
      </w:r>
      <w:r w:rsidR="00243FF0" w:rsidRPr="0029021C">
        <w:rPr>
          <w:lang w:eastAsia="lt-LT"/>
        </w:rPr>
        <w:t xml:space="preserve"> </w:t>
      </w:r>
    </w:p>
    <w:p w14:paraId="48943CDD" w14:textId="77777777" w:rsidR="003E616F" w:rsidRPr="002A0B54" w:rsidRDefault="003E616F" w:rsidP="002F480F">
      <w:pPr>
        <w:ind w:firstLine="720"/>
        <w:jc w:val="both"/>
        <w:rPr>
          <w:b/>
          <w:color w:val="FF0000"/>
        </w:rPr>
      </w:pPr>
    </w:p>
    <w:p w14:paraId="7EDF0A4F" w14:textId="4BA000E9" w:rsidR="004709A7" w:rsidRPr="00123061" w:rsidRDefault="00E126E7" w:rsidP="009D4741">
      <w:pPr>
        <w:jc w:val="center"/>
        <w:rPr>
          <w:b/>
        </w:rPr>
      </w:pPr>
      <w:r w:rsidRPr="00123061">
        <w:rPr>
          <w:b/>
        </w:rPr>
        <w:t>Skaičius šeimų, kurioms 20</w:t>
      </w:r>
      <w:r w:rsidR="00123061" w:rsidRPr="00123061">
        <w:rPr>
          <w:b/>
        </w:rPr>
        <w:t>19</w:t>
      </w:r>
      <w:r w:rsidR="00891B82">
        <w:rPr>
          <w:b/>
        </w:rPr>
        <w:t>–</w:t>
      </w:r>
      <w:r w:rsidRPr="00123061">
        <w:rPr>
          <w:b/>
        </w:rPr>
        <w:t>202</w:t>
      </w:r>
      <w:r w:rsidR="00123061" w:rsidRPr="00123061">
        <w:rPr>
          <w:b/>
        </w:rPr>
        <w:t>3</w:t>
      </w:r>
      <w:r w:rsidRPr="00123061">
        <w:rPr>
          <w:b/>
        </w:rPr>
        <w:t xml:space="preserve"> metais</w:t>
      </w:r>
      <w:r w:rsidR="00123061" w:rsidRPr="00123061">
        <w:rPr>
          <w:b/>
        </w:rPr>
        <w:t xml:space="preserve"> taikoma Atvejo vadyba ir</w:t>
      </w:r>
      <w:r w:rsidRPr="00123061">
        <w:rPr>
          <w:b/>
        </w:rPr>
        <w:t xml:space="preserve"> teikiamos socialinės priežiūros paslaugos</w:t>
      </w:r>
    </w:p>
    <w:tbl>
      <w:tblPr>
        <w:tblW w:w="4945" w:type="pct"/>
        <w:tblInd w:w="108" w:type="dxa"/>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tblLook w:val="0660" w:firstRow="1" w:lastRow="1" w:firstColumn="0" w:lastColumn="0" w:noHBand="1" w:noVBand="1"/>
      </w:tblPr>
      <w:tblGrid>
        <w:gridCol w:w="586"/>
        <w:gridCol w:w="4669"/>
        <w:gridCol w:w="869"/>
        <w:gridCol w:w="1016"/>
        <w:gridCol w:w="869"/>
        <w:gridCol w:w="871"/>
        <w:gridCol w:w="867"/>
      </w:tblGrid>
      <w:tr w:rsidR="00123061" w:rsidRPr="00123061" w14:paraId="3C5DCB84" w14:textId="089C97DA" w:rsidTr="001337D0">
        <w:tc>
          <w:tcPr>
            <w:tcW w:w="300" w:type="pct"/>
            <w:shd w:val="clear" w:color="auto" w:fill="F2F2F2"/>
            <w:noWrap/>
          </w:tcPr>
          <w:p w14:paraId="4D9B8018" w14:textId="77777777" w:rsidR="00123061" w:rsidRPr="00123061" w:rsidRDefault="00123061" w:rsidP="00123061">
            <w:pPr>
              <w:jc w:val="center"/>
              <w:rPr>
                <w:b/>
                <w:bCs/>
                <w:i/>
                <w:iCs/>
              </w:rPr>
            </w:pPr>
            <w:bookmarkStart w:id="2" w:name="_Hlk163931730"/>
            <w:proofErr w:type="spellStart"/>
            <w:r w:rsidRPr="00123061">
              <w:rPr>
                <w:b/>
                <w:bCs/>
                <w:i/>
                <w:iCs/>
              </w:rPr>
              <w:t>Eil</w:t>
            </w:r>
            <w:proofErr w:type="spellEnd"/>
            <w:r w:rsidRPr="00123061">
              <w:rPr>
                <w:b/>
                <w:bCs/>
                <w:i/>
                <w:iCs/>
              </w:rPr>
              <w:t>.</w:t>
            </w:r>
          </w:p>
          <w:p w14:paraId="618DFB3F" w14:textId="77777777" w:rsidR="00123061" w:rsidRPr="00123061" w:rsidRDefault="00123061" w:rsidP="00123061">
            <w:pPr>
              <w:jc w:val="center"/>
              <w:rPr>
                <w:b/>
                <w:bCs/>
                <w:i/>
                <w:iCs/>
              </w:rPr>
            </w:pPr>
            <w:proofErr w:type="spellStart"/>
            <w:r w:rsidRPr="00123061">
              <w:rPr>
                <w:b/>
                <w:bCs/>
                <w:i/>
                <w:iCs/>
              </w:rPr>
              <w:t>Nr</w:t>
            </w:r>
            <w:proofErr w:type="spellEnd"/>
            <w:r w:rsidRPr="00123061">
              <w:rPr>
                <w:b/>
                <w:bCs/>
                <w:i/>
                <w:iCs/>
              </w:rPr>
              <w:t>.</w:t>
            </w:r>
          </w:p>
        </w:tc>
        <w:tc>
          <w:tcPr>
            <w:tcW w:w="2395" w:type="pct"/>
            <w:shd w:val="clear" w:color="auto" w:fill="F2F2F2"/>
          </w:tcPr>
          <w:p w14:paraId="1EEC9A9F" w14:textId="77777777" w:rsidR="00123061" w:rsidRPr="00123061" w:rsidRDefault="00123061" w:rsidP="00123061">
            <w:pPr>
              <w:jc w:val="center"/>
              <w:rPr>
                <w:b/>
                <w:bCs/>
                <w:i/>
                <w:iCs/>
              </w:rPr>
            </w:pPr>
            <w:r w:rsidRPr="00123061">
              <w:rPr>
                <w:b/>
                <w:bCs/>
                <w:i/>
                <w:iCs/>
              </w:rPr>
              <w:t>Pavadinimas</w:t>
            </w:r>
          </w:p>
        </w:tc>
        <w:tc>
          <w:tcPr>
            <w:tcW w:w="446" w:type="pct"/>
            <w:shd w:val="clear" w:color="auto" w:fill="F2F2F2"/>
          </w:tcPr>
          <w:p w14:paraId="6410753F" w14:textId="7E7ABDE1" w:rsidR="00123061" w:rsidRPr="00123061" w:rsidRDefault="00123061" w:rsidP="00123061">
            <w:pPr>
              <w:jc w:val="center"/>
              <w:rPr>
                <w:b/>
                <w:bCs/>
                <w:i/>
                <w:iCs/>
              </w:rPr>
            </w:pPr>
            <w:r w:rsidRPr="00123061">
              <w:rPr>
                <w:b/>
                <w:bCs/>
                <w:i/>
                <w:iCs/>
              </w:rPr>
              <w:t>2019</w:t>
            </w:r>
          </w:p>
          <w:p w14:paraId="666ED889" w14:textId="77777777" w:rsidR="00123061" w:rsidRPr="00123061" w:rsidRDefault="00123061" w:rsidP="00123061">
            <w:pPr>
              <w:jc w:val="center"/>
              <w:rPr>
                <w:b/>
                <w:bCs/>
                <w:i/>
                <w:iCs/>
              </w:rPr>
            </w:pPr>
            <w:r w:rsidRPr="00123061">
              <w:rPr>
                <w:b/>
                <w:bCs/>
                <w:i/>
                <w:iCs/>
              </w:rPr>
              <w:t>metai</w:t>
            </w:r>
          </w:p>
        </w:tc>
        <w:tc>
          <w:tcPr>
            <w:tcW w:w="521" w:type="pct"/>
            <w:shd w:val="clear" w:color="auto" w:fill="F2F2F2"/>
          </w:tcPr>
          <w:p w14:paraId="4575FA21" w14:textId="45D36DFA" w:rsidR="00123061" w:rsidRPr="00123061" w:rsidRDefault="00123061" w:rsidP="00123061">
            <w:pPr>
              <w:jc w:val="center"/>
              <w:rPr>
                <w:b/>
                <w:bCs/>
                <w:i/>
                <w:iCs/>
              </w:rPr>
            </w:pPr>
            <w:r w:rsidRPr="00123061">
              <w:rPr>
                <w:b/>
                <w:bCs/>
                <w:i/>
                <w:iCs/>
              </w:rPr>
              <w:t>2020</w:t>
            </w:r>
          </w:p>
          <w:p w14:paraId="5A098F37" w14:textId="77777777" w:rsidR="00123061" w:rsidRPr="00123061" w:rsidRDefault="00123061" w:rsidP="00123061">
            <w:pPr>
              <w:jc w:val="center"/>
              <w:rPr>
                <w:b/>
                <w:bCs/>
                <w:i/>
                <w:iCs/>
              </w:rPr>
            </w:pPr>
            <w:r w:rsidRPr="00123061">
              <w:rPr>
                <w:b/>
                <w:bCs/>
                <w:i/>
                <w:iCs/>
              </w:rPr>
              <w:t>metai</w:t>
            </w:r>
          </w:p>
        </w:tc>
        <w:tc>
          <w:tcPr>
            <w:tcW w:w="446" w:type="pct"/>
            <w:shd w:val="clear" w:color="auto" w:fill="F2F2F2"/>
          </w:tcPr>
          <w:p w14:paraId="3BC818E8" w14:textId="5B2EF8CB" w:rsidR="00123061" w:rsidRPr="00123061" w:rsidRDefault="00123061" w:rsidP="00123061">
            <w:pPr>
              <w:jc w:val="center"/>
              <w:rPr>
                <w:b/>
                <w:bCs/>
                <w:i/>
                <w:iCs/>
              </w:rPr>
            </w:pPr>
            <w:r w:rsidRPr="00123061">
              <w:rPr>
                <w:b/>
                <w:bCs/>
                <w:i/>
                <w:iCs/>
              </w:rPr>
              <w:t>2021</w:t>
            </w:r>
          </w:p>
          <w:p w14:paraId="067053A7" w14:textId="77777777" w:rsidR="00123061" w:rsidRPr="00123061" w:rsidRDefault="00123061" w:rsidP="00123061">
            <w:pPr>
              <w:jc w:val="center"/>
              <w:rPr>
                <w:b/>
                <w:bCs/>
                <w:i/>
                <w:iCs/>
              </w:rPr>
            </w:pPr>
            <w:r w:rsidRPr="00123061">
              <w:rPr>
                <w:b/>
                <w:bCs/>
                <w:i/>
                <w:iCs/>
              </w:rPr>
              <w:t>metai</w:t>
            </w:r>
          </w:p>
        </w:tc>
        <w:tc>
          <w:tcPr>
            <w:tcW w:w="447" w:type="pct"/>
            <w:shd w:val="clear" w:color="auto" w:fill="F2F2F2"/>
          </w:tcPr>
          <w:p w14:paraId="1E45D934" w14:textId="77777777" w:rsidR="00123061" w:rsidRPr="00123061" w:rsidRDefault="00123061" w:rsidP="00123061">
            <w:pPr>
              <w:jc w:val="center"/>
              <w:rPr>
                <w:b/>
                <w:bCs/>
                <w:i/>
                <w:iCs/>
              </w:rPr>
            </w:pPr>
            <w:r w:rsidRPr="00123061">
              <w:rPr>
                <w:b/>
                <w:bCs/>
                <w:i/>
                <w:iCs/>
              </w:rPr>
              <w:t>2022</w:t>
            </w:r>
          </w:p>
          <w:p w14:paraId="78AA67D2" w14:textId="77777777" w:rsidR="00123061" w:rsidRPr="00123061" w:rsidRDefault="00123061" w:rsidP="00123061">
            <w:pPr>
              <w:jc w:val="center"/>
              <w:rPr>
                <w:b/>
                <w:bCs/>
                <w:i/>
                <w:iCs/>
              </w:rPr>
            </w:pPr>
            <w:r w:rsidRPr="00123061">
              <w:rPr>
                <w:b/>
                <w:bCs/>
                <w:i/>
                <w:iCs/>
              </w:rPr>
              <w:t>metai</w:t>
            </w:r>
          </w:p>
        </w:tc>
        <w:tc>
          <w:tcPr>
            <w:tcW w:w="445" w:type="pct"/>
            <w:shd w:val="clear" w:color="auto" w:fill="F2F2F2"/>
          </w:tcPr>
          <w:p w14:paraId="7A7A3C71" w14:textId="641115B5" w:rsidR="00123061" w:rsidRPr="00123061" w:rsidRDefault="00123061" w:rsidP="00123061">
            <w:pPr>
              <w:jc w:val="center"/>
              <w:rPr>
                <w:b/>
                <w:bCs/>
                <w:i/>
                <w:iCs/>
              </w:rPr>
            </w:pPr>
            <w:r w:rsidRPr="00123061">
              <w:rPr>
                <w:b/>
                <w:bCs/>
                <w:i/>
                <w:iCs/>
              </w:rPr>
              <w:t>2023 metai</w:t>
            </w:r>
          </w:p>
        </w:tc>
      </w:tr>
      <w:tr w:rsidR="00123061" w:rsidRPr="00550C92" w14:paraId="5D941A19" w14:textId="3E6DA85F" w:rsidTr="001337D0">
        <w:trPr>
          <w:trHeight w:val="304"/>
        </w:trPr>
        <w:tc>
          <w:tcPr>
            <w:tcW w:w="300" w:type="pct"/>
            <w:shd w:val="clear" w:color="auto" w:fill="auto"/>
            <w:noWrap/>
          </w:tcPr>
          <w:p w14:paraId="755553E7" w14:textId="77777777" w:rsidR="00123061" w:rsidRPr="00550C92" w:rsidRDefault="00123061" w:rsidP="00566216">
            <w:pPr>
              <w:jc w:val="center"/>
              <w:rPr>
                <w:sz w:val="23"/>
                <w:szCs w:val="23"/>
              </w:rPr>
            </w:pPr>
            <w:r w:rsidRPr="00550C92">
              <w:rPr>
                <w:sz w:val="23"/>
                <w:szCs w:val="23"/>
              </w:rPr>
              <w:t>1.</w:t>
            </w:r>
          </w:p>
        </w:tc>
        <w:tc>
          <w:tcPr>
            <w:tcW w:w="2395" w:type="pct"/>
            <w:shd w:val="clear" w:color="auto" w:fill="auto"/>
          </w:tcPr>
          <w:p w14:paraId="6580B3A9" w14:textId="77777777" w:rsidR="00123061" w:rsidRPr="00550C92" w:rsidRDefault="00123061" w:rsidP="00123061">
            <w:pPr>
              <w:jc w:val="both"/>
              <w:rPr>
                <w:rStyle w:val="Nerykuspabraukimas"/>
                <w:i w:val="0"/>
                <w:iCs w:val="0"/>
                <w:sz w:val="23"/>
                <w:szCs w:val="23"/>
              </w:rPr>
            </w:pPr>
            <w:r w:rsidRPr="00550C92">
              <w:rPr>
                <w:sz w:val="23"/>
                <w:szCs w:val="23"/>
              </w:rPr>
              <w:t>Šeimų, patiriančių socialinę riziką, skaičius</w:t>
            </w:r>
          </w:p>
        </w:tc>
        <w:tc>
          <w:tcPr>
            <w:tcW w:w="446" w:type="pct"/>
          </w:tcPr>
          <w:p w14:paraId="6887946E" w14:textId="77777777" w:rsidR="00123061" w:rsidRPr="00550C92" w:rsidRDefault="00123061" w:rsidP="00123061">
            <w:pPr>
              <w:jc w:val="center"/>
              <w:rPr>
                <w:sz w:val="23"/>
                <w:szCs w:val="23"/>
              </w:rPr>
            </w:pPr>
            <w:r w:rsidRPr="00550C92">
              <w:rPr>
                <w:sz w:val="23"/>
                <w:szCs w:val="23"/>
              </w:rPr>
              <w:t>175</w:t>
            </w:r>
          </w:p>
        </w:tc>
        <w:tc>
          <w:tcPr>
            <w:tcW w:w="521" w:type="pct"/>
            <w:shd w:val="clear" w:color="auto" w:fill="auto"/>
          </w:tcPr>
          <w:p w14:paraId="345621BE" w14:textId="77777777" w:rsidR="00123061" w:rsidRPr="00550C92" w:rsidRDefault="00123061" w:rsidP="00123061">
            <w:pPr>
              <w:jc w:val="center"/>
              <w:rPr>
                <w:sz w:val="23"/>
                <w:szCs w:val="23"/>
              </w:rPr>
            </w:pPr>
            <w:r w:rsidRPr="00550C92">
              <w:rPr>
                <w:sz w:val="23"/>
                <w:szCs w:val="23"/>
              </w:rPr>
              <w:t>183</w:t>
            </w:r>
          </w:p>
        </w:tc>
        <w:tc>
          <w:tcPr>
            <w:tcW w:w="446" w:type="pct"/>
          </w:tcPr>
          <w:p w14:paraId="6759516F" w14:textId="77777777" w:rsidR="00123061" w:rsidRPr="00550C92" w:rsidRDefault="00123061" w:rsidP="00123061">
            <w:pPr>
              <w:jc w:val="center"/>
              <w:rPr>
                <w:sz w:val="23"/>
                <w:szCs w:val="23"/>
              </w:rPr>
            </w:pPr>
            <w:r w:rsidRPr="00550C92">
              <w:rPr>
                <w:sz w:val="23"/>
                <w:szCs w:val="23"/>
              </w:rPr>
              <w:t>234</w:t>
            </w:r>
          </w:p>
        </w:tc>
        <w:tc>
          <w:tcPr>
            <w:tcW w:w="447" w:type="pct"/>
          </w:tcPr>
          <w:p w14:paraId="6896003D" w14:textId="1F4FB14A" w:rsidR="00123061" w:rsidRPr="00550C92" w:rsidRDefault="00123061" w:rsidP="00123061">
            <w:pPr>
              <w:jc w:val="center"/>
              <w:rPr>
                <w:sz w:val="23"/>
                <w:szCs w:val="23"/>
              </w:rPr>
            </w:pPr>
            <w:r w:rsidRPr="00550C92">
              <w:rPr>
                <w:sz w:val="23"/>
                <w:szCs w:val="23"/>
              </w:rPr>
              <w:t>279</w:t>
            </w:r>
          </w:p>
        </w:tc>
        <w:tc>
          <w:tcPr>
            <w:tcW w:w="445" w:type="pct"/>
          </w:tcPr>
          <w:p w14:paraId="0FE11EF4" w14:textId="61261CDC" w:rsidR="00123061" w:rsidRPr="00550C92" w:rsidRDefault="00123061" w:rsidP="00123061">
            <w:pPr>
              <w:jc w:val="center"/>
              <w:rPr>
                <w:b/>
                <w:bCs/>
                <w:sz w:val="23"/>
                <w:szCs w:val="23"/>
              </w:rPr>
            </w:pPr>
            <w:r w:rsidRPr="00550C92">
              <w:rPr>
                <w:b/>
                <w:bCs/>
                <w:sz w:val="23"/>
                <w:szCs w:val="23"/>
              </w:rPr>
              <w:t>288</w:t>
            </w:r>
          </w:p>
        </w:tc>
      </w:tr>
      <w:tr w:rsidR="00123061" w:rsidRPr="00550C92" w14:paraId="762D390A" w14:textId="4A6D3355" w:rsidTr="001337D0">
        <w:trPr>
          <w:trHeight w:val="408"/>
        </w:trPr>
        <w:tc>
          <w:tcPr>
            <w:tcW w:w="300" w:type="pct"/>
            <w:shd w:val="clear" w:color="auto" w:fill="auto"/>
            <w:noWrap/>
          </w:tcPr>
          <w:p w14:paraId="69531CF8" w14:textId="3ABB5D8E" w:rsidR="00123061" w:rsidRPr="00550C92" w:rsidRDefault="00123061" w:rsidP="00566216">
            <w:pPr>
              <w:jc w:val="center"/>
              <w:rPr>
                <w:sz w:val="23"/>
                <w:szCs w:val="23"/>
              </w:rPr>
            </w:pPr>
            <w:r w:rsidRPr="00550C92">
              <w:rPr>
                <w:sz w:val="23"/>
                <w:szCs w:val="23"/>
              </w:rPr>
              <w:t>2</w:t>
            </w:r>
          </w:p>
        </w:tc>
        <w:tc>
          <w:tcPr>
            <w:tcW w:w="2395" w:type="pct"/>
            <w:shd w:val="clear" w:color="auto" w:fill="auto"/>
          </w:tcPr>
          <w:p w14:paraId="348B38DA" w14:textId="62880126" w:rsidR="00123061" w:rsidRPr="00550C92" w:rsidRDefault="00123061" w:rsidP="00123061">
            <w:pPr>
              <w:jc w:val="both"/>
              <w:rPr>
                <w:sz w:val="23"/>
                <w:szCs w:val="23"/>
              </w:rPr>
            </w:pPr>
            <w:r w:rsidRPr="00550C92">
              <w:rPr>
                <w:sz w:val="23"/>
                <w:szCs w:val="23"/>
              </w:rPr>
              <w:t>Vaikų, augančių šiose šeimose, skaičius</w:t>
            </w:r>
          </w:p>
        </w:tc>
        <w:tc>
          <w:tcPr>
            <w:tcW w:w="446" w:type="pct"/>
          </w:tcPr>
          <w:p w14:paraId="0A8CDB85" w14:textId="2C0687CD" w:rsidR="00123061" w:rsidRPr="00550C92" w:rsidRDefault="00123061" w:rsidP="00123061">
            <w:pPr>
              <w:jc w:val="center"/>
              <w:rPr>
                <w:sz w:val="23"/>
                <w:szCs w:val="23"/>
              </w:rPr>
            </w:pPr>
            <w:r w:rsidRPr="00550C92">
              <w:rPr>
                <w:sz w:val="23"/>
                <w:szCs w:val="23"/>
              </w:rPr>
              <w:t>361</w:t>
            </w:r>
          </w:p>
        </w:tc>
        <w:tc>
          <w:tcPr>
            <w:tcW w:w="521" w:type="pct"/>
            <w:shd w:val="clear" w:color="auto" w:fill="auto"/>
          </w:tcPr>
          <w:p w14:paraId="58CE2B65" w14:textId="54D37DDC" w:rsidR="00123061" w:rsidRPr="00550C92" w:rsidRDefault="00123061" w:rsidP="00123061">
            <w:pPr>
              <w:jc w:val="center"/>
              <w:rPr>
                <w:sz w:val="23"/>
                <w:szCs w:val="23"/>
              </w:rPr>
            </w:pPr>
            <w:r w:rsidRPr="00550C92">
              <w:rPr>
                <w:sz w:val="23"/>
                <w:szCs w:val="23"/>
              </w:rPr>
              <w:t>345</w:t>
            </w:r>
          </w:p>
        </w:tc>
        <w:tc>
          <w:tcPr>
            <w:tcW w:w="446" w:type="pct"/>
          </w:tcPr>
          <w:p w14:paraId="7863B6BA" w14:textId="5C077BE0" w:rsidR="00123061" w:rsidRPr="00550C92" w:rsidRDefault="00123061" w:rsidP="00123061">
            <w:pPr>
              <w:jc w:val="center"/>
              <w:rPr>
                <w:sz w:val="23"/>
                <w:szCs w:val="23"/>
              </w:rPr>
            </w:pPr>
            <w:r w:rsidRPr="00550C92">
              <w:rPr>
                <w:sz w:val="23"/>
                <w:szCs w:val="23"/>
              </w:rPr>
              <w:t>435</w:t>
            </w:r>
          </w:p>
        </w:tc>
        <w:tc>
          <w:tcPr>
            <w:tcW w:w="447" w:type="pct"/>
          </w:tcPr>
          <w:p w14:paraId="2465F323" w14:textId="66AC0079" w:rsidR="00123061" w:rsidRPr="00550C92" w:rsidRDefault="00123061" w:rsidP="00123061">
            <w:pPr>
              <w:jc w:val="center"/>
              <w:rPr>
                <w:sz w:val="23"/>
                <w:szCs w:val="23"/>
              </w:rPr>
            </w:pPr>
            <w:r w:rsidRPr="00550C92">
              <w:rPr>
                <w:sz w:val="23"/>
                <w:szCs w:val="23"/>
              </w:rPr>
              <w:t>511</w:t>
            </w:r>
          </w:p>
        </w:tc>
        <w:tc>
          <w:tcPr>
            <w:tcW w:w="445" w:type="pct"/>
          </w:tcPr>
          <w:p w14:paraId="5A5722A9" w14:textId="606DC8F3" w:rsidR="00123061" w:rsidRPr="00550C92" w:rsidRDefault="00123061" w:rsidP="00123061">
            <w:pPr>
              <w:jc w:val="center"/>
              <w:rPr>
                <w:b/>
                <w:bCs/>
                <w:sz w:val="23"/>
                <w:szCs w:val="23"/>
              </w:rPr>
            </w:pPr>
            <w:r w:rsidRPr="00550C92">
              <w:rPr>
                <w:b/>
                <w:bCs/>
                <w:sz w:val="23"/>
                <w:szCs w:val="23"/>
              </w:rPr>
              <w:t>498</w:t>
            </w:r>
          </w:p>
        </w:tc>
      </w:tr>
    </w:tbl>
    <w:bookmarkEnd w:id="2"/>
    <w:p w14:paraId="3C6B8FB2" w14:textId="544FC6E1" w:rsidR="00244639" w:rsidRDefault="0019492F" w:rsidP="009F16B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i/>
          <w:iCs/>
          <w:sz w:val="20"/>
          <w:szCs w:val="20"/>
          <w:lang w:eastAsia="lt-LT"/>
        </w:rPr>
      </w:pPr>
      <w:r w:rsidRPr="0019492F">
        <w:rPr>
          <w:i/>
          <w:iCs/>
          <w:sz w:val="20"/>
          <w:szCs w:val="20"/>
          <w:lang w:eastAsia="lt-LT"/>
        </w:rPr>
        <w:t>Šaltinis: Plungės socialinių paslaugų centro duomenys</w:t>
      </w:r>
    </w:p>
    <w:p w14:paraId="688D13B6" w14:textId="77777777" w:rsidR="00CD1528" w:rsidRPr="0019492F" w:rsidRDefault="00CD1528" w:rsidP="009F16B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i/>
          <w:iCs/>
          <w:sz w:val="20"/>
          <w:szCs w:val="20"/>
          <w:lang w:eastAsia="lt-LT"/>
        </w:rPr>
      </w:pPr>
    </w:p>
    <w:p w14:paraId="03C50FE3" w14:textId="0C995464" w:rsidR="00621B74" w:rsidRPr="002A0B54" w:rsidRDefault="00F06132" w:rsidP="00384249">
      <w:pPr>
        <w:ind w:firstLine="720"/>
        <w:jc w:val="both"/>
        <w:rPr>
          <w:rFonts w:eastAsia="Calibri"/>
          <w:color w:val="FF0000"/>
          <w:lang w:eastAsia="lt-LT"/>
        </w:rPr>
      </w:pPr>
      <w:r w:rsidRPr="00BE47A8">
        <w:rPr>
          <w:rFonts w:eastAsia="Calibri"/>
          <w:lang w:eastAsia="lt-LT"/>
        </w:rPr>
        <w:t>202</w:t>
      </w:r>
      <w:r w:rsidR="00BE47A8" w:rsidRPr="00BE47A8">
        <w:rPr>
          <w:rFonts w:eastAsia="Calibri"/>
          <w:lang w:eastAsia="lt-LT"/>
        </w:rPr>
        <w:t>3</w:t>
      </w:r>
      <w:r w:rsidR="004C6911" w:rsidRPr="00BE47A8">
        <w:rPr>
          <w:rFonts w:eastAsia="Calibri"/>
          <w:lang w:eastAsia="lt-LT"/>
        </w:rPr>
        <w:t xml:space="preserve"> metais</w:t>
      </w:r>
      <w:r w:rsidR="005F4681" w:rsidRPr="00BE47A8">
        <w:rPr>
          <w:rFonts w:eastAsia="Calibri"/>
          <w:lang w:eastAsia="lt-LT"/>
        </w:rPr>
        <w:t xml:space="preserve"> </w:t>
      </w:r>
      <w:r w:rsidR="004C6911" w:rsidRPr="00BE47A8">
        <w:rPr>
          <w:rFonts w:eastAsia="Calibri"/>
          <w:lang w:eastAsia="lt-LT"/>
        </w:rPr>
        <w:t>v</w:t>
      </w:r>
      <w:r w:rsidR="007018E2" w:rsidRPr="00BE47A8">
        <w:rPr>
          <w:rFonts w:eastAsia="Calibri"/>
          <w:lang w:eastAsia="lt-LT"/>
        </w:rPr>
        <w:t xml:space="preserve">aiko teisių pažeidimai </w:t>
      </w:r>
      <w:r w:rsidR="004C6911" w:rsidRPr="00BE47A8">
        <w:rPr>
          <w:rFonts w:eastAsia="Calibri"/>
          <w:lang w:eastAsia="lt-LT"/>
        </w:rPr>
        <w:t>užfiksuoti</w:t>
      </w:r>
      <w:r w:rsidR="00A16598" w:rsidRPr="00BE47A8">
        <w:rPr>
          <w:rFonts w:eastAsia="Calibri"/>
          <w:lang w:eastAsia="lt-LT"/>
        </w:rPr>
        <w:t xml:space="preserve"> 2</w:t>
      </w:r>
      <w:r w:rsidR="00BE47A8" w:rsidRPr="00BE47A8">
        <w:rPr>
          <w:rFonts w:eastAsia="Calibri"/>
          <w:lang w:eastAsia="lt-LT"/>
        </w:rPr>
        <w:t>88</w:t>
      </w:r>
      <w:r w:rsidR="00A16598" w:rsidRPr="00BE47A8">
        <w:rPr>
          <w:rFonts w:eastAsia="Calibri"/>
          <w:lang w:eastAsia="lt-LT"/>
        </w:rPr>
        <w:t xml:space="preserve"> </w:t>
      </w:r>
      <w:r w:rsidR="00195BF9" w:rsidRPr="00BE47A8">
        <w:rPr>
          <w:rFonts w:eastAsia="Calibri"/>
          <w:lang w:eastAsia="lt-LT"/>
        </w:rPr>
        <w:t>socialinę riziką patiria</w:t>
      </w:r>
      <w:r w:rsidR="00A16598" w:rsidRPr="00BE47A8">
        <w:rPr>
          <w:rFonts w:eastAsia="Calibri"/>
          <w:lang w:eastAsia="lt-LT"/>
        </w:rPr>
        <w:t>nčiose šeimose, kuriose aug</w:t>
      </w:r>
      <w:r w:rsidR="005F22CA" w:rsidRPr="00BE47A8">
        <w:rPr>
          <w:rFonts w:eastAsia="Calibri"/>
          <w:lang w:eastAsia="lt-LT"/>
        </w:rPr>
        <w:t>o</w:t>
      </w:r>
      <w:r w:rsidR="00A16598" w:rsidRPr="00BE47A8">
        <w:rPr>
          <w:rFonts w:eastAsia="Calibri"/>
          <w:lang w:eastAsia="lt-LT"/>
        </w:rPr>
        <w:t xml:space="preserve"> </w:t>
      </w:r>
      <w:r w:rsidR="00BE47A8" w:rsidRPr="00BE47A8">
        <w:rPr>
          <w:rFonts w:eastAsia="Calibri"/>
          <w:lang w:eastAsia="lt-LT"/>
        </w:rPr>
        <w:t>498</w:t>
      </w:r>
      <w:r w:rsidR="00195BF9" w:rsidRPr="00BE47A8">
        <w:rPr>
          <w:rFonts w:eastAsia="Calibri"/>
          <w:lang w:eastAsia="lt-LT"/>
        </w:rPr>
        <w:t xml:space="preserve"> vaikai</w:t>
      </w:r>
      <w:r w:rsidR="000F0D21" w:rsidRPr="00BE47A8">
        <w:rPr>
          <w:rFonts w:eastAsia="Calibri"/>
          <w:lang w:eastAsia="lt-LT"/>
        </w:rPr>
        <w:t xml:space="preserve">. </w:t>
      </w:r>
      <w:r w:rsidR="00551CA0" w:rsidRPr="00BE47A8">
        <w:rPr>
          <w:rFonts w:eastAsia="Calibri"/>
          <w:lang w:eastAsia="lt-LT"/>
        </w:rPr>
        <w:t xml:space="preserve">Darbą su socialinę riziką patiriančiomis šeimomis </w:t>
      </w:r>
      <w:r w:rsidR="00432694" w:rsidRPr="00BE47A8">
        <w:rPr>
          <w:rFonts w:eastAsia="Calibri"/>
          <w:lang w:eastAsia="lt-LT"/>
        </w:rPr>
        <w:t>S</w:t>
      </w:r>
      <w:r w:rsidR="00551CA0" w:rsidRPr="00BE47A8">
        <w:rPr>
          <w:rFonts w:eastAsia="Calibri"/>
          <w:lang w:eastAsia="lt-LT"/>
        </w:rPr>
        <w:t xml:space="preserve">avivaldybėje koordinuoja </w:t>
      </w:r>
      <w:r w:rsidR="001210BD" w:rsidRPr="00BE47A8">
        <w:rPr>
          <w:rFonts w:eastAsia="Calibri"/>
          <w:lang w:eastAsia="lt-LT"/>
        </w:rPr>
        <w:t>A</w:t>
      </w:r>
      <w:r w:rsidR="003E1869" w:rsidRPr="00BE47A8">
        <w:rPr>
          <w:rFonts w:eastAsia="Calibri"/>
          <w:lang w:eastAsia="lt-LT"/>
        </w:rPr>
        <w:t>tvejo</w:t>
      </w:r>
      <w:r w:rsidR="00551CA0" w:rsidRPr="00BE47A8">
        <w:rPr>
          <w:rFonts w:eastAsia="Calibri"/>
          <w:lang w:eastAsia="lt-LT"/>
        </w:rPr>
        <w:t xml:space="preserve"> vadybininkai</w:t>
      </w:r>
      <w:r w:rsidR="001210BD" w:rsidRPr="00BE47A8">
        <w:rPr>
          <w:rFonts w:eastAsia="Calibri"/>
          <w:lang w:eastAsia="lt-LT"/>
        </w:rPr>
        <w:t>,</w:t>
      </w:r>
      <w:r w:rsidR="00551CA0" w:rsidRPr="00BE47A8">
        <w:rPr>
          <w:rFonts w:eastAsia="Calibri"/>
          <w:lang w:eastAsia="lt-LT"/>
        </w:rPr>
        <w:t xml:space="preserve"> </w:t>
      </w:r>
      <w:r w:rsidR="00621B74" w:rsidRPr="00BE47A8">
        <w:rPr>
          <w:rFonts w:eastAsia="Calibri"/>
          <w:lang w:eastAsia="lt-LT"/>
        </w:rPr>
        <w:t>o socialines paslaugas šeimoms teikia socialiniai darbuotojai</w:t>
      </w:r>
      <w:r w:rsidR="00891B82">
        <w:rPr>
          <w:rFonts w:eastAsia="Calibri"/>
          <w:lang w:eastAsia="lt-LT"/>
        </w:rPr>
        <w:t>,</w:t>
      </w:r>
      <w:r w:rsidR="00621B74" w:rsidRPr="00BE47A8">
        <w:rPr>
          <w:rFonts w:eastAsia="Calibri"/>
          <w:lang w:eastAsia="lt-LT"/>
        </w:rPr>
        <w:t xml:space="preserve"> </w:t>
      </w:r>
      <w:r w:rsidR="00551CA0" w:rsidRPr="00BE47A8">
        <w:rPr>
          <w:rFonts w:eastAsia="Calibri"/>
          <w:lang w:eastAsia="lt-LT"/>
        </w:rPr>
        <w:t>dirbantys Plungės socialinių paslaugų centre</w:t>
      </w:r>
      <w:r w:rsidR="00551CA0" w:rsidRPr="002F480F">
        <w:rPr>
          <w:rFonts w:eastAsia="Calibri"/>
          <w:lang w:eastAsia="lt-LT"/>
        </w:rPr>
        <w:t>.</w:t>
      </w:r>
      <w:r w:rsidR="00551CA0" w:rsidRPr="002A0B54">
        <w:rPr>
          <w:rFonts w:eastAsia="Calibri"/>
          <w:color w:val="FF0000"/>
          <w:lang w:eastAsia="lt-LT"/>
        </w:rPr>
        <w:t xml:space="preserve"> </w:t>
      </w:r>
    </w:p>
    <w:p w14:paraId="22E11FE1" w14:textId="39D69ABC" w:rsidR="00A16598" w:rsidRPr="002A0B54" w:rsidRDefault="00A16598">
      <w:pPr>
        <w:shd w:val="clear" w:color="auto" w:fill="FFFFFF"/>
        <w:ind w:firstLine="720"/>
        <w:contextualSpacing/>
        <w:jc w:val="both"/>
        <w:textAlignment w:val="baseline"/>
        <w:rPr>
          <w:rFonts w:eastAsia="Calibri"/>
          <w:color w:val="FF0000"/>
          <w:lang w:eastAsia="lt-LT"/>
        </w:rPr>
      </w:pPr>
      <w:r w:rsidRPr="00BE47A8">
        <w:rPr>
          <w:rFonts w:eastAsia="Calibri"/>
          <w:lang w:eastAsia="lt-LT"/>
        </w:rPr>
        <w:t>20</w:t>
      </w:r>
      <w:r w:rsidR="00BE47A8" w:rsidRPr="00BE47A8">
        <w:rPr>
          <w:rFonts w:eastAsia="Calibri"/>
          <w:lang w:eastAsia="lt-LT"/>
        </w:rPr>
        <w:t>23</w:t>
      </w:r>
      <w:r w:rsidRPr="00BE47A8">
        <w:rPr>
          <w:rFonts w:eastAsia="Calibri"/>
          <w:lang w:eastAsia="lt-LT"/>
        </w:rPr>
        <w:t xml:space="preserve"> metais</w:t>
      </w:r>
      <w:r w:rsidR="00551CA0" w:rsidRPr="00BE47A8">
        <w:rPr>
          <w:rFonts w:eastAsia="Calibri"/>
          <w:lang w:eastAsia="lt-LT"/>
        </w:rPr>
        <w:t xml:space="preserve"> </w:t>
      </w:r>
      <w:r w:rsidR="00432694" w:rsidRPr="00BE47A8">
        <w:rPr>
          <w:rFonts w:eastAsia="Calibri"/>
          <w:lang w:eastAsia="lt-LT"/>
        </w:rPr>
        <w:t>Savivaldybėje</w:t>
      </w:r>
      <w:r w:rsidR="00551CA0" w:rsidRPr="00BE47A8">
        <w:rPr>
          <w:rFonts w:eastAsia="Calibri"/>
          <w:lang w:eastAsia="lt-LT"/>
        </w:rPr>
        <w:t xml:space="preserve"> </w:t>
      </w:r>
      <w:r w:rsidR="00BE47A8" w:rsidRPr="00BE47A8">
        <w:rPr>
          <w:rFonts w:eastAsia="Calibri"/>
          <w:lang w:eastAsia="lt-LT"/>
        </w:rPr>
        <w:t>socialinės priežiūros paslaugas šeimoms</w:t>
      </w:r>
      <w:r w:rsidR="00551CA0" w:rsidRPr="00BE47A8">
        <w:rPr>
          <w:rFonts w:eastAsia="Calibri"/>
          <w:lang w:eastAsia="lt-LT"/>
        </w:rPr>
        <w:t>, patirianč</w:t>
      </w:r>
      <w:r w:rsidR="008A4A39" w:rsidRPr="00BE47A8">
        <w:rPr>
          <w:rFonts w:eastAsia="Calibri"/>
          <w:lang w:eastAsia="lt-LT"/>
        </w:rPr>
        <w:t xml:space="preserve">ioms socialinę riziką, </w:t>
      </w:r>
      <w:r w:rsidR="00621B74" w:rsidRPr="00BE47A8">
        <w:rPr>
          <w:rFonts w:eastAsia="Calibri"/>
          <w:lang w:eastAsia="lt-LT"/>
        </w:rPr>
        <w:t xml:space="preserve">iš viso </w:t>
      </w:r>
      <w:r w:rsidR="008A4A39" w:rsidRPr="00BE47A8">
        <w:rPr>
          <w:rFonts w:eastAsia="Calibri"/>
          <w:lang w:eastAsia="lt-LT"/>
        </w:rPr>
        <w:t xml:space="preserve">teikė </w:t>
      </w:r>
      <w:r w:rsidR="00335AF6">
        <w:rPr>
          <w:rFonts w:eastAsia="Calibri"/>
          <w:lang w:eastAsia="lt-LT"/>
        </w:rPr>
        <w:t>Plungės</w:t>
      </w:r>
      <w:r w:rsidR="00F54F27">
        <w:rPr>
          <w:rFonts w:eastAsia="Calibri"/>
          <w:lang w:eastAsia="lt-LT"/>
        </w:rPr>
        <w:t xml:space="preserve"> socialinių paslaugų centro</w:t>
      </w:r>
      <w:r w:rsidR="00335AF6">
        <w:rPr>
          <w:rFonts w:eastAsia="Calibri"/>
          <w:lang w:eastAsia="lt-LT"/>
        </w:rPr>
        <w:t xml:space="preserve"> </w:t>
      </w:r>
      <w:r w:rsidR="008A4A39" w:rsidRPr="00BE47A8">
        <w:rPr>
          <w:rFonts w:eastAsia="Calibri"/>
          <w:lang w:eastAsia="lt-LT"/>
        </w:rPr>
        <w:t>1</w:t>
      </w:r>
      <w:r w:rsidR="00621B74" w:rsidRPr="00BE47A8">
        <w:rPr>
          <w:rFonts w:eastAsia="Calibri"/>
          <w:lang w:eastAsia="lt-LT"/>
        </w:rPr>
        <w:t>7</w:t>
      </w:r>
      <w:r w:rsidR="00551CA0" w:rsidRPr="00BE47A8">
        <w:rPr>
          <w:rFonts w:eastAsia="Calibri"/>
          <w:lang w:eastAsia="lt-LT"/>
        </w:rPr>
        <w:t xml:space="preserve"> socialinių darbuotojų</w:t>
      </w:r>
      <w:r w:rsidR="00BE47A8" w:rsidRPr="00BE47A8">
        <w:rPr>
          <w:rFonts w:eastAsia="Calibri"/>
          <w:lang w:eastAsia="lt-LT"/>
        </w:rPr>
        <w:t>, 2 individualios priežiūros darbuotojai</w:t>
      </w:r>
      <w:r w:rsidR="009C7360">
        <w:rPr>
          <w:rFonts w:eastAsia="Calibri"/>
          <w:lang w:eastAsia="lt-LT"/>
        </w:rPr>
        <w:t xml:space="preserve"> </w:t>
      </w:r>
      <w:r w:rsidR="00551CA0" w:rsidRPr="00BE47A8">
        <w:rPr>
          <w:rFonts w:eastAsia="Calibri"/>
          <w:lang w:eastAsia="lt-LT"/>
        </w:rPr>
        <w:t xml:space="preserve">ir </w:t>
      </w:r>
      <w:r w:rsidR="00BE47A8" w:rsidRPr="00BE47A8">
        <w:rPr>
          <w:rFonts w:eastAsia="Calibri"/>
          <w:lang w:eastAsia="lt-LT"/>
        </w:rPr>
        <w:t>8</w:t>
      </w:r>
      <w:r w:rsidR="00551CA0" w:rsidRPr="00BE47A8">
        <w:rPr>
          <w:rFonts w:eastAsia="Calibri"/>
          <w:lang w:eastAsia="lt-LT"/>
        </w:rPr>
        <w:t xml:space="preserve"> </w:t>
      </w:r>
      <w:r w:rsidR="001210BD" w:rsidRPr="00BE47A8">
        <w:rPr>
          <w:rFonts w:eastAsia="Calibri"/>
          <w:lang w:eastAsia="lt-LT"/>
        </w:rPr>
        <w:t>A</w:t>
      </w:r>
      <w:r w:rsidR="00551CA0" w:rsidRPr="00BE47A8">
        <w:rPr>
          <w:rFonts w:eastAsia="Calibri"/>
          <w:lang w:eastAsia="lt-LT"/>
        </w:rPr>
        <w:t xml:space="preserve">tvejo vadybininkai. Iš jų </w:t>
      </w:r>
      <w:r w:rsidR="00891B82">
        <w:rPr>
          <w:rFonts w:eastAsia="Calibri"/>
          <w:lang w:eastAsia="lt-LT"/>
        </w:rPr>
        <w:t>–</w:t>
      </w:r>
      <w:r w:rsidR="002E34BE" w:rsidRPr="00BE47A8">
        <w:rPr>
          <w:rFonts w:eastAsia="Calibri"/>
          <w:lang w:eastAsia="lt-LT"/>
        </w:rPr>
        <w:t xml:space="preserve"> </w:t>
      </w:r>
      <w:r w:rsidR="00BE47A8" w:rsidRPr="00BE47A8">
        <w:rPr>
          <w:rFonts w:eastAsia="Calibri"/>
          <w:lang w:eastAsia="lt-LT"/>
        </w:rPr>
        <w:t>8</w:t>
      </w:r>
      <w:r w:rsidR="00551CA0" w:rsidRPr="00BE47A8">
        <w:rPr>
          <w:rFonts w:eastAsia="Calibri"/>
          <w:lang w:eastAsia="lt-LT"/>
        </w:rPr>
        <w:t xml:space="preserve"> socialini</w:t>
      </w:r>
      <w:r w:rsidR="00621B74" w:rsidRPr="00BE47A8">
        <w:rPr>
          <w:rFonts w:eastAsia="Calibri"/>
          <w:lang w:eastAsia="lt-LT"/>
        </w:rPr>
        <w:t>ai</w:t>
      </w:r>
      <w:r w:rsidR="00551CA0" w:rsidRPr="00BE47A8">
        <w:rPr>
          <w:rFonts w:eastAsia="Calibri"/>
          <w:lang w:eastAsia="lt-LT"/>
        </w:rPr>
        <w:t xml:space="preserve"> darbuotoj</w:t>
      </w:r>
      <w:r w:rsidR="00621B74" w:rsidRPr="00BE47A8">
        <w:rPr>
          <w:rFonts w:eastAsia="Calibri"/>
          <w:lang w:eastAsia="lt-LT"/>
        </w:rPr>
        <w:t>ai</w:t>
      </w:r>
      <w:r w:rsidR="00551CA0" w:rsidRPr="00BE47A8">
        <w:rPr>
          <w:rFonts w:eastAsia="Calibri"/>
          <w:lang w:eastAsia="lt-LT"/>
        </w:rPr>
        <w:t xml:space="preserve"> dirba </w:t>
      </w:r>
      <w:r w:rsidRPr="00BE47A8">
        <w:rPr>
          <w:rFonts w:eastAsia="Calibri"/>
          <w:lang w:eastAsia="lt-LT"/>
        </w:rPr>
        <w:t xml:space="preserve">su šeimomis </w:t>
      </w:r>
      <w:r w:rsidR="00551CA0" w:rsidRPr="00BE47A8">
        <w:rPr>
          <w:rFonts w:eastAsia="Calibri"/>
          <w:lang w:eastAsia="lt-LT"/>
        </w:rPr>
        <w:t xml:space="preserve">kaimiškose seniūnijose, kiti </w:t>
      </w:r>
      <w:r w:rsidR="00891B82">
        <w:rPr>
          <w:rFonts w:eastAsia="Calibri"/>
          <w:lang w:eastAsia="lt-LT"/>
        </w:rPr>
        <w:t>–</w:t>
      </w:r>
      <w:r w:rsidR="00551CA0" w:rsidRPr="00BE47A8">
        <w:rPr>
          <w:rFonts w:eastAsia="Calibri"/>
          <w:lang w:eastAsia="lt-LT"/>
        </w:rPr>
        <w:t xml:space="preserve"> </w:t>
      </w:r>
      <w:r w:rsidR="00BE47A8" w:rsidRPr="00BE47A8">
        <w:rPr>
          <w:rFonts w:eastAsia="Calibri"/>
          <w:lang w:eastAsia="lt-LT"/>
        </w:rPr>
        <w:t>9</w:t>
      </w:r>
      <w:r w:rsidR="00551CA0" w:rsidRPr="00BE47A8">
        <w:rPr>
          <w:rFonts w:eastAsia="Calibri"/>
          <w:lang w:eastAsia="lt-LT"/>
        </w:rPr>
        <w:t xml:space="preserve"> socialiniai darbuotojai </w:t>
      </w:r>
      <w:r w:rsidR="00335AF6">
        <w:rPr>
          <w:rFonts w:eastAsia="Calibri"/>
          <w:lang w:eastAsia="lt-LT"/>
        </w:rPr>
        <w:t>dirba su šeimomis</w:t>
      </w:r>
      <w:r w:rsidR="00551CA0" w:rsidRPr="00BE47A8">
        <w:rPr>
          <w:rFonts w:eastAsia="Calibri"/>
          <w:lang w:eastAsia="lt-LT"/>
        </w:rPr>
        <w:t xml:space="preserve"> Plungės</w:t>
      </w:r>
      <w:r w:rsidR="00335AF6">
        <w:rPr>
          <w:rFonts w:eastAsia="Calibri"/>
          <w:lang w:eastAsia="lt-LT"/>
        </w:rPr>
        <w:t xml:space="preserve"> mieste.</w:t>
      </w:r>
    </w:p>
    <w:p w14:paraId="1891CD79" w14:textId="2773B1AF" w:rsidR="009B1A34" w:rsidRPr="007236F0" w:rsidRDefault="009B1A34">
      <w:pPr>
        <w:shd w:val="clear" w:color="auto" w:fill="FFFFFF"/>
        <w:ind w:firstLine="720"/>
        <w:contextualSpacing/>
        <w:jc w:val="both"/>
        <w:textAlignment w:val="baseline"/>
        <w:rPr>
          <w:rFonts w:eastAsia="Calibri"/>
          <w:lang w:eastAsia="lt-LT"/>
        </w:rPr>
      </w:pPr>
      <w:r w:rsidRPr="007236F0">
        <w:rPr>
          <w:rFonts w:eastAsia="Calibri"/>
          <w:lang w:eastAsia="lt-LT"/>
        </w:rPr>
        <w:t>Atvejo vadybininkai organizuoja, koordinuoja pagalbos procesą, teikia kompleksinę pagalbą vaikui, jo tėvams ar atstovams pagal įstatymą, telkia pagalbos komandą. A</w:t>
      </w:r>
      <w:r w:rsidR="00432694" w:rsidRPr="007236F0">
        <w:rPr>
          <w:rFonts w:eastAsia="Calibri"/>
          <w:lang w:eastAsia="lt-LT"/>
        </w:rPr>
        <w:t>V</w:t>
      </w:r>
      <w:r w:rsidRPr="007236F0">
        <w:rPr>
          <w:rFonts w:eastAsia="Calibri"/>
          <w:lang w:eastAsia="lt-LT"/>
        </w:rPr>
        <w:t xml:space="preserve"> posėdžio metu sudaromas kompleksinės pagalbos planas, atsižvelgiant į šeimos poreikius, vykdoma šeimos </w:t>
      </w:r>
      <w:proofErr w:type="spellStart"/>
      <w:r w:rsidRPr="007236F0">
        <w:rPr>
          <w:rFonts w:eastAsia="Calibri"/>
          <w:lang w:eastAsia="lt-LT"/>
        </w:rPr>
        <w:t>stebėsena</w:t>
      </w:r>
      <w:proofErr w:type="spellEnd"/>
      <w:r w:rsidRPr="007236F0">
        <w:rPr>
          <w:rFonts w:eastAsia="Calibri"/>
          <w:lang w:eastAsia="lt-LT"/>
        </w:rPr>
        <w:t xml:space="preserve">, planas periodiškai peržiūrimas ir koreguojamas. </w:t>
      </w:r>
    </w:p>
    <w:p w14:paraId="2C844A9D" w14:textId="1E1E023A" w:rsidR="009B1A34" w:rsidRPr="007236F0" w:rsidRDefault="009B1A34">
      <w:pPr>
        <w:shd w:val="clear" w:color="auto" w:fill="FFFFFF"/>
        <w:ind w:firstLine="720"/>
        <w:contextualSpacing/>
        <w:jc w:val="both"/>
        <w:textAlignment w:val="baseline"/>
        <w:rPr>
          <w:rFonts w:eastAsia="Calibri"/>
          <w:lang w:eastAsia="lt-LT"/>
        </w:rPr>
      </w:pPr>
      <w:r w:rsidRPr="007236F0">
        <w:rPr>
          <w:rFonts w:eastAsia="Calibri"/>
          <w:lang w:eastAsia="lt-LT"/>
        </w:rPr>
        <w:t>202</w:t>
      </w:r>
      <w:r w:rsidR="007236F0" w:rsidRPr="007236F0">
        <w:rPr>
          <w:rFonts w:eastAsia="Calibri"/>
          <w:lang w:eastAsia="lt-LT"/>
        </w:rPr>
        <w:t>3</w:t>
      </w:r>
      <w:r w:rsidRPr="007236F0">
        <w:rPr>
          <w:rFonts w:eastAsia="Calibri"/>
          <w:lang w:eastAsia="lt-LT"/>
        </w:rPr>
        <w:t xml:space="preserve"> m</w:t>
      </w:r>
      <w:r w:rsidR="00B0415C" w:rsidRPr="007236F0">
        <w:rPr>
          <w:rFonts w:eastAsia="Calibri"/>
          <w:lang w:eastAsia="lt-LT"/>
        </w:rPr>
        <w:t>etais</w:t>
      </w:r>
      <w:r w:rsidRPr="007236F0">
        <w:rPr>
          <w:rFonts w:eastAsia="Calibri"/>
          <w:lang w:eastAsia="lt-LT"/>
        </w:rPr>
        <w:t xml:space="preserve"> </w:t>
      </w:r>
      <w:r w:rsidR="001210BD" w:rsidRPr="007236F0">
        <w:rPr>
          <w:rFonts w:eastAsia="Calibri"/>
          <w:lang w:eastAsia="lt-LT"/>
        </w:rPr>
        <w:t>A</w:t>
      </w:r>
      <w:r w:rsidR="00432694" w:rsidRPr="007236F0">
        <w:rPr>
          <w:rFonts w:eastAsia="Calibri"/>
          <w:lang w:eastAsia="lt-LT"/>
        </w:rPr>
        <w:t>V</w:t>
      </w:r>
      <w:r w:rsidRPr="007236F0">
        <w:rPr>
          <w:rFonts w:eastAsia="Calibri"/>
          <w:lang w:eastAsia="lt-LT"/>
        </w:rPr>
        <w:t xml:space="preserve"> inicijuota 1</w:t>
      </w:r>
      <w:r w:rsidR="007236F0" w:rsidRPr="007236F0">
        <w:rPr>
          <w:rFonts w:eastAsia="Calibri"/>
          <w:lang w:eastAsia="lt-LT"/>
        </w:rPr>
        <w:t>24</w:t>
      </w:r>
      <w:r w:rsidRPr="007236F0">
        <w:rPr>
          <w:rFonts w:eastAsia="Calibri"/>
          <w:lang w:eastAsia="lt-LT"/>
        </w:rPr>
        <w:t xml:space="preserve"> </w:t>
      </w:r>
      <w:r w:rsidR="00A5200D" w:rsidRPr="007236F0">
        <w:rPr>
          <w:rFonts w:eastAsia="Calibri"/>
          <w:lang w:eastAsia="lt-LT"/>
        </w:rPr>
        <w:t xml:space="preserve">naujoms </w:t>
      </w:r>
      <w:r w:rsidRPr="007236F0">
        <w:rPr>
          <w:rFonts w:eastAsia="Calibri"/>
          <w:lang w:eastAsia="lt-LT"/>
        </w:rPr>
        <w:t xml:space="preserve">šeimoms, kuriose auga </w:t>
      </w:r>
      <w:r w:rsidR="007236F0" w:rsidRPr="007236F0">
        <w:rPr>
          <w:rFonts w:eastAsia="Calibri"/>
          <w:lang w:eastAsia="lt-LT"/>
        </w:rPr>
        <w:t>218</w:t>
      </w:r>
      <w:r w:rsidRPr="007236F0">
        <w:rPr>
          <w:rFonts w:eastAsia="Calibri"/>
          <w:lang w:eastAsia="lt-LT"/>
        </w:rPr>
        <w:t xml:space="preserve"> vaik</w:t>
      </w:r>
      <w:r w:rsidR="007236F0" w:rsidRPr="007236F0">
        <w:rPr>
          <w:rFonts w:eastAsia="Calibri"/>
          <w:lang w:eastAsia="lt-LT"/>
        </w:rPr>
        <w:t>ų</w:t>
      </w:r>
      <w:r w:rsidRPr="007236F0">
        <w:rPr>
          <w:rFonts w:eastAsia="Calibri"/>
          <w:lang w:eastAsia="lt-LT"/>
        </w:rPr>
        <w:t>.</w:t>
      </w:r>
    </w:p>
    <w:p w14:paraId="6A2F3097" w14:textId="401BF128" w:rsidR="00551CA0" w:rsidRPr="007236F0" w:rsidRDefault="00551CA0">
      <w:pPr>
        <w:shd w:val="clear" w:color="auto" w:fill="FFFFFF"/>
        <w:ind w:firstLine="720"/>
        <w:contextualSpacing/>
        <w:jc w:val="both"/>
        <w:textAlignment w:val="baseline"/>
        <w:rPr>
          <w:rFonts w:eastAsia="Calibri"/>
          <w:lang w:eastAsia="lt-LT"/>
        </w:rPr>
      </w:pPr>
      <w:r w:rsidRPr="007236F0">
        <w:rPr>
          <w:rFonts w:eastAsia="Calibri"/>
          <w:lang w:eastAsia="lt-LT"/>
        </w:rPr>
        <w:t xml:space="preserve">Per </w:t>
      </w:r>
      <w:r w:rsidR="009B1A34" w:rsidRPr="007236F0">
        <w:rPr>
          <w:rFonts w:eastAsia="Calibri"/>
          <w:lang w:eastAsia="lt-LT"/>
        </w:rPr>
        <w:t>202</w:t>
      </w:r>
      <w:r w:rsidR="007236F0" w:rsidRPr="007236F0">
        <w:rPr>
          <w:rFonts w:eastAsia="Calibri"/>
          <w:lang w:eastAsia="lt-LT"/>
        </w:rPr>
        <w:t>3</w:t>
      </w:r>
      <w:r w:rsidRPr="007236F0">
        <w:rPr>
          <w:rFonts w:eastAsia="Calibri"/>
          <w:lang w:eastAsia="lt-LT"/>
        </w:rPr>
        <w:t xml:space="preserve"> metus </w:t>
      </w:r>
      <w:r w:rsidR="001210BD" w:rsidRPr="007236F0">
        <w:rPr>
          <w:rFonts w:eastAsia="Calibri"/>
          <w:lang w:eastAsia="lt-LT"/>
        </w:rPr>
        <w:t>A</w:t>
      </w:r>
      <w:r w:rsidRPr="007236F0">
        <w:rPr>
          <w:rFonts w:eastAsia="Calibri"/>
          <w:lang w:eastAsia="lt-LT"/>
        </w:rPr>
        <w:t>tvejo vadybinin</w:t>
      </w:r>
      <w:r w:rsidR="00042582" w:rsidRPr="007236F0">
        <w:rPr>
          <w:rFonts w:eastAsia="Calibri"/>
          <w:lang w:eastAsia="lt-LT"/>
        </w:rPr>
        <w:t>k</w:t>
      </w:r>
      <w:r w:rsidR="0099472B" w:rsidRPr="007236F0">
        <w:rPr>
          <w:rFonts w:eastAsia="Calibri"/>
          <w:lang w:eastAsia="lt-LT"/>
        </w:rPr>
        <w:t>ai iš viso</w:t>
      </w:r>
      <w:r w:rsidRPr="007236F0">
        <w:rPr>
          <w:rFonts w:eastAsia="Calibri"/>
          <w:lang w:eastAsia="lt-LT"/>
        </w:rPr>
        <w:t xml:space="preserve"> </w:t>
      </w:r>
      <w:r w:rsidR="001B6078" w:rsidRPr="007236F0">
        <w:rPr>
          <w:rFonts w:eastAsia="Calibri"/>
          <w:lang w:eastAsia="lt-LT"/>
        </w:rPr>
        <w:t xml:space="preserve">organizavo </w:t>
      </w:r>
      <w:r w:rsidR="007236F0" w:rsidRPr="007236F0">
        <w:rPr>
          <w:rFonts w:eastAsia="Calibri"/>
          <w:lang w:eastAsia="lt-LT"/>
        </w:rPr>
        <w:t>632</w:t>
      </w:r>
      <w:r w:rsidR="001B6078" w:rsidRPr="007236F0">
        <w:rPr>
          <w:rFonts w:eastAsia="Calibri"/>
          <w:lang w:eastAsia="lt-LT"/>
        </w:rPr>
        <w:t xml:space="preserve"> </w:t>
      </w:r>
      <w:r w:rsidR="001210BD" w:rsidRPr="007236F0">
        <w:rPr>
          <w:rFonts w:eastAsia="Calibri"/>
          <w:lang w:eastAsia="lt-LT"/>
        </w:rPr>
        <w:t>A</w:t>
      </w:r>
      <w:r w:rsidR="00432694" w:rsidRPr="007236F0">
        <w:rPr>
          <w:rFonts w:eastAsia="Calibri"/>
          <w:lang w:eastAsia="lt-LT"/>
        </w:rPr>
        <w:t>V</w:t>
      </w:r>
      <w:r w:rsidR="001B6078" w:rsidRPr="007236F0">
        <w:rPr>
          <w:rFonts w:eastAsia="Calibri"/>
          <w:lang w:eastAsia="lt-LT"/>
        </w:rPr>
        <w:t xml:space="preserve"> posėd</w:t>
      </w:r>
      <w:r w:rsidR="00F45262" w:rsidRPr="007236F0">
        <w:rPr>
          <w:rFonts w:eastAsia="Calibri"/>
          <w:lang w:eastAsia="lt-LT"/>
        </w:rPr>
        <w:t>žius</w:t>
      </w:r>
      <w:r w:rsidRPr="007236F0">
        <w:rPr>
          <w:rFonts w:eastAsia="Calibri"/>
          <w:lang w:eastAsia="lt-LT"/>
        </w:rPr>
        <w:t>, iš kurių</w:t>
      </w:r>
      <w:r w:rsidR="001B6078" w:rsidRPr="007236F0">
        <w:rPr>
          <w:rFonts w:eastAsia="Calibri"/>
          <w:lang w:eastAsia="lt-LT"/>
        </w:rPr>
        <w:t xml:space="preserve"> 1</w:t>
      </w:r>
      <w:r w:rsidR="007236F0" w:rsidRPr="007236F0">
        <w:rPr>
          <w:rFonts w:eastAsia="Calibri"/>
          <w:lang w:eastAsia="lt-LT"/>
        </w:rPr>
        <w:t>55</w:t>
      </w:r>
      <w:r w:rsidRPr="007236F0">
        <w:rPr>
          <w:rFonts w:eastAsia="Calibri"/>
          <w:lang w:eastAsia="lt-LT"/>
        </w:rPr>
        <w:t xml:space="preserve"> šeim</w:t>
      </w:r>
      <w:r w:rsidR="007236F0" w:rsidRPr="007236F0">
        <w:rPr>
          <w:rFonts w:eastAsia="Calibri"/>
          <w:lang w:eastAsia="lt-LT"/>
        </w:rPr>
        <w:t>oms</w:t>
      </w:r>
      <w:r w:rsidRPr="007236F0">
        <w:rPr>
          <w:rFonts w:eastAsia="Calibri"/>
          <w:lang w:eastAsia="lt-LT"/>
        </w:rPr>
        <w:t xml:space="preserve"> </w:t>
      </w:r>
      <w:r w:rsidR="001210BD" w:rsidRPr="007236F0">
        <w:rPr>
          <w:rFonts w:eastAsia="Calibri"/>
          <w:lang w:eastAsia="lt-LT"/>
        </w:rPr>
        <w:t>A</w:t>
      </w:r>
      <w:r w:rsidR="00432694" w:rsidRPr="007236F0">
        <w:rPr>
          <w:rFonts w:eastAsia="Calibri"/>
          <w:lang w:eastAsia="lt-LT"/>
        </w:rPr>
        <w:t>V</w:t>
      </w:r>
      <w:r w:rsidRPr="007236F0">
        <w:rPr>
          <w:rFonts w:eastAsia="Calibri"/>
          <w:lang w:eastAsia="lt-LT"/>
        </w:rPr>
        <w:t xml:space="preserve"> procesai buvo užbaigti, nes:</w:t>
      </w:r>
    </w:p>
    <w:p w14:paraId="2F67FC9B" w14:textId="78FAF882" w:rsidR="00551CA0" w:rsidRPr="007236F0" w:rsidRDefault="00551CA0" w:rsidP="002F480F">
      <w:pPr>
        <w:pStyle w:val="Sraopastraipa"/>
        <w:numPr>
          <w:ilvl w:val="0"/>
          <w:numId w:val="25"/>
        </w:numPr>
        <w:shd w:val="clear" w:color="auto" w:fill="FFFFFF"/>
        <w:tabs>
          <w:tab w:val="left" w:pos="993"/>
        </w:tabs>
        <w:ind w:left="0" w:firstLine="720"/>
        <w:jc w:val="both"/>
        <w:textAlignment w:val="baseline"/>
        <w:rPr>
          <w:rFonts w:eastAsia="Calibri"/>
        </w:rPr>
      </w:pPr>
      <w:r w:rsidRPr="007236F0">
        <w:rPr>
          <w:rFonts w:eastAsia="Calibri"/>
        </w:rPr>
        <w:t>neliko šeimoj</w:t>
      </w:r>
      <w:r w:rsidR="009B1A34" w:rsidRPr="007236F0">
        <w:rPr>
          <w:rFonts w:eastAsia="Calibri"/>
        </w:rPr>
        <w:t>e nepilnamečių vaikų (</w:t>
      </w:r>
      <w:r w:rsidR="007236F0" w:rsidRPr="007236F0">
        <w:rPr>
          <w:rFonts w:eastAsia="Calibri"/>
        </w:rPr>
        <w:t>4</w:t>
      </w:r>
      <w:r w:rsidR="00D61C8F" w:rsidRPr="007236F0">
        <w:rPr>
          <w:rFonts w:eastAsia="Calibri"/>
        </w:rPr>
        <w:t xml:space="preserve"> </w:t>
      </w:r>
      <w:r w:rsidR="009B1A34" w:rsidRPr="007236F0">
        <w:rPr>
          <w:rFonts w:eastAsia="Calibri"/>
        </w:rPr>
        <w:t>šeim</w:t>
      </w:r>
      <w:r w:rsidR="00D61C8F" w:rsidRPr="007236F0">
        <w:rPr>
          <w:rFonts w:eastAsia="Calibri"/>
        </w:rPr>
        <w:t>os</w:t>
      </w:r>
      <w:r w:rsidRPr="007236F0">
        <w:rPr>
          <w:rFonts w:eastAsia="Calibri"/>
        </w:rPr>
        <w:t>);</w:t>
      </w:r>
    </w:p>
    <w:p w14:paraId="4352816D" w14:textId="4F1C87BD" w:rsidR="00551CA0" w:rsidRPr="007236F0" w:rsidRDefault="00551CA0" w:rsidP="002F480F">
      <w:pPr>
        <w:pStyle w:val="Sraopastraipa"/>
        <w:numPr>
          <w:ilvl w:val="0"/>
          <w:numId w:val="25"/>
        </w:numPr>
        <w:shd w:val="clear" w:color="auto" w:fill="FFFFFF"/>
        <w:tabs>
          <w:tab w:val="left" w:pos="993"/>
        </w:tabs>
        <w:ind w:left="0" w:firstLine="720"/>
        <w:jc w:val="both"/>
        <w:textAlignment w:val="baseline"/>
        <w:rPr>
          <w:rFonts w:eastAsia="Calibri"/>
        </w:rPr>
      </w:pPr>
      <w:r w:rsidRPr="007236F0">
        <w:rPr>
          <w:rFonts w:eastAsia="Calibri"/>
        </w:rPr>
        <w:t>išnyko priežastys, dėl ko šeimai taik</w:t>
      </w:r>
      <w:r w:rsidR="009B1A34" w:rsidRPr="007236F0">
        <w:rPr>
          <w:rFonts w:eastAsia="Calibri"/>
        </w:rPr>
        <w:t xml:space="preserve">ytas </w:t>
      </w:r>
      <w:r w:rsidR="001210BD" w:rsidRPr="007236F0">
        <w:rPr>
          <w:rFonts w:eastAsia="Calibri"/>
        </w:rPr>
        <w:t>A</w:t>
      </w:r>
      <w:r w:rsidR="007236F0" w:rsidRPr="007236F0">
        <w:rPr>
          <w:rFonts w:eastAsia="Calibri"/>
        </w:rPr>
        <w:t>V</w:t>
      </w:r>
      <w:r w:rsidR="009B1A34" w:rsidRPr="007236F0">
        <w:rPr>
          <w:rFonts w:eastAsia="Calibri"/>
        </w:rPr>
        <w:t xml:space="preserve"> procesas (</w:t>
      </w:r>
      <w:r w:rsidR="007236F0" w:rsidRPr="007236F0">
        <w:rPr>
          <w:rFonts w:eastAsia="Calibri"/>
        </w:rPr>
        <w:t>123</w:t>
      </w:r>
      <w:r w:rsidRPr="007236F0">
        <w:rPr>
          <w:rFonts w:eastAsia="Calibri"/>
        </w:rPr>
        <w:t xml:space="preserve"> šeim</w:t>
      </w:r>
      <w:r w:rsidR="00891B82">
        <w:rPr>
          <w:rFonts w:eastAsia="Calibri"/>
        </w:rPr>
        <w:t>os</w:t>
      </w:r>
      <w:r w:rsidRPr="007236F0">
        <w:rPr>
          <w:rFonts w:eastAsia="Calibri"/>
        </w:rPr>
        <w:t xml:space="preserve">); </w:t>
      </w:r>
    </w:p>
    <w:p w14:paraId="4F3C1880" w14:textId="149048E3" w:rsidR="009B1A34" w:rsidRPr="007236F0" w:rsidRDefault="00551CA0" w:rsidP="002F480F">
      <w:pPr>
        <w:pStyle w:val="Sraopastraipa"/>
        <w:numPr>
          <w:ilvl w:val="0"/>
          <w:numId w:val="25"/>
        </w:numPr>
        <w:shd w:val="clear" w:color="auto" w:fill="FFFFFF"/>
        <w:tabs>
          <w:tab w:val="left" w:pos="993"/>
        </w:tabs>
        <w:ind w:left="0" w:firstLine="720"/>
        <w:jc w:val="both"/>
        <w:textAlignment w:val="baseline"/>
        <w:rPr>
          <w:rFonts w:eastAsia="Calibri"/>
        </w:rPr>
      </w:pPr>
      <w:r w:rsidRPr="007236F0">
        <w:rPr>
          <w:rFonts w:eastAsia="Calibri"/>
        </w:rPr>
        <w:t>šeima išvyko gyvent</w:t>
      </w:r>
      <w:r w:rsidR="009B1A34" w:rsidRPr="007236F0">
        <w:rPr>
          <w:rFonts w:eastAsia="Calibri"/>
        </w:rPr>
        <w:t>i į kitą savivaldybę (</w:t>
      </w:r>
      <w:r w:rsidR="007236F0" w:rsidRPr="007236F0">
        <w:rPr>
          <w:rFonts w:eastAsia="Calibri"/>
        </w:rPr>
        <w:t>11</w:t>
      </w:r>
      <w:r w:rsidR="009B1A34" w:rsidRPr="007236F0">
        <w:rPr>
          <w:rFonts w:eastAsia="Calibri"/>
        </w:rPr>
        <w:t xml:space="preserve"> šeim</w:t>
      </w:r>
      <w:r w:rsidR="00891B82">
        <w:rPr>
          <w:rFonts w:eastAsia="Calibri"/>
        </w:rPr>
        <w:t>ų</w:t>
      </w:r>
      <w:r w:rsidR="009B1A34" w:rsidRPr="007236F0">
        <w:rPr>
          <w:rFonts w:eastAsia="Calibri"/>
        </w:rPr>
        <w:t>);</w:t>
      </w:r>
    </w:p>
    <w:p w14:paraId="7632B088" w14:textId="57621FAC" w:rsidR="00D61C8F" w:rsidRPr="007236F0" w:rsidRDefault="00D61C8F" w:rsidP="002F480F">
      <w:pPr>
        <w:pStyle w:val="Sraopastraipa"/>
        <w:numPr>
          <w:ilvl w:val="0"/>
          <w:numId w:val="25"/>
        </w:numPr>
        <w:shd w:val="clear" w:color="auto" w:fill="FFFFFF"/>
        <w:tabs>
          <w:tab w:val="left" w:pos="993"/>
        </w:tabs>
        <w:ind w:left="0" w:firstLine="720"/>
        <w:jc w:val="both"/>
        <w:textAlignment w:val="baseline"/>
        <w:rPr>
          <w:rFonts w:eastAsia="Calibri"/>
        </w:rPr>
      </w:pPr>
      <w:r w:rsidRPr="007236F0">
        <w:rPr>
          <w:rFonts w:eastAsia="Calibri"/>
        </w:rPr>
        <w:t>vaikams nustatyta nuolatinė globa (</w:t>
      </w:r>
      <w:r w:rsidR="007236F0" w:rsidRPr="007236F0">
        <w:rPr>
          <w:rFonts w:eastAsia="Calibri"/>
        </w:rPr>
        <w:t>4</w:t>
      </w:r>
      <w:r w:rsidRPr="007236F0">
        <w:rPr>
          <w:rFonts w:eastAsia="Calibri"/>
        </w:rPr>
        <w:t xml:space="preserve"> šeimos)</w:t>
      </w:r>
      <w:r w:rsidR="004E5850" w:rsidRPr="007236F0">
        <w:rPr>
          <w:rFonts w:eastAsia="Calibri"/>
        </w:rPr>
        <w:t>;</w:t>
      </w:r>
    </w:p>
    <w:p w14:paraId="63A024D0" w14:textId="222C2BAD" w:rsidR="00791ED7" w:rsidRPr="007236F0" w:rsidRDefault="009B1A34" w:rsidP="002F480F">
      <w:pPr>
        <w:pStyle w:val="Sraopastraipa"/>
        <w:numPr>
          <w:ilvl w:val="0"/>
          <w:numId w:val="25"/>
        </w:numPr>
        <w:shd w:val="clear" w:color="auto" w:fill="FFFFFF"/>
        <w:tabs>
          <w:tab w:val="left" w:pos="993"/>
        </w:tabs>
        <w:ind w:left="0" w:firstLine="720"/>
        <w:jc w:val="both"/>
        <w:textAlignment w:val="baseline"/>
        <w:rPr>
          <w:rFonts w:eastAsia="Calibri"/>
        </w:rPr>
      </w:pPr>
      <w:r w:rsidRPr="007236F0">
        <w:rPr>
          <w:rFonts w:eastAsia="Calibri"/>
        </w:rPr>
        <w:t xml:space="preserve">nuspręsta netaikyti </w:t>
      </w:r>
      <w:r w:rsidR="001210BD" w:rsidRPr="007236F0">
        <w:rPr>
          <w:rFonts w:eastAsia="Calibri"/>
        </w:rPr>
        <w:t>A</w:t>
      </w:r>
      <w:r w:rsidR="00891B82">
        <w:rPr>
          <w:rFonts w:eastAsia="Calibri"/>
        </w:rPr>
        <w:t>V</w:t>
      </w:r>
      <w:r w:rsidRPr="007236F0">
        <w:rPr>
          <w:rFonts w:eastAsia="Calibri"/>
        </w:rPr>
        <w:t xml:space="preserve"> proceso (</w:t>
      </w:r>
      <w:r w:rsidR="007236F0" w:rsidRPr="007236F0">
        <w:rPr>
          <w:rFonts w:eastAsia="Calibri"/>
        </w:rPr>
        <w:t>13</w:t>
      </w:r>
      <w:r w:rsidRPr="007236F0">
        <w:rPr>
          <w:rFonts w:eastAsia="Calibri"/>
        </w:rPr>
        <w:t xml:space="preserve"> šeim</w:t>
      </w:r>
      <w:r w:rsidR="00891B82">
        <w:rPr>
          <w:rFonts w:eastAsia="Calibri"/>
        </w:rPr>
        <w:t>ų</w:t>
      </w:r>
      <w:r w:rsidRPr="007236F0">
        <w:rPr>
          <w:rFonts w:eastAsia="Calibri"/>
        </w:rPr>
        <w:t>).</w:t>
      </w:r>
    </w:p>
    <w:p w14:paraId="31286B4B" w14:textId="77777777" w:rsidR="00384249" w:rsidRDefault="00D61C8F" w:rsidP="002F480F">
      <w:pPr>
        <w:shd w:val="clear" w:color="auto" w:fill="FFFFFF"/>
        <w:ind w:firstLine="720"/>
        <w:contextualSpacing/>
        <w:jc w:val="both"/>
        <w:textAlignment w:val="baseline"/>
        <w:rPr>
          <w:rFonts w:eastAsia="Calibri"/>
          <w:lang w:eastAsia="lt-LT"/>
        </w:rPr>
      </w:pPr>
      <w:r w:rsidRPr="009C7360">
        <w:rPr>
          <w:rFonts w:eastAsia="Calibri"/>
          <w:lang w:eastAsia="lt-LT"/>
        </w:rPr>
        <w:t>Siekiama sukurti socialinių paslaugų tinklą, kad būtų galima sumažinti šeimų socialinę atskirtį dėl jų patiriamų socialinių problemų.</w:t>
      </w:r>
      <w:r w:rsidR="00791ED7" w:rsidRPr="009C7360">
        <w:rPr>
          <w:spacing w:val="2"/>
          <w:shd w:val="clear" w:color="auto" w:fill="FFFFFF"/>
        </w:rPr>
        <w:t xml:space="preserve"> Individualios priežiūros darbuotojai kartu su socialiniais darbuotojais ugdo tėvų atsakingos tėvystės įgūdžius ir teikia praktinę pagalbą auginant vaikus iki 2 metų amžiaus arba vaikus su negalia iki 3 metų amžiaus. Šią paslaugą gali gauti socialinę riziką patiriančios šeimos, šeimos kuriose auga vaikai su negalia arba asmenų su negalia </w:t>
      </w:r>
      <w:r w:rsidR="00791ED7" w:rsidRPr="003369A1">
        <w:rPr>
          <w:spacing w:val="2"/>
          <w:shd w:val="clear" w:color="auto" w:fill="FFFFFF"/>
        </w:rPr>
        <w:t>šeimos, auginančios vaikus.</w:t>
      </w:r>
      <w:r w:rsidRPr="003369A1">
        <w:rPr>
          <w:rFonts w:eastAsia="Calibri"/>
          <w:lang w:eastAsia="lt-LT"/>
        </w:rPr>
        <w:t xml:space="preserve"> </w:t>
      </w:r>
      <w:r w:rsidR="00721957" w:rsidRPr="003369A1">
        <w:rPr>
          <w:rFonts w:eastAsia="Calibri"/>
          <w:lang w:eastAsia="lt-LT"/>
        </w:rPr>
        <w:t>Per 202</w:t>
      </w:r>
      <w:r w:rsidR="009C7360" w:rsidRPr="003369A1">
        <w:rPr>
          <w:rFonts w:eastAsia="Calibri"/>
          <w:lang w:eastAsia="lt-LT"/>
        </w:rPr>
        <w:t>3</w:t>
      </w:r>
      <w:r w:rsidR="00721957" w:rsidRPr="003369A1">
        <w:rPr>
          <w:rFonts w:eastAsia="Calibri"/>
          <w:lang w:eastAsia="lt-LT"/>
        </w:rPr>
        <w:t xml:space="preserve"> metus</w:t>
      </w:r>
      <w:r w:rsidRPr="003369A1">
        <w:rPr>
          <w:rFonts w:eastAsia="Calibri"/>
          <w:lang w:eastAsia="lt-LT"/>
        </w:rPr>
        <w:t xml:space="preserve"> </w:t>
      </w:r>
      <w:r w:rsidR="00721957" w:rsidRPr="003369A1">
        <w:rPr>
          <w:rFonts w:eastAsia="Calibri"/>
          <w:lang w:eastAsia="lt-LT"/>
        </w:rPr>
        <w:t>i</w:t>
      </w:r>
      <w:r w:rsidRPr="003369A1">
        <w:rPr>
          <w:rFonts w:eastAsia="Calibri"/>
          <w:lang w:eastAsia="lt-LT"/>
        </w:rPr>
        <w:t xml:space="preserve">ndividualios priežiūros darbuotojo pagalba buvo </w:t>
      </w:r>
      <w:r w:rsidR="00721957" w:rsidRPr="003369A1">
        <w:rPr>
          <w:rFonts w:eastAsia="Calibri"/>
          <w:lang w:eastAsia="lt-LT"/>
        </w:rPr>
        <w:t>suteikta</w:t>
      </w:r>
      <w:r w:rsidRPr="003369A1">
        <w:rPr>
          <w:rFonts w:eastAsia="Calibri"/>
          <w:lang w:eastAsia="lt-LT"/>
        </w:rPr>
        <w:t xml:space="preserve"> </w:t>
      </w:r>
      <w:r w:rsidR="009C7360" w:rsidRPr="003369A1">
        <w:rPr>
          <w:rFonts w:eastAsia="Calibri"/>
          <w:lang w:eastAsia="lt-LT"/>
        </w:rPr>
        <w:t>2</w:t>
      </w:r>
      <w:r w:rsidR="00F55DB7" w:rsidRPr="003369A1">
        <w:rPr>
          <w:rFonts w:eastAsia="Calibri"/>
          <w:lang w:eastAsia="lt-LT"/>
        </w:rPr>
        <w:t>5</w:t>
      </w:r>
      <w:r w:rsidRPr="003369A1">
        <w:rPr>
          <w:rFonts w:eastAsia="Calibri"/>
          <w:lang w:eastAsia="lt-LT"/>
        </w:rPr>
        <w:t xml:space="preserve"> šeimoms</w:t>
      </w:r>
      <w:r w:rsidR="00F55DB7" w:rsidRPr="003369A1">
        <w:rPr>
          <w:rFonts w:eastAsia="Calibri"/>
          <w:lang w:eastAsia="lt-LT"/>
        </w:rPr>
        <w:t xml:space="preserve"> ir jose augantiems 49 vaikams</w:t>
      </w:r>
      <w:r w:rsidR="00E87366" w:rsidRPr="003369A1">
        <w:rPr>
          <w:rFonts w:eastAsia="Calibri"/>
          <w:lang w:eastAsia="lt-LT"/>
        </w:rPr>
        <w:t xml:space="preserve"> </w:t>
      </w:r>
      <w:r w:rsidR="006B277E" w:rsidRPr="003369A1">
        <w:rPr>
          <w:rFonts w:eastAsia="Calibri"/>
          <w:lang w:eastAsia="lt-LT"/>
        </w:rPr>
        <w:t>(</w:t>
      </w:r>
      <w:r w:rsidR="00F55DB7" w:rsidRPr="003369A1">
        <w:rPr>
          <w:rFonts w:eastAsia="Calibri"/>
          <w:lang w:eastAsia="lt-LT"/>
        </w:rPr>
        <w:t>17 šeimų</w:t>
      </w:r>
      <w:r w:rsidR="006B277E" w:rsidRPr="003369A1">
        <w:rPr>
          <w:rFonts w:eastAsia="Calibri"/>
          <w:lang w:eastAsia="lt-LT"/>
        </w:rPr>
        <w:t xml:space="preserve"> ir 33 jų vaikams Pl</w:t>
      </w:r>
      <w:r w:rsidR="00F55DB7" w:rsidRPr="003369A1">
        <w:rPr>
          <w:rFonts w:eastAsia="Calibri"/>
          <w:lang w:eastAsia="lt-LT"/>
        </w:rPr>
        <w:t xml:space="preserve">ungės mieste ir 8 šeimoms ir 16 </w:t>
      </w:r>
      <w:r w:rsidR="006B277E" w:rsidRPr="003369A1">
        <w:rPr>
          <w:rFonts w:eastAsia="Calibri"/>
          <w:lang w:eastAsia="lt-LT"/>
        </w:rPr>
        <w:t xml:space="preserve">jų </w:t>
      </w:r>
      <w:r w:rsidR="00F55DB7" w:rsidRPr="003369A1">
        <w:rPr>
          <w:rFonts w:eastAsia="Calibri"/>
          <w:lang w:eastAsia="lt-LT"/>
        </w:rPr>
        <w:t>vaikų</w:t>
      </w:r>
      <w:r w:rsidR="006B277E" w:rsidRPr="003369A1">
        <w:rPr>
          <w:rFonts w:eastAsia="Calibri"/>
          <w:lang w:eastAsia="lt-LT"/>
        </w:rPr>
        <w:t xml:space="preserve"> seniūnijose)</w:t>
      </w:r>
      <w:r w:rsidR="00F55DB7" w:rsidRPr="003369A1">
        <w:rPr>
          <w:rFonts w:eastAsia="Calibri"/>
          <w:lang w:eastAsia="lt-LT"/>
        </w:rPr>
        <w:t xml:space="preserve">. </w:t>
      </w:r>
      <w:r w:rsidR="006B277E" w:rsidRPr="003369A1">
        <w:rPr>
          <w:rFonts w:eastAsia="Calibri"/>
          <w:lang w:eastAsia="lt-LT"/>
        </w:rPr>
        <w:t>Vienai</w:t>
      </w:r>
      <w:r w:rsidR="00F55DB7" w:rsidRPr="003369A1">
        <w:rPr>
          <w:rFonts w:eastAsia="Calibri"/>
          <w:lang w:eastAsia="lt-LT"/>
        </w:rPr>
        <w:t xml:space="preserve"> uk</w:t>
      </w:r>
      <w:r w:rsidR="006B277E" w:rsidRPr="003369A1">
        <w:rPr>
          <w:rFonts w:eastAsia="Calibri"/>
          <w:lang w:eastAsia="lt-LT"/>
        </w:rPr>
        <w:t>rainiečių</w:t>
      </w:r>
      <w:r w:rsidR="00F55DB7" w:rsidRPr="003369A1">
        <w:rPr>
          <w:rFonts w:eastAsia="Calibri"/>
          <w:lang w:eastAsia="lt-LT"/>
        </w:rPr>
        <w:t xml:space="preserve"> karo pab</w:t>
      </w:r>
      <w:r w:rsidR="006B277E" w:rsidRPr="003369A1">
        <w:rPr>
          <w:rFonts w:eastAsia="Calibri"/>
          <w:lang w:eastAsia="lt-LT"/>
        </w:rPr>
        <w:t>ė</w:t>
      </w:r>
      <w:r w:rsidR="00F55DB7" w:rsidRPr="003369A1">
        <w:rPr>
          <w:rFonts w:eastAsia="Calibri"/>
          <w:lang w:eastAsia="lt-LT"/>
        </w:rPr>
        <w:t>gėlių šeimai d</w:t>
      </w:r>
      <w:r w:rsidR="006B277E" w:rsidRPr="003369A1">
        <w:rPr>
          <w:rFonts w:eastAsia="Calibri"/>
          <w:lang w:eastAsia="lt-LT"/>
        </w:rPr>
        <w:t>ė</w:t>
      </w:r>
      <w:r w:rsidR="00F55DB7" w:rsidRPr="003369A1">
        <w:rPr>
          <w:rFonts w:eastAsia="Calibri"/>
          <w:lang w:eastAsia="lt-LT"/>
        </w:rPr>
        <w:t>l kylančių sunku</w:t>
      </w:r>
      <w:r w:rsidR="006B277E" w:rsidRPr="003369A1">
        <w:rPr>
          <w:rFonts w:eastAsia="Calibri"/>
          <w:lang w:eastAsia="lt-LT"/>
        </w:rPr>
        <w:t>mų</w:t>
      </w:r>
      <w:r w:rsidR="00F55DB7" w:rsidRPr="003369A1">
        <w:rPr>
          <w:rFonts w:eastAsia="Calibri"/>
          <w:lang w:eastAsia="lt-LT"/>
        </w:rPr>
        <w:t xml:space="preserve"> </w:t>
      </w:r>
      <w:r w:rsidR="006B277E" w:rsidRPr="003369A1">
        <w:rPr>
          <w:rFonts w:eastAsia="Calibri"/>
          <w:lang w:eastAsia="lt-LT"/>
        </w:rPr>
        <w:t>individualios priežiūros darbuotojo pagalba</w:t>
      </w:r>
      <w:r w:rsidR="00F55DB7" w:rsidRPr="003369A1">
        <w:rPr>
          <w:rFonts w:eastAsia="Calibri"/>
          <w:lang w:eastAsia="lt-LT"/>
        </w:rPr>
        <w:t xml:space="preserve"> buvo </w:t>
      </w:r>
      <w:r w:rsidR="006B277E" w:rsidRPr="003369A1">
        <w:rPr>
          <w:rFonts w:eastAsia="Calibri"/>
          <w:lang w:eastAsia="lt-LT"/>
        </w:rPr>
        <w:t>t</w:t>
      </w:r>
      <w:r w:rsidR="00F55DB7" w:rsidRPr="003369A1">
        <w:rPr>
          <w:rFonts w:eastAsia="Calibri"/>
          <w:lang w:eastAsia="lt-LT"/>
        </w:rPr>
        <w:t>ei</w:t>
      </w:r>
      <w:r w:rsidR="006B277E" w:rsidRPr="003369A1">
        <w:rPr>
          <w:rFonts w:eastAsia="Calibri"/>
          <w:lang w:eastAsia="lt-LT"/>
        </w:rPr>
        <w:t>ki</w:t>
      </w:r>
      <w:r w:rsidR="00F55DB7" w:rsidRPr="003369A1">
        <w:rPr>
          <w:rFonts w:eastAsia="Calibri"/>
          <w:lang w:eastAsia="lt-LT"/>
        </w:rPr>
        <w:t>ama išimties tv</w:t>
      </w:r>
      <w:r w:rsidR="006B277E" w:rsidRPr="003369A1">
        <w:rPr>
          <w:rFonts w:eastAsia="Calibri"/>
          <w:lang w:eastAsia="lt-LT"/>
        </w:rPr>
        <w:t>a</w:t>
      </w:r>
      <w:r w:rsidR="00F55DB7" w:rsidRPr="003369A1">
        <w:rPr>
          <w:rFonts w:eastAsia="Calibri"/>
          <w:lang w:eastAsia="lt-LT"/>
        </w:rPr>
        <w:t>rka</w:t>
      </w:r>
      <w:r w:rsidR="006B277E" w:rsidRPr="003369A1">
        <w:rPr>
          <w:rFonts w:eastAsia="Calibri"/>
          <w:lang w:eastAsia="lt-LT"/>
        </w:rPr>
        <w:t>.</w:t>
      </w:r>
    </w:p>
    <w:p w14:paraId="4913C889" w14:textId="139462B1" w:rsidR="006A7B6E" w:rsidRDefault="00F55DB7" w:rsidP="002F480F">
      <w:pPr>
        <w:shd w:val="clear" w:color="auto" w:fill="FFFFFF"/>
        <w:ind w:firstLine="720"/>
        <w:contextualSpacing/>
        <w:jc w:val="both"/>
        <w:textAlignment w:val="baseline"/>
        <w:rPr>
          <w:color w:val="FF0000"/>
        </w:rPr>
      </w:pPr>
      <w:r>
        <w:rPr>
          <w:rFonts w:eastAsia="Calibri"/>
          <w:lang w:eastAsia="lt-LT"/>
        </w:rPr>
        <w:t xml:space="preserve"> </w:t>
      </w:r>
    </w:p>
    <w:p w14:paraId="2AAED433" w14:textId="77777777" w:rsidR="0080778B" w:rsidRPr="0080778B" w:rsidRDefault="0080778B" w:rsidP="0080778B">
      <w:pPr>
        <w:shd w:val="clear" w:color="auto" w:fill="FFFFFF"/>
        <w:ind w:firstLine="720"/>
        <w:jc w:val="both"/>
        <w:textAlignment w:val="baseline"/>
      </w:pPr>
      <w:r w:rsidRPr="0080778B">
        <w:rPr>
          <w:b/>
        </w:rPr>
        <w:t xml:space="preserve">4.2.4. Nedarbas. </w:t>
      </w:r>
      <w:r w:rsidRPr="0080778B">
        <w:t xml:space="preserve">Nedarbas siejamas su asmens ir jo šeimos mažomis pajamomis, negebėjimu apsirūpinti pirmos būtinybės ir kitomis prekėmis, apmokėti </w:t>
      </w:r>
      <w:r w:rsidRPr="0080778B">
        <w:rPr>
          <w:szCs w:val="20"/>
        </w:rPr>
        <w:t>būsto, komunalines paslaugas, už vaikų ir (ar) savo mokslą</w:t>
      </w:r>
      <w:r w:rsidRPr="0080778B">
        <w:t>, sveikatos draudimo nebuvimu.</w:t>
      </w:r>
    </w:p>
    <w:p w14:paraId="100F7CFA" w14:textId="477A11DF" w:rsidR="0080778B" w:rsidRDefault="0080778B" w:rsidP="0080778B">
      <w:pPr>
        <w:shd w:val="clear" w:color="auto" w:fill="FFFFFF"/>
        <w:ind w:firstLine="720"/>
        <w:jc w:val="both"/>
        <w:textAlignment w:val="baseline"/>
      </w:pPr>
      <w:r w:rsidRPr="0080778B">
        <w:t xml:space="preserve">Savivaldybėje registruotų bedarbių ir darbingo amžiaus asmenų santykis yra didesnis 0,3 procentiniu punktu negu Lietuvos vidurkis. Nedarbo lygis </w:t>
      </w:r>
      <w:r w:rsidR="00597ED7">
        <w:t>S</w:t>
      </w:r>
      <w:r w:rsidRPr="0080778B">
        <w:t xml:space="preserve">avivaldybėje 2024 </w:t>
      </w:r>
      <w:proofErr w:type="spellStart"/>
      <w:r w:rsidRPr="0080778B">
        <w:t>m</w:t>
      </w:r>
      <w:proofErr w:type="spellEnd"/>
      <w:r w:rsidR="00597ED7">
        <w:t>.</w:t>
      </w:r>
      <w:r w:rsidRPr="0080778B">
        <w:t xml:space="preserve"> kovo 1 </w:t>
      </w:r>
      <w:proofErr w:type="spellStart"/>
      <w:r w:rsidRPr="0080778B">
        <w:t>d</w:t>
      </w:r>
      <w:proofErr w:type="spellEnd"/>
      <w:r w:rsidR="00597ED7">
        <w:t>.</w:t>
      </w:r>
      <w:r w:rsidRPr="0080778B">
        <w:t xml:space="preserve"> sudarė 9,6 </w:t>
      </w:r>
      <w:proofErr w:type="spellStart"/>
      <w:r w:rsidRPr="0080778B">
        <w:t>proc</w:t>
      </w:r>
      <w:proofErr w:type="spellEnd"/>
      <w:r w:rsidRPr="0080778B">
        <w:t xml:space="preserve">., jis yra didesnis 0,6 procentiniu punktu, palyginus su Rietavo savivaldybe, tačiau 0,2 procentiniu </w:t>
      </w:r>
      <w:r>
        <w:t xml:space="preserve">punktu </w:t>
      </w:r>
      <w:r w:rsidRPr="0080778B">
        <w:t>mažesnis, palyginus su Telšių apskrities vidurkiu.</w:t>
      </w:r>
    </w:p>
    <w:p w14:paraId="1029DCA2" w14:textId="77777777" w:rsidR="0080778B" w:rsidRPr="0080778B" w:rsidRDefault="0080778B" w:rsidP="0080778B">
      <w:pPr>
        <w:shd w:val="clear" w:color="auto" w:fill="FFFFFF"/>
        <w:ind w:firstLine="720"/>
        <w:jc w:val="both"/>
        <w:textAlignment w:val="baseline"/>
      </w:pPr>
    </w:p>
    <w:p w14:paraId="7B728F15" w14:textId="77777777" w:rsidR="0080778B" w:rsidRPr="0080778B" w:rsidRDefault="0080778B" w:rsidP="0080778B">
      <w:pPr>
        <w:tabs>
          <w:tab w:val="left" w:pos="720"/>
        </w:tabs>
        <w:ind w:firstLine="964"/>
        <w:jc w:val="both"/>
        <w:rPr>
          <w:b/>
        </w:rPr>
      </w:pPr>
      <w:r w:rsidRPr="0080778B">
        <w:rPr>
          <w:b/>
        </w:rPr>
        <w:t xml:space="preserve">Bedarbių santykis su darbingo amžiaus gyventojais 2024 </w:t>
      </w:r>
      <w:proofErr w:type="spellStart"/>
      <w:r w:rsidRPr="0080778B">
        <w:rPr>
          <w:b/>
        </w:rPr>
        <w:t>m</w:t>
      </w:r>
      <w:proofErr w:type="spellEnd"/>
      <w:r w:rsidRPr="0080778B">
        <w:rPr>
          <w:b/>
        </w:rPr>
        <w:t xml:space="preserve">. kovo 1 </w:t>
      </w:r>
      <w:proofErr w:type="spellStart"/>
      <w:r w:rsidRPr="0080778B">
        <w:rPr>
          <w:b/>
        </w:rPr>
        <w:t>d</w:t>
      </w:r>
      <w:proofErr w:type="spellEnd"/>
      <w:r w:rsidRPr="0080778B">
        <w:rPr>
          <w:b/>
        </w:rPr>
        <w:t>. (</w:t>
      </w:r>
      <w:proofErr w:type="spellStart"/>
      <w:r w:rsidRPr="0080778B">
        <w:rPr>
          <w:b/>
        </w:rPr>
        <w:t>proc</w:t>
      </w:r>
      <w:proofErr w:type="spellEnd"/>
      <w:r w:rsidRPr="0080778B">
        <w:rPr>
          <w:b/>
        </w:rPr>
        <w:t>.)</w:t>
      </w:r>
    </w:p>
    <w:tbl>
      <w:tblPr>
        <w:tblW w:w="0" w:type="auto"/>
        <w:tblInd w:w="108" w:type="dxa"/>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shd w:val="clear" w:color="auto" w:fill="FFFFFF"/>
        <w:tblCellMar>
          <w:left w:w="0" w:type="dxa"/>
          <w:right w:w="0" w:type="dxa"/>
        </w:tblCellMar>
        <w:tblLook w:val="04A0" w:firstRow="1" w:lastRow="0" w:firstColumn="1" w:lastColumn="0" w:noHBand="0" w:noVBand="1"/>
      </w:tblPr>
      <w:tblGrid>
        <w:gridCol w:w="3433"/>
        <w:gridCol w:w="1134"/>
        <w:gridCol w:w="1276"/>
        <w:gridCol w:w="1248"/>
        <w:gridCol w:w="1219"/>
        <w:gridCol w:w="1214"/>
      </w:tblGrid>
      <w:tr w:rsidR="0080778B" w:rsidRPr="0080778B" w14:paraId="5209EA46" w14:textId="77777777" w:rsidTr="00773145">
        <w:tc>
          <w:tcPr>
            <w:tcW w:w="3433" w:type="dxa"/>
            <w:shd w:val="clear" w:color="auto" w:fill="F2F2F2"/>
            <w:tcMar>
              <w:top w:w="0" w:type="dxa"/>
              <w:left w:w="108" w:type="dxa"/>
              <w:bottom w:w="0" w:type="dxa"/>
              <w:right w:w="108" w:type="dxa"/>
            </w:tcMar>
            <w:hideMark/>
          </w:tcPr>
          <w:p w14:paraId="74E81D70" w14:textId="77777777" w:rsidR="0080778B" w:rsidRPr="0080778B" w:rsidRDefault="0080778B" w:rsidP="0080778B">
            <w:pPr>
              <w:jc w:val="center"/>
              <w:rPr>
                <w:rFonts w:ascii="Calibri" w:hAnsi="Calibri" w:cs="Calibri"/>
                <w:i/>
                <w:iCs/>
                <w:sz w:val="22"/>
                <w:szCs w:val="22"/>
                <w:lang w:eastAsia="lt-LT"/>
              </w:rPr>
            </w:pPr>
            <w:r w:rsidRPr="0080778B">
              <w:rPr>
                <w:b/>
                <w:bCs/>
                <w:i/>
                <w:iCs/>
              </w:rPr>
              <w:t>Nedarbo lygis (</w:t>
            </w:r>
            <w:proofErr w:type="spellStart"/>
            <w:r w:rsidRPr="0080778B">
              <w:rPr>
                <w:b/>
                <w:bCs/>
                <w:i/>
                <w:iCs/>
              </w:rPr>
              <w:t>proc</w:t>
            </w:r>
            <w:proofErr w:type="spellEnd"/>
            <w:r w:rsidRPr="0080778B">
              <w:rPr>
                <w:b/>
                <w:bCs/>
                <w:i/>
                <w:iCs/>
              </w:rPr>
              <w:t>.)</w:t>
            </w:r>
          </w:p>
        </w:tc>
        <w:tc>
          <w:tcPr>
            <w:tcW w:w="1134" w:type="dxa"/>
            <w:shd w:val="clear" w:color="auto" w:fill="F2F2F2"/>
            <w:tcMar>
              <w:top w:w="0" w:type="dxa"/>
              <w:left w:w="108" w:type="dxa"/>
              <w:bottom w:w="0" w:type="dxa"/>
              <w:right w:w="108" w:type="dxa"/>
            </w:tcMar>
          </w:tcPr>
          <w:p w14:paraId="07BE3D37" w14:textId="77777777" w:rsidR="0080778B" w:rsidRPr="0080778B" w:rsidRDefault="0080778B" w:rsidP="0080778B">
            <w:pPr>
              <w:jc w:val="center"/>
              <w:rPr>
                <w:b/>
                <w:bCs/>
                <w:i/>
                <w:iCs/>
              </w:rPr>
            </w:pPr>
            <w:r w:rsidRPr="0080778B">
              <w:rPr>
                <w:b/>
                <w:bCs/>
                <w:i/>
                <w:iCs/>
              </w:rPr>
              <w:t xml:space="preserve">2020 </w:t>
            </w:r>
            <w:proofErr w:type="spellStart"/>
            <w:r w:rsidRPr="0080778B">
              <w:rPr>
                <w:b/>
                <w:bCs/>
                <w:i/>
                <w:iCs/>
              </w:rPr>
              <w:t>m</w:t>
            </w:r>
            <w:proofErr w:type="spellEnd"/>
            <w:r w:rsidRPr="0080778B">
              <w:rPr>
                <w:b/>
                <w:bCs/>
                <w:i/>
                <w:iCs/>
              </w:rPr>
              <w:t>.</w:t>
            </w:r>
          </w:p>
        </w:tc>
        <w:tc>
          <w:tcPr>
            <w:tcW w:w="1276" w:type="dxa"/>
            <w:shd w:val="clear" w:color="auto" w:fill="F2F2F2"/>
            <w:tcMar>
              <w:top w:w="0" w:type="dxa"/>
              <w:left w:w="108" w:type="dxa"/>
              <w:bottom w:w="0" w:type="dxa"/>
              <w:right w:w="108" w:type="dxa"/>
            </w:tcMar>
            <w:hideMark/>
          </w:tcPr>
          <w:p w14:paraId="283F0D45" w14:textId="77777777" w:rsidR="0080778B" w:rsidRPr="0080778B" w:rsidRDefault="0080778B" w:rsidP="0080778B">
            <w:pPr>
              <w:ind w:firstLine="124"/>
              <w:jc w:val="center"/>
              <w:rPr>
                <w:b/>
                <w:bCs/>
                <w:i/>
                <w:iCs/>
              </w:rPr>
            </w:pPr>
            <w:r w:rsidRPr="0080778B">
              <w:rPr>
                <w:b/>
                <w:bCs/>
                <w:i/>
                <w:iCs/>
              </w:rPr>
              <w:t xml:space="preserve">2021 </w:t>
            </w:r>
            <w:proofErr w:type="spellStart"/>
            <w:r w:rsidRPr="0080778B">
              <w:rPr>
                <w:b/>
                <w:bCs/>
                <w:i/>
                <w:iCs/>
              </w:rPr>
              <w:t>m</w:t>
            </w:r>
            <w:proofErr w:type="spellEnd"/>
            <w:r w:rsidRPr="0080778B">
              <w:rPr>
                <w:b/>
                <w:bCs/>
                <w:i/>
                <w:iCs/>
              </w:rPr>
              <w:t>.  </w:t>
            </w:r>
          </w:p>
        </w:tc>
        <w:tc>
          <w:tcPr>
            <w:tcW w:w="1248" w:type="dxa"/>
            <w:shd w:val="clear" w:color="auto" w:fill="F2F2F2"/>
            <w:tcMar>
              <w:top w:w="0" w:type="dxa"/>
              <w:left w:w="108" w:type="dxa"/>
              <w:bottom w:w="0" w:type="dxa"/>
              <w:right w:w="108" w:type="dxa"/>
            </w:tcMar>
            <w:hideMark/>
          </w:tcPr>
          <w:p w14:paraId="15ECE2F1" w14:textId="77777777" w:rsidR="0080778B" w:rsidRPr="0080778B" w:rsidRDefault="0080778B" w:rsidP="0080778B">
            <w:pPr>
              <w:jc w:val="center"/>
              <w:rPr>
                <w:rFonts w:ascii="Calibri" w:hAnsi="Calibri" w:cs="Calibri"/>
                <w:i/>
                <w:iCs/>
                <w:sz w:val="22"/>
                <w:szCs w:val="22"/>
              </w:rPr>
            </w:pPr>
            <w:r w:rsidRPr="0080778B">
              <w:rPr>
                <w:b/>
                <w:bCs/>
                <w:i/>
                <w:iCs/>
              </w:rPr>
              <w:t xml:space="preserve">2022 </w:t>
            </w:r>
            <w:proofErr w:type="spellStart"/>
            <w:r w:rsidRPr="0080778B">
              <w:rPr>
                <w:b/>
                <w:bCs/>
                <w:i/>
                <w:iCs/>
              </w:rPr>
              <w:t>m</w:t>
            </w:r>
            <w:proofErr w:type="spellEnd"/>
            <w:r w:rsidRPr="0080778B">
              <w:rPr>
                <w:b/>
                <w:bCs/>
                <w:i/>
                <w:iCs/>
              </w:rPr>
              <w:t>.</w:t>
            </w:r>
          </w:p>
        </w:tc>
        <w:tc>
          <w:tcPr>
            <w:tcW w:w="1219" w:type="dxa"/>
            <w:shd w:val="clear" w:color="auto" w:fill="F2F2F2"/>
            <w:tcMar>
              <w:top w:w="0" w:type="dxa"/>
              <w:left w:w="108" w:type="dxa"/>
              <w:bottom w:w="0" w:type="dxa"/>
              <w:right w:w="108" w:type="dxa"/>
            </w:tcMar>
            <w:hideMark/>
          </w:tcPr>
          <w:p w14:paraId="3BCAE6FB" w14:textId="77777777" w:rsidR="0080778B" w:rsidRPr="0080778B" w:rsidRDefault="0080778B" w:rsidP="0080778B">
            <w:pPr>
              <w:jc w:val="center"/>
              <w:rPr>
                <w:rFonts w:ascii="Calibri" w:hAnsi="Calibri" w:cs="Calibri"/>
                <w:i/>
                <w:iCs/>
                <w:sz w:val="22"/>
                <w:szCs w:val="22"/>
              </w:rPr>
            </w:pPr>
            <w:r w:rsidRPr="0080778B">
              <w:rPr>
                <w:b/>
                <w:bCs/>
                <w:i/>
                <w:iCs/>
              </w:rPr>
              <w:t xml:space="preserve">2023 </w:t>
            </w:r>
            <w:proofErr w:type="spellStart"/>
            <w:r w:rsidRPr="0080778B">
              <w:rPr>
                <w:b/>
                <w:bCs/>
                <w:i/>
                <w:iCs/>
              </w:rPr>
              <w:t>m</w:t>
            </w:r>
            <w:proofErr w:type="spellEnd"/>
            <w:r w:rsidRPr="0080778B">
              <w:rPr>
                <w:b/>
                <w:bCs/>
                <w:i/>
                <w:iCs/>
              </w:rPr>
              <w:t>.  </w:t>
            </w:r>
          </w:p>
        </w:tc>
        <w:tc>
          <w:tcPr>
            <w:tcW w:w="1214" w:type="dxa"/>
            <w:shd w:val="clear" w:color="auto" w:fill="F2F2F2"/>
            <w:tcMar>
              <w:top w:w="0" w:type="dxa"/>
              <w:left w:w="108" w:type="dxa"/>
              <w:bottom w:w="0" w:type="dxa"/>
              <w:right w:w="108" w:type="dxa"/>
            </w:tcMar>
            <w:hideMark/>
          </w:tcPr>
          <w:p w14:paraId="720C0432" w14:textId="77777777" w:rsidR="0080778B" w:rsidRPr="0080778B" w:rsidRDefault="0080778B" w:rsidP="0080778B">
            <w:pPr>
              <w:jc w:val="center"/>
              <w:rPr>
                <w:b/>
                <w:i/>
                <w:iCs/>
              </w:rPr>
            </w:pPr>
            <w:r w:rsidRPr="0080778B">
              <w:rPr>
                <w:b/>
                <w:i/>
                <w:iCs/>
              </w:rPr>
              <w:t xml:space="preserve">2024 </w:t>
            </w:r>
            <w:proofErr w:type="spellStart"/>
            <w:r w:rsidRPr="0080778B">
              <w:rPr>
                <w:b/>
                <w:i/>
                <w:iCs/>
              </w:rPr>
              <w:t>m</w:t>
            </w:r>
            <w:proofErr w:type="spellEnd"/>
            <w:r w:rsidRPr="0080778B">
              <w:rPr>
                <w:b/>
                <w:i/>
                <w:iCs/>
              </w:rPr>
              <w:t>.</w:t>
            </w:r>
          </w:p>
        </w:tc>
      </w:tr>
      <w:tr w:rsidR="0080778B" w:rsidRPr="00550C92" w14:paraId="3403DD94" w14:textId="77777777" w:rsidTr="00773145">
        <w:tc>
          <w:tcPr>
            <w:tcW w:w="3433" w:type="dxa"/>
            <w:shd w:val="clear" w:color="auto" w:fill="FFFFFF"/>
            <w:tcMar>
              <w:top w:w="0" w:type="dxa"/>
              <w:left w:w="108" w:type="dxa"/>
              <w:bottom w:w="0" w:type="dxa"/>
              <w:right w:w="108" w:type="dxa"/>
            </w:tcMar>
            <w:hideMark/>
          </w:tcPr>
          <w:p w14:paraId="616D5FDC" w14:textId="77777777" w:rsidR="0080778B" w:rsidRPr="00550C92" w:rsidRDefault="0080778B" w:rsidP="0080778B">
            <w:pPr>
              <w:jc w:val="center"/>
              <w:rPr>
                <w:rFonts w:ascii="Calibri" w:hAnsi="Calibri" w:cs="Calibri"/>
                <w:sz w:val="23"/>
                <w:szCs w:val="23"/>
              </w:rPr>
            </w:pPr>
            <w:r w:rsidRPr="00550C92">
              <w:rPr>
                <w:sz w:val="23"/>
                <w:szCs w:val="23"/>
              </w:rPr>
              <w:t>Plungės rajono savivaldybė</w:t>
            </w:r>
          </w:p>
        </w:tc>
        <w:tc>
          <w:tcPr>
            <w:tcW w:w="1134" w:type="dxa"/>
            <w:shd w:val="clear" w:color="auto" w:fill="FFFFFF"/>
            <w:tcMar>
              <w:top w:w="0" w:type="dxa"/>
              <w:left w:w="108" w:type="dxa"/>
              <w:bottom w:w="0" w:type="dxa"/>
              <w:right w:w="108" w:type="dxa"/>
            </w:tcMar>
          </w:tcPr>
          <w:p w14:paraId="3C03725C" w14:textId="77777777" w:rsidR="0080778B" w:rsidRPr="00550C92" w:rsidRDefault="0080778B" w:rsidP="000E0723">
            <w:pPr>
              <w:jc w:val="center"/>
              <w:rPr>
                <w:sz w:val="23"/>
                <w:szCs w:val="23"/>
              </w:rPr>
            </w:pPr>
            <w:r w:rsidRPr="00550C92">
              <w:rPr>
                <w:sz w:val="23"/>
                <w:szCs w:val="23"/>
              </w:rPr>
              <w:t>7,2</w:t>
            </w:r>
          </w:p>
        </w:tc>
        <w:tc>
          <w:tcPr>
            <w:tcW w:w="1276" w:type="dxa"/>
            <w:shd w:val="clear" w:color="auto" w:fill="FFFFFF"/>
            <w:tcMar>
              <w:top w:w="0" w:type="dxa"/>
              <w:left w:w="108" w:type="dxa"/>
              <w:bottom w:w="0" w:type="dxa"/>
              <w:right w:w="108" w:type="dxa"/>
            </w:tcMar>
          </w:tcPr>
          <w:p w14:paraId="6B46FB6D" w14:textId="77777777" w:rsidR="0080778B" w:rsidRPr="00550C92" w:rsidRDefault="0080778B" w:rsidP="000E0723">
            <w:pPr>
              <w:jc w:val="center"/>
              <w:rPr>
                <w:sz w:val="23"/>
                <w:szCs w:val="23"/>
              </w:rPr>
            </w:pPr>
            <w:r w:rsidRPr="00550C92">
              <w:rPr>
                <w:sz w:val="23"/>
                <w:szCs w:val="23"/>
              </w:rPr>
              <w:t>17,9</w:t>
            </w:r>
          </w:p>
        </w:tc>
        <w:tc>
          <w:tcPr>
            <w:tcW w:w="1248" w:type="dxa"/>
            <w:shd w:val="clear" w:color="auto" w:fill="FFFFFF"/>
            <w:tcMar>
              <w:top w:w="0" w:type="dxa"/>
              <w:left w:w="108" w:type="dxa"/>
              <w:bottom w:w="0" w:type="dxa"/>
              <w:right w:w="108" w:type="dxa"/>
            </w:tcMar>
          </w:tcPr>
          <w:p w14:paraId="1D2873CB" w14:textId="77777777" w:rsidR="0080778B" w:rsidRPr="00550C92" w:rsidRDefault="0080778B" w:rsidP="000E0723">
            <w:pPr>
              <w:jc w:val="center"/>
              <w:rPr>
                <w:rFonts w:ascii="Calibri" w:hAnsi="Calibri" w:cs="Calibri"/>
                <w:sz w:val="23"/>
                <w:szCs w:val="23"/>
              </w:rPr>
            </w:pPr>
            <w:r w:rsidRPr="00550C92">
              <w:rPr>
                <w:sz w:val="23"/>
                <w:szCs w:val="23"/>
              </w:rPr>
              <w:t>10,2</w:t>
            </w:r>
          </w:p>
        </w:tc>
        <w:tc>
          <w:tcPr>
            <w:tcW w:w="1219" w:type="dxa"/>
            <w:shd w:val="clear" w:color="auto" w:fill="FFFFFF"/>
            <w:tcMar>
              <w:top w:w="0" w:type="dxa"/>
              <w:left w:w="108" w:type="dxa"/>
              <w:bottom w:w="0" w:type="dxa"/>
              <w:right w:w="108" w:type="dxa"/>
            </w:tcMar>
          </w:tcPr>
          <w:p w14:paraId="33EEFB81" w14:textId="77777777" w:rsidR="0080778B" w:rsidRPr="00550C92" w:rsidRDefault="0080778B" w:rsidP="000E0723">
            <w:pPr>
              <w:jc w:val="center"/>
              <w:rPr>
                <w:rFonts w:ascii="Calibri" w:hAnsi="Calibri" w:cs="Calibri"/>
                <w:sz w:val="23"/>
                <w:szCs w:val="23"/>
              </w:rPr>
            </w:pPr>
            <w:r w:rsidRPr="00550C92">
              <w:rPr>
                <w:sz w:val="23"/>
                <w:szCs w:val="23"/>
              </w:rPr>
              <w:t>9,0</w:t>
            </w:r>
          </w:p>
        </w:tc>
        <w:tc>
          <w:tcPr>
            <w:tcW w:w="1214" w:type="dxa"/>
            <w:shd w:val="clear" w:color="auto" w:fill="FFFFFF"/>
            <w:tcMar>
              <w:top w:w="0" w:type="dxa"/>
              <w:left w:w="108" w:type="dxa"/>
              <w:bottom w:w="0" w:type="dxa"/>
              <w:right w:w="108" w:type="dxa"/>
            </w:tcMar>
          </w:tcPr>
          <w:p w14:paraId="723345A6" w14:textId="77777777" w:rsidR="0080778B" w:rsidRPr="00550C92" w:rsidRDefault="0080778B" w:rsidP="000E0723">
            <w:pPr>
              <w:jc w:val="center"/>
              <w:rPr>
                <w:b/>
                <w:bCs/>
                <w:sz w:val="23"/>
                <w:szCs w:val="23"/>
              </w:rPr>
            </w:pPr>
            <w:r w:rsidRPr="00550C92">
              <w:rPr>
                <w:b/>
                <w:bCs/>
                <w:sz w:val="23"/>
                <w:szCs w:val="23"/>
              </w:rPr>
              <w:t>9,6</w:t>
            </w:r>
          </w:p>
        </w:tc>
      </w:tr>
      <w:tr w:rsidR="0080778B" w:rsidRPr="00550C92" w14:paraId="65980D8C" w14:textId="77777777" w:rsidTr="00773145">
        <w:tc>
          <w:tcPr>
            <w:tcW w:w="3433" w:type="dxa"/>
            <w:shd w:val="clear" w:color="auto" w:fill="FFFFFF"/>
            <w:tcMar>
              <w:top w:w="0" w:type="dxa"/>
              <w:left w:w="108" w:type="dxa"/>
              <w:bottom w:w="0" w:type="dxa"/>
              <w:right w:w="108" w:type="dxa"/>
            </w:tcMar>
            <w:hideMark/>
          </w:tcPr>
          <w:p w14:paraId="13583C61" w14:textId="77777777" w:rsidR="0080778B" w:rsidRPr="00550C92" w:rsidRDefault="0080778B" w:rsidP="0080778B">
            <w:pPr>
              <w:jc w:val="center"/>
              <w:rPr>
                <w:rFonts w:ascii="Calibri" w:hAnsi="Calibri" w:cs="Calibri"/>
                <w:sz w:val="23"/>
                <w:szCs w:val="23"/>
              </w:rPr>
            </w:pPr>
            <w:r w:rsidRPr="00550C92">
              <w:rPr>
                <w:sz w:val="23"/>
                <w:szCs w:val="23"/>
              </w:rPr>
              <w:t>Rietavo savivaldybė</w:t>
            </w:r>
          </w:p>
        </w:tc>
        <w:tc>
          <w:tcPr>
            <w:tcW w:w="1134" w:type="dxa"/>
            <w:shd w:val="clear" w:color="auto" w:fill="FFFFFF"/>
            <w:tcMar>
              <w:top w:w="0" w:type="dxa"/>
              <w:left w:w="108" w:type="dxa"/>
              <w:bottom w:w="0" w:type="dxa"/>
              <w:right w:w="108" w:type="dxa"/>
            </w:tcMar>
          </w:tcPr>
          <w:p w14:paraId="3B10FEE6" w14:textId="77777777" w:rsidR="0080778B" w:rsidRPr="00550C92" w:rsidRDefault="0080778B" w:rsidP="000E0723">
            <w:pPr>
              <w:jc w:val="center"/>
              <w:rPr>
                <w:sz w:val="23"/>
                <w:szCs w:val="23"/>
              </w:rPr>
            </w:pPr>
            <w:r w:rsidRPr="00550C92">
              <w:rPr>
                <w:sz w:val="23"/>
                <w:szCs w:val="23"/>
              </w:rPr>
              <w:t>7,0</w:t>
            </w:r>
          </w:p>
        </w:tc>
        <w:tc>
          <w:tcPr>
            <w:tcW w:w="1276" w:type="dxa"/>
            <w:shd w:val="clear" w:color="auto" w:fill="FFFFFF"/>
            <w:tcMar>
              <w:top w:w="0" w:type="dxa"/>
              <w:left w:w="108" w:type="dxa"/>
              <w:bottom w:w="0" w:type="dxa"/>
              <w:right w:w="108" w:type="dxa"/>
            </w:tcMar>
          </w:tcPr>
          <w:p w14:paraId="160F9719" w14:textId="77777777" w:rsidR="0080778B" w:rsidRPr="00550C92" w:rsidRDefault="0080778B" w:rsidP="000E0723">
            <w:pPr>
              <w:jc w:val="center"/>
              <w:rPr>
                <w:sz w:val="23"/>
                <w:szCs w:val="23"/>
              </w:rPr>
            </w:pPr>
            <w:r w:rsidRPr="00550C92">
              <w:rPr>
                <w:sz w:val="23"/>
                <w:szCs w:val="23"/>
              </w:rPr>
              <w:t>16,2</w:t>
            </w:r>
          </w:p>
        </w:tc>
        <w:tc>
          <w:tcPr>
            <w:tcW w:w="1248" w:type="dxa"/>
            <w:shd w:val="clear" w:color="auto" w:fill="FFFFFF"/>
            <w:tcMar>
              <w:top w:w="0" w:type="dxa"/>
              <w:left w:w="108" w:type="dxa"/>
              <w:bottom w:w="0" w:type="dxa"/>
              <w:right w:w="108" w:type="dxa"/>
            </w:tcMar>
          </w:tcPr>
          <w:p w14:paraId="6F244FE1" w14:textId="77777777" w:rsidR="0080778B" w:rsidRPr="00550C92" w:rsidRDefault="0080778B" w:rsidP="000E0723">
            <w:pPr>
              <w:jc w:val="center"/>
              <w:rPr>
                <w:rFonts w:ascii="Calibri" w:hAnsi="Calibri" w:cs="Calibri"/>
                <w:sz w:val="23"/>
                <w:szCs w:val="23"/>
              </w:rPr>
            </w:pPr>
            <w:r w:rsidRPr="00550C92">
              <w:rPr>
                <w:sz w:val="23"/>
                <w:szCs w:val="23"/>
              </w:rPr>
              <w:t>10,4</w:t>
            </w:r>
          </w:p>
        </w:tc>
        <w:tc>
          <w:tcPr>
            <w:tcW w:w="1219" w:type="dxa"/>
            <w:shd w:val="clear" w:color="auto" w:fill="FFFFFF"/>
            <w:tcMar>
              <w:top w:w="0" w:type="dxa"/>
              <w:left w:w="108" w:type="dxa"/>
              <w:bottom w:w="0" w:type="dxa"/>
              <w:right w:w="108" w:type="dxa"/>
            </w:tcMar>
          </w:tcPr>
          <w:p w14:paraId="5F19549C" w14:textId="77777777" w:rsidR="0080778B" w:rsidRPr="00550C92" w:rsidRDefault="0080778B" w:rsidP="000E0723">
            <w:pPr>
              <w:jc w:val="center"/>
              <w:rPr>
                <w:rFonts w:ascii="Calibri" w:hAnsi="Calibri" w:cs="Calibri"/>
                <w:sz w:val="23"/>
                <w:szCs w:val="23"/>
              </w:rPr>
            </w:pPr>
            <w:r w:rsidRPr="00550C92">
              <w:rPr>
                <w:sz w:val="23"/>
                <w:szCs w:val="23"/>
              </w:rPr>
              <w:t>9,2</w:t>
            </w:r>
          </w:p>
        </w:tc>
        <w:tc>
          <w:tcPr>
            <w:tcW w:w="1214" w:type="dxa"/>
            <w:shd w:val="clear" w:color="auto" w:fill="FFFFFF"/>
            <w:tcMar>
              <w:top w:w="0" w:type="dxa"/>
              <w:left w:w="108" w:type="dxa"/>
              <w:bottom w:w="0" w:type="dxa"/>
              <w:right w:w="108" w:type="dxa"/>
            </w:tcMar>
          </w:tcPr>
          <w:p w14:paraId="69CFD7D6" w14:textId="77777777" w:rsidR="0080778B" w:rsidRPr="00550C92" w:rsidRDefault="0080778B" w:rsidP="000E0723">
            <w:pPr>
              <w:jc w:val="center"/>
              <w:rPr>
                <w:b/>
                <w:bCs/>
                <w:sz w:val="23"/>
                <w:szCs w:val="23"/>
              </w:rPr>
            </w:pPr>
            <w:r w:rsidRPr="00550C92">
              <w:rPr>
                <w:b/>
                <w:bCs/>
                <w:sz w:val="23"/>
                <w:szCs w:val="23"/>
              </w:rPr>
              <w:t>9,0</w:t>
            </w:r>
          </w:p>
        </w:tc>
      </w:tr>
      <w:tr w:rsidR="0080778B" w:rsidRPr="00550C92" w14:paraId="05A2847B" w14:textId="77777777" w:rsidTr="00773145">
        <w:tc>
          <w:tcPr>
            <w:tcW w:w="3433" w:type="dxa"/>
            <w:shd w:val="clear" w:color="auto" w:fill="FFFFFF"/>
            <w:tcMar>
              <w:top w:w="0" w:type="dxa"/>
              <w:left w:w="108" w:type="dxa"/>
              <w:bottom w:w="0" w:type="dxa"/>
              <w:right w:w="108" w:type="dxa"/>
            </w:tcMar>
            <w:hideMark/>
          </w:tcPr>
          <w:p w14:paraId="154CA7C7" w14:textId="77777777" w:rsidR="0080778B" w:rsidRPr="00550C92" w:rsidRDefault="0080778B" w:rsidP="0080778B">
            <w:pPr>
              <w:jc w:val="center"/>
              <w:rPr>
                <w:rFonts w:ascii="Calibri" w:hAnsi="Calibri" w:cs="Calibri"/>
                <w:sz w:val="23"/>
                <w:szCs w:val="23"/>
              </w:rPr>
            </w:pPr>
            <w:r w:rsidRPr="00550C92">
              <w:rPr>
                <w:sz w:val="23"/>
                <w:szCs w:val="23"/>
              </w:rPr>
              <w:t>Vidutiniškai Telšių apskrityje</w:t>
            </w:r>
          </w:p>
        </w:tc>
        <w:tc>
          <w:tcPr>
            <w:tcW w:w="1134" w:type="dxa"/>
            <w:shd w:val="clear" w:color="auto" w:fill="FFFFFF"/>
            <w:tcMar>
              <w:top w:w="0" w:type="dxa"/>
              <w:left w:w="108" w:type="dxa"/>
              <w:bottom w:w="0" w:type="dxa"/>
              <w:right w:w="108" w:type="dxa"/>
            </w:tcMar>
          </w:tcPr>
          <w:p w14:paraId="38CD30B2" w14:textId="77777777" w:rsidR="0080778B" w:rsidRPr="00550C92" w:rsidRDefault="0080778B" w:rsidP="000E0723">
            <w:pPr>
              <w:jc w:val="center"/>
              <w:rPr>
                <w:sz w:val="23"/>
                <w:szCs w:val="23"/>
              </w:rPr>
            </w:pPr>
            <w:r w:rsidRPr="00550C92">
              <w:rPr>
                <w:sz w:val="23"/>
                <w:szCs w:val="23"/>
              </w:rPr>
              <w:t>8,7</w:t>
            </w:r>
          </w:p>
        </w:tc>
        <w:tc>
          <w:tcPr>
            <w:tcW w:w="1276" w:type="dxa"/>
            <w:shd w:val="clear" w:color="auto" w:fill="FFFFFF"/>
            <w:tcMar>
              <w:top w:w="0" w:type="dxa"/>
              <w:left w:w="108" w:type="dxa"/>
              <w:bottom w:w="0" w:type="dxa"/>
              <w:right w:w="108" w:type="dxa"/>
            </w:tcMar>
          </w:tcPr>
          <w:p w14:paraId="32D1E75E" w14:textId="77777777" w:rsidR="0080778B" w:rsidRPr="00550C92" w:rsidRDefault="0080778B" w:rsidP="000E0723">
            <w:pPr>
              <w:jc w:val="center"/>
              <w:rPr>
                <w:sz w:val="23"/>
                <w:szCs w:val="23"/>
              </w:rPr>
            </w:pPr>
            <w:r w:rsidRPr="00550C92">
              <w:rPr>
                <w:sz w:val="23"/>
                <w:szCs w:val="23"/>
              </w:rPr>
              <w:t>18,0</w:t>
            </w:r>
          </w:p>
        </w:tc>
        <w:tc>
          <w:tcPr>
            <w:tcW w:w="1248" w:type="dxa"/>
            <w:shd w:val="clear" w:color="auto" w:fill="FFFFFF"/>
            <w:tcMar>
              <w:top w:w="0" w:type="dxa"/>
              <w:left w:w="108" w:type="dxa"/>
              <w:bottom w:w="0" w:type="dxa"/>
              <w:right w:w="108" w:type="dxa"/>
            </w:tcMar>
          </w:tcPr>
          <w:p w14:paraId="39A5DEA9" w14:textId="77777777" w:rsidR="0080778B" w:rsidRPr="00550C92" w:rsidRDefault="0080778B" w:rsidP="000E0723">
            <w:pPr>
              <w:jc w:val="center"/>
              <w:rPr>
                <w:rFonts w:ascii="Calibri" w:hAnsi="Calibri" w:cs="Calibri"/>
                <w:sz w:val="23"/>
                <w:szCs w:val="23"/>
              </w:rPr>
            </w:pPr>
            <w:r w:rsidRPr="00550C92">
              <w:rPr>
                <w:sz w:val="23"/>
                <w:szCs w:val="23"/>
              </w:rPr>
              <w:t>10,6</w:t>
            </w:r>
          </w:p>
        </w:tc>
        <w:tc>
          <w:tcPr>
            <w:tcW w:w="1219" w:type="dxa"/>
            <w:shd w:val="clear" w:color="auto" w:fill="FFFFFF"/>
            <w:tcMar>
              <w:top w:w="0" w:type="dxa"/>
              <w:left w:w="108" w:type="dxa"/>
              <w:bottom w:w="0" w:type="dxa"/>
              <w:right w:w="108" w:type="dxa"/>
            </w:tcMar>
          </w:tcPr>
          <w:p w14:paraId="2B5BC73F" w14:textId="77777777" w:rsidR="0080778B" w:rsidRPr="00550C92" w:rsidRDefault="0080778B" w:rsidP="000E0723">
            <w:pPr>
              <w:jc w:val="center"/>
              <w:rPr>
                <w:rFonts w:ascii="Calibri" w:hAnsi="Calibri" w:cs="Calibri"/>
                <w:sz w:val="23"/>
                <w:szCs w:val="23"/>
              </w:rPr>
            </w:pPr>
            <w:r w:rsidRPr="00550C92">
              <w:rPr>
                <w:sz w:val="23"/>
                <w:szCs w:val="23"/>
              </w:rPr>
              <w:t>9,5</w:t>
            </w:r>
          </w:p>
        </w:tc>
        <w:tc>
          <w:tcPr>
            <w:tcW w:w="1214" w:type="dxa"/>
            <w:shd w:val="clear" w:color="auto" w:fill="FFFFFF"/>
            <w:tcMar>
              <w:top w:w="0" w:type="dxa"/>
              <w:left w:w="108" w:type="dxa"/>
              <w:bottom w:w="0" w:type="dxa"/>
              <w:right w:w="108" w:type="dxa"/>
            </w:tcMar>
          </w:tcPr>
          <w:p w14:paraId="7AF78B28" w14:textId="77777777" w:rsidR="0080778B" w:rsidRPr="00550C92" w:rsidRDefault="0080778B" w:rsidP="000E0723">
            <w:pPr>
              <w:jc w:val="center"/>
              <w:rPr>
                <w:b/>
                <w:bCs/>
                <w:sz w:val="23"/>
                <w:szCs w:val="23"/>
              </w:rPr>
            </w:pPr>
            <w:r w:rsidRPr="00550C92">
              <w:rPr>
                <w:b/>
                <w:bCs/>
                <w:sz w:val="23"/>
                <w:szCs w:val="23"/>
              </w:rPr>
              <w:t>9,8</w:t>
            </w:r>
          </w:p>
        </w:tc>
      </w:tr>
      <w:tr w:rsidR="0080778B" w:rsidRPr="00550C92" w14:paraId="3F3BC728" w14:textId="77777777" w:rsidTr="00773145">
        <w:tc>
          <w:tcPr>
            <w:tcW w:w="3433" w:type="dxa"/>
            <w:shd w:val="clear" w:color="auto" w:fill="FFFFFF"/>
            <w:tcMar>
              <w:top w:w="0" w:type="dxa"/>
              <w:left w:w="108" w:type="dxa"/>
              <w:bottom w:w="0" w:type="dxa"/>
              <w:right w:w="108" w:type="dxa"/>
            </w:tcMar>
            <w:hideMark/>
          </w:tcPr>
          <w:p w14:paraId="46C11B67" w14:textId="77777777" w:rsidR="0080778B" w:rsidRPr="00550C92" w:rsidRDefault="0080778B" w:rsidP="0080778B">
            <w:pPr>
              <w:jc w:val="center"/>
              <w:rPr>
                <w:rFonts w:ascii="Calibri" w:hAnsi="Calibri" w:cs="Calibri"/>
                <w:sz w:val="23"/>
                <w:szCs w:val="23"/>
              </w:rPr>
            </w:pPr>
            <w:r w:rsidRPr="00550C92">
              <w:rPr>
                <w:sz w:val="23"/>
                <w:szCs w:val="23"/>
              </w:rPr>
              <w:t>Vidutiniškai Lietuvoje</w:t>
            </w:r>
          </w:p>
        </w:tc>
        <w:tc>
          <w:tcPr>
            <w:tcW w:w="1134" w:type="dxa"/>
            <w:shd w:val="clear" w:color="auto" w:fill="FFFFFF"/>
            <w:tcMar>
              <w:top w:w="0" w:type="dxa"/>
              <w:left w:w="108" w:type="dxa"/>
              <w:bottom w:w="0" w:type="dxa"/>
              <w:right w:w="108" w:type="dxa"/>
            </w:tcMar>
          </w:tcPr>
          <w:p w14:paraId="79452B83" w14:textId="77777777" w:rsidR="0080778B" w:rsidRPr="00550C92" w:rsidRDefault="0080778B" w:rsidP="000E0723">
            <w:pPr>
              <w:jc w:val="center"/>
              <w:rPr>
                <w:sz w:val="23"/>
                <w:szCs w:val="23"/>
              </w:rPr>
            </w:pPr>
            <w:r w:rsidRPr="00550C92">
              <w:rPr>
                <w:sz w:val="23"/>
                <w:szCs w:val="23"/>
              </w:rPr>
              <w:t>8,4</w:t>
            </w:r>
          </w:p>
        </w:tc>
        <w:tc>
          <w:tcPr>
            <w:tcW w:w="1276" w:type="dxa"/>
            <w:shd w:val="clear" w:color="auto" w:fill="FFFFFF"/>
            <w:tcMar>
              <w:top w:w="0" w:type="dxa"/>
              <w:left w:w="108" w:type="dxa"/>
              <w:bottom w:w="0" w:type="dxa"/>
              <w:right w:w="108" w:type="dxa"/>
            </w:tcMar>
          </w:tcPr>
          <w:p w14:paraId="6DA32C69" w14:textId="77777777" w:rsidR="0080778B" w:rsidRPr="00550C92" w:rsidRDefault="0080778B" w:rsidP="000E0723">
            <w:pPr>
              <w:jc w:val="center"/>
              <w:rPr>
                <w:sz w:val="23"/>
                <w:szCs w:val="23"/>
              </w:rPr>
            </w:pPr>
            <w:r w:rsidRPr="00550C92">
              <w:rPr>
                <w:sz w:val="23"/>
                <w:szCs w:val="23"/>
              </w:rPr>
              <w:t>16,4</w:t>
            </w:r>
          </w:p>
        </w:tc>
        <w:tc>
          <w:tcPr>
            <w:tcW w:w="1248" w:type="dxa"/>
            <w:shd w:val="clear" w:color="auto" w:fill="FFFFFF"/>
            <w:tcMar>
              <w:top w:w="0" w:type="dxa"/>
              <w:left w:w="108" w:type="dxa"/>
              <w:bottom w:w="0" w:type="dxa"/>
              <w:right w:w="108" w:type="dxa"/>
            </w:tcMar>
          </w:tcPr>
          <w:p w14:paraId="27EBA0AC" w14:textId="77777777" w:rsidR="0080778B" w:rsidRPr="00550C92" w:rsidRDefault="0080778B" w:rsidP="000E0723">
            <w:pPr>
              <w:jc w:val="center"/>
              <w:rPr>
                <w:rFonts w:ascii="Calibri" w:hAnsi="Calibri" w:cs="Calibri"/>
                <w:sz w:val="23"/>
                <w:szCs w:val="23"/>
              </w:rPr>
            </w:pPr>
            <w:r w:rsidRPr="00550C92">
              <w:rPr>
                <w:sz w:val="23"/>
                <w:szCs w:val="23"/>
              </w:rPr>
              <w:t>10,2</w:t>
            </w:r>
          </w:p>
        </w:tc>
        <w:tc>
          <w:tcPr>
            <w:tcW w:w="1219" w:type="dxa"/>
            <w:shd w:val="clear" w:color="auto" w:fill="FFFFFF"/>
            <w:tcMar>
              <w:top w:w="0" w:type="dxa"/>
              <w:left w:w="108" w:type="dxa"/>
              <w:bottom w:w="0" w:type="dxa"/>
              <w:right w:w="108" w:type="dxa"/>
            </w:tcMar>
          </w:tcPr>
          <w:p w14:paraId="157FA8F3" w14:textId="77777777" w:rsidR="0080778B" w:rsidRPr="00550C92" w:rsidRDefault="0080778B" w:rsidP="000E0723">
            <w:pPr>
              <w:jc w:val="center"/>
              <w:rPr>
                <w:rFonts w:ascii="Calibri" w:hAnsi="Calibri" w:cs="Calibri"/>
                <w:sz w:val="23"/>
                <w:szCs w:val="23"/>
              </w:rPr>
            </w:pPr>
            <w:r w:rsidRPr="00550C92">
              <w:rPr>
                <w:sz w:val="23"/>
                <w:szCs w:val="23"/>
              </w:rPr>
              <w:t>9,1</w:t>
            </w:r>
          </w:p>
        </w:tc>
        <w:tc>
          <w:tcPr>
            <w:tcW w:w="1214" w:type="dxa"/>
            <w:shd w:val="clear" w:color="auto" w:fill="FFFFFF"/>
            <w:tcMar>
              <w:top w:w="0" w:type="dxa"/>
              <w:left w:w="108" w:type="dxa"/>
              <w:bottom w:w="0" w:type="dxa"/>
              <w:right w:w="108" w:type="dxa"/>
            </w:tcMar>
          </w:tcPr>
          <w:p w14:paraId="5D812A2C" w14:textId="77777777" w:rsidR="0080778B" w:rsidRPr="00550C92" w:rsidRDefault="0080778B" w:rsidP="000E0723">
            <w:pPr>
              <w:jc w:val="center"/>
              <w:rPr>
                <w:b/>
                <w:bCs/>
                <w:sz w:val="23"/>
                <w:szCs w:val="23"/>
              </w:rPr>
            </w:pPr>
            <w:r w:rsidRPr="00550C92">
              <w:rPr>
                <w:b/>
                <w:bCs/>
                <w:sz w:val="23"/>
                <w:szCs w:val="23"/>
              </w:rPr>
              <w:t>9,3</w:t>
            </w:r>
          </w:p>
        </w:tc>
      </w:tr>
    </w:tbl>
    <w:p w14:paraId="735415F5" w14:textId="3E9AE7C8" w:rsidR="0080778B" w:rsidRPr="0080778B" w:rsidRDefault="0080778B" w:rsidP="0080778B">
      <w:pPr>
        <w:tabs>
          <w:tab w:val="left" w:pos="720"/>
        </w:tabs>
        <w:jc w:val="both"/>
        <w:rPr>
          <w:i/>
          <w:iCs/>
          <w:sz w:val="20"/>
          <w:szCs w:val="20"/>
        </w:rPr>
      </w:pPr>
      <w:r w:rsidRPr="0080778B">
        <w:rPr>
          <w:i/>
          <w:iCs/>
          <w:sz w:val="20"/>
          <w:szCs w:val="20"/>
        </w:rPr>
        <w:t>Šaltinis: Užimtumo tarnyba</w:t>
      </w:r>
    </w:p>
    <w:p w14:paraId="3D85CCA1" w14:textId="77777777" w:rsidR="00BB3E93" w:rsidRPr="002A0B54" w:rsidRDefault="00BB3E93" w:rsidP="006A7B6E">
      <w:pPr>
        <w:tabs>
          <w:tab w:val="left" w:pos="720"/>
        </w:tabs>
        <w:jc w:val="both"/>
        <w:rPr>
          <w:b/>
          <w:color w:val="FF0000"/>
        </w:rPr>
      </w:pPr>
    </w:p>
    <w:p w14:paraId="5797B511" w14:textId="56437CA0" w:rsidR="0080778B" w:rsidRDefault="0080778B" w:rsidP="0080778B">
      <w:pPr>
        <w:ind w:firstLine="720"/>
        <w:jc w:val="both"/>
        <w:rPr>
          <w:lang w:eastAsia="lt-LT"/>
        </w:rPr>
      </w:pPr>
      <w:r w:rsidRPr="0080778B">
        <w:rPr>
          <w:lang w:eastAsia="lt-LT"/>
        </w:rPr>
        <w:t xml:space="preserve">Užimtumo tarnybos prie LR socialinės apsaugos ir darbo ministerijos Klaipėdos klientų aptarnavimo departamento Plungės skyriuje 2024 </w:t>
      </w:r>
      <w:proofErr w:type="spellStart"/>
      <w:r w:rsidRPr="0080778B">
        <w:rPr>
          <w:lang w:eastAsia="lt-LT"/>
        </w:rPr>
        <w:t>m</w:t>
      </w:r>
      <w:proofErr w:type="spellEnd"/>
      <w:r w:rsidR="002B1EDF">
        <w:rPr>
          <w:lang w:eastAsia="lt-LT"/>
        </w:rPr>
        <w:t>.</w:t>
      </w:r>
      <w:r w:rsidRPr="0080778B">
        <w:rPr>
          <w:lang w:eastAsia="lt-LT"/>
        </w:rPr>
        <w:t xml:space="preserve"> kovo 1 </w:t>
      </w:r>
      <w:proofErr w:type="spellStart"/>
      <w:r w:rsidRPr="0080778B">
        <w:rPr>
          <w:lang w:eastAsia="lt-LT"/>
        </w:rPr>
        <w:t>d</w:t>
      </w:r>
      <w:proofErr w:type="spellEnd"/>
      <w:r w:rsidR="002B1EDF">
        <w:rPr>
          <w:lang w:eastAsia="lt-LT"/>
        </w:rPr>
        <w:t>.</w:t>
      </w:r>
      <w:r w:rsidRPr="0080778B">
        <w:rPr>
          <w:lang w:eastAsia="lt-LT"/>
        </w:rPr>
        <w:t xml:space="preserve"> buvo </w:t>
      </w:r>
      <w:r w:rsidRPr="00773182">
        <w:rPr>
          <w:lang w:eastAsia="lt-LT"/>
        </w:rPr>
        <w:t>įregistruota 2 552 ieškan</w:t>
      </w:r>
      <w:r w:rsidR="00773182" w:rsidRPr="002F480F">
        <w:rPr>
          <w:lang w:eastAsia="lt-LT"/>
        </w:rPr>
        <w:t>tys</w:t>
      </w:r>
      <w:r w:rsidRPr="00773182">
        <w:rPr>
          <w:lang w:eastAsia="lt-LT"/>
        </w:rPr>
        <w:t xml:space="preserve"> darbo asmen</w:t>
      </w:r>
      <w:r w:rsidR="00773182" w:rsidRPr="002F480F">
        <w:rPr>
          <w:lang w:eastAsia="lt-LT"/>
        </w:rPr>
        <w:t>ys</w:t>
      </w:r>
      <w:r w:rsidRPr="00773182">
        <w:rPr>
          <w:lang w:eastAsia="lt-LT"/>
        </w:rPr>
        <w:t xml:space="preserve">, iš kurių 2 002 asmenys </w:t>
      </w:r>
      <w:r w:rsidR="00216178" w:rsidRPr="00773182">
        <w:rPr>
          <w:lang w:eastAsia="lt-LT"/>
        </w:rPr>
        <w:t>–</w:t>
      </w:r>
      <w:r w:rsidRPr="00773182">
        <w:rPr>
          <w:lang w:eastAsia="lt-LT"/>
        </w:rPr>
        <w:t xml:space="preserve"> bedarbiai. </w:t>
      </w:r>
      <w:r w:rsidR="00EF4C3D" w:rsidRPr="00773182">
        <w:rPr>
          <w:lang w:eastAsia="lt-LT"/>
        </w:rPr>
        <w:t>S</w:t>
      </w:r>
      <w:r w:rsidRPr="00773182">
        <w:rPr>
          <w:lang w:eastAsia="lt-LT"/>
        </w:rPr>
        <w:t xml:space="preserve">avivaldybėje 2024 </w:t>
      </w:r>
      <w:proofErr w:type="spellStart"/>
      <w:r w:rsidRPr="00773182">
        <w:rPr>
          <w:lang w:eastAsia="lt-LT"/>
        </w:rPr>
        <w:t>m</w:t>
      </w:r>
      <w:proofErr w:type="spellEnd"/>
      <w:r w:rsidR="002B1EDF" w:rsidRPr="00773182">
        <w:rPr>
          <w:lang w:eastAsia="lt-LT"/>
        </w:rPr>
        <w:t>.</w:t>
      </w:r>
      <w:r w:rsidRPr="00773182">
        <w:rPr>
          <w:lang w:eastAsia="lt-LT"/>
        </w:rPr>
        <w:t xml:space="preserve"> kovo 1 </w:t>
      </w:r>
      <w:proofErr w:type="spellStart"/>
      <w:r w:rsidRPr="00773182">
        <w:rPr>
          <w:lang w:eastAsia="lt-LT"/>
        </w:rPr>
        <w:t>d</w:t>
      </w:r>
      <w:proofErr w:type="spellEnd"/>
      <w:r w:rsidR="002B1EDF" w:rsidRPr="00773182">
        <w:rPr>
          <w:lang w:eastAsia="lt-LT"/>
        </w:rPr>
        <w:t>.</w:t>
      </w:r>
      <w:r w:rsidRPr="00773182">
        <w:rPr>
          <w:lang w:eastAsia="lt-LT"/>
        </w:rPr>
        <w:t xml:space="preserve"> įregistruotų bedarbių skaičius, palyginus su 2023 </w:t>
      </w:r>
      <w:proofErr w:type="spellStart"/>
      <w:r w:rsidRPr="00773182">
        <w:rPr>
          <w:lang w:eastAsia="lt-LT"/>
        </w:rPr>
        <w:t>m</w:t>
      </w:r>
      <w:proofErr w:type="spellEnd"/>
      <w:r w:rsidR="002B1EDF" w:rsidRPr="00773182">
        <w:rPr>
          <w:lang w:eastAsia="lt-LT"/>
        </w:rPr>
        <w:t>.</w:t>
      </w:r>
      <w:r w:rsidRPr="00773182">
        <w:rPr>
          <w:lang w:eastAsia="lt-LT"/>
        </w:rPr>
        <w:t xml:space="preserve"> kovo 1 </w:t>
      </w:r>
      <w:proofErr w:type="spellStart"/>
      <w:r w:rsidRPr="00773182">
        <w:rPr>
          <w:lang w:eastAsia="lt-LT"/>
        </w:rPr>
        <w:t>d</w:t>
      </w:r>
      <w:proofErr w:type="spellEnd"/>
      <w:r w:rsidR="002B1EDF" w:rsidRPr="00773182">
        <w:rPr>
          <w:lang w:eastAsia="lt-LT"/>
        </w:rPr>
        <w:t>.</w:t>
      </w:r>
      <w:r w:rsidR="00EF4C3D" w:rsidRPr="00773182">
        <w:rPr>
          <w:lang w:eastAsia="lt-LT"/>
        </w:rPr>
        <w:t xml:space="preserve"> duomenimis</w:t>
      </w:r>
      <w:r w:rsidRPr="00773182">
        <w:rPr>
          <w:lang w:eastAsia="lt-LT"/>
        </w:rPr>
        <w:t xml:space="preserve">, padidėjo 7,46 </w:t>
      </w:r>
      <w:proofErr w:type="spellStart"/>
      <w:r w:rsidRPr="00773182">
        <w:rPr>
          <w:lang w:eastAsia="lt-LT"/>
        </w:rPr>
        <w:t>proc</w:t>
      </w:r>
      <w:proofErr w:type="spellEnd"/>
      <w:r w:rsidRPr="00773182">
        <w:rPr>
          <w:lang w:eastAsia="lt-LT"/>
        </w:rPr>
        <w:t>. Tarp</w:t>
      </w:r>
      <w:r w:rsidRPr="0080778B">
        <w:rPr>
          <w:lang w:eastAsia="lt-LT"/>
        </w:rPr>
        <w:t xml:space="preserve"> bedarbių moterys sudarė 48,05 </w:t>
      </w:r>
      <w:proofErr w:type="spellStart"/>
      <w:r w:rsidRPr="0080778B">
        <w:rPr>
          <w:lang w:eastAsia="lt-LT"/>
        </w:rPr>
        <w:t>proc</w:t>
      </w:r>
      <w:proofErr w:type="spellEnd"/>
      <w:r w:rsidRPr="0080778B">
        <w:rPr>
          <w:lang w:eastAsia="lt-LT"/>
        </w:rPr>
        <w:t xml:space="preserve">., kaimo gyventojai – 44,3 </w:t>
      </w:r>
      <w:proofErr w:type="spellStart"/>
      <w:r w:rsidRPr="0080778B">
        <w:rPr>
          <w:lang w:eastAsia="lt-LT"/>
        </w:rPr>
        <w:t>proc</w:t>
      </w:r>
      <w:proofErr w:type="spellEnd"/>
      <w:r w:rsidRPr="0080778B">
        <w:rPr>
          <w:lang w:eastAsia="lt-LT"/>
        </w:rPr>
        <w:t xml:space="preserve">., jaunesni nei 25 metų amžiaus bedarbiai – 12,04 </w:t>
      </w:r>
      <w:proofErr w:type="spellStart"/>
      <w:r w:rsidRPr="0080778B">
        <w:rPr>
          <w:lang w:eastAsia="lt-LT"/>
        </w:rPr>
        <w:t>proc</w:t>
      </w:r>
      <w:proofErr w:type="spellEnd"/>
      <w:r w:rsidRPr="0080778B">
        <w:rPr>
          <w:lang w:eastAsia="lt-LT"/>
        </w:rPr>
        <w:t xml:space="preserve">., ir vyresni </w:t>
      </w:r>
      <w:r w:rsidRPr="00773182">
        <w:rPr>
          <w:lang w:eastAsia="lt-LT"/>
        </w:rPr>
        <w:t xml:space="preserve">nei 50 </w:t>
      </w:r>
      <w:proofErr w:type="spellStart"/>
      <w:r w:rsidRPr="00773182">
        <w:rPr>
          <w:lang w:eastAsia="lt-LT"/>
        </w:rPr>
        <w:t>m</w:t>
      </w:r>
      <w:proofErr w:type="spellEnd"/>
      <w:r w:rsidRPr="00773182">
        <w:rPr>
          <w:lang w:eastAsia="lt-LT"/>
        </w:rPr>
        <w:t xml:space="preserve">. amžiaus sudarė 40,91 </w:t>
      </w:r>
      <w:proofErr w:type="spellStart"/>
      <w:r w:rsidRPr="00773182">
        <w:rPr>
          <w:lang w:eastAsia="lt-LT"/>
        </w:rPr>
        <w:t>proc</w:t>
      </w:r>
      <w:proofErr w:type="spellEnd"/>
      <w:r w:rsidRPr="00773182">
        <w:rPr>
          <w:lang w:eastAsia="lt-LT"/>
        </w:rPr>
        <w:t>.</w:t>
      </w:r>
    </w:p>
    <w:p w14:paraId="3E7EC828" w14:textId="77777777" w:rsidR="004903D1" w:rsidRDefault="004903D1" w:rsidP="00EF4C3D">
      <w:pPr>
        <w:ind w:left="-142" w:firstLine="142"/>
        <w:jc w:val="center"/>
        <w:rPr>
          <w:lang w:eastAsia="lt-LT"/>
        </w:rPr>
      </w:pPr>
    </w:p>
    <w:p w14:paraId="25DAA5B4" w14:textId="0121F042" w:rsidR="00EF4C3D" w:rsidRPr="00EF4C3D" w:rsidRDefault="00EF4C3D" w:rsidP="00EF4C3D">
      <w:pPr>
        <w:ind w:left="-142" w:firstLine="142"/>
        <w:jc w:val="center"/>
        <w:rPr>
          <w:b/>
          <w:lang w:eastAsia="lt-LT"/>
        </w:rPr>
      </w:pPr>
      <w:r w:rsidRPr="00EF4C3D">
        <w:rPr>
          <w:b/>
          <w:lang w:eastAsia="lt-LT"/>
        </w:rPr>
        <w:t>2020</w:t>
      </w:r>
      <w:r w:rsidR="00216178">
        <w:rPr>
          <w:b/>
          <w:lang w:eastAsia="lt-LT"/>
        </w:rPr>
        <w:t>–</w:t>
      </w:r>
      <w:r w:rsidRPr="00EF4C3D">
        <w:rPr>
          <w:b/>
          <w:lang w:eastAsia="lt-LT"/>
        </w:rPr>
        <w:t>2024 metų darbo rinkos apžvalga Telšių apskrities Plungės rajono savivaldybėje</w:t>
      </w:r>
    </w:p>
    <w:p w14:paraId="5013A8BB" w14:textId="77777777" w:rsidR="00EF4C3D" w:rsidRPr="00EF4C3D" w:rsidRDefault="00EF4C3D" w:rsidP="00EF4C3D">
      <w:pPr>
        <w:ind w:left="-142" w:firstLine="142"/>
        <w:jc w:val="center"/>
        <w:rPr>
          <w:b/>
          <w:lang w:eastAsia="lt-LT"/>
        </w:rPr>
      </w:pPr>
      <w:r w:rsidRPr="00EF4C3D">
        <w:rPr>
          <w:b/>
          <w:lang w:eastAsia="lt-LT"/>
        </w:rPr>
        <w:t>(</w:t>
      </w:r>
      <w:r w:rsidRPr="00EF4C3D">
        <w:rPr>
          <w:b/>
          <w:bCs/>
          <w:lang w:eastAsia="lt-LT"/>
        </w:rPr>
        <w:t xml:space="preserve">2024 </w:t>
      </w:r>
      <w:proofErr w:type="spellStart"/>
      <w:r w:rsidRPr="00EF4C3D">
        <w:rPr>
          <w:b/>
          <w:bCs/>
          <w:lang w:eastAsia="lt-LT"/>
        </w:rPr>
        <w:t>m</w:t>
      </w:r>
      <w:proofErr w:type="spellEnd"/>
      <w:r w:rsidRPr="00EF4C3D">
        <w:rPr>
          <w:b/>
          <w:bCs/>
          <w:lang w:eastAsia="lt-LT"/>
        </w:rPr>
        <w:t xml:space="preserve">. </w:t>
      </w:r>
      <w:r w:rsidRPr="00EF4C3D">
        <w:rPr>
          <w:b/>
          <w:lang w:eastAsia="lt-LT"/>
        </w:rPr>
        <w:t xml:space="preserve">kovo 1 </w:t>
      </w:r>
      <w:proofErr w:type="spellStart"/>
      <w:r w:rsidRPr="00EF4C3D">
        <w:rPr>
          <w:b/>
          <w:lang w:eastAsia="lt-LT"/>
        </w:rPr>
        <w:t>d</w:t>
      </w:r>
      <w:proofErr w:type="spellEnd"/>
      <w:r w:rsidRPr="00EF4C3D">
        <w:rPr>
          <w:b/>
          <w:lang w:eastAsia="lt-LT"/>
        </w:rPr>
        <w:t>.)</w:t>
      </w:r>
    </w:p>
    <w:tbl>
      <w:tblPr>
        <w:tblW w:w="9618" w:type="dxa"/>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shd w:val="clear" w:color="auto" w:fill="FFFFFF"/>
        <w:tblCellMar>
          <w:left w:w="0" w:type="dxa"/>
          <w:right w:w="0" w:type="dxa"/>
        </w:tblCellMar>
        <w:tblLook w:val="04A0" w:firstRow="1" w:lastRow="0" w:firstColumn="1" w:lastColumn="0" w:noHBand="0" w:noVBand="1"/>
      </w:tblPr>
      <w:tblGrid>
        <w:gridCol w:w="4077"/>
        <w:gridCol w:w="1134"/>
        <w:gridCol w:w="1023"/>
        <w:gridCol w:w="1245"/>
        <w:gridCol w:w="1023"/>
        <w:gridCol w:w="1116"/>
      </w:tblGrid>
      <w:tr w:rsidR="00EF4C3D" w:rsidRPr="00EF4C3D" w14:paraId="7A249477" w14:textId="77777777" w:rsidTr="00773145">
        <w:trPr>
          <w:trHeight w:val="260"/>
        </w:trPr>
        <w:tc>
          <w:tcPr>
            <w:tcW w:w="4077" w:type="dxa"/>
            <w:shd w:val="clear" w:color="auto" w:fill="F2F2F2"/>
            <w:tcMar>
              <w:top w:w="0" w:type="dxa"/>
              <w:left w:w="108" w:type="dxa"/>
              <w:bottom w:w="0" w:type="dxa"/>
              <w:right w:w="108" w:type="dxa"/>
            </w:tcMar>
            <w:hideMark/>
          </w:tcPr>
          <w:p w14:paraId="1D3CEC92" w14:textId="77777777" w:rsidR="00EF4C3D" w:rsidRPr="00EF4C3D" w:rsidRDefault="00EF4C3D" w:rsidP="00EF4C3D">
            <w:pPr>
              <w:ind w:firstLine="142"/>
              <w:rPr>
                <w:rFonts w:ascii="Calibri" w:hAnsi="Calibri" w:cs="Calibri"/>
                <w:i/>
                <w:iCs/>
                <w:sz w:val="22"/>
                <w:szCs w:val="22"/>
                <w:lang w:eastAsia="lt-LT"/>
              </w:rPr>
            </w:pPr>
            <w:r w:rsidRPr="00EF4C3D">
              <w:rPr>
                <w:b/>
                <w:bCs/>
                <w:i/>
                <w:iCs/>
              </w:rPr>
              <w:t>Rodikliai</w:t>
            </w:r>
          </w:p>
        </w:tc>
        <w:tc>
          <w:tcPr>
            <w:tcW w:w="1134" w:type="dxa"/>
            <w:shd w:val="clear" w:color="auto" w:fill="F2F2F2"/>
            <w:tcMar>
              <w:top w:w="0" w:type="dxa"/>
              <w:left w:w="108" w:type="dxa"/>
              <w:bottom w:w="0" w:type="dxa"/>
              <w:right w:w="108" w:type="dxa"/>
            </w:tcMar>
            <w:hideMark/>
          </w:tcPr>
          <w:p w14:paraId="454C6053" w14:textId="77777777" w:rsidR="00EF4C3D" w:rsidRPr="00EF4C3D" w:rsidRDefault="00EF4C3D" w:rsidP="00EF4C3D">
            <w:pPr>
              <w:jc w:val="center"/>
              <w:rPr>
                <w:rFonts w:ascii="Calibri" w:hAnsi="Calibri" w:cs="Calibri"/>
                <w:i/>
                <w:iCs/>
                <w:sz w:val="22"/>
                <w:szCs w:val="22"/>
              </w:rPr>
            </w:pPr>
            <w:r w:rsidRPr="00EF4C3D">
              <w:rPr>
                <w:b/>
                <w:bCs/>
                <w:i/>
                <w:iCs/>
              </w:rPr>
              <w:t xml:space="preserve">2020 </w:t>
            </w:r>
            <w:proofErr w:type="spellStart"/>
            <w:r w:rsidRPr="00EF4C3D">
              <w:rPr>
                <w:b/>
                <w:bCs/>
                <w:i/>
                <w:iCs/>
              </w:rPr>
              <w:t>m</w:t>
            </w:r>
            <w:proofErr w:type="spellEnd"/>
            <w:r w:rsidRPr="00EF4C3D">
              <w:rPr>
                <w:b/>
                <w:bCs/>
                <w:i/>
                <w:iCs/>
              </w:rPr>
              <w:t>.</w:t>
            </w:r>
          </w:p>
        </w:tc>
        <w:tc>
          <w:tcPr>
            <w:tcW w:w="1023" w:type="dxa"/>
            <w:shd w:val="clear" w:color="auto" w:fill="F2F2F2"/>
            <w:tcMar>
              <w:top w:w="0" w:type="dxa"/>
              <w:left w:w="108" w:type="dxa"/>
              <w:bottom w:w="0" w:type="dxa"/>
              <w:right w:w="108" w:type="dxa"/>
            </w:tcMar>
            <w:hideMark/>
          </w:tcPr>
          <w:p w14:paraId="1E182E57" w14:textId="77777777" w:rsidR="00EF4C3D" w:rsidRPr="00EF4C3D" w:rsidRDefault="00EF4C3D" w:rsidP="00EF4C3D">
            <w:pPr>
              <w:rPr>
                <w:b/>
                <w:bCs/>
                <w:i/>
                <w:iCs/>
              </w:rPr>
            </w:pPr>
            <w:r w:rsidRPr="00EF4C3D">
              <w:rPr>
                <w:b/>
                <w:bCs/>
                <w:i/>
                <w:iCs/>
              </w:rPr>
              <w:t xml:space="preserve">2021 </w:t>
            </w:r>
            <w:proofErr w:type="spellStart"/>
            <w:r w:rsidRPr="00EF4C3D">
              <w:rPr>
                <w:b/>
                <w:bCs/>
                <w:i/>
                <w:iCs/>
              </w:rPr>
              <w:t>m</w:t>
            </w:r>
            <w:proofErr w:type="spellEnd"/>
            <w:r w:rsidRPr="00EF4C3D">
              <w:rPr>
                <w:b/>
                <w:bCs/>
                <w:i/>
                <w:iCs/>
              </w:rPr>
              <w:t>.</w:t>
            </w:r>
          </w:p>
        </w:tc>
        <w:tc>
          <w:tcPr>
            <w:tcW w:w="1245" w:type="dxa"/>
            <w:shd w:val="clear" w:color="auto" w:fill="F2F2F2"/>
            <w:tcMar>
              <w:top w:w="0" w:type="dxa"/>
              <w:left w:w="108" w:type="dxa"/>
              <w:bottom w:w="0" w:type="dxa"/>
              <w:right w:w="108" w:type="dxa"/>
            </w:tcMar>
            <w:hideMark/>
          </w:tcPr>
          <w:p w14:paraId="20B67F72" w14:textId="77777777" w:rsidR="00EF4C3D" w:rsidRPr="00EF4C3D" w:rsidRDefault="00EF4C3D" w:rsidP="00EF4C3D">
            <w:pPr>
              <w:ind w:firstLine="142"/>
              <w:jc w:val="center"/>
              <w:rPr>
                <w:rFonts w:ascii="Calibri" w:hAnsi="Calibri" w:cs="Calibri"/>
                <w:i/>
                <w:iCs/>
                <w:sz w:val="22"/>
                <w:szCs w:val="22"/>
              </w:rPr>
            </w:pPr>
            <w:r w:rsidRPr="00EF4C3D">
              <w:rPr>
                <w:b/>
                <w:bCs/>
                <w:i/>
                <w:iCs/>
              </w:rPr>
              <w:t xml:space="preserve">2022 </w:t>
            </w:r>
            <w:proofErr w:type="spellStart"/>
            <w:r w:rsidRPr="00EF4C3D">
              <w:rPr>
                <w:b/>
                <w:bCs/>
                <w:i/>
                <w:iCs/>
              </w:rPr>
              <w:t>m</w:t>
            </w:r>
            <w:proofErr w:type="spellEnd"/>
            <w:r w:rsidRPr="00EF4C3D">
              <w:rPr>
                <w:b/>
                <w:bCs/>
                <w:i/>
                <w:iCs/>
              </w:rPr>
              <w:t>.</w:t>
            </w:r>
          </w:p>
        </w:tc>
        <w:tc>
          <w:tcPr>
            <w:tcW w:w="1023" w:type="dxa"/>
            <w:shd w:val="clear" w:color="auto" w:fill="F2F2F2"/>
            <w:tcMar>
              <w:top w:w="0" w:type="dxa"/>
              <w:left w:w="108" w:type="dxa"/>
              <w:bottom w:w="0" w:type="dxa"/>
              <w:right w:w="108" w:type="dxa"/>
            </w:tcMar>
            <w:hideMark/>
          </w:tcPr>
          <w:p w14:paraId="144408F7" w14:textId="77777777" w:rsidR="00EF4C3D" w:rsidRPr="00EF4C3D" w:rsidRDefault="00EF4C3D" w:rsidP="00EF4C3D">
            <w:pPr>
              <w:rPr>
                <w:b/>
                <w:bCs/>
                <w:i/>
                <w:iCs/>
              </w:rPr>
            </w:pPr>
            <w:r w:rsidRPr="00EF4C3D">
              <w:rPr>
                <w:b/>
                <w:bCs/>
                <w:i/>
                <w:iCs/>
              </w:rPr>
              <w:t xml:space="preserve">2023 </w:t>
            </w:r>
            <w:proofErr w:type="spellStart"/>
            <w:r w:rsidRPr="00EF4C3D">
              <w:rPr>
                <w:b/>
                <w:bCs/>
                <w:i/>
                <w:iCs/>
              </w:rPr>
              <w:t>m</w:t>
            </w:r>
            <w:proofErr w:type="spellEnd"/>
            <w:r w:rsidRPr="00EF4C3D">
              <w:rPr>
                <w:b/>
                <w:bCs/>
                <w:i/>
                <w:iCs/>
              </w:rPr>
              <w:t>.</w:t>
            </w:r>
          </w:p>
        </w:tc>
        <w:tc>
          <w:tcPr>
            <w:tcW w:w="1116" w:type="dxa"/>
            <w:shd w:val="clear" w:color="auto" w:fill="F2F2F2"/>
            <w:tcMar>
              <w:top w:w="0" w:type="dxa"/>
              <w:left w:w="108" w:type="dxa"/>
              <w:bottom w:w="0" w:type="dxa"/>
              <w:right w:w="108" w:type="dxa"/>
            </w:tcMar>
            <w:hideMark/>
          </w:tcPr>
          <w:p w14:paraId="1118A953" w14:textId="77777777" w:rsidR="00EF4C3D" w:rsidRPr="00EF4C3D" w:rsidRDefault="00EF4C3D" w:rsidP="00EF4C3D">
            <w:pPr>
              <w:rPr>
                <w:rFonts w:ascii="Calibri" w:hAnsi="Calibri" w:cs="Calibri"/>
                <w:i/>
                <w:iCs/>
                <w:sz w:val="22"/>
                <w:szCs w:val="22"/>
              </w:rPr>
            </w:pPr>
            <w:r w:rsidRPr="00EF4C3D">
              <w:rPr>
                <w:b/>
                <w:bCs/>
                <w:i/>
                <w:iCs/>
              </w:rPr>
              <w:t xml:space="preserve">2024 </w:t>
            </w:r>
            <w:proofErr w:type="spellStart"/>
            <w:r w:rsidRPr="00EF4C3D">
              <w:rPr>
                <w:b/>
                <w:bCs/>
                <w:i/>
                <w:iCs/>
              </w:rPr>
              <w:t>m</w:t>
            </w:r>
            <w:proofErr w:type="spellEnd"/>
            <w:r w:rsidRPr="00EF4C3D">
              <w:rPr>
                <w:b/>
                <w:bCs/>
                <w:i/>
                <w:iCs/>
              </w:rPr>
              <w:t>.</w:t>
            </w:r>
          </w:p>
        </w:tc>
      </w:tr>
      <w:tr w:rsidR="00EF4C3D" w:rsidRPr="00550C92" w14:paraId="008C355C" w14:textId="77777777" w:rsidTr="00773145">
        <w:tc>
          <w:tcPr>
            <w:tcW w:w="4077" w:type="dxa"/>
            <w:shd w:val="clear" w:color="auto" w:fill="FFFFFF"/>
            <w:tcMar>
              <w:top w:w="0" w:type="dxa"/>
              <w:left w:w="108" w:type="dxa"/>
              <w:bottom w:w="0" w:type="dxa"/>
              <w:right w:w="108" w:type="dxa"/>
            </w:tcMar>
            <w:hideMark/>
          </w:tcPr>
          <w:p w14:paraId="686085B9" w14:textId="77777777" w:rsidR="00EF4C3D" w:rsidRPr="00550C92" w:rsidRDefault="00EF4C3D" w:rsidP="00EF4C3D">
            <w:pPr>
              <w:ind w:firstLine="142"/>
              <w:rPr>
                <w:rFonts w:ascii="Calibri" w:hAnsi="Calibri" w:cs="Calibri"/>
                <w:sz w:val="23"/>
                <w:szCs w:val="23"/>
              </w:rPr>
            </w:pPr>
            <w:r w:rsidRPr="00550C92">
              <w:rPr>
                <w:sz w:val="23"/>
                <w:szCs w:val="23"/>
              </w:rPr>
              <w:t>1. Įregistruota ieškančių darbo asmenų</w:t>
            </w:r>
          </w:p>
        </w:tc>
        <w:tc>
          <w:tcPr>
            <w:tcW w:w="1134" w:type="dxa"/>
            <w:shd w:val="clear" w:color="auto" w:fill="FFFFFF"/>
            <w:tcMar>
              <w:top w:w="0" w:type="dxa"/>
              <w:left w:w="108" w:type="dxa"/>
              <w:bottom w:w="0" w:type="dxa"/>
              <w:right w:w="108" w:type="dxa"/>
            </w:tcMar>
          </w:tcPr>
          <w:p w14:paraId="59F70B02" w14:textId="77777777" w:rsidR="00EF4C3D" w:rsidRPr="00550C92" w:rsidRDefault="00EF4C3D" w:rsidP="000E0723">
            <w:pPr>
              <w:ind w:firstLine="142"/>
              <w:jc w:val="center"/>
              <w:rPr>
                <w:rFonts w:ascii="Calibri" w:hAnsi="Calibri" w:cs="Calibri"/>
                <w:sz w:val="23"/>
                <w:szCs w:val="23"/>
              </w:rPr>
            </w:pPr>
            <w:r w:rsidRPr="00550C92">
              <w:rPr>
                <w:sz w:val="23"/>
                <w:szCs w:val="23"/>
              </w:rPr>
              <w:t>1821</w:t>
            </w:r>
          </w:p>
        </w:tc>
        <w:tc>
          <w:tcPr>
            <w:tcW w:w="1023" w:type="dxa"/>
            <w:shd w:val="clear" w:color="auto" w:fill="FFFFFF"/>
            <w:tcMar>
              <w:top w:w="0" w:type="dxa"/>
              <w:left w:w="108" w:type="dxa"/>
              <w:bottom w:w="0" w:type="dxa"/>
              <w:right w:w="108" w:type="dxa"/>
            </w:tcMar>
          </w:tcPr>
          <w:p w14:paraId="756E2EC7" w14:textId="77777777" w:rsidR="00EF4C3D" w:rsidRPr="00550C92" w:rsidRDefault="00EF4C3D" w:rsidP="000E0723">
            <w:pPr>
              <w:ind w:firstLine="142"/>
              <w:jc w:val="center"/>
              <w:rPr>
                <w:rFonts w:ascii="Calibri" w:hAnsi="Calibri" w:cs="Calibri"/>
                <w:sz w:val="23"/>
                <w:szCs w:val="23"/>
              </w:rPr>
            </w:pPr>
            <w:r w:rsidRPr="00550C92">
              <w:rPr>
                <w:sz w:val="23"/>
                <w:szCs w:val="23"/>
              </w:rPr>
              <w:t>8250</w:t>
            </w:r>
          </w:p>
        </w:tc>
        <w:tc>
          <w:tcPr>
            <w:tcW w:w="1245" w:type="dxa"/>
            <w:shd w:val="clear" w:color="auto" w:fill="FFFFFF"/>
            <w:tcMar>
              <w:top w:w="0" w:type="dxa"/>
              <w:left w:w="108" w:type="dxa"/>
              <w:bottom w:w="0" w:type="dxa"/>
              <w:right w:w="108" w:type="dxa"/>
            </w:tcMar>
          </w:tcPr>
          <w:p w14:paraId="1F058D71" w14:textId="77777777" w:rsidR="00EF4C3D" w:rsidRPr="00550C92" w:rsidRDefault="00EF4C3D" w:rsidP="000E0723">
            <w:pPr>
              <w:ind w:firstLine="142"/>
              <w:jc w:val="center"/>
              <w:rPr>
                <w:rFonts w:ascii="Calibri" w:hAnsi="Calibri" w:cs="Calibri"/>
                <w:sz w:val="23"/>
                <w:szCs w:val="23"/>
              </w:rPr>
            </w:pPr>
            <w:r w:rsidRPr="00550C92">
              <w:rPr>
                <w:sz w:val="23"/>
                <w:szCs w:val="23"/>
              </w:rPr>
              <w:t>2246</w:t>
            </w:r>
          </w:p>
        </w:tc>
        <w:tc>
          <w:tcPr>
            <w:tcW w:w="1023" w:type="dxa"/>
            <w:shd w:val="clear" w:color="auto" w:fill="FFFFFF"/>
            <w:tcMar>
              <w:top w:w="0" w:type="dxa"/>
              <w:left w:w="108" w:type="dxa"/>
              <w:bottom w:w="0" w:type="dxa"/>
              <w:right w:w="108" w:type="dxa"/>
            </w:tcMar>
          </w:tcPr>
          <w:p w14:paraId="330FF959" w14:textId="77777777" w:rsidR="00EF4C3D" w:rsidRPr="00550C92" w:rsidRDefault="00EF4C3D" w:rsidP="004E5756">
            <w:pPr>
              <w:ind w:firstLine="142"/>
              <w:jc w:val="center"/>
              <w:rPr>
                <w:rFonts w:ascii="Calibri" w:hAnsi="Calibri" w:cs="Calibri"/>
                <w:sz w:val="23"/>
                <w:szCs w:val="23"/>
              </w:rPr>
            </w:pPr>
            <w:r w:rsidRPr="00550C92">
              <w:rPr>
                <w:b/>
                <w:sz w:val="23"/>
                <w:szCs w:val="23"/>
              </w:rPr>
              <w:t>2393</w:t>
            </w:r>
          </w:p>
        </w:tc>
        <w:tc>
          <w:tcPr>
            <w:tcW w:w="1116" w:type="dxa"/>
            <w:shd w:val="clear" w:color="auto" w:fill="FFFFFF"/>
            <w:tcMar>
              <w:top w:w="0" w:type="dxa"/>
              <w:left w:w="108" w:type="dxa"/>
              <w:bottom w:w="0" w:type="dxa"/>
              <w:right w:w="108" w:type="dxa"/>
            </w:tcMar>
          </w:tcPr>
          <w:p w14:paraId="06DDA83F" w14:textId="77777777" w:rsidR="00EF4C3D" w:rsidRPr="00550C92" w:rsidRDefault="00EF4C3D" w:rsidP="004E5756">
            <w:pPr>
              <w:ind w:firstLine="142"/>
              <w:jc w:val="center"/>
              <w:rPr>
                <w:b/>
                <w:sz w:val="23"/>
                <w:szCs w:val="23"/>
              </w:rPr>
            </w:pPr>
            <w:r w:rsidRPr="00550C92">
              <w:rPr>
                <w:b/>
                <w:sz w:val="23"/>
                <w:szCs w:val="23"/>
              </w:rPr>
              <w:t>2552</w:t>
            </w:r>
          </w:p>
        </w:tc>
      </w:tr>
      <w:tr w:rsidR="00EF4C3D" w:rsidRPr="00550C92" w14:paraId="21C48DD9" w14:textId="77777777" w:rsidTr="00773145">
        <w:trPr>
          <w:trHeight w:val="239"/>
        </w:trPr>
        <w:tc>
          <w:tcPr>
            <w:tcW w:w="4077" w:type="dxa"/>
            <w:shd w:val="clear" w:color="auto" w:fill="FFFFFF"/>
            <w:tcMar>
              <w:top w:w="0" w:type="dxa"/>
              <w:left w:w="108" w:type="dxa"/>
              <w:bottom w:w="0" w:type="dxa"/>
              <w:right w:w="108" w:type="dxa"/>
            </w:tcMar>
            <w:hideMark/>
          </w:tcPr>
          <w:p w14:paraId="1DE7ADF1" w14:textId="77777777" w:rsidR="00EF4C3D" w:rsidRPr="00550C92" w:rsidRDefault="00EF4C3D" w:rsidP="00EF4C3D">
            <w:pPr>
              <w:ind w:firstLine="142"/>
              <w:rPr>
                <w:rFonts w:ascii="Calibri" w:hAnsi="Calibri" w:cs="Calibri"/>
                <w:sz w:val="23"/>
                <w:szCs w:val="23"/>
              </w:rPr>
            </w:pPr>
            <w:r w:rsidRPr="00550C92">
              <w:rPr>
                <w:sz w:val="23"/>
                <w:szCs w:val="23"/>
              </w:rPr>
              <w:t>2. Įregistruota bedarbių, iš jų:</w:t>
            </w:r>
          </w:p>
        </w:tc>
        <w:tc>
          <w:tcPr>
            <w:tcW w:w="1134" w:type="dxa"/>
            <w:shd w:val="clear" w:color="auto" w:fill="FFFFFF"/>
            <w:tcMar>
              <w:top w:w="0" w:type="dxa"/>
              <w:left w:w="108" w:type="dxa"/>
              <w:bottom w:w="0" w:type="dxa"/>
              <w:right w:w="108" w:type="dxa"/>
            </w:tcMar>
          </w:tcPr>
          <w:p w14:paraId="5C08ADC6" w14:textId="77777777" w:rsidR="00EF4C3D" w:rsidRPr="00550C92" w:rsidRDefault="00EF4C3D" w:rsidP="000E0723">
            <w:pPr>
              <w:ind w:firstLine="142"/>
              <w:jc w:val="center"/>
              <w:rPr>
                <w:rFonts w:ascii="Calibri" w:hAnsi="Calibri" w:cs="Calibri"/>
                <w:sz w:val="23"/>
                <w:szCs w:val="23"/>
              </w:rPr>
            </w:pPr>
            <w:r w:rsidRPr="00550C92">
              <w:rPr>
                <w:sz w:val="23"/>
                <w:szCs w:val="23"/>
              </w:rPr>
              <w:t>1659</w:t>
            </w:r>
          </w:p>
        </w:tc>
        <w:tc>
          <w:tcPr>
            <w:tcW w:w="1023" w:type="dxa"/>
            <w:shd w:val="clear" w:color="auto" w:fill="FFFFFF"/>
            <w:tcMar>
              <w:top w:w="0" w:type="dxa"/>
              <w:left w:w="108" w:type="dxa"/>
              <w:bottom w:w="0" w:type="dxa"/>
              <w:right w:w="108" w:type="dxa"/>
            </w:tcMar>
          </w:tcPr>
          <w:p w14:paraId="53FF6540" w14:textId="77777777" w:rsidR="00EF4C3D" w:rsidRPr="00550C92" w:rsidRDefault="00EF4C3D" w:rsidP="000E0723">
            <w:pPr>
              <w:ind w:firstLine="142"/>
              <w:jc w:val="center"/>
              <w:rPr>
                <w:rFonts w:ascii="Calibri" w:hAnsi="Calibri" w:cs="Calibri"/>
                <w:sz w:val="23"/>
                <w:szCs w:val="23"/>
              </w:rPr>
            </w:pPr>
            <w:r w:rsidRPr="00550C92">
              <w:rPr>
                <w:sz w:val="23"/>
                <w:szCs w:val="23"/>
              </w:rPr>
              <w:t>3523</w:t>
            </w:r>
          </w:p>
        </w:tc>
        <w:tc>
          <w:tcPr>
            <w:tcW w:w="1245" w:type="dxa"/>
            <w:shd w:val="clear" w:color="auto" w:fill="FFFFFF"/>
            <w:tcMar>
              <w:top w:w="0" w:type="dxa"/>
              <w:left w:w="108" w:type="dxa"/>
              <w:bottom w:w="0" w:type="dxa"/>
              <w:right w:w="108" w:type="dxa"/>
            </w:tcMar>
          </w:tcPr>
          <w:p w14:paraId="07DC2205" w14:textId="77777777" w:rsidR="00EF4C3D" w:rsidRPr="00550C92" w:rsidRDefault="00EF4C3D" w:rsidP="000E0723">
            <w:pPr>
              <w:ind w:firstLine="142"/>
              <w:jc w:val="center"/>
              <w:rPr>
                <w:rFonts w:ascii="Calibri" w:hAnsi="Calibri" w:cs="Calibri"/>
                <w:sz w:val="23"/>
                <w:szCs w:val="23"/>
              </w:rPr>
            </w:pPr>
            <w:r w:rsidRPr="00550C92">
              <w:rPr>
                <w:sz w:val="23"/>
                <w:szCs w:val="23"/>
              </w:rPr>
              <w:t>2021</w:t>
            </w:r>
          </w:p>
        </w:tc>
        <w:tc>
          <w:tcPr>
            <w:tcW w:w="1023" w:type="dxa"/>
            <w:shd w:val="clear" w:color="auto" w:fill="FFFFFF"/>
            <w:tcMar>
              <w:top w:w="0" w:type="dxa"/>
              <w:left w:w="108" w:type="dxa"/>
              <w:bottom w:w="0" w:type="dxa"/>
              <w:right w:w="108" w:type="dxa"/>
            </w:tcMar>
          </w:tcPr>
          <w:p w14:paraId="2311BE29" w14:textId="77777777" w:rsidR="00EF4C3D" w:rsidRPr="00550C92" w:rsidRDefault="00EF4C3D" w:rsidP="004E5756">
            <w:pPr>
              <w:ind w:firstLine="142"/>
              <w:jc w:val="center"/>
              <w:rPr>
                <w:rFonts w:ascii="Calibri" w:hAnsi="Calibri" w:cs="Calibri"/>
                <w:sz w:val="23"/>
                <w:szCs w:val="23"/>
              </w:rPr>
            </w:pPr>
            <w:r w:rsidRPr="00550C92">
              <w:rPr>
                <w:b/>
                <w:sz w:val="23"/>
                <w:szCs w:val="23"/>
              </w:rPr>
              <w:t>1863</w:t>
            </w:r>
          </w:p>
        </w:tc>
        <w:tc>
          <w:tcPr>
            <w:tcW w:w="1116" w:type="dxa"/>
            <w:shd w:val="clear" w:color="auto" w:fill="FFFFFF"/>
            <w:tcMar>
              <w:top w:w="0" w:type="dxa"/>
              <w:left w:w="108" w:type="dxa"/>
              <w:bottom w:w="0" w:type="dxa"/>
              <w:right w:w="108" w:type="dxa"/>
            </w:tcMar>
          </w:tcPr>
          <w:p w14:paraId="7AB8E20A" w14:textId="77777777" w:rsidR="00EF4C3D" w:rsidRPr="00550C92" w:rsidRDefault="00EF4C3D" w:rsidP="004E5756">
            <w:pPr>
              <w:ind w:firstLine="142"/>
              <w:jc w:val="center"/>
              <w:rPr>
                <w:b/>
                <w:sz w:val="23"/>
                <w:szCs w:val="23"/>
              </w:rPr>
            </w:pPr>
            <w:r w:rsidRPr="00550C92">
              <w:rPr>
                <w:b/>
                <w:sz w:val="23"/>
                <w:szCs w:val="23"/>
              </w:rPr>
              <w:t>2002</w:t>
            </w:r>
          </w:p>
        </w:tc>
      </w:tr>
      <w:tr w:rsidR="00EF4C3D" w:rsidRPr="00550C92" w14:paraId="0CD2826C" w14:textId="77777777" w:rsidTr="00773145">
        <w:tc>
          <w:tcPr>
            <w:tcW w:w="4077" w:type="dxa"/>
            <w:shd w:val="clear" w:color="auto" w:fill="FFFFFF"/>
            <w:tcMar>
              <w:top w:w="0" w:type="dxa"/>
              <w:left w:w="108" w:type="dxa"/>
              <w:bottom w:w="0" w:type="dxa"/>
              <w:right w:w="108" w:type="dxa"/>
            </w:tcMar>
            <w:hideMark/>
          </w:tcPr>
          <w:p w14:paraId="0C828D2F" w14:textId="77777777" w:rsidR="00EF4C3D" w:rsidRPr="00550C92" w:rsidRDefault="00EF4C3D" w:rsidP="00EF4C3D">
            <w:pPr>
              <w:ind w:firstLine="142"/>
              <w:rPr>
                <w:rFonts w:ascii="Calibri" w:hAnsi="Calibri" w:cs="Calibri"/>
                <w:sz w:val="23"/>
                <w:szCs w:val="23"/>
              </w:rPr>
            </w:pPr>
            <w:r w:rsidRPr="00550C92">
              <w:rPr>
                <w:sz w:val="23"/>
                <w:szCs w:val="23"/>
              </w:rPr>
              <w:t>2.1. moterų</w:t>
            </w:r>
          </w:p>
        </w:tc>
        <w:tc>
          <w:tcPr>
            <w:tcW w:w="1134" w:type="dxa"/>
            <w:shd w:val="clear" w:color="auto" w:fill="FFFFFF"/>
            <w:tcMar>
              <w:top w:w="0" w:type="dxa"/>
              <w:left w:w="108" w:type="dxa"/>
              <w:bottom w:w="0" w:type="dxa"/>
              <w:right w:w="108" w:type="dxa"/>
            </w:tcMar>
          </w:tcPr>
          <w:p w14:paraId="076F0544" w14:textId="77777777" w:rsidR="00EF4C3D" w:rsidRPr="00550C92" w:rsidRDefault="00EF4C3D" w:rsidP="000E0723">
            <w:pPr>
              <w:ind w:firstLine="142"/>
              <w:jc w:val="center"/>
              <w:rPr>
                <w:rFonts w:ascii="Calibri" w:hAnsi="Calibri" w:cs="Calibri"/>
                <w:sz w:val="23"/>
                <w:szCs w:val="23"/>
              </w:rPr>
            </w:pPr>
            <w:r w:rsidRPr="00550C92">
              <w:rPr>
                <w:sz w:val="23"/>
                <w:szCs w:val="23"/>
              </w:rPr>
              <w:t>837</w:t>
            </w:r>
          </w:p>
        </w:tc>
        <w:tc>
          <w:tcPr>
            <w:tcW w:w="1023" w:type="dxa"/>
            <w:shd w:val="clear" w:color="auto" w:fill="FFFFFF"/>
            <w:tcMar>
              <w:top w:w="0" w:type="dxa"/>
              <w:left w:w="108" w:type="dxa"/>
              <w:bottom w:w="0" w:type="dxa"/>
              <w:right w:w="108" w:type="dxa"/>
            </w:tcMar>
          </w:tcPr>
          <w:p w14:paraId="4929B63A" w14:textId="77777777" w:rsidR="00EF4C3D" w:rsidRPr="00550C92" w:rsidRDefault="00EF4C3D" w:rsidP="000E0723">
            <w:pPr>
              <w:ind w:firstLine="142"/>
              <w:jc w:val="center"/>
              <w:rPr>
                <w:rFonts w:ascii="Calibri" w:hAnsi="Calibri" w:cs="Calibri"/>
                <w:sz w:val="23"/>
                <w:szCs w:val="23"/>
              </w:rPr>
            </w:pPr>
            <w:r w:rsidRPr="00550C92">
              <w:rPr>
                <w:sz w:val="23"/>
                <w:szCs w:val="23"/>
              </w:rPr>
              <w:t>1852</w:t>
            </w:r>
          </w:p>
        </w:tc>
        <w:tc>
          <w:tcPr>
            <w:tcW w:w="1245" w:type="dxa"/>
            <w:shd w:val="clear" w:color="auto" w:fill="FFFFFF"/>
            <w:tcMar>
              <w:top w:w="0" w:type="dxa"/>
              <w:left w:w="108" w:type="dxa"/>
              <w:bottom w:w="0" w:type="dxa"/>
              <w:right w:w="108" w:type="dxa"/>
            </w:tcMar>
          </w:tcPr>
          <w:p w14:paraId="6040B592" w14:textId="77777777" w:rsidR="00EF4C3D" w:rsidRPr="00550C92" w:rsidRDefault="00EF4C3D" w:rsidP="000E0723">
            <w:pPr>
              <w:ind w:firstLine="142"/>
              <w:jc w:val="center"/>
              <w:rPr>
                <w:rFonts w:ascii="Calibri" w:hAnsi="Calibri" w:cs="Calibri"/>
                <w:sz w:val="23"/>
                <w:szCs w:val="23"/>
              </w:rPr>
            </w:pPr>
            <w:r w:rsidRPr="00550C92">
              <w:rPr>
                <w:sz w:val="23"/>
                <w:szCs w:val="23"/>
              </w:rPr>
              <w:t>1011</w:t>
            </w:r>
          </w:p>
        </w:tc>
        <w:tc>
          <w:tcPr>
            <w:tcW w:w="1023" w:type="dxa"/>
            <w:shd w:val="clear" w:color="auto" w:fill="FFFFFF"/>
            <w:tcMar>
              <w:top w:w="0" w:type="dxa"/>
              <w:left w:w="108" w:type="dxa"/>
              <w:bottom w:w="0" w:type="dxa"/>
              <w:right w:w="108" w:type="dxa"/>
            </w:tcMar>
          </w:tcPr>
          <w:p w14:paraId="2D828E76" w14:textId="77777777" w:rsidR="00EF4C3D" w:rsidRPr="00550C92" w:rsidRDefault="00EF4C3D" w:rsidP="004E5756">
            <w:pPr>
              <w:ind w:firstLine="142"/>
              <w:jc w:val="center"/>
              <w:rPr>
                <w:rFonts w:ascii="Calibri" w:hAnsi="Calibri" w:cs="Calibri"/>
                <w:sz w:val="23"/>
                <w:szCs w:val="23"/>
              </w:rPr>
            </w:pPr>
            <w:r w:rsidRPr="00550C92">
              <w:rPr>
                <w:b/>
                <w:sz w:val="23"/>
                <w:szCs w:val="23"/>
              </w:rPr>
              <w:t>982</w:t>
            </w:r>
          </w:p>
        </w:tc>
        <w:tc>
          <w:tcPr>
            <w:tcW w:w="1116" w:type="dxa"/>
            <w:shd w:val="clear" w:color="auto" w:fill="FFFFFF"/>
            <w:tcMar>
              <w:top w:w="0" w:type="dxa"/>
              <w:left w:w="108" w:type="dxa"/>
              <w:bottom w:w="0" w:type="dxa"/>
              <w:right w:w="108" w:type="dxa"/>
            </w:tcMar>
          </w:tcPr>
          <w:p w14:paraId="04A01857" w14:textId="77777777" w:rsidR="00EF4C3D" w:rsidRPr="00550C92" w:rsidRDefault="00EF4C3D" w:rsidP="004E5756">
            <w:pPr>
              <w:ind w:firstLine="256"/>
              <w:jc w:val="center"/>
              <w:rPr>
                <w:b/>
                <w:sz w:val="23"/>
                <w:szCs w:val="23"/>
              </w:rPr>
            </w:pPr>
            <w:r w:rsidRPr="00550C92">
              <w:rPr>
                <w:b/>
                <w:sz w:val="23"/>
                <w:szCs w:val="23"/>
              </w:rPr>
              <w:t>962</w:t>
            </w:r>
          </w:p>
        </w:tc>
      </w:tr>
      <w:tr w:rsidR="00EF4C3D" w:rsidRPr="00550C92" w14:paraId="663FADB0" w14:textId="77777777" w:rsidTr="00773145">
        <w:tc>
          <w:tcPr>
            <w:tcW w:w="4077" w:type="dxa"/>
            <w:shd w:val="clear" w:color="auto" w:fill="FFFFFF"/>
            <w:tcMar>
              <w:top w:w="0" w:type="dxa"/>
              <w:left w:w="108" w:type="dxa"/>
              <w:bottom w:w="0" w:type="dxa"/>
              <w:right w:w="108" w:type="dxa"/>
            </w:tcMar>
            <w:hideMark/>
          </w:tcPr>
          <w:p w14:paraId="02E22149" w14:textId="77777777" w:rsidR="00EF4C3D" w:rsidRPr="00550C92" w:rsidRDefault="00EF4C3D" w:rsidP="00EF4C3D">
            <w:pPr>
              <w:ind w:firstLine="142"/>
              <w:rPr>
                <w:rFonts w:ascii="Calibri" w:hAnsi="Calibri" w:cs="Calibri"/>
                <w:sz w:val="23"/>
                <w:szCs w:val="23"/>
              </w:rPr>
            </w:pPr>
            <w:r w:rsidRPr="00550C92">
              <w:rPr>
                <w:sz w:val="23"/>
                <w:szCs w:val="23"/>
              </w:rPr>
              <w:t>2.2. gyvenančių kaimo vietovėse</w:t>
            </w:r>
          </w:p>
        </w:tc>
        <w:tc>
          <w:tcPr>
            <w:tcW w:w="1134" w:type="dxa"/>
            <w:shd w:val="clear" w:color="auto" w:fill="FFFFFF"/>
            <w:tcMar>
              <w:top w:w="0" w:type="dxa"/>
              <w:left w:w="108" w:type="dxa"/>
              <w:bottom w:w="0" w:type="dxa"/>
              <w:right w:w="108" w:type="dxa"/>
            </w:tcMar>
          </w:tcPr>
          <w:p w14:paraId="38239BE7" w14:textId="77777777" w:rsidR="00EF4C3D" w:rsidRPr="00550C92" w:rsidRDefault="00EF4C3D" w:rsidP="000E0723">
            <w:pPr>
              <w:ind w:firstLine="142"/>
              <w:jc w:val="center"/>
              <w:rPr>
                <w:rFonts w:ascii="Calibri" w:hAnsi="Calibri" w:cs="Calibri"/>
                <w:sz w:val="23"/>
                <w:szCs w:val="23"/>
              </w:rPr>
            </w:pPr>
            <w:r w:rsidRPr="00550C92">
              <w:rPr>
                <w:sz w:val="23"/>
                <w:szCs w:val="23"/>
              </w:rPr>
              <w:t>712</w:t>
            </w:r>
          </w:p>
        </w:tc>
        <w:tc>
          <w:tcPr>
            <w:tcW w:w="1023" w:type="dxa"/>
            <w:shd w:val="clear" w:color="auto" w:fill="FFFFFF"/>
            <w:tcMar>
              <w:top w:w="0" w:type="dxa"/>
              <w:left w:w="108" w:type="dxa"/>
              <w:bottom w:w="0" w:type="dxa"/>
              <w:right w:w="108" w:type="dxa"/>
            </w:tcMar>
          </w:tcPr>
          <w:p w14:paraId="4920B11B" w14:textId="77777777" w:rsidR="00EF4C3D" w:rsidRPr="00550C92" w:rsidRDefault="00EF4C3D" w:rsidP="000E0723">
            <w:pPr>
              <w:ind w:firstLine="142"/>
              <w:jc w:val="center"/>
              <w:rPr>
                <w:rFonts w:ascii="Calibri" w:hAnsi="Calibri" w:cs="Calibri"/>
                <w:sz w:val="23"/>
                <w:szCs w:val="23"/>
              </w:rPr>
            </w:pPr>
            <w:r w:rsidRPr="00550C92">
              <w:rPr>
                <w:sz w:val="23"/>
                <w:szCs w:val="23"/>
              </w:rPr>
              <w:t>1554</w:t>
            </w:r>
          </w:p>
        </w:tc>
        <w:tc>
          <w:tcPr>
            <w:tcW w:w="1245" w:type="dxa"/>
            <w:shd w:val="clear" w:color="auto" w:fill="FFFFFF"/>
            <w:tcMar>
              <w:top w:w="0" w:type="dxa"/>
              <w:left w:w="108" w:type="dxa"/>
              <w:bottom w:w="0" w:type="dxa"/>
              <w:right w:w="108" w:type="dxa"/>
            </w:tcMar>
          </w:tcPr>
          <w:p w14:paraId="06372E88" w14:textId="77777777" w:rsidR="00EF4C3D" w:rsidRPr="00550C92" w:rsidRDefault="00EF4C3D" w:rsidP="000E0723">
            <w:pPr>
              <w:ind w:firstLine="142"/>
              <w:jc w:val="center"/>
              <w:rPr>
                <w:rFonts w:ascii="Calibri" w:hAnsi="Calibri" w:cs="Calibri"/>
                <w:sz w:val="23"/>
                <w:szCs w:val="23"/>
              </w:rPr>
            </w:pPr>
            <w:r w:rsidRPr="00550C92">
              <w:rPr>
                <w:sz w:val="23"/>
                <w:szCs w:val="23"/>
              </w:rPr>
              <w:t>927</w:t>
            </w:r>
          </w:p>
        </w:tc>
        <w:tc>
          <w:tcPr>
            <w:tcW w:w="1023" w:type="dxa"/>
            <w:shd w:val="clear" w:color="auto" w:fill="FFFFFF"/>
            <w:tcMar>
              <w:top w:w="0" w:type="dxa"/>
              <w:left w:w="108" w:type="dxa"/>
              <w:bottom w:w="0" w:type="dxa"/>
              <w:right w:w="108" w:type="dxa"/>
            </w:tcMar>
          </w:tcPr>
          <w:p w14:paraId="0E00C318" w14:textId="77777777" w:rsidR="00EF4C3D" w:rsidRPr="00550C92" w:rsidRDefault="00EF4C3D" w:rsidP="004E5756">
            <w:pPr>
              <w:ind w:firstLine="142"/>
              <w:jc w:val="center"/>
              <w:rPr>
                <w:rFonts w:ascii="Calibri" w:hAnsi="Calibri" w:cs="Calibri"/>
                <w:sz w:val="23"/>
                <w:szCs w:val="23"/>
              </w:rPr>
            </w:pPr>
            <w:r w:rsidRPr="00550C92">
              <w:rPr>
                <w:b/>
                <w:sz w:val="23"/>
                <w:szCs w:val="23"/>
              </w:rPr>
              <w:t>845</w:t>
            </w:r>
          </w:p>
        </w:tc>
        <w:tc>
          <w:tcPr>
            <w:tcW w:w="1116" w:type="dxa"/>
            <w:shd w:val="clear" w:color="auto" w:fill="FFFFFF"/>
            <w:tcMar>
              <w:top w:w="0" w:type="dxa"/>
              <w:left w:w="108" w:type="dxa"/>
              <w:bottom w:w="0" w:type="dxa"/>
              <w:right w:w="108" w:type="dxa"/>
            </w:tcMar>
          </w:tcPr>
          <w:p w14:paraId="4E491F39" w14:textId="77777777" w:rsidR="00EF4C3D" w:rsidRPr="00550C92" w:rsidRDefault="00EF4C3D" w:rsidP="004E5756">
            <w:pPr>
              <w:ind w:firstLine="256"/>
              <w:jc w:val="center"/>
              <w:rPr>
                <w:b/>
                <w:sz w:val="23"/>
                <w:szCs w:val="23"/>
              </w:rPr>
            </w:pPr>
            <w:r w:rsidRPr="00550C92">
              <w:rPr>
                <w:b/>
                <w:sz w:val="23"/>
                <w:szCs w:val="23"/>
              </w:rPr>
              <w:t>887</w:t>
            </w:r>
          </w:p>
        </w:tc>
      </w:tr>
      <w:tr w:rsidR="00EF4C3D" w:rsidRPr="00550C92" w14:paraId="1EE28396" w14:textId="77777777" w:rsidTr="00773145">
        <w:trPr>
          <w:trHeight w:val="224"/>
        </w:trPr>
        <w:tc>
          <w:tcPr>
            <w:tcW w:w="4077" w:type="dxa"/>
            <w:shd w:val="clear" w:color="auto" w:fill="FFFFFF"/>
            <w:tcMar>
              <w:top w:w="0" w:type="dxa"/>
              <w:left w:w="108" w:type="dxa"/>
              <w:bottom w:w="0" w:type="dxa"/>
              <w:right w:w="108" w:type="dxa"/>
            </w:tcMar>
            <w:hideMark/>
          </w:tcPr>
          <w:p w14:paraId="33F72CED" w14:textId="77777777" w:rsidR="00EF4C3D" w:rsidRPr="00550C92" w:rsidRDefault="00EF4C3D" w:rsidP="00EF4C3D">
            <w:pPr>
              <w:ind w:firstLine="142"/>
              <w:rPr>
                <w:rFonts w:ascii="Calibri" w:hAnsi="Calibri" w:cs="Calibri"/>
                <w:sz w:val="23"/>
                <w:szCs w:val="23"/>
              </w:rPr>
            </w:pPr>
            <w:r w:rsidRPr="00550C92">
              <w:rPr>
                <w:sz w:val="23"/>
                <w:szCs w:val="23"/>
              </w:rPr>
              <w:t xml:space="preserve">2.3. jaunimo iki 25 </w:t>
            </w:r>
            <w:proofErr w:type="spellStart"/>
            <w:r w:rsidRPr="00550C92">
              <w:rPr>
                <w:sz w:val="23"/>
                <w:szCs w:val="23"/>
              </w:rPr>
              <w:t>m</w:t>
            </w:r>
            <w:proofErr w:type="spellEnd"/>
            <w:r w:rsidRPr="00550C92">
              <w:rPr>
                <w:sz w:val="23"/>
                <w:szCs w:val="23"/>
              </w:rPr>
              <w:t>. amžiaus</w:t>
            </w:r>
          </w:p>
        </w:tc>
        <w:tc>
          <w:tcPr>
            <w:tcW w:w="1134" w:type="dxa"/>
            <w:shd w:val="clear" w:color="auto" w:fill="FFFFFF"/>
            <w:tcMar>
              <w:top w:w="0" w:type="dxa"/>
              <w:left w:w="108" w:type="dxa"/>
              <w:bottom w:w="0" w:type="dxa"/>
              <w:right w:w="108" w:type="dxa"/>
            </w:tcMar>
          </w:tcPr>
          <w:p w14:paraId="2C8360D5" w14:textId="77777777" w:rsidR="00EF4C3D" w:rsidRPr="00550C92" w:rsidRDefault="00EF4C3D" w:rsidP="000E0723">
            <w:pPr>
              <w:ind w:firstLine="142"/>
              <w:jc w:val="center"/>
              <w:rPr>
                <w:rFonts w:ascii="Calibri" w:hAnsi="Calibri" w:cs="Calibri"/>
                <w:sz w:val="23"/>
                <w:szCs w:val="23"/>
              </w:rPr>
            </w:pPr>
            <w:r w:rsidRPr="00550C92">
              <w:rPr>
                <w:sz w:val="23"/>
                <w:szCs w:val="23"/>
              </w:rPr>
              <w:t>178</w:t>
            </w:r>
          </w:p>
        </w:tc>
        <w:tc>
          <w:tcPr>
            <w:tcW w:w="1023" w:type="dxa"/>
            <w:shd w:val="clear" w:color="auto" w:fill="FFFFFF"/>
            <w:tcMar>
              <w:top w:w="0" w:type="dxa"/>
              <w:left w:w="108" w:type="dxa"/>
              <w:bottom w:w="0" w:type="dxa"/>
              <w:right w:w="108" w:type="dxa"/>
            </w:tcMar>
          </w:tcPr>
          <w:p w14:paraId="472691F6" w14:textId="77777777" w:rsidR="00EF4C3D" w:rsidRPr="00550C92" w:rsidRDefault="00EF4C3D" w:rsidP="000E0723">
            <w:pPr>
              <w:ind w:firstLine="142"/>
              <w:jc w:val="center"/>
              <w:rPr>
                <w:rFonts w:ascii="Calibri" w:hAnsi="Calibri" w:cs="Calibri"/>
                <w:sz w:val="23"/>
                <w:szCs w:val="23"/>
              </w:rPr>
            </w:pPr>
            <w:r w:rsidRPr="00550C92">
              <w:rPr>
                <w:sz w:val="23"/>
                <w:szCs w:val="23"/>
              </w:rPr>
              <w:t>716</w:t>
            </w:r>
          </w:p>
        </w:tc>
        <w:tc>
          <w:tcPr>
            <w:tcW w:w="1245" w:type="dxa"/>
            <w:shd w:val="clear" w:color="auto" w:fill="FFFFFF"/>
            <w:tcMar>
              <w:top w:w="0" w:type="dxa"/>
              <w:left w:w="108" w:type="dxa"/>
              <w:bottom w:w="0" w:type="dxa"/>
              <w:right w:w="108" w:type="dxa"/>
            </w:tcMar>
          </w:tcPr>
          <w:p w14:paraId="2DBA6841" w14:textId="77777777" w:rsidR="00EF4C3D" w:rsidRPr="00550C92" w:rsidRDefault="00EF4C3D" w:rsidP="000E0723">
            <w:pPr>
              <w:ind w:firstLine="142"/>
              <w:jc w:val="center"/>
              <w:rPr>
                <w:rFonts w:ascii="Calibri" w:hAnsi="Calibri" w:cs="Calibri"/>
                <w:sz w:val="23"/>
                <w:szCs w:val="23"/>
              </w:rPr>
            </w:pPr>
            <w:r w:rsidRPr="00550C92">
              <w:rPr>
                <w:sz w:val="23"/>
                <w:szCs w:val="23"/>
              </w:rPr>
              <w:t>203</w:t>
            </w:r>
          </w:p>
        </w:tc>
        <w:tc>
          <w:tcPr>
            <w:tcW w:w="1023" w:type="dxa"/>
            <w:shd w:val="clear" w:color="auto" w:fill="FFFFFF"/>
            <w:tcMar>
              <w:top w:w="0" w:type="dxa"/>
              <w:left w:w="108" w:type="dxa"/>
              <w:bottom w:w="0" w:type="dxa"/>
              <w:right w:w="108" w:type="dxa"/>
            </w:tcMar>
          </w:tcPr>
          <w:p w14:paraId="633E4FF1" w14:textId="77777777" w:rsidR="00EF4C3D" w:rsidRPr="00550C92" w:rsidRDefault="00EF4C3D" w:rsidP="004E5756">
            <w:pPr>
              <w:ind w:firstLine="142"/>
              <w:jc w:val="center"/>
              <w:rPr>
                <w:rFonts w:ascii="Calibri" w:hAnsi="Calibri" w:cs="Calibri"/>
                <w:sz w:val="23"/>
                <w:szCs w:val="23"/>
              </w:rPr>
            </w:pPr>
            <w:r w:rsidRPr="00550C92">
              <w:rPr>
                <w:b/>
                <w:sz w:val="23"/>
                <w:szCs w:val="23"/>
              </w:rPr>
              <w:t>227</w:t>
            </w:r>
          </w:p>
        </w:tc>
        <w:tc>
          <w:tcPr>
            <w:tcW w:w="1116" w:type="dxa"/>
            <w:shd w:val="clear" w:color="auto" w:fill="FFFFFF"/>
            <w:tcMar>
              <w:top w:w="0" w:type="dxa"/>
              <w:left w:w="108" w:type="dxa"/>
              <w:bottom w:w="0" w:type="dxa"/>
              <w:right w:w="108" w:type="dxa"/>
            </w:tcMar>
          </w:tcPr>
          <w:p w14:paraId="688DB195" w14:textId="77777777" w:rsidR="00EF4C3D" w:rsidRPr="00550C92" w:rsidRDefault="00EF4C3D" w:rsidP="004E5756">
            <w:pPr>
              <w:ind w:firstLine="256"/>
              <w:jc w:val="center"/>
              <w:rPr>
                <w:b/>
                <w:sz w:val="23"/>
                <w:szCs w:val="23"/>
              </w:rPr>
            </w:pPr>
            <w:r w:rsidRPr="00550C92">
              <w:rPr>
                <w:b/>
                <w:sz w:val="23"/>
                <w:szCs w:val="23"/>
              </w:rPr>
              <w:t>241</w:t>
            </w:r>
          </w:p>
        </w:tc>
      </w:tr>
      <w:tr w:rsidR="00EF4C3D" w:rsidRPr="00550C92" w14:paraId="35CDCA1C" w14:textId="77777777" w:rsidTr="00773145">
        <w:tc>
          <w:tcPr>
            <w:tcW w:w="4077" w:type="dxa"/>
            <w:shd w:val="clear" w:color="auto" w:fill="FFFFFF"/>
            <w:tcMar>
              <w:top w:w="0" w:type="dxa"/>
              <w:left w:w="108" w:type="dxa"/>
              <w:bottom w:w="0" w:type="dxa"/>
              <w:right w:w="108" w:type="dxa"/>
            </w:tcMar>
            <w:hideMark/>
          </w:tcPr>
          <w:p w14:paraId="72DEDEE4" w14:textId="77777777" w:rsidR="00EF4C3D" w:rsidRPr="00550C92" w:rsidRDefault="00EF4C3D" w:rsidP="00EF4C3D">
            <w:pPr>
              <w:ind w:firstLine="142"/>
              <w:rPr>
                <w:rFonts w:ascii="Calibri" w:hAnsi="Calibri" w:cs="Calibri"/>
                <w:sz w:val="23"/>
                <w:szCs w:val="23"/>
              </w:rPr>
            </w:pPr>
            <w:r w:rsidRPr="00550C92">
              <w:rPr>
                <w:sz w:val="23"/>
                <w:szCs w:val="23"/>
              </w:rPr>
              <w:t xml:space="preserve">2.4. vyresnių nei 50 </w:t>
            </w:r>
            <w:proofErr w:type="spellStart"/>
            <w:r w:rsidRPr="00550C92">
              <w:rPr>
                <w:sz w:val="23"/>
                <w:szCs w:val="23"/>
              </w:rPr>
              <w:t>m</w:t>
            </w:r>
            <w:proofErr w:type="spellEnd"/>
            <w:r w:rsidRPr="00550C92">
              <w:rPr>
                <w:sz w:val="23"/>
                <w:szCs w:val="23"/>
              </w:rPr>
              <w:t>. amžiaus</w:t>
            </w:r>
          </w:p>
        </w:tc>
        <w:tc>
          <w:tcPr>
            <w:tcW w:w="1134" w:type="dxa"/>
            <w:shd w:val="clear" w:color="auto" w:fill="FFFFFF"/>
            <w:tcMar>
              <w:top w:w="0" w:type="dxa"/>
              <w:left w:w="108" w:type="dxa"/>
              <w:bottom w:w="0" w:type="dxa"/>
              <w:right w:w="108" w:type="dxa"/>
            </w:tcMar>
          </w:tcPr>
          <w:p w14:paraId="6B19C304" w14:textId="77777777" w:rsidR="00EF4C3D" w:rsidRPr="00550C92" w:rsidRDefault="00EF4C3D" w:rsidP="000E0723">
            <w:pPr>
              <w:ind w:firstLine="142"/>
              <w:jc w:val="center"/>
              <w:rPr>
                <w:rFonts w:ascii="Calibri" w:hAnsi="Calibri" w:cs="Calibri"/>
                <w:sz w:val="23"/>
                <w:szCs w:val="23"/>
              </w:rPr>
            </w:pPr>
            <w:r w:rsidRPr="00550C92">
              <w:rPr>
                <w:sz w:val="23"/>
                <w:szCs w:val="23"/>
              </w:rPr>
              <w:t>693</w:t>
            </w:r>
          </w:p>
        </w:tc>
        <w:tc>
          <w:tcPr>
            <w:tcW w:w="1023" w:type="dxa"/>
            <w:shd w:val="clear" w:color="auto" w:fill="FFFFFF"/>
            <w:tcMar>
              <w:top w:w="0" w:type="dxa"/>
              <w:left w:w="108" w:type="dxa"/>
              <w:bottom w:w="0" w:type="dxa"/>
              <w:right w:w="108" w:type="dxa"/>
            </w:tcMar>
          </w:tcPr>
          <w:p w14:paraId="565B69C3" w14:textId="77777777" w:rsidR="00EF4C3D" w:rsidRPr="00550C92" w:rsidRDefault="00EF4C3D" w:rsidP="000E0723">
            <w:pPr>
              <w:ind w:firstLine="142"/>
              <w:jc w:val="center"/>
              <w:rPr>
                <w:rFonts w:ascii="Calibri" w:hAnsi="Calibri" w:cs="Calibri"/>
                <w:sz w:val="23"/>
                <w:szCs w:val="23"/>
              </w:rPr>
            </w:pPr>
            <w:r w:rsidRPr="00550C92">
              <w:rPr>
                <w:sz w:val="23"/>
                <w:szCs w:val="23"/>
              </w:rPr>
              <w:t>1261</w:t>
            </w:r>
          </w:p>
        </w:tc>
        <w:tc>
          <w:tcPr>
            <w:tcW w:w="1245" w:type="dxa"/>
            <w:shd w:val="clear" w:color="auto" w:fill="FFFFFF"/>
            <w:tcMar>
              <w:top w:w="0" w:type="dxa"/>
              <w:left w:w="108" w:type="dxa"/>
              <w:bottom w:w="0" w:type="dxa"/>
              <w:right w:w="108" w:type="dxa"/>
            </w:tcMar>
          </w:tcPr>
          <w:p w14:paraId="0BF53AAE" w14:textId="77777777" w:rsidR="00EF4C3D" w:rsidRPr="00550C92" w:rsidRDefault="00EF4C3D" w:rsidP="000E0723">
            <w:pPr>
              <w:ind w:firstLine="142"/>
              <w:jc w:val="center"/>
              <w:rPr>
                <w:rFonts w:ascii="Calibri" w:hAnsi="Calibri" w:cs="Calibri"/>
                <w:sz w:val="23"/>
                <w:szCs w:val="23"/>
              </w:rPr>
            </w:pPr>
            <w:r w:rsidRPr="00550C92">
              <w:rPr>
                <w:sz w:val="23"/>
                <w:szCs w:val="23"/>
              </w:rPr>
              <w:t>833</w:t>
            </w:r>
          </w:p>
        </w:tc>
        <w:tc>
          <w:tcPr>
            <w:tcW w:w="1023" w:type="dxa"/>
            <w:shd w:val="clear" w:color="auto" w:fill="FFFFFF"/>
            <w:tcMar>
              <w:top w:w="0" w:type="dxa"/>
              <w:left w:w="108" w:type="dxa"/>
              <w:bottom w:w="0" w:type="dxa"/>
              <w:right w:w="108" w:type="dxa"/>
            </w:tcMar>
          </w:tcPr>
          <w:p w14:paraId="59D8DAB5" w14:textId="77777777" w:rsidR="00EF4C3D" w:rsidRPr="00550C92" w:rsidRDefault="00EF4C3D" w:rsidP="004E5756">
            <w:pPr>
              <w:ind w:firstLine="142"/>
              <w:jc w:val="center"/>
              <w:rPr>
                <w:rFonts w:ascii="Calibri" w:hAnsi="Calibri" w:cs="Calibri"/>
                <w:sz w:val="23"/>
                <w:szCs w:val="23"/>
              </w:rPr>
            </w:pPr>
            <w:r w:rsidRPr="00550C92">
              <w:rPr>
                <w:b/>
                <w:sz w:val="23"/>
                <w:szCs w:val="23"/>
              </w:rPr>
              <w:t>748</w:t>
            </w:r>
          </w:p>
        </w:tc>
        <w:tc>
          <w:tcPr>
            <w:tcW w:w="1116" w:type="dxa"/>
            <w:shd w:val="clear" w:color="auto" w:fill="FFFFFF"/>
            <w:tcMar>
              <w:top w:w="0" w:type="dxa"/>
              <w:left w:w="108" w:type="dxa"/>
              <w:bottom w:w="0" w:type="dxa"/>
              <w:right w:w="108" w:type="dxa"/>
            </w:tcMar>
          </w:tcPr>
          <w:p w14:paraId="6F4B461D" w14:textId="77777777" w:rsidR="00EF4C3D" w:rsidRPr="00550C92" w:rsidRDefault="00EF4C3D" w:rsidP="004E5756">
            <w:pPr>
              <w:ind w:firstLine="256"/>
              <w:jc w:val="center"/>
              <w:rPr>
                <w:b/>
                <w:sz w:val="23"/>
                <w:szCs w:val="23"/>
              </w:rPr>
            </w:pPr>
            <w:r w:rsidRPr="00550C92">
              <w:rPr>
                <w:b/>
                <w:sz w:val="23"/>
                <w:szCs w:val="23"/>
              </w:rPr>
              <w:t>819</w:t>
            </w:r>
          </w:p>
        </w:tc>
      </w:tr>
      <w:tr w:rsidR="00EF4C3D" w:rsidRPr="00550C92" w14:paraId="196A1353" w14:textId="77777777" w:rsidTr="00773145">
        <w:tc>
          <w:tcPr>
            <w:tcW w:w="4077" w:type="dxa"/>
            <w:shd w:val="clear" w:color="auto" w:fill="FFFFFF"/>
            <w:tcMar>
              <w:top w:w="0" w:type="dxa"/>
              <w:left w:w="108" w:type="dxa"/>
              <w:bottom w:w="0" w:type="dxa"/>
              <w:right w:w="108" w:type="dxa"/>
            </w:tcMar>
            <w:hideMark/>
          </w:tcPr>
          <w:p w14:paraId="32CF6C83" w14:textId="77777777" w:rsidR="00EF4C3D" w:rsidRPr="00550C92" w:rsidRDefault="00EF4C3D" w:rsidP="00EF4C3D">
            <w:pPr>
              <w:ind w:firstLine="142"/>
              <w:rPr>
                <w:rFonts w:ascii="Calibri" w:hAnsi="Calibri" w:cs="Calibri"/>
                <w:sz w:val="23"/>
                <w:szCs w:val="23"/>
              </w:rPr>
            </w:pPr>
            <w:r w:rsidRPr="00550C92">
              <w:rPr>
                <w:sz w:val="23"/>
                <w:szCs w:val="23"/>
              </w:rPr>
              <w:t>3. Darbo rinkoje papildomai remiami bedarbiai</w:t>
            </w:r>
          </w:p>
        </w:tc>
        <w:tc>
          <w:tcPr>
            <w:tcW w:w="1134" w:type="dxa"/>
            <w:shd w:val="clear" w:color="auto" w:fill="FFFFFF"/>
            <w:tcMar>
              <w:top w:w="0" w:type="dxa"/>
              <w:left w:w="108" w:type="dxa"/>
              <w:bottom w:w="0" w:type="dxa"/>
              <w:right w:w="108" w:type="dxa"/>
            </w:tcMar>
          </w:tcPr>
          <w:p w14:paraId="5A82BD59" w14:textId="77777777" w:rsidR="00EF4C3D" w:rsidRPr="00550C92" w:rsidRDefault="00EF4C3D" w:rsidP="000E0723">
            <w:pPr>
              <w:ind w:firstLine="142"/>
              <w:jc w:val="center"/>
              <w:rPr>
                <w:rFonts w:ascii="Calibri" w:hAnsi="Calibri" w:cs="Calibri"/>
                <w:sz w:val="23"/>
                <w:szCs w:val="23"/>
              </w:rPr>
            </w:pPr>
            <w:r w:rsidRPr="00550C92">
              <w:rPr>
                <w:sz w:val="23"/>
                <w:szCs w:val="23"/>
              </w:rPr>
              <w:t>1230</w:t>
            </w:r>
          </w:p>
        </w:tc>
        <w:tc>
          <w:tcPr>
            <w:tcW w:w="1023" w:type="dxa"/>
            <w:shd w:val="clear" w:color="auto" w:fill="FFFFFF"/>
            <w:tcMar>
              <w:top w:w="0" w:type="dxa"/>
              <w:left w:w="108" w:type="dxa"/>
              <w:bottom w:w="0" w:type="dxa"/>
              <w:right w:w="108" w:type="dxa"/>
            </w:tcMar>
          </w:tcPr>
          <w:p w14:paraId="64A6DE6A" w14:textId="77777777" w:rsidR="00EF4C3D" w:rsidRPr="00550C92" w:rsidRDefault="00EF4C3D" w:rsidP="000E0723">
            <w:pPr>
              <w:ind w:firstLine="142"/>
              <w:jc w:val="center"/>
              <w:rPr>
                <w:rFonts w:ascii="Calibri" w:hAnsi="Calibri" w:cs="Calibri"/>
                <w:sz w:val="23"/>
                <w:szCs w:val="23"/>
              </w:rPr>
            </w:pPr>
            <w:r w:rsidRPr="00550C92">
              <w:rPr>
                <w:sz w:val="23"/>
                <w:szCs w:val="23"/>
              </w:rPr>
              <w:t>3271</w:t>
            </w:r>
          </w:p>
        </w:tc>
        <w:tc>
          <w:tcPr>
            <w:tcW w:w="1245" w:type="dxa"/>
            <w:shd w:val="clear" w:color="auto" w:fill="FFFFFF"/>
            <w:tcMar>
              <w:top w:w="0" w:type="dxa"/>
              <w:left w:w="108" w:type="dxa"/>
              <w:bottom w:w="0" w:type="dxa"/>
              <w:right w:w="108" w:type="dxa"/>
            </w:tcMar>
          </w:tcPr>
          <w:p w14:paraId="70AF759A" w14:textId="77777777" w:rsidR="00EF4C3D" w:rsidRPr="00550C92" w:rsidRDefault="00EF4C3D" w:rsidP="000E0723">
            <w:pPr>
              <w:ind w:firstLine="142"/>
              <w:jc w:val="center"/>
              <w:rPr>
                <w:rFonts w:ascii="Calibri" w:hAnsi="Calibri" w:cs="Calibri"/>
                <w:sz w:val="23"/>
                <w:szCs w:val="23"/>
              </w:rPr>
            </w:pPr>
            <w:r w:rsidRPr="00550C92">
              <w:rPr>
                <w:sz w:val="23"/>
                <w:szCs w:val="23"/>
              </w:rPr>
              <w:t>1837</w:t>
            </w:r>
          </w:p>
        </w:tc>
        <w:tc>
          <w:tcPr>
            <w:tcW w:w="1023" w:type="dxa"/>
            <w:shd w:val="clear" w:color="auto" w:fill="FFFFFF"/>
            <w:tcMar>
              <w:top w:w="0" w:type="dxa"/>
              <w:left w:w="108" w:type="dxa"/>
              <w:bottom w:w="0" w:type="dxa"/>
              <w:right w:w="108" w:type="dxa"/>
            </w:tcMar>
          </w:tcPr>
          <w:p w14:paraId="163F80C5" w14:textId="77777777" w:rsidR="00EF4C3D" w:rsidRPr="00550C92" w:rsidRDefault="00EF4C3D" w:rsidP="004E5756">
            <w:pPr>
              <w:ind w:firstLine="142"/>
              <w:jc w:val="center"/>
              <w:rPr>
                <w:rFonts w:ascii="Calibri" w:hAnsi="Calibri" w:cs="Calibri"/>
                <w:sz w:val="23"/>
                <w:szCs w:val="23"/>
              </w:rPr>
            </w:pPr>
            <w:r w:rsidRPr="00550C92">
              <w:rPr>
                <w:b/>
                <w:sz w:val="23"/>
                <w:szCs w:val="23"/>
              </w:rPr>
              <w:t>1636</w:t>
            </w:r>
          </w:p>
        </w:tc>
        <w:tc>
          <w:tcPr>
            <w:tcW w:w="1116" w:type="dxa"/>
            <w:shd w:val="clear" w:color="auto" w:fill="FFFFFF"/>
            <w:tcMar>
              <w:top w:w="0" w:type="dxa"/>
              <w:left w:w="108" w:type="dxa"/>
              <w:bottom w:w="0" w:type="dxa"/>
              <w:right w:w="108" w:type="dxa"/>
            </w:tcMar>
          </w:tcPr>
          <w:p w14:paraId="1D3BC7BB" w14:textId="77777777" w:rsidR="00EF4C3D" w:rsidRPr="00550C92" w:rsidRDefault="00EF4C3D" w:rsidP="004E5756">
            <w:pPr>
              <w:ind w:firstLine="142"/>
              <w:jc w:val="center"/>
              <w:rPr>
                <w:b/>
                <w:sz w:val="23"/>
                <w:szCs w:val="23"/>
              </w:rPr>
            </w:pPr>
            <w:r w:rsidRPr="00550C92">
              <w:rPr>
                <w:b/>
                <w:sz w:val="23"/>
                <w:szCs w:val="23"/>
              </w:rPr>
              <w:t>1559</w:t>
            </w:r>
          </w:p>
        </w:tc>
      </w:tr>
    </w:tbl>
    <w:p w14:paraId="15740815" w14:textId="0E0ACFFF" w:rsidR="00EF4C3D" w:rsidRPr="00EF4C3D" w:rsidRDefault="00EF4C3D" w:rsidP="00EF4C3D">
      <w:pPr>
        <w:shd w:val="clear" w:color="auto" w:fill="FFFFFF"/>
        <w:rPr>
          <w:rFonts w:ascii="Calibri" w:hAnsi="Calibri" w:cs="Calibri"/>
          <w:sz w:val="20"/>
          <w:szCs w:val="20"/>
        </w:rPr>
      </w:pPr>
      <w:r w:rsidRPr="00EF4C3D">
        <w:rPr>
          <w:bCs/>
          <w:i/>
          <w:iCs/>
          <w:sz w:val="20"/>
          <w:szCs w:val="20"/>
        </w:rPr>
        <w:t>Šaltinis: Užimtumo tarnyba</w:t>
      </w:r>
    </w:p>
    <w:p w14:paraId="6EA816DC" w14:textId="77777777" w:rsidR="00603E49" w:rsidRPr="002A0B54" w:rsidRDefault="00603E49" w:rsidP="008C05D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lang w:eastAsia="lt-LT"/>
        </w:rPr>
      </w:pPr>
    </w:p>
    <w:p w14:paraId="69548E33" w14:textId="4FDA3012" w:rsidR="0018175C" w:rsidRDefault="0018175C" w:rsidP="0018175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textAlignment w:val="baseline"/>
        <w:rPr>
          <w:lang w:eastAsia="lt-LT"/>
        </w:rPr>
      </w:pPr>
      <w:r w:rsidRPr="0018175C">
        <w:rPr>
          <w:b/>
          <w:lang w:eastAsia="lt-LT"/>
        </w:rPr>
        <w:t xml:space="preserve">4.2.5. Migracija. </w:t>
      </w:r>
      <w:r w:rsidRPr="0018175C">
        <w:rPr>
          <w:lang w:eastAsia="lt-LT"/>
        </w:rPr>
        <w:t>Analizuojant gyventojų migraciją remiamasi Valstybės duomenų agentūros informacija, kurioje fiksuoti tik registruoti migracijos duomenys. Šie duomenys šiek tiek skiriasi nuo realaus gyventojų judėjimo. Daugiausia emigruoja jauni ir (ar) darbingo amžiaus žmonės. Lyginant praėjusių 5 metų neto migracijos duomenis, pastebima, kad 2022 m</w:t>
      </w:r>
      <w:r w:rsidR="00DD4C52">
        <w:rPr>
          <w:lang w:eastAsia="lt-LT"/>
        </w:rPr>
        <w:t xml:space="preserve">etais </w:t>
      </w:r>
      <w:r w:rsidRPr="0018175C">
        <w:rPr>
          <w:lang w:eastAsia="lt-LT"/>
        </w:rPr>
        <w:t>pirmą kartą šis rodiklis tapo teigiamas. Stebint 2023 m</w:t>
      </w:r>
      <w:r w:rsidR="00DD4C52">
        <w:rPr>
          <w:lang w:eastAsia="lt-LT"/>
        </w:rPr>
        <w:t>etų</w:t>
      </w:r>
      <w:r w:rsidRPr="0018175C">
        <w:rPr>
          <w:lang w:eastAsia="lt-LT"/>
        </w:rPr>
        <w:t xml:space="preserve"> duomenis, situacija išlieka panaši – neto vidurkis teigiamas, tačiau pats migracijos procesas mažėjo – tiek išvykusių, tiek atvykusių asmenų skaičius</w:t>
      </w:r>
      <w:r w:rsidR="00216178">
        <w:rPr>
          <w:lang w:eastAsia="lt-LT"/>
        </w:rPr>
        <w:t>,</w:t>
      </w:r>
      <w:r w:rsidRPr="0018175C">
        <w:rPr>
          <w:lang w:eastAsia="lt-LT"/>
        </w:rPr>
        <w:t xml:space="preserve"> palyginus su praėjusiais metais</w:t>
      </w:r>
      <w:r w:rsidR="00216178">
        <w:rPr>
          <w:lang w:eastAsia="lt-LT"/>
        </w:rPr>
        <w:t>,</w:t>
      </w:r>
      <w:r w:rsidRPr="0018175C">
        <w:rPr>
          <w:lang w:eastAsia="lt-LT"/>
        </w:rPr>
        <w:t xml:space="preserve"> yra mažesnis. </w:t>
      </w:r>
    </w:p>
    <w:p w14:paraId="17F46459" w14:textId="77777777" w:rsidR="0018175C" w:rsidRDefault="0018175C" w:rsidP="0018175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textAlignment w:val="baseline"/>
        <w:rPr>
          <w:lang w:eastAsia="lt-LT"/>
        </w:rPr>
      </w:pPr>
    </w:p>
    <w:p w14:paraId="3F316EE2" w14:textId="71049210" w:rsidR="00BF3829" w:rsidRPr="00FC5F0F" w:rsidRDefault="0018175C" w:rsidP="00FC5F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lang w:eastAsia="lt-LT"/>
        </w:rPr>
      </w:pPr>
      <w:r>
        <w:rPr>
          <w:noProof/>
          <w:lang w:eastAsia="lt-LT"/>
        </w:rPr>
        <w:drawing>
          <wp:inline distT="0" distB="0" distL="0" distR="0" wp14:anchorId="2C83C97F" wp14:editId="1C3CD892">
            <wp:extent cx="6057900" cy="1813560"/>
            <wp:effectExtent l="0" t="0" r="19050" b="15240"/>
            <wp:docPr id="5" name="Diagrama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1A97AE5C" w14:textId="77777777" w:rsidR="008E5AC3" w:rsidRPr="002A0B54" w:rsidRDefault="008E5AC3" w:rsidP="00F04D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outlineLvl w:val="0"/>
        <w:rPr>
          <w:rFonts w:eastAsia="SimSun"/>
          <w:bCs/>
          <w:color w:val="FF0000"/>
          <w:lang w:eastAsia="zh-CN"/>
        </w:rPr>
      </w:pPr>
    </w:p>
    <w:p w14:paraId="21EB4BBE" w14:textId="7B96EE43" w:rsidR="004B5379" w:rsidRPr="004B5379" w:rsidRDefault="004B5379" w:rsidP="00BF1BD4">
      <w:pPr>
        <w:widowControl w:val="0"/>
        <w:numPr>
          <w:ilvl w:val="0"/>
          <w:numId w:val="27"/>
        </w:numPr>
        <w:tabs>
          <w:tab w:val="left" w:pos="993"/>
        </w:tabs>
        <w:ind w:left="0" w:firstLine="720"/>
        <w:jc w:val="both"/>
        <w:textAlignment w:val="baseline"/>
        <w:rPr>
          <w:rFonts w:eastAsia="SimSun"/>
          <w:bCs/>
          <w:lang w:eastAsia="zh-CN"/>
        </w:rPr>
      </w:pPr>
      <w:r w:rsidRPr="004B5379">
        <w:rPr>
          <w:b/>
          <w:lang w:eastAsia="lt-LT"/>
        </w:rPr>
        <w:t>4.2.6. Mažos pajamos.</w:t>
      </w:r>
      <w:r w:rsidRPr="004B5379">
        <w:rPr>
          <w:rFonts w:eastAsia="SimSun"/>
          <w:b/>
          <w:bCs/>
          <w:lang w:eastAsia="zh-CN"/>
        </w:rPr>
        <w:t xml:space="preserve"> </w:t>
      </w:r>
      <w:r w:rsidRPr="004B5379">
        <w:rPr>
          <w:rFonts w:eastAsia="SimSun"/>
          <w:bCs/>
          <w:lang w:eastAsia="zh-CN"/>
        </w:rPr>
        <w:t>Mažas pajamas gaunantiems asmenims (šeimoms) mokamos socia</w:t>
      </w:r>
      <w:r>
        <w:rPr>
          <w:rFonts w:eastAsia="SimSun"/>
          <w:bCs/>
          <w:lang w:eastAsia="zh-CN"/>
        </w:rPr>
        <w:t>linės pašalpos. Vidutiniškai 2023</w:t>
      </w:r>
      <w:r w:rsidRPr="004B5379">
        <w:rPr>
          <w:rFonts w:eastAsia="SimSun"/>
          <w:bCs/>
          <w:lang w:eastAsia="zh-CN"/>
        </w:rPr>
        <w:t xml:space="preserve"> metais socialinės pašalpos buvo mokamos 1363 gavėjams, per metus </w:t>
      </w:r>
      <w:r w:rsidRPr="00374E5E">
        <w:rPr>
          <w:rFonts w:eastAsia="SimSun"/>
          <w:bCs/>
          <w:lang w:eastAsia="zh-CN"/>
        </w:rPr>
        <w:t xml:space="preserve">išmokėta </w:t>
      </w:r>
      <w:r w:rsidRPr="00374E5E">
        <w:t>1</w:t>
      </w:r>
      <w:r w:rsidR="00773182" w:rsidRPr="00374E5E">
        <w:t> </w:t>
      </w:r>
      <w:r w:rsidRPr="00374E5E">
        <w:t>011</w:t>
      </w:r>
      <w:r w:rsidR="00773182" w:rsidRPr="002F480F">
        <w:t xml:space="preserve"> </w:t>
      </w:r>
      <w:r w:rsidRPr="00374E5E">
        <w:t xml:space="preserve">352,64 </w:t>
      </w:r>
      <w:r w:rsidRPr="00374E5E">
        <w:rPr>
          <w:rFonts w:eastAsia="SimSun"/>
          <w:bCs/>
          <w:lang w:eastAsia="zh-CN"/>
        </w:rPr>
        <w:t>eur</w:t>
      </w:r>
      <w:r w:rsidR="00D657B6" w:rsidRPr="002F480F">
        <w:rPr>
          <w:rFonts w:eastAsia="SimSun"/>
          <w:bCs/>
          <w:lang w:eastAsia="zh-CN"/>
        </w:rPr>
        <w:t>ai</w:t>
      </w:r>
      <w:r w:rsidRPr="00374E5E">
        <w:rPr>
          <w:rFonts w:eastAsia="SimSun"/>
          <w:bCs/>
          <w:lang w:eastAsia="zh-CN"/>
        </w:rPr>
        <w:t>, tai</w:t>
      </w:r>
      <w:r w:rsidRPr="00374E5E">
        <w:t xml:space="preserve"> 26,87 </w:t>
      </w:r>
      <w:proofErr w:type="spellStart"/>
      <w:r w:rsidRPr="00374E5E">
        <w:t>proc</w:t>
      </w:r>
      <w:proofErr w:type="spellEnd"/>
      <w:r w:rsidRPr="00374E5E">
        <w:t>. daugiau</w:t>
      </w:r>
      <w:r w:rsidRPr="004B5379">
        <w:t xml:space="preserve"> nei 2022 metais. </w:t>
      </w:r>
      <w:r w:rsidRPr="004B5379">
        <w:rPr>
          <w:rFonts w:eastAsia="SimSun"/>
          <w:bCs/>
          <w:lang w:eastAsia="zh-CN"/>
        </w:rPr>
        <w:t xml:space="preserve">Socialinė pašalpa </w:t>
      </w:r>
      <w:r w:rsidRPr="004B5379">
        <w:rPr>
          <w:rFonts w:eastAsia="SimSun"/>
          <w:bCs/>
          <w:lang w:eastAsia="zh-CN"/>
        </w:rPr>
        <w:lastRenderedPageBreak/>
        <w:t xml:space="preserve">buvo skiriama ne tik bedarbiams, bet ją gaudavo ir dirbančių asmenų šeimos, nes jų gaunamų pajamų dydis buvo mažesnis nei 1,1 valstybės remiamų pajamų dydis. Socialinės pašalpos mokamos ir nepinigine forma </w:t>
      </w:r>
      <w:r w:rsidR="00216178">
        <w:rPr>
          <w:rFonts w:eastAsia="SimSun"/>
          <w:bCs/>
          <w:lang w:eastAsia="zh-CN"/>
        </w:rPr>
        <w:t>–</w:t>
      </w:r>
      <w:r w:rsidRPr="004B5379">
        <w:rPr>
          <w:rFonts w:eastAsia="SimSun"/>
          <w:bCs/>
          <w:lang w:eastAsia="zh-CN"/>
        </w:rPr>
        <w:t xml:space="preserve"> pervedant socialines išmokas į socialines korteles, kuriomis socialinę riziką </w:t>
      </w:r>
      <w:r w:rsidRPr="00374E5E">
        <w:rPr>
          <w:rFonts w:eastAsia="SimSun"/>
          <w:bCs/>
          <w:lang w:eastAsia="zh-CN"/>
        </w:rPr>
        <w:t xml:space="preserve">patiriantys asmenys gali įsigyti maisto produktų, išskyrus alkoholį ir tabako gaminius. Per 2023 metus </w:t>
      </w:r>
      <w:r w:rsidR="00432EB0" w:rsidRPr="0037285D">
        <w:rPr>
          <w:rFonts w:eastAsia="SimSun"/>
          <w:bCs/>
          <w:lang w:eastAsia="zh-CN"/>
        </w:rPr>
        <w:t>Savival</w:t>
      </w:r>
      <w:r w:rsidR="00432EB0" w:rsidRPr="0072607E">
        <w:rPr>
          <w:rFonts w:eastAsia="SimSun"/>
          <w:bCs/>
          <w:lang w:eastAsia="zh-CN"/>
        </w:rPr>
        <w:t>dybėje</w:t>
      </w:r>
      <w:r w:rsidR="00432EB0">
        <w:rPr>
          <w:rFonts w:eastAsia="SimSun"/>
          <w:bCs/>
          <w:lang w:eastAsia="zh-CN"/>
        </w:rPr>
        <w:t xml:space="preserve"> </w:t>
      </w:r>
      <w:r w:rsidRPr="004B5379">
        <w:rPr>
          <w:rFonts w:eastAsia="SimSun"/>
          <w:bCs/>
          <w:lang w:eastAsia="zh-CN"/>
        </w:rPr>
        <w:t xml:space="preserve">buvo 33 asmenys, kuriems socialinė pašalpa buvo vedama į socialines korteles. </w:t>
      </w:r>
    </w:p>
    <w:p w14:paraId="6521037F" w14:textId="78413974" w:rsidR="004B5379" w:rsidRDefault="004B5379" w:rsidP="004B537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textAlignment w:val="baseline"/>
        <w:rPr>
          <w:rFonts w:eastAsia="SimSun"/>
          <w:bCs/>
          <w:lang w:eastAsia="zh-CN"/>
        </w:rPr>
      </w:pPr>
      <w:r w:rsidRPr="004B5379">
        <w:rPr>
          <w:rFonts w:eastAsia="SimSun"/>
          <w:bCs/>
          <w:lang w:eastAsia="zh-CN"/>
        </w:rPr>
        <w:t>Asmenų (šeimų) bedarbystės ar nepritekliaus atvejais teikiama ne tik piniginė socialinė parama, bet ir socialinės paslaugos: daug dėmesio skiriama informavimui, tarpininkavimui, atstovavimui, aprūpinimui maisto produktais. Bedarbiai skatinami integruotis į darbo rinką.</w:t>
      </w:r>
    </w:p>
    <w:p w14:paraId="073A290E" w14:textId="77777777" w:rsidR="00CD1528" w:rsidRPr="004B5379" w:rsidRDefault="00CD1528" w:rsidP="004B537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textAlignment w:val="baseline"/>
        <w:rPr>
          <w:rFonts w:eastAsia="SimSun"/>
          <w:bCs/>
          <w:lang w:eastAsia="zh-CN"/>
        </w:rPr>
      </w:pPr>
    </w:p>
    <w:p w14:paraId="409F744A" w14:textId="023C7496" w:rsidR="004F67F9" w:rsidRDefault="00FC5F0F" w:rsidP="00FC5F0F">
      <w:pPr>
        <w:jc w:val="both"/>
        <w:textAlignment w:val="baseline"/>
        <w:rPr>
          <w:rFonts w:eastAsia="Calibri"/>
          <w:color w:val="FF0000"/>
        </w:rPr>
      </w:pPr>
      <w:r>
        <w:rPr>
          <w:noProof/>
          <w:lang w:eastAsia="lt-LT"/>
        </w:rPr>
        <w:drawing>
          <wp:inline distT="0" distB="0" distL="0" distR="0" wp14:anchorId="64515A0F" wp14:editId="038E6C64">
            <wp:extent cx="6096000" cy="2049780"/>
            <wp:effectExtent l="0" t="0" r="0" b="7620"/>
            <wp:docPr id="380198634" name="Diagrama 380198634"/>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24A2A860" w14:textId="4F5E2854" w:rsidR="00FC5F0F" w:rsidRPr="004B5379" w:rsidRDefault="00FC5F0F" w:rsidP="00FC5F0F">
      <w:pPr>
        <w:widowControl w:val="0"/>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outlineLvl w:val="0"/>
        <w:rPr>
          <w:rFonts w:eastAsia="SimSun"/>
          <w:bCs/>
          <w:i/>
          <w:iCs/>
          <w:sz w:val="20"/>
          <w:szCs w:val="20"/>
          <w:lang w:eastAsia="zh-CN"/>
        </w:rPr>
      </w:pPr>
      <w:bookmarkStart w:id="3" w:name="_Hlk163926306"/>
      <w:r w:rsidRPr="004B5379">
        <w:rPr>
          <w:rFonts w:eastAsia="SimSun"/>
          <w:bCs/>
          <w:i/>
          <w:iCs/>
          <w:sz w:val="20"/>
          <w:szCs w:val="20"/>
          <w:lang w:eastAsia="zh-CN"/>
        </w:rPr>
        <w:t>Šaltinis: Socialinės paramos skyri</w:t>
      </w:r>
      <w:r w:rsidR="0019492F">
        <w:rPr>
          <w:rFonts w:eastAsia="SimSun"/>
          <w:bCs/>
          <w:i/>
          <w:iCs/>
          <w:sz w:val="20"/>
          <w:szCs w:val="20"/>
          <w:lang w:eastAsia="zh-CN"/>
        </w:rPr>
        <w:t>aus duomenys</w:t>
      </w:r>
    </w:p>
    <w:bookmarkEnd w:id="3"/>
    <w:p w14:paraId="42A8C118" w14:textId="77777777" w:rsidR="00FC5F0F" w:rsidRDefault="00FC5F0F" w:rsidP="004F67F9">
      <w:pPr>
        <w:ind w:firstLine="720"/>
        <w:jc w:val="both"/>
        <w:textAlignment w:val="baseline"/>
        <w:rPr>
          <w:rFonts w:eastAsia="Calibri"/>
          <w:lang w:eastAsia="zh-CN"/>
        </w:rPr>
      </w:pPr>
    </w:p>
    <w:p w14:paraId="6506D5CD" w14:textId="5A3CEDBE" w:rsidR="009F6C2A" w:rsidRPr="009F6C2A" w:rsidRDefault="004F67F9" w:rsidP="00B03FA2">
      <w:pPr>
        <w:ind w:firstLine="720"/>
        <w:jc w:val="both"/>
        <w:rPr>
          <w:rFonts w:eastAsia="Calibri"/>
        </w:rPr>
      </w:pPr>
      <w:r w:rsidRPr="004F67F9">
        <w:rPr>
          <w:rFonts w:eastAsia="Calibri"/>
          <w:lang w:eastAsia="zh-CN"/>
        </w:rPr>
        <w:t xml:space="preserve">Siekiant kuo tvaresnės nedirbančių asmenų </w:t>
      </w:r>
      <w:r w:rsidRPr="00374E5E">
        <w:rPr>
          <w:rFonts w:eastAsia="Calibri"/>
          <w:lang w:eastAsia="zh-CN"/>
        </w:rPr>
        <w:t>integracijos į darbo rinką</w:t>
      </w:r>
      <w:r w:rsidR="00D657B6" w:rsidRPr="002F480F">
        <w:rPr>
          <w:rFonts w:eastAsia="Calibri"/>
          <w:lang w:eastAsia="zh-CN"/>
        </w:rPr>
        <w:t>,</w:t>
      </w:r>
      <w:r w:rsidRPr="00374E5E">
        <w:rPr>
          <w:rFonts w:eastAsia="Calibri"/>
        </w:rPr>
        <w:t xml:space="preserve"> vykdoma </w:t>
      </w:r>
      <w:bookmarkStart w:id="4" w:name="_Hlk163926010"/>
      <w:r w:rsidRPr="00374E5E">
        <w:rPr>
          <w:rFonts w:eastAsia="Calibri"/>
        </w:rPr>
        <w:t>Užimtumo</w:t>
      </w:r>
      <w:r w:rsidRPr="004F67F9">
        <w:rPr>
          <w:rFonts w:eastAsia="Calibri"/>
        </w:rPr>
        <w:t xml:space="preserve"> didinimo programa</w:t>
      </w:r>
      <w:bookmarkEnd w:id="4"/>
      <w:r w:rsidR="00FC5F0F">
        <w:rPr>
          <w:rFonts w:eastAsia="Calibri"/>
        </w:rPr>
        <w:t xml:space="preserve"> (toliau – UD</w:t>
      </w:r>
      <w:r w:rsidR="009F6C2A">
        <w:rPr>
          <w:rFonts w:eastAsia="Calibri"/>
        </w:rPr>
        <w:t>P</w:t>
      </w:r>
      <w:r w:rsidR="00FC5F0F">
        <w:rPr>
          <w:rFonts w:eastAsia="Calibri"/>
        </w:rPr>
        <w:t>)</w:t>
      </w:r>
      <w:r w:rsidR="0079032C" w:rsidRPr="0079032C">
        <w:rPr>
          <w:rFonts w:eastAsia="Calibri"/>
        </w:rPr>
        <w:t xml:space="preserve">. </w:t>
      </w:r>
      <w:r w:rsidRPr="004F67F9">
        <w:rPr>
          <w:rFonts w:eastAsia="Calibri"/>
        </w:rPr>
        <w:t xml:space="preserve">Taikant </w:t>
      </w:r>
      <w:r w:rsidR="00216178">
        <w:rPr>
          <w:rFonts w:eastAsia="Calibri"/>
        </w:rPr>
        <w:t>AV</w:t>
      </w:r>
      <w:r w:rsidRPr="00914FD9">
        <w:rPr>
          <w:rFonts w:eastAsia="Calibri"/>
        </w:rPr>
        <w:t xml:space="preserve"> palengvin</w:t>
      </w:r>
      <w:r w:rsidR="00432EB0">
        <w:rPr>
          <w:rFonts w:eastAsia="Calibri"/>
        </w:rPr>
        <w:t>amas</w:t>
      </w:r>
      <w:r w:rsidRPr="00914FD9">
        <w:rPr>
          <w:rFonts w:eastAsia="Calibri"/>
        </w:rPr>
        <w:t xml:space="preserve"> ilgą</w:t>
      </w:r>
      <w:r w:rsidRPr="004F67F9">
        <w:rPr>
          <w:rFonts w:eastAsia="Calibri"/>
        </w:rPr>
        <w:t xml:space="preserve"> laiką nedirbusių asmenų įsitvirtinimas darbo rinkoje, labiau suderintas užimtumo skatinimo ir motyvavimo paslaugų bei piniginės socialinės paramos teikimas, užtikrintas valstybės ir Savivaldybės institucijų, įstaigų bei organizacijų, teikiančių užimtumo skatinimo ir motyvavimo paslaugas šiems asmenims, veiklos koordinavimas ir skatinamas jų bendradarbiavimas.</w:t>
      </w:r>
      <w:r w:rsidR="0079032C" w:rsidRPr="0079032C">
        <w:rPr>
          <w:rFonts w:eastAsia="Calibri"/>
        </w:rPr>
        <w:t xml:space="preserve"> </w:t>
      </w:r>
      <w:r w:rsidR="0079032C" w:rsidRPr="009F6C2A">
        <w:rPr>
          <w:rFonts w:eastAsia="Calibri"/>
        </w:rPr>
        <w:t xml:space="preserve">2023 metais </w:t>
      </w:r>
      <w:r w:rsidR="001E50E0" w:rsidRPr="009F6C2A">
        <w:rPr>
          <w:rFonts w:eastAsia="Calibri"/>
        </w:rPr>
        <w:t xml:space="preserve">iš valstybės biudžeto specialiųjų tikslinių dotacijų </w:t>
      </w:r>
      <w:r w:rsidR="001E50E0">
        <w:rPr>
          <w:rFonts w:eastAsia="Calibri"/>
        </w:rPr>
        <w:t>S</w:t>
      </w:r>
      <w:r w:rsidR="001E50E0" w:rsidRPr="009F6C2A">
        <w:rPr>
          <w:rFonts w:eastAsia="Calibri"/>
        </w:rPr>
        <w:t>avivaldyb</w:t>
      </w:r>
      <w:r w:rsidR="001E50E0">
        <w:rPr>
          <w:rFonts w:eastAsia="Calibri"/>
        </w:rPr>
        <w:t>ės</w:t>
      </w:r>
      <w:r w:rsidR="001E50E0" w:rsidRPr="009F6C2A">
        <w:rPr>
          <w:rFonts w:eastAsia="Calibri"/>
        </w:rPr>
        <w:t xml:space="preserve"> biudžetui </w:t>
      </w:r>
      <w:r w:rsidR="0079032C" w:rsidRPr="009F6C2A">
        <w:rPr>
          <w:rFonts w:eastAsia="Calibri"/>
        </w:rPr>
        <w:t>U</w:t>
      </w:r>
      <w:r w:rsidR="009F6C2A" w:rsidRPr="009F6C2A">
        <w:rPr>
          <w:rFonts w:eastAsia="Calibri"/>
        </w:rPr>
        <w:t>DP</w:t>
      </w:r>
      <w:r w:rsidR="0079032C" w:rsidRPr="009F6C2A">
        <w:rPr>
          <w:rFonts w:eastAsia="Calibri"/>
        </w:rPr>
        <w:t xml:space="preserve"> įgyvendinimui </w:t>
      </w:r>
      <w:r w:rsidR="00D05A5A">
        <w:rPr>
          <w:rFonts w:eastAsia="Calibri"/>
        </w:rPr>
        <w:t xml:space="preserve">buvo </w:t>
      </w:r>
      <w:r w:rsidR="009F6C2A" w:rsidRPr="009F6C2A">
        <w:rPr>
          <w:rFonts w:eastAsia="Calibri"/>
        </w:rPr>
        <w:t>skirta</w:t>
      </w:r>
      <w:r w:rsidR="0079032C" w:rsidRPr="009F6C2A">
        <w:rPr>
          <w:rFonts w:eastAsia="Calibri"/>
        </w:rPr>
        <w:t xml:space="preserve"> </w:t>
      </w:r>
      <w:r w:rsidR="0079032C" w:rsidRPr="00125CC0">
        <w:rPr>
          <w:rFonts w:eastAsia="Calibri"/>
        </w:rPr>
        <w:t>105</w:t>
      </w:r>
      <w:r w:rsidR="00B03FA2" w:rsidRPr="00125CC0">
        <w:rPr>
          <w:rFonts w:eastAsia="Calibri"/>
        </w:rPr>
        <w:t xml:space="preserve"> </w:t>
      </w:r>
      <w:r w:rsidR="0079032C" w:rsidRPr="00125CC0">
        <w:rPr>
          <w:rFonts w:eastAsia="Calibri"/>
        </w:rPr>
        <w:t>7</w:t>
      </w:r>
      <w:r w:rsidR="00B03FA2" w:rsidRPr="00125CC0">
        <w:rPr>
          <w:rFonts w:eastAsia="Calibri"/>
        </w:rPr>
        <w:t>00</w:t>
      </w:r>
      <w:r w:rsidR="0079032C" w:rsidRPr="00125CC0">
        <w:rPr>
          <w:rFonts w:eastAsia="Calibri"/>
        </w:rPr>
        <w:t xml:space="preserve"> eurų lėšų. </w:t>
      </w:r>
      <w:r w:rsidR="00C3622F" w:rsidRPr="00125CC0">
        <w:rPr>
          <w:rFonts w:eastAsia="Calibri"/>
        </w:rPr>
        <w:t>65</w:t>
      </w:r>
      <w:r w:rsidR="009F6C2A" w:rsidRPr="00125CC0">
        <w:rPr>
          <w:rFonts w:eastAsia="Calibri"/>
        </w:rPr>
        <w:t> </w:t>
      </w:r>
      <w:r w:rsidR="00C3622F" w:rsidRPr="00125CC0">
        <w:rPr>
          <w:rFonts w:eastAsia="Calibri"/>
        </w:rPr>
        <w:t>3</w:t>
      </w:r>
      <w:r w:rsidR="009F6C2A" w:rsidRPr="00125CC0">
        <w:rPr>
          <w:rFonts w:eastAsia="Calibri"/>
        </w:rPr>
        <w:t xml:space="preserve">00 eurų (61,8 </w:t>
      </w:r>
      <w:proofErr w:type="spellStart"/>
      <w:r w:rsidR="009F6C2A" w:rsidRPr="00125CC0">
        <w:rPr>
          <w:rFonts w:eastAsia="Calibri"/>
        </w:rPr>
        <w:t>proc</w:t>
      </w:r>
      <w:proofErr w:type="spellEnd"/>
      <w:r w:rsidR="009F6C2A" w:rsidRPr="00125CC0">
        <w:rPr>
          <w:rFonts w:eastAsia="Calibri"/>
        </w:rPr>
        <w:t xml:space="preserve">. lėšų) panaudota UDP priemonėms </w:t>
      </w:r>
      <w:r w:rsidR="00216178">
        <w:rPr>
          <w:rFonts w:eastAsia="Calibri"/>
        </w:rPr>
        <w:t>–</w:t>
      </w:r>
      <w:r w:rsidR="009F6C2A" w:rsidRPr="00125CC0">
        <w:rPr>
          <w:rFonts w:eastAsia="Calibri"/>
        </w:rPr>
        <w:t xml:space="preserve"> bedarbių asmenų įdarbinimui Plungės miesto seniūnijoje, 4</w:t>
      </w:r>
      <w:r w:rsidR="00125CC0" w:rsidRPr="00125CC0">
        <w:rPr>
          <w:rFonts w:eastAsia="Calibri"/>
        </w:rPr>
        <w:t>0</w:t>
      </w:r>
      <w:r w:rsidR="009F6C2A" w:rsidRPr="00125CC0">
        <w:rPr>
          <w:rFonts w:eastAsia="Calibri"/>
        </w:rPr>
        <w:t> </w:t>
      </w:r>
      <w:r w:rsidR="00396BB9" w:rsidRPr="00125CC0">
        <w:rPr>
          <w:rFonts w:eastAsia="Calibri"/>
        </w:rPr>
        <w:t>4</w:t>
      </w:r>
      <w:r w:rsidR="009F6C2A" w:rsidRPr="00125CC0">
        <w:rPr>
          <w:rFonts w:eastAsia="Calibri"/>
        </w:rPr>
        <w:t xml:space="preserve">00 eurų (38,2 </w:t>
      </w:r>
      <w:proofErr w:type="spellStart"/>
      <w:r w:rsidR="009F6C2A" w:rsidRPr="00125CC0">
        <w:rPr>
          <w:rFonts w:eastAsia="Calibri"/>
        </w:rPr>
        <w:t>proc</w:t>
      </w:r>
      <w:proofErr w:type="spellEnd"/>
      <w:r w:rsidR="009F6C2A" w:rsidRPr="00125CC0">
        <w:rPr>
          <w:rFonts w:eastAsia="Calibri"/>
        </w:rPr>
        <w:t xml:space="preserve">. lėšų) panaudota įgyvendinant UDP mokomųjų paslaugų, skirtų besirengiantiems darbo rinkai asmenims, pirkimui ir suteikimui bei </w:t>
      </w:r>
      <w:r w:rsidR="00E53618" w:rsidRPr="00125CC0">
        <w:rPr>
          <w:rFonts w:eastAsia="Calibri"/>
        </w:rPr>
        <w:t>a</w:t>
      </w:r>
      <w:r w:rsidR="009F6C2A" w:rsidRPr="00125CC0">
        <w:rPr>
          <w:rFonts w:eastAsia="Calibri"/>
        </w:rPr>
        <w:t>tvejo</w:t>
      </w:r>
      <w:r w:rsidR="009F6C2A" w:rsidRPr="009F6C2A">
        <w:rPr>
          <w:rFonts w:eastAsia="Calibri"/>
        </w:rPr>
        <w:t xml:space="preserve"> vadybininko darbo užmokesčiui apmokėti. </w:t>
      </w:r>
      <w:r w:rsidR="00B439CA">
        <w:rPr>
          <w:rFonts w:eastAsia="Calibri"/>
        </w:rPr>
        <w:t>Unikalių UDP dalyvių skaičius 2023 metais buvo 4</w:t>
      </w:r>
      <w:r w:rsidR="00396BB9">
        <w:rPr>
          <w:rFonts w:eastAsia="Calibri"/>
        </w:rPr>
        <w:t>1</w:t>
      </w:r>
      <w:r w:rsidR="00B439CA">
        <w:rPr>
          <w:rFonts w:eastAsia="Calibri"/>
        </w:rPr>
        <w:t xml:space="preserve"> asm</w:t>
      </w:r>
      <w:r w:rsidR="00396BB9">
        <w:rPr>
          <w:rFonts w:eastAsia="Calibri"/>
        </w:rPr>
        <w:t>uo</w:t>
      </w:r>
      <w:r w:rsidR="00B439CA">
        <w:rPr>
          <w:rFonts w:eastAsia="Calibri"/>
        </w:rPr>
        <w:t>.</w:t>
      </w:r>
    </w:p>
    <w:p w14:paraId="02702FDC" w14:textId="5245078B" w:rsidR="004F67F9" w:rsidRDefault="004F67F9" w:rsidP="004F67F9">
      <w:pPr>
        <w:ind w:firstLine="720"/>
        <w:jc w:val="both"/>
        <w:textAlignment w:val="baseline"/>
        <w:rPr>
          <w:rFonts w:eastAsia="Calibri"/>
          <w:color w:val="FF0000"/>
        </w:rPr>
      </w:pPr>
    </w:p>
    <w:p w14:paraId="45E221FA" w14:textId="31022AC5" w:rsidR="00FD372A" w:rsidRPr="00B03FA2" w:rsidRDefault="007312A6" w:rsidP="007312A6">
      <w:pPr>
        <w:jc w:val="center"/>
        <w:textAlignment w:val="baseline"/>
        <w:rPr>
          <w:rFonts w:eastAsia="Calibri"/>
          <w:b/>
          <w:bCs/>
          <w:color w:val="FF0000"/>
        </w:rPr>
      </w:pPr>
      <w:r>
        <w:rPr>
          <w:rFonts w:eastAsia="Calibri"/>
          <w:b/>
          <w:bCs/>
        </w:rPr>
        <w:t xml:space="preserve">2023 metų </w:t>
      </w:r>
      <w:r w:rsidR="00B03FA2" w:rsidRPr="00B03FA2">
        <w:rPr>
          <w:rFonts w:eastAsia="Calibri"/>
          <w:b/>
          <w:bCs/>
        </w:rPr>
        <w:t>Užimtumo didinimo program</w:t>
      </w:r>
      <w:r w:rsidR="00B03FA2">
        <w:rPr>
          <w:rFonts w:eastAsia="Calibri"/>
          <w:b/>
          <w:bCs/>
        </w:rPr>
        <w:t xml:space="preserve">os </w:t>
      </w:r>
      <w:r>
        <w:rPr>
          <w:rFonts w:eastAsia="Calibri"/>
          <w:b/>
          <w:bCs/>
        </w:rPr>
        <w:t xml:space="preserve">priemonių įgyvendinimas ir </w:t>
      </w:r>
      <w:r w:rsidR="00E53618">
        <w:rPr>
          <w:rFonts w:eastAsia="Calibri"/>
          <w:b/>
          <w:bCs/>
        </w:rPr>
        <w:t>dalyvių</w:t>
      </w:r>
      <w:r>
        <w:rPr>
          <w:rFonts w:eastAsia="Calibri"/>
          <w:b/>
          <w:bCs/>
        </w:rPr>
        <w:t xml:space="preserve"> skaičius</w:t>
      </w:r>
    </w:p>
    <w:tbl>
      <w:tblPr>
        <w:tblW w:w="5000" w:type="pct"/>
        <w:tblInd w:w="-3" w:type="dxa"/>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tblLook w:val="0660" w:firstRow="1" w:lastRow="1" w:firstColumn="0" w:lastColumn="0" w:noHBand="1" w:noVBand="1"/>
      </w:tblPr>
      <w:tblGrid>
        <w:gridCol w:w="826"/>
        <w:gridCol w:w="7354"/>
        <w:gridCol w:w="1675"/>
      </w:tblGrid>
      <w:tr w:rsidR="00FD372A" w:rsidRPr="009934A7" w14:paraId="69516E38" w14:textId="77777777" w:rsidTr="00E53618">
        <w:tc>
          <w:tcPr>
            <w:tcW w:w="419" w:type="pct"/>
            <w:shd w:val="clear" w:color="auto" w:fill="F2F2F2"/>
            <w:noWrap/>
          </w:tcPr>
          <w:p w14:paraId="67DE7B75" w14:textId="77777777" w:rsidR="00FD372A" w:rsidRPr="009934A7" w:rsidRDefault="00FD372A" w:rsidP="009934A7">
            <w:pPr>
              <w:rPr>
                <w:b/>
                <w:bCs/>
                <w:i/>
                <w:iCs/>
              </w:rPr>
            </w:pPr>
            <w:proofErr w:type="spellStart"/>
            <w:r w:rsidRPr="009934A7">
              <w:rPr>
                <w:b/>
                <w:bCs/>
                <w:i/>
                <w:iCs/>
              </w:rPr>
              <w:t>Eil</w:t>
            </w:r>
            <w:proofErr w:type="spellEnd"/>
            <w:r w:rsidRPr="009934A7">
              <w:rPr>
                <w:b/>
                <w:bCs/>
                <w:i/>
                <w:iCs/>
              </w:rPr>
              <w:t>.</w:t>
            </w:r>
          </w:p>
          <w:p w14:paraId="5D332FB0" w14:textId="77777777" w:rsidR="00FD372A" w:rsidRPr="009934A7" w:rsidRDefault="00FD372A" w:rsidP="009934A7">
            <w:pPr>
              <w:rPr>
                <w:b/>
                <w:bCs/>
                <w:i/>
                <w:iCs/>
              </w:rPr>
            </w:pPr>
            <w:proofErr w:type="spellStart"/>
            <w:r w:rsidRPr="009934A7">
              <w:rPr>
                <w:b/>
                <w:bCs/>
                <w:i/>
                <w:iCs/>
              </w:rPr>
              <w:t>Nr</w:t>
            </w:r>
            <w:proofErr w:type="spellEnd"/>
            <w:r w:rsidRPr="009934A7">
              <w:rPr>
                <w:b/>
                <w:bCs/>
                <w:i/>
                <w:iCs/>
              </w:rPr>
              <w:t>.</w:t>
            </w:r>
          </w:p>
        </w:tc>
        <w:tc>
          <w:tcPr>
            <w:tcW w:w="3731" w:type="pct"/>
            <w:shd w:val="clear" w:color="auto" w:fill="F2F2F2"/>
          </w:tcPr>
          <w:p w14:paraId="3B21247F" w14:textId="73F4C46D" w:rsidR="00FD372A" w:rsidRPr="00FC5F0F" w:rsidRDefault="00FD372A" w:rsidP="00FD372A">
            <w:pPr>
              <w:jc w:val="center"/>
              <w:rPr>
                <w:b/>
                <w:bCs/>
                <w:i/>
                <w:iCs/>
              </w:rPr>
            </w:pPr>
            <w:r w:rsidRPr="00FC5F0F">
              <w:rPr>
                <w:b/>
                <w:bCs/>
                <w:i/>
                <w:iCs/>
              </w:rPr>
              <w:t>Paslaugos/Priemonės pavadinimas</w:t>
            </w:r>
          </w:p>
          <w:p w14:paraId="0FB95A44" w14:textId="278F2F95" w:rsidR="00FD372A" w:rsidRPr="009934A7" w:rsidRDefault="00FD372A" w:rsidP="009934A7">
            <w:pPr>
              <w:rPr>
                <w:b/>
                <w:bCs/>
                <w:i/>
                <w:iCs/>
              </w:rPr>
            </w:pPr>
          </w:p>
        </w:tc>
        <w:tc>
          <w:tcPr>
            <w:tcW w:w="850" w:type="pct"/>
            <w:shd w:val="clear" w:color="auto" w:fill="F2F2F2"/>
          </w:tcPr>
          <w:p w14:paraId="30FC3471" w14:textId="3F6065B4" w:rsidR="00FD372A" w:rsidRPr="009934A7" w:rsidRDefault="00E53618" w:rsidP="00FD372A">
            <w:pPr>
              <w:jc w:val="center"/>
              <w:rPr>
                <w:b/>
                <w:bCs/>
                <w:i/>
                <w:iCs/>
              </w:rPr>
            </w:pPr>
            <w:r>
              <w:rPr>
                <w:b/>
                <w:bCs/>
                <w:i/>
                <w:iCs/>
              </w:rPr>
              <w:t>Dalyvių</w:t>
            </w:r>
            <w:r w:rsidR="00FD372A" w:rsidRPr="00FC5F0F">
              <w:rPr>
                <w:b/>
                <w:bCs/>
                <w:i/>
                <w:iCs/>
              </w:rPr>
              <w:t xml:space="preserve"> skaičius</w:t>
            </w:r>
          </w:p>
        </w:tc>
      </w:tr>
      <w:tr w:rsidR="00FD372A" w:rsidRPr="00550C92" w14:paraId="157F3FC3" w14:textId="77777777" w:rsidTr="007312A6">
        <w:trPr>
          <w:trHeight w:val="356"/>
        </w:trPr>
        <w:tc>
          <w:tcPr>
            <w:tcW w:w="419" w:type="pct"/>
            <w:shd w:val="clear" w:color="auto" w:fill="auto"/>
            <w:noWrap/>
          </w:tcPr>
          <w:p w14:paraId="73FE475D" w14:textId="77777777" w:rsidR="00FD372A" w:rsidRPr="00550C92" w:rsidRDefault="00FD372A" w:rsidP="00566216">
            <w:pPr>
              <w:jc w:val="center"/>
              <w:rPr>
                <w:sz w:val="23"/>
                <w:szCs w:val="23"/>
              </w:rPr>
            </w:pPr>
            <w:r w:rsidRPr="00550C92">
              <w:rPr>
                <w:sz w:val="23"/>
                <w:szCs w:val="23"/>
              </w:rPr>
              <w:t>1.</w:t>
            </w:r>
          </w:p>
        </w:tc>
        <w:tc>
          <w:tcPr>
            <w:tcW w:w="4581" w:type="pct"/>
            <w:gridSpan w:val="2"/>
            <w:shd w:val="clear" w:color="auto" w:fill="auto"/>
          </w:tcPr>
          <w:p w14:paraId="356D1CF0" w14:textId="74F84826" w:rsidR="00FD372A" w:rsidRPr="00550C92" w:rsidRDefault="00FD372A" w:rsidP="00FD372A">
            <w:pPr>
              <w:jc w:val="center"/>
              <w:rPr>
                <w:sz w:val="23"/>
                <w:szCs w:val="23"/>
              </w:rPr>
            </w:pPr>
            <w:r w:rsidRPr="00550C92">
              <w:rPr>
                <w:b/>
                <w:sz w:val="23"/>
                <w:szCs w:val="23"/>
              </w:rPr>
              <w:t>Mokomųjų programų paslaugos UDP dalyviams:</w:t>
            </w:r>
          </w:p>
        </w:tc>
      </w:tr>
      <w:tr w:rsidR="00FD372A" w:rsidRPr="00550C92" w14:paraId="42820861" w14:textId="77777777" w:rsidTr="00E53618">
        <w:trPr>
          <w:trHeight w:val="547"/>
        </w:trPr>
        <w:tc>
          <w:tcPr>
            <w:tcW w:w="419" w:type="pct"/>
            <w:shd w:val="clear" w:color="auto" w:fill="auto"/>
            <w:noWrap/>
          </w:tcPr>
          <w:p w14:paraId="51D4E8CC" w14:textId="0AEF77BC" w:rsidR="00FD372A" w:rsidRPr="00550C92" w:rsidRDefault="00FD372A" w:rsidP="00566216">
            <w:pPr>
              <w:jc w:val="center"/>
              <w:rPr>
                <w:sz w:val="23"/>
                <w:szCs w:val="23"/>
              </w:rPr>
            </w:pPr>
            <w:r w:rsidRPr="00550C92">
              <w:rPr>
                <w:sz w:val="23"/>
                <w:szCs w:val="23"/>
              </w:rPr>
              <w:t>1.1.</w:t>
            </w:r>
          </w:p>
        </w:tc>
        <w:tc>
          <w:tcPr>
            <w:tcW w:w="3731" w:type="pct"/>
            <w:shd w:val="clear" w:color="auto" w:fill="auto"/>
          </w:tcPr>
          <w:p w14:paraId="6FF3CBFF" w14:textId="6E79753A" w:rsidR="00FD372A" w:rsidRPr="00550C92" w:rsidRDefault="00FD372A" w:rsidP="00FD372A">
            <w:pPr>
              <w:jc w:val="both"/>
              <w:rPr>
                <w:sz w:val="23"/>
                <w:szCs w:val="23"/>
              </w:rPr>
            </w:pPr>
            <w:r w:rsidRPr="00550C92">
              <w:rPr>
                <w:bCs/>
                <w:sz w:val="23"/>
                <w:szCs w:val="23"/>
              </w:rPr>
              <w:t>individualios</w:t>
            </w:r>
            <w:r w:rsidRPr="00550C92">
              <w:rPr>
                <w:sz w:val="23"/>
                <w:szCs w:val="23"/>
              </w:rPr>
              <w:t xml:space="preserve"> </w:t>
            </w:r>
            <w:r w:rsidRPr="00D657B6">
              <w:rPr>
                <w:sz w:val="23"/>
                <w:szCs w:val="23"/>
              </w:rPr>
              <w:t>Psichologinės</w:t>
            </w:r>
            <w:r w:rsidR="00D657B6" w:rsidRPr="002F480F">
              <w:rPr>
                <w:sz w:val="23"/>
                <w:szCs w:val="23"/>
              </w:rPr>
              <w:t>-</w:t>
            </w:r>
            <w:r w:rsidRPr="00374E5E">
              <w:rPr>
                <w:sz w:val="23"/>
                <w:szCs w:val="23"/>
              </w:rPr>
              <w:t>emocinės būklės</w:t>
            </w:r>
            <w:r w:rsidRPr="00550C92">
              <w:rPr>
                <w:sz w:val="23"/>
                <w:szCs w:val="23"/>
              </w:rPr>
              <w:t xml:space="preserve"> gerinimo bei konsultavimo paslaugos</w:t>
            </w:r>
          </w:p>
        </w:tc>
        <w:tc>
          <w:tcPr>
            <w:tcW w:w="850" w:type="pct"/>
          </w:tcPr>
          <w:p w14:paraId="76E5F96F" w14:textId="4B6E1CDC" w:rsidR="00FD372A" w:rsidRPr="00550C92" w:rsidRDefault="00FD372A" w:rsidP="00FD372A">
            <w:pPr>
              <w:jc w:val="center"/>
              <w:rPr>
                <w:sz w:val="23"/>
                <w:szCs w:val="23"/>
              </w:rPr>
            </w:pPr>
            <w:r w:rsidRPr="00550C92">
              <w:rPr>
                <w:sz w:val="23"/>
                <w:szCs w:val="23"/>
              </w:rPr>
              <w:t>40</w:t>
            </w:r>
          </w:p>
        </w:tc>
      </w:tr>
      <w:tr w:rsidR="00FD372A" w:rsidRPr="00550C92" w14:paraId="470E2AEF" w14:textId="77777777" w:rsidTr="00E53618">
        <w:trPr>
          <w:trHeight w:val="425"/>
        </w:trPr>
        <w:tc>
          <w:tcPr>
            <w:tcW w:w="419" w:type="pct"/>
            <w:shd w:val="clear" w:color="auto" w:fill="auto"/>
            <w:noWrap/>
          </w:tcPr>
          <w:p w14:paraId="4936F7C8" w14:textId="1FD11E4C" w:rsidR="00FD372A" w:rsidRPr="00550C92" w:rsidRDefault="00FD372A" w:rsidP="00566216">
            <w:pPr>
              <w:jc w:val="center"/>
              <w:rPr>
                <w:sz w:val="23"/>
                <w:szCs w:val="23"/>
              </w:rPr>
            </w:pPr>
            <w:r w:rsidRPr="00550C92">
              <w:rPr>
                <w:sz w:val="23"/>
                <w:szCs w:val="23"/>
              </w:rPr>
              <w:t>1.2.</w:t>
            </w:r>
          </w:p>
        </w:tc>
        <w:tc>
          <w:tcPr>
            <w:tcW w:w="3731" w:type="pct"/>
            <w:shd w:val="clear" w:color="auto" w:fill="auto"/>
          </w:tcPr>
          <w:p w14:paraId="5CCC8EEB" w14:textId="118DA8C5" w:rsidR="00FD372A" w:rsidRPr="00550C92" w:rsidRDefault="00FD372A" w:rsidP="00FD372A">
            <w:pPr>
              <w:jc w:val="both"/>
              <w:rPr>
                <w:sz w:val="23"/>
                <w:szCs w:val="23"/>
              </w:rPr>
            </w:pPr>
            <w:r w:rsidRPr="00550C92">
              <w:rPr>
                <w:bCs/>
                <w:sz w:val="23"/>
                <w:szCs w:val="23"/>
              </w:rPr>
              <w:t>individualios Karjeros planavimo ir konsultavimo paslaugos</w:t>
            </w:r>
          </w:p>
        </w:tc>
        <w:tc>
          <w:tcPr>
            <w:tcW w:w="850" w:type="pct"/>
          </w:tcPr>
          <w:p w14:paraId="2E93B05A" w14:textId="2E647B80" w:rsidR="00FD372A" w:rsidRPr="00550C92" w:rsidRDefault="00FD372A" w:rsidP="00FD372A">
            <w:pPr>
              <w:jc w:val="center"/>
              <w:rPr>
                <w:sz w:val="23"/>
                <w:szCs w:val="23"/>
              </w:rPr>
            </w:pPr>
            <w:r w:rsidRPr="00550C92">
              <w:rPr>
                <w:sz w:val="23"/>
                <w:szCs w:val="23"/>
              </w:rPr>
              <w:t>4</w:t>
            </w:r>
            <w:r w:rsidR="00AD6DDF" w:rsidRPr="00550C92">
              <w:rPr>
                <w:sz w:val="23"/>
                <w:szCs w:val="23"/>
              </w:rPr>
              <w:t>1</w:t>
            </w:r>
          </w:p>
        </w:tc>
      </w:tr>
      <w:tr w:rsidR="00FD372A" w:rsidRPr="00550C92" w14:paraId="1747C6AA" w14:textId="77777777" w:rsidTr="00E53618">
        <w:trPr>
          <w:trHeight w:val="418"/>
        </w:trPr>
        <w:tc>
          <w:tcPr>
            <w:tcW w:w="419" w:type="pct"/>
            <w:shd w:val="clear" w:color="auto" w:fill="auto"/>
            <w:noWrap/>
          </w:tcPr>
          <w:p w14:paraId="49BFCED3" w14:textId="34840986" w:rsidR="00FD372A" w:rsidRPr="00550C92" w:rsidRDefault="00FD372A" w:rsidP="00566216">
            <w:pPr>
              <w:jc w:val="center"/>
              <w:rPr>
                <w:sz w:val="23"/>
                <w:szCs w:val="23"/>
              </w:rPr>
            </w:pPr>
            <w:r w:rsidRPr="00550C92">
              <w:rPr>
                <w:sz w:val="23"/>
                <w:szCs w:val="23"/>
              </w:rPr>
              <w:t>1.3.</w:t>
            </w:r>
          </w:p>
        </w:tc>
        <w:tc>
          <w:tcPr>
            <w:tcW w:w="3731" w:type="pct"/>
            <w:shd w:val="clear" w:color="auto" w:fill="auto"/>
          </w:tcPr>
          <w:p w14:paraId="5E6E43A0" w14:textId="5E3815F3" w:rsidR="00FD372A" w:rsidRPr="00550C92" w:rsidRDefault="00FD372A" w:rsidP="00FD372A">
            <w:pPr>
              <w:jc w:val="both"/>
              <w:rPr>
                <w:sz w:val="23"/>
                <w:szCs w:val="23"/>
              </w:rPr>
            </w:pPr>
            <w:r w:rsidRPr="00550C92">
              <w:rPr>
                <w:sz w:val="23"/>
                <w:szCs w:val="23"/>
              </w:rPr>
              <w:t xml:space="preserve">grupinės </w:t>
            </w:r>
            <w:r w:rsidRPr="00550C92">
              <w:rPr>
                <w:bCs/>
                <w:sz w:val="23"/>
                <w:szCs w:val="23"/>
              </w:rPr>
              <w:t>Karjeros planavimo ir konsultavimo paslaugos</w:t>
            </w:r>
          </w:p>
        </w:tc>
        <w:tc>
          <w:tcPr>
            <w:tcW w:w="850" w:type="pct"/>
          </w:tcPr>
          <w:p w14:paraId="47253C33" w14:textId="17867772" w:rsidR="00FD372A" w:rsidRPr="00550C92" w:rsidRDefault="00FD372A" w:rsidP="00FD372A">
            <w:pPr>
              <w:jc w:val="center"/>
              <w:rPr>
                <w:sz w:val="23"/>
                <w:szCs w:val="23"/>
              </w:rPr>
            </w:pPr>
            <w:r w:rsidRPr="00550C92">
              <w:rPr>
                <w:sz w:val="23"/>
                <w:szCs w:val="23"/>
              </w:rPr>
              <w:t>4</w:t>
            </w:r>
            <w:r w:rsidR="00AD6DDF" w:rsidRPr="00550C92">
              <w:rPr>
                <w:sz w:val="23"/>
                <w:szCs w:val="23"/>
              </w:rPr>
              <w:t>1</w:t>
            </w:r>
          </w:p>
        </w:tc>
      </w:tr>
      <w:tr w:rsidR="00FD372A" w:rsidRPr="00550C92" w14:paraId="6EAEA99A" w14:textId="77777777" w:rsidTr="00E53618">
        <w:trPr>
          <w:trHeight w:val="424"/>
        </w:trPr>
        <w:tc>
          <w:tcPr>
            <w:tcW w:w="419" w:type="pct"/>
            <w:shd w:val="clear" w:color="auto" w:fill="auto"/>
            <w:noWrap/>
          </w:tcPr>
          <w:p w14:paraId="22FB7AE6" w14:textId="24F56EEA" w:rsidR="00FD372A" w:rsidRPr="00550C92" w:rsidRDefault="00FD372A" w:rsidP="00566216">
            <w:pPr>
              <w:jc w:val="center"/>
              <w:rPr>
                <w:sz w:val="23"/>
                <w:szCs w:val="23"/>
              </w:rPr>
            </w:pPr>
            <w:r w:rsidRPr="00550C92">
              <w:rPr>
                <w:sz w:val="23"/>
                <w:szCs w:val="23"/>
              </w:rPr>
              <w:t>1.4.</w:t>
            </w:r>
          </w:p>
        </w:tc>
        <w:tc>
          <w:tcPr>
            <w:tcW w:w="3731" w:type="pct"/>
            <w:shd w:val="clear" w:color="auto" w:fill="auto"/>
          </w:tcPr>
          <w:p w14:paraId="24A6996E" w14:textId="1291F84F" w:rsidR="00FD372A" w:rsidRPr="00550C92" w:rsidRDefault="00FD372A" w:rsidP="00FD372A">
            <w:pPr>
              <w:jc w:val="both"/>
              <w:rPr>
                <w:sz w:val="23"/>
                <w:szCs w:val="23"/>
              </w:rPr>
            </w:pPr>
            <w:r w:rsidRPr="00550C92">
              <w:rPr>
                <w:sz w:val="23"/>
                <w:szCs w:val="23"/>
              </w:rPr>
              <w:t>grupinės Darbo motyvacijos stiprinimo paslaugos</w:t>
            </w:r>
          </w:p>
        </w:tc>
        <w:tc>
          <w:tcPr>
            <w:tcW w:w="850" w:type="pct"/>
          </w:tcPr>
          <w:p w14:paraId="2658DC91" w14:textId="76A6B75D" w:rsidR="00FD372A" w:rsidRPr="00550C92" w:rsidRDefault="00FD372A" w:rsidP="00FD372A">
            <w:pPr>
              <w:jc w:val="center"/>
              <w:rPr>
                <w:sz w:val="23"/>
                <w:szCs w:val="23"/>
              </w:rPr>
            </w:pPr>
            <w:r w:rsidRPr="00550C92">
              <w:rPr>
                <w:sz w:val="23"/>
                <w:szCs w:val="23"/>
              </w:rPr>
              <w:t>40</w:t>
            </w:r>
          </w:p>
        </w:tc>
      </w:tr>
      <w:tr w:rsidR="00FD372A" w:rsidRPr="00550C92" w14:paraId="1103E9A3" w14:textId="77777777" w:rsidTr="00E53618">
        <w:trPr>
          <w:trHeight w:val="415"/>
        </w:trPr>
        <w:tc>
          <w:tcPr>
            <w:tcW w:w="419" w:type="pct"/>
            <w:shd w:val="clear" w:color="auto" w:fill="auto"/>
            <w:noWrap/>
          </w:tcPr>
          <w:p w14:paraId="50C48101" w14:textId="457D6192" w:rsidR="00FD372A" w:rsidRPr="00550C92" w:rsidRDefault="00FD372A" w:rsidP="00566216">
            <w:pPr>
              <w:jc w:val="center"/>
              <w:rPr>
                <w:sz w:val="23"/>
                <w:szCs w:val="23"/>
              </w:rPr>
            </w:pPr>
            <w:r w:rsidRPr="00550C92">
              <w:rPr>
                <w:sz w:val="23"/>
                <w:szCs w:val="23"/>
              </w:rPr>
              <w:t>1.5.</w:t>
            </w:r>
          </w:p>
        </w:tc>
        <w:tc>
          <w:tcPr>
            <w:tcW w:w="3731" w:type="pct"/>
            <w:shd w:val="clear" w:color="auto" w:fill="auto"/>
          </w:tcPr>
          <w:p w14:paraId="1D95F362" w14:textId="01C6E486" w:rsidR="00FD372A" w:rsidRPr="00550C92" w:rsidRDefault="00FD372A" w:rsidP="00FD372A">
            <w:pPr>
              <w:jc w:val="both"/>
              <w:rPr>
                <w:sz w:val="23"/>
                <w:szCs w:val="23"/>
              </w:rPr>
            </w:pPr>
            <w:r w:rsidRPr="00550C92">
              <w:rPr>
                <w:sz w:val="23"/>
                <w:szCs w:val="23"/>
              </w:rPr>
              <w:t>grupinės Finansinio raštingumo gerinimo bei konsultavimo paslaugos</w:t>
            </w:r>
          </w:p>
        </w:tc>
        <w:tc>
          <w:tcPr>
            <w:tcW w:w="850" w:type="pct"/>
          </w:tcPr>
          <w:p w14:paraId="1CA6BF49" w14:textId="3737831C" w:rsidR="00FD372A" w:rsidRPr="00550C92" w:rsidRDefault="00FD372A" w:rsidP="00FD372A">
            <w:pPr>
              <w:jc w:val="center"/>
              <w:rPr>
                <w:sz w:val="23"/>
                <w:szCs w:val="23"/>
              </w:rPr>
            </w:pPr>
            <w:r w:rsidRPr="00550C92">
              <w:rPr>
                <w:sz w:val="23"/>
                <w:szCs w:val="23"/>
              </w:rPr>
              <w:t>12</w:t>
            </w:r>
          </w:p>
        </w:tc>
      </w:tr>
      <w:tr w:rsidR="00FD372A" w:rsidRPr="00550C92" w14:paraId="1EF99F8D" w14:textId="77777777" w:rsidTr="00E53618">
        <w:trPr>
          <w:trHeight w:val="421"/>
        </w:trPr>
        <w:tc>
          <w:tcPr>
            <w:tcW w:w="419" w:type="pct"/>
            <w:shd w:val="clear" w:color="auto" w:fill="auto"/>
            <w:noWrap/>
          </w:tcPr>
          <w:p w14:paraId="4F4A36BE" w14:textId="5E09220F" w:rsidR="00FD372A" w:rsidRPr="00550C92" w:rsidRDefault="00FD372A" w:rsidP="00566216">
            <w:pPr>
              <w:jc w:val="center"/>
              <w:rPr>
                <w:sz w:val="23"/>
                <w:szCs w:val="23"/>
              </w:rPr>
            </w:pPr>
            <w:r w:rsidRPr="00550C92">
              <w:rPr>
                <w:sz w:val="23"/>
                <w:szCs w:val="23"/>
              </w:rPr>
              <w:t>1.6.</w:t>
            </w:r>
          </w:p>
        </w:tc>
        <w:tc>
          <w:tcPr>
            <w:tcW w:w="3731" w:type="pct"/>
            <w:shd w:val="clear" w:color="auto" w:fill="auto"/>
          </w:tcPr>
          <w:p w14:paraId="6D22EDCA" w14:textId="34E7E6E2" w:rsidR="00FD372A" w:rsidRPr="00550C92" w:rsidRDefault="00FD372A" w:rsidP="00FD372A">
            <w:pPr>
              <w:jc w:val="both"/>
              <w:rPr>
                <w:sz w:val="23"/>
                <w:szCs w:val="23"/>
              </w:rPr>
            </w:pPr>
            <w:r w:rsidRPr="00550C92">
              <w:rPr>
                <w:sz w:val="23"/>
                <w:szCs w:val="23"/>
              </w:rPr>
              <w:t>pavėžėjimo paslauga</w:t>
            </w:r>
          </w:p>
        </w:tc>
        <w:tc>
          <w:tcPr>
            <w:tcW w:w="850" w:type="pct"/>
          </w:tcPr>
          <w:p w14:paraId="70094542" w14:textId="07DE2399" w:rsidR="00FD372A" w:rsidRPr="00550C92" w:rsidRDefault="00FD372A" w:rsidP="00FD372A">
            <w:pPr>
              <w:jc w:val="center"/>
              <w:rPr>
                <w:sz w:val="23"/>
                <w:szCs w:val="23"/>
              </w:rPr>
            </w:pPr>
            <w:r w:rsidRPr="00550C92">
              <w:rPr>
                <w:sz w:val="23"/>
                <w:szCs w:val="23"/>
              </w:rPr>
              <w:t>40</w:t>
            </w:r>
          </w:p>
        </w:tc>
      </w:tr>
      <w:tr w:rsidR="00FD372A" w:rsidRPr="00550C92" w14:paraId="61A265E2" w14:textId="77777777" w:rsidTr="00E53618">
        <w:trPr>
          <w:trHeight w:val="428"/>
        </w:trPr>
        <w:tc>
          <w:tcPr>
            <w:tcW w:w="419" w:type="pct"/>
            <w:shd w:val="clear" w:color="auto" w:fill="auto"/>
            <w:noWrap/>
          </w:tcPr>
          <w:p w14:paraId="2065BD5A" w14:textId="13EEA94D" w:rsidR="00FD372A" w:rsidRPr="00550C92" w:rsidRDefault="00FD372A" w:rsidP="00566216">
            <w:pPr>
              <w:jc w:val="center"/>
              <w:rPr>
                <w:sz w:val="23"/>
                <w:szCs w:val="23"/>
              </w:rPr>
            </w:pPr>
            <w:r w:rsidRPr="00550C92">
              <w:rPr>
                <w:sz w:val="23"/>
                <w:szCs w:val="23"/>
              </w:rPr>
              <w:t>1.7.</w:t>
            </w:r>
          </w:p>
        </w:tc>
        <w:tc>
          <w:tcPr>
            <w:tcW w:w="3731" w:type="pct"/>
            <w:shd w:val="clear" w:color="auto" w:fill="auto"/>
          </w:tcPr>
          <w:p w14:paraId="7A1DD7E5" w14:textId="5E4E0004" w:rsidR="00FD372A" w:rsidRPr="00550C92" w:rsidRDefault="00FD372A" w:rsidP="00FD372A">
            <w:pPr>
              <w:jc w:val="both"/>
              <w:rPr>
                <w:sz w:val="23"/>
                <w:szCs w:val="23"/>
              </w:rPr>
            </w:pPr>
            <w:r w:rsidRPr="00550C92">
              <w:rPr>
                <w:sz w:val="23"/>
                <w:szCs w:val="23"/>
              </w:rPr>
              <w:t>priklausomybių konsultacijos</w:t>
            </w:r>
          </w:p>
        </w:tc>
        <w:tc>
          <w:tcPr>
            <w:tcW w:w="850" w:type="pct"/>
          </w:tcPr>
          <w:p w14:paraId="65F060DA" w14:textId="0B944436" w:rsidR="00FD372A" w:rsidRPr="00550C92" w:rsidRDefault="00FD372A" w:rsidP="00FD372A">
            <w:pPr>
              <w:jc w:val="center"/>
              <w:rPr>
                <w:sz w:val="23"/>
                <w:szCs w:val="23"/>
              </w:rPr>
            </w:pPr>
            <w:r w:rsidRPr="00550C92">
              <w:rPr>
                <w:sz w:val="23"/>
                <w:szCs w:val="23"/>
              </w:rPr>
              <w:t>23</w:t>
            </w:r>
          </w:p>
        </w:tc>
      </w:tr>
      <w:tr w:rsidR="00FD372A" w:rsidRPr="00550C92" w14:paraId="4F75735A" w14:textId="77777777" w:rsidTr="00E53618">
        <w:trPr>
          <w:trHeight w:val="420"/>
        </w:trPr>
        <w:tc>
          <w:tcPr>
            <w:tcW w:w="419" w:type="pct"/>
            <w:shd w:val="clear" w:color="auto" w:fill="auto"/>
            <w:noWrap/>
          </w:tcPr>
          <w:p w14:paraId="08F53058" w14:textId="1ABDD455" w:rsidR="00FD372A" w:rsidRPr="00550C92" w:rsidRDefault="00FD372A" w:rsidP="00566216">
            <w:pPr>
              <w:jc w:val="center"/>
              <w:rPr>
                <w:sz w:val="23"/>
                <w:szCs w:val="23"/>
              </w:rPr>
            </w:pPr>
            <w:r w:rsidRPr="00550C92">
              <w:rPr>
                <w:sz w:val="23"/>
                <w:szCs w:val="23"/>
              </w:rPr>
              <w:lastRenderedPageBreak/>
              <w:t>1.8.</w:t>
            </w:r>
          </w:p>
        </w:tc>
        <w:tc>
          <w:tcPr>
            <w:tcW w:w="3731" w:type="pct"/>
            <w:shd w:val="clear" w:color="auto" w:fill="auto"/>
          </w:tcPr>
          <w:p w14:paraId="414C61AE" w14:textId="0D38C7F1" w:rsidR="00FD372A" w:rsidRPr="00550C92" w:rsidRDefault="00FD372A" w:rsidP="00FD372A">
            <w:pPr>
              <w:jc w:val="both"/>
              <w:rPr>
                <w:sz w:val="23"/>
                <w:szCs w:val="23"/>
              </w:rPr>
            </w:pPr>
            <w:r w:rsidRPr="00550C92">
              <w:rPr>
                <w:sz w:val="23"/>
                <w:szCs w:val="23"/>
              </w:rPr>
              <w:t>konsultacijos (teisininko) įsiskolinimų turintiems asmenims</w:t>
            </w:r>
          </w:p>
        </w:tc>
        <w:tc>
          <w:tcPr>
            <w:tcW w:w="850" w:type="pct"/>
          </w:tcPr>
          <w:p w14:paraId="2A4C3584" w14:textId="5FD233F7" w:rsidR="00FD372A" w:rsidRPr="00550C92" w:rsidRDefault="00FD372A" w:rsidP="00FD372A">
            <w:pPr>
              <w:jc w:val="center"/>
              <w:rPr>
                <w:sz w:val="23"/>
                <w:szCs w:val="23"/>
              </w:rPr>
            </w:pPr>
            <w:r w:rsidRPr="00550C92">
              <w:rPr>
                <w:sz w:val="23"/>
                <w:szCs w:val="23"/>
              </w:rPr>
              <w:t>15</w:t>
            </w:r>
          </w:p>
        </w:tc>
      </w:tr>
      <w:tr w:rsidR="00FD372A" w:rsidRPr="00550C92" w14:paraId="58ACCD1B" w14:textId="77777777" w:rsidTr="00E53618">
        <w:trPr>
          <w:trHeight w:val="412"/>
        </w:trPr>
        <w:tc>
          <w:tcPr>
            <w:tcW w:w="419" w:type="pct"/>
            <w:shd w:val="clear" w:color="auto" w:fill="auto"/>
            <w:noWrap/>
          </w:tcPr>
          <w:p w14:paraId="1B48CE9D" w14:textId="5FBDEB8D" w:rsidR="00FD372A" w:rsidRPr="00550C92" w:rsidRDefault="00FD372A" w:rsidP="00566216">
            <w:pPr>
              <w:jc w:val="center"/>
              <w:rPr>
                <w:sz w:val="23"/>
                <w:szCs w:val="23"/>
              </w:rPr>
            </w:pPr>
            <w:r w:rsidRPr="00550C92">
              <w:rPr>
                <w:sz w:val="23"/>
                <w:szCs w:val="23"/>
              </w:rPr>
              <w:t>1.9.</w:t>
            </w:r>
          </w:p>
        </w:tc>
        <w:tc>
          <w:tcPr>
            <w:tcW w:w="3731" w:type="pct"/>
            <w:shd w:val="clear" w:color="auto" w:fill="auto"/>
          </w:tcPr>
          <w:p w14:paraId="532B24D1" w14:textId="7E3E2202" w:rsidR="00FD372A" w:rsidRPr="00550C92" w:rsidRDefault="00FD372A" w:rsidP="00FD372A">
            <w:pPr>
              <w:jc w:val="both"/>
              <w:rPr>
                <w:sz w:val="23"/>
                <w:szCs w:val="23"/>
              </w:rPr>
            </w:pPr>
            <w:r w:rsidRPr="00550C92">
              <w:rPr>
                <w:sz w:val="23"/>
                <w:szCs w:val="23"/>
              </w:rPr>
              <w:t>sveikatos paslauga, kreipiantis dėl darbingumo lygio nustatymo</w:t>
            </w:r>
          </w:p>
        </w:tc>
        <w:tc>
          <w:tcPr>
            <w:tcW w:w="850" w:type="pct"/>
          </w:tcPr>
          <w:p w14:paraId="39304037" w14:textId="1E206D57" w:rsidR="00FD372A" w:rsidRPr="00550C92" w:rsidRDefault="00FD372A" w:rsidP="00FD372A">
            <w:pPr>
              <w:jc w:val="center"/>
              <w:rPr>
                <w:sz w:val="23"/>
                <w:szCs w:val="23"/>
              </w:rPr>
            </w:pPr>
            <w:r w:rsidRPr="00550C92">
              <w:rPr>
                <w:sz w:val="23"/>
                <w:szCs w:val="23"/>
              </w:rPr>
              <w:t>5</w:t>
            </w:r>
          </w:p>
        </w:tc>
      </w:tr>
      <w:tr w:rsidR="00FD372A" w:rsidRPr="00550C92" w14:paraId="5155BC72" w14:textId="77777777" w:rsidTr="00E53618">
        <w:trPr>
          <w:trHeight w:val="431"/>
        </w:trPr>
        <w:tc>
          <w:tcPr>
            <w:tcW w:w="419" w:type="pct"/>
            <w:shd w:val="clear" w:color="auto" w:fill="auto"/>
            <w:noWrap/>
          </w:tcPr>
          <w:p w14:paraId="796AA037" w14:textId="39411226" w:rsidR="00FD372A" w:rsidRPr="00550C92" w:rsidRDefault="00FD372A" w:rsidP="00566216">
            <w:pPr>
              <w:jc w:val="center"/>
              <w:rPr>
                <w:sz w:val="23"/>
                <w:szCs w:val="23"/>
              </w:rPr>
            </w:pPr>
            <w:r w:rsidRPr="00550C92">
              <w:rPr>
                <w:sz w:val="23"/>
                <w:szCs w:val="23"/>
              </w:rPr>
              <w:t>1.10.</w:t>
            </w:r>
          </w:p>
        </w:tc>
        <w:tc>
          <w:tcPr>
            <w:tcW w:w="3731" w:type="pct"/>
            <w:shd w:val="clear" w:color="auto" w:fill="auto"/>
          </w:tcPr>
          <w:p w14:paraId="0A914982" w14:textId="42C59A81" w:rsidR="00FD372A" w:rsidRPr="00550C92" w:rsidRDefault="00FD372A" w:rsidP="00FD372A">
            <w:pPr>
              <w:jc w:val="both"/>
              <w:rPr>
                <w:sz w:val="23"/>
                <w:szCs w:val="23"/>
              </w:rPr>
            </w:pPr>
            <w:r w:rsidRPr="00550C92">
              <w:rPr>
                <w:sz w:val="23"/>
                <w:szCs w:val="23"/>
              </w:rPr>
              <w:t xml:space="preserve">informavimas, konsultavimas, tarpininkavimas palydėjimo </w:t>
            </w:r>
            <w:proofErr w:type="spellStart"/>
            <w:r w:rsidRPr="00550C92">
              <w:rPr>
                <w:sz w:val="23"/>
                <w:szCs w:val="23"/>
              </w:rPr>
              <w:t>soc</w:t>
            </w:r>
            <w:proofErr w:type="spellEnd"/>
            <w:r w:rsidRPr="00550C92">
              <w:rPr>
                <w:sz w:val="23"/>
                <w:szCs w:val="23"/>
              </w:rPr>
              <w:t>. paslauga</w:t>
            </w:r>
          </w:p>
        </w:tc>
        <w:tc>
          <w:tcPr>
            <w:tcW w:w="850" w:type="pct"/>
          </w:tcPr>
          <w:p w14:paraId="02BDA685" w14:textId="309FB2B7" w:rsidR="00FD372A" w:rsidRPr="00550C92" w:rsidRDefault="00FD372A" w:rsidP="00FD372A">
            <w:pPr>
              <w:jc w:val="center"/>
              <w:rPr>
                <w:sz w:val="23"/>
                <w:szCs w:val="23"/>
              </w:rPr>
            </w:pPr>
            <w:r w:rsidRPr="00550C92">
              <w:rPr>
                <w:sz w:val="23"/>
                <w:szCs w:val="23"/>
              </w:rPr>
              <w:t>40</w:t>
            </w:r>
          </w:p>
        </w:tc>
      </w:tr>
      <w:tr w:rsidR="00FD372A" w:rsidRPr="00550C92" w14:paraId="44D9B3DB" w14:textId="77777777" w:rsidTr="00E53618">
        <w:trPr>
          <w:trHeight w:val="410"/>
        </w:trPr>
        <w:tc>
          <w:tcPr>
            <w:tcW w:w="419" w:type="pct"/>
            <w:shd w:val="clear" w:color="auto" w:fill="auto"/>
            <w:noWrap/>
          </w:tcPr>
          <w:p w14:paraId="08B18CA8" w14:textId="10621AD1" w:rsidR="00FD372A" w:rsidRPr="00550C92" w:rsidRDefault="00FD372A" w:rsidP="00566216">
            <w:pPr>
              <w:jc w:val="center"/>
              <w:rPr>
                <w:sz w:val="23"/>
                <w:szCs w:val="23"/>
              </w:rPr>
            </w:pPr>
            <w:r w:rsidRPr="00550C92">
              <w:rPr>
                <w:sz w:val="23"/>
                <w:szCs w:val="23"/>
              </w:rPr>
              <w:t>2.</w:t>
            </w:r>
          </w:p>
        </w:tc>
        <w:tc>
          <w:tcPr>
            <w:tcW w:w="3731" w:type="pct"/>
            <w:shd w:val="clear" w:color="auto" w:fill="auto"/>
          </w:tcPr>
          <w:p w14:paraId="1E6DCBDF" w14:textId="6F63843C" w:rsidR="00FD372A" w:rsidRPr="00550C92" w:rsidRDefault="00FD372A" w:rsidP="00FD372A">
            <w:pPr>
              <w:jc w:val="center"/>
              <w:rPr>
                <w:b/>
                <w:bCs/>
                <w:i/>
                <w:iCs/>
                <w:sz w:val="23"/>
                <w:szCs w:val="23"/>
              </w:rPr>
            </w:pPr>
            <w:r w:rsidRPr="00550C92">
              <w:rPr>
                <w:b/>
                <w:bCs/>
                <w:i/>
                <w:iCs/>
                <w:sz w:val="23"/>
                <w:szCs w:val="23"/>
              </w:rPr>
              <w:t>Priemonė UDP dalyviams</w:t>
            </w:r>
          </w:p>
        </w:tc>
        <w:tc>
          <w:tcPr>
            <w:tcW w:w="850" w:type="pct"/>
          </w:tcPr>
          <w:p w14:paraId="7532DE62" w14:textId="1E7A4594" w:rsidR="00FD372A" w:rsidRPr="00550C92" w:rsidRDefault="00FD372A" w:rsidP="00FD372A">
            <w:pPr>
              <w:jc w:val="center"/>
              <w:rPr>
                <w:sz w:val="23"/>
                <w:szCs w:val="23"/>
              </w:rPr>
            </w:pPr>
            <w:r w:rsidRPr="00550C92">
              <w:rPr>
                <w:sz w:val="23"/>
                <w:szCs w:val="23"/>
              </w:rPr>
              <w:t>24</w:t>
            </w:r>
          </w:p>
        </w:tc>
      </w:tr>
    </w:tbl>
    <w:p w14:paraId="02E1F2CE" w14:textId="296F5C79" w:rsidR="00B03FA2" w:rsidRPr="004B5379" w:rsidRDefault="00B03FA2" w:rsidP="00B03FA2">
      <w:pPr>
        <w:widowControl w:val="0"/>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outlineLvl w:val="0"/>
        <w:rPr>
          <w:rFonts w:eastAsia="SimSun"/>
          <w:bCs/>
          <w:i/>
          <w:iCs/>
          <w:sz w:val="20"/>
          <w:szCs w:val="20"/>
          <w:lang w:eastAsia="zh-CN"/>
        </w:rPr>
      </w:pPr>
      <w:r w:rsidRPr="00550C92">
        <w:rPr>
          <w:rFonts w:eastAsia="SimSun"/>
          <w:bCs/>
          <w:i/>
          <w:iCs/>
          <w:sz w:val="23"/>
          <w:szCs w:val="23"/>
          <w:lang w:eastAsia="zh-CN"/>
        </w:rPr>
        <w:t>Š</w:t>
      </w:r>
      <w:r w:rsidRPr="004B5379">
        <w:rPr>
          <w:rFonts w:eastAsia="SimSun"/>
          <w:bCs/>
          <w:i/>
          <w:iCs/>
          <w:sz w:val="20"/>
          <w:szCs w:val="20"/>
          <w:lang w:eastAsia="zh-CN"/>
        </w:rPr>
        <w:t>altinis: Socialinės paramos skyri</w:t>
      </w:r>
      <w:r w:rsidR="00D26B97">
        <w:rPr>
          <w:rFonts w:eastAsia="SimSun"/>
          <w:bCs/>
          <w:i/>
          <w:iCs/>
          <w:sz w:val="20"/>
          <w:szCs w:val="20"/>
          <w:lang w:eastAsia="zh-CN"/>
        </w:rPr>
        <w:t>aus duomenys</w:t>
      </w:r>
    </w:p>
    <w:p w14:paraId="0A387384" w14:textId="77777777" w:rsidR="00FC5F0F" w:rsidRPr="004F67F9" w:rsidRDefault="00FC5F0F" w:rsidP="00E53618">
      <w:pPr>
        <w:jc w:val="both"/>
        <w:textAlignment w:val="baseline"/>
        <w:rPr>
          <w:rFonts w:eastAsia="Calibri"/>
        </w:rPr>
      </w:pPr>
    </w:p>
    <w:p w14:paraId="47F31E53" w14:textId="0C407F5E" w:rsidR="00384249" w:rsidRPr="002B5C6F" w:rsidRDefault="00FC5F0F"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SimSun"/>
          <w:color w:val="FF0000"/>
          <w:lang w:eastAsia="zh-CN"/>
        </w:rPr>
      </w:pPr>
      <w:r w:rsidRPr="00222E46">
        <w:rPr>
          <w:rFonts w:eastAsia="SimSun"/>
          <w:lang w:eastAsia="zh-CN"/>
        </w:rPr>
        <w:t xml:space="preserve">2024 metais </w:t>
      </w:r>
      <w:r w:rsidR="00E62120" w:rsidRPr="00222E46">
        <w:rPr>
          <w:rFonts w:eastAsia="SimSun"/>
          <w:lang w:eastAsia="zh-CN"/>
        </w:rPr>
        <w:t xml:space="preserve">iš valstybės biudžeto specialiųjų tikslinių dotacijų </w:t>
      </w:r>
      <w:r w:rsidR="00D63085" w:rsidRPr="00222E46">
        <w:rPr>
          <w:rFonts w:eastAsia="SimSun"/>
          <w:lang w:eastAsia="zh-CN"/>
        </w:rPr>
        <w:t>S</w:t>
      </w:r>
      <w:r w:rsidR="00E62120" w:rsidRPr="00222E46">
        <w:rPr>
          <w:rFonts w:eastAsia="SimSun"/>
          <w:lang w:eastAsia="zh-CN"/>
        </w:rPr>
        <w:t>avivaldyb</w:t>
      </w:r>
      <w:r w:rsidR="00D63085" w:rsidRPr="00222E46">
        <w:rPr>
          <w:rFonts w:eastAsia="SimSun"/>
          <w:lang w:eastAsia="zh-CN"/>
        </w:rPr>
        <w:t>ė</w:t>
      </w:r>
      <w:r w:rsidR="00222E46" w:rsidRPr="00222E46">
        <w:rPr>
          <w:rFonts w:eastAsia="SimSun"/>
          <w:lang w:eastAsia="zh-CN"/>
        </w:rPr>
        <w:t>s</w:t>
      </w:r>
      <w:r w:rsidR="00E62120" w:rsidRPr="00222E46">
        <w:rPr>
          <w:rFonts w:eastAsia="SimSun"/>
          <w:lang w:eastAsia="zh-CN"/>
        </w:rPr>
        <w:t xml:space="preserve"> biudžetui </w:t>
      </w:r>
      <w:r w:rsidR="00E53618" w:rsidRPr="00E53618">
        <w:rPr>
          <w:rFonts w:eastAsia="SimSun"/>
          <w:lang w:eastAsia="zh-CN"/>
        </w:rPr>
        <w:t xml:space="preserve">UDP </w:t>
      </w:r>
      <w:r w:rsidR="00E62120" w:rsidRPr="00222E46">
        <w:rPr>
          <w:rFonts w:eastAsia="SimSun"/>
          <w:lang w:eastAsia="zh-CN"/>
        </w:rPr>
        <w:t>skirta</w:t>
      </w:r>
      <w:r w:rsidR="00D63085" w:rsidRPr="00222E46">
        <w:rPr>
          <w:rFonts w:eastAsia="SimSun"/>
          <w:lang w:eastAsia="zh-CN"/>
        </w:rPr>
        <w:t xml:space="preserve"> </w:t>
      </w:r>
      <w:r w:rsidRPr="00222E46">
        <w:rPr>
          <w:rFonts w:eastAsia="SimSun"/>
          <w:lang w:eastAsia="zh-CN"/>
        </w:rPr>
        <w:t>107</w:t>
      </w:r>
      <w:r w:rsidR="00E62120" w:rsidRPr="00222E46">
        <w:rPr>
          <w:rFonts w:eastAsia="SimSun"/>
          <w:lang w:eastAsia="zh-CN"/>
        </w:rPr>
        <w:t> </w:t>
      </w:r>
      <w:r w:rsidRPr="00222E46">
        <w:rPr>
          <w:rFonts w:eastAsia="SimSun"/>
          <w:lang w:eastAsia="zh-CN"/>
        </w:rPr>
        <w:t>2</w:t>
      </w:r>
      <w:r w:rsidR="00E62120" w:rsidRPr="00222E46">
        <w:rPr>
          <w:rFonts w:eastAsia="SimSun"/>
          <w:lang w:eastAsia="zh-CN"/>
        </w:rPr>
        <w:t>00</w:t>
      </w:r>
      <w:r w:rsidRPr="00222E46">
        <w:rPr>
          <w:rFonts w:eastAsia="SimSun"/>
          <w:lang w:eastAsia="zh-CN"/>
        </w:rPr>
        <w:t xml:space="preserve"> eurų, iš kurių </w:t>
      </w:r>
      <w:r w:rsidR="00222E46" w:rsidRPr="00222E46">
        <w:rPr>
          <w:rFonts w:eastAsia="SimSun"/>
          <w:lang w:eastAsia="zh-CN"/>
        </w:rPr>
        <w:t xml:space="preserve">54,85 </w:t>
      </w:r>
      <w:proofErr w:type="spellStart"/>
      <w:r w:rsidR="00222E46" w:rsidRPr="00222E46">
        <w:rPr>
          <w:rFonts w:eastAsia="SimSun"/>
          <w:lang w:eastAsia="zh-CN"/>
        </w:rPr>
        <w:t>proc</w:t>
      </w:r>
      <w:proofErr w:type="spellEnd"/>
      <w:r w:rsidR="00222E46" w:rsidRPr="00222E46">
        <w:rPr>
          <w:rFonts w:eastAsia="SimSun"/>
          <w:lang w:eastAsia="zh-CN"/>
        </w:rPr>
        <w:t xml:space="preserve">. lėšų numatyta panaudoti </w:t>
      </w:r>
      <w:r w:rsidRPr="00222E46">
        <w:rPr>
          <w:rFonts w:eastAsia="SimSun"/>
          <w:lang w:eastAsia="zh-CN"/>
        </w:rPr>
        <w:t>bedarbių asmenų įdarbinimu</w:t>
      </w:r>
      <w:r w:rsidR="00E53618">
        <w:rPr>
          <w:rFonts w:eastAsia="SimSun"/>
          <w:lang w:eastAsia="zh-CN"/>
        </w:rPr>
        <w:t>i</w:t>
      </w:r>
      <w:r w:rsidRPr="00222E46">
        <w:rPr>
          <w:rFonts w:eastAsia="SimSun"/>
          <w:lang w:eastAsia="zh-CN"/>
        </w:rPr>
        <w:t xml:space="preserve"> seniūnijoje</w:t>
      </w:r>
      <w:r w:rsidR="00222E46" w:rsidRPr="00222E46">
        <w:rPr>
          <w:rFonts w:eastAsia="SimSun"/>
          <w:lang w:eastAsia="zh-CN"/>
        </w:rPr>
        <w:t xml:space="preserve">, </w:t>
      </w:r>
      <w:r w:rsidRPr="00222E46">
        <w:rPr>
          <w:rFonts w:eastAsia="SimSun"/>
          <w:lang w:eastAsia="zh-CN"/>
        </w:rPr>
        <w:t>likusi</w:t>
      </w:r>
      <w:r w:rsidR="00D63085" w:rsidRPr="00222E46">
        <w:rPr>
          <w:rFonts w:eastAsia="SimSun"/>
          <w:lang w:eastAsia="zh-CN"/>
        </w:rPr>
        <w:t>ą</w:t>
      </w:r>
      <w:r w:rsidRPr="00222E46">
        <w:rPr>
          <w:rFonts w:eastAsia="SimSun"/>
          <w:lang w:eastAsia="zh-CN"/>
        </w:rPr>
        <w:t xml:space="preserve"> 45,15 </w:t>
      </w:r>
      <w:proofErr w:type="spellStart"/>
      <w:r w:rsidRPr="00222E46">
        <w:rPr>
          <w:rFonts w:eastAsia="SimSun"/>
          <w:lang w:eastAsia="zh-CN"/>
        </w:rPr>
        <w:t>proc</w:t>
      </w:r>
      <w:proofErr w:type="spellEnd"/>
      <w:r w:rsidRPr="00222E46">
        <w:rPr>
          <w:rFonts w:eastAsia="SimSun"/>
          <w:lang w:eastAsia="zh-CN"/>
        </w:rPr>
        <w:t xml:space="preserve">. lėšų </w:t>
      </w:r>
      <w:r w:rsidR="00D63085" w:rsidRPr="00222E46">
        <w:rPr>
          <w:rFonts w:eastAsia="SimSun"/>
          <w:lang w:eastAsia="zh-CN"/>
        </w:rPr>
        <w:t>dalį</w:t>
      </w:r>
      <w:r w:rsidR="00E53618">
        <w:rPr>
          <w:rFonts w:eastAsia="SimSun"/>
          <w:lang w:eastAsia="zh-CN"/>
        </w:rPr>
        <w:t xml:space="preserve"> </w:t>
      </w:r>
      <w:r w:rsidR="00216178">
        <w:rPr>
          <w:rFonts w:eastAsia="SimSun"/>
          <w:lang w:eastAsia="zh-CN"/>
        </w:rPr>
        <w:t>–</w:t>
      </w:r>
      <w:r w:rsidR="00E53618">
        <w:rPr>
          <w:rFonts w:eastAsia="SimSun"/>
          <w:lang w:eastAsia="zh-CN"/>
        </w:rPr>
        <w:t xml:space="preserve"> </w:t>
      </w:r>
      <w:r w:rsidR="00B03FA2" w:rsidRPr="00222E46">
        <w:rPr>
          <w:rFonts w:eastAsia="SimSun"/>
          <w:lang w:eastAsia="zh-CN"/>
        </w:rPr>
        <w:t>UDP</w:t>
      </w:r>
      <w:r w:rsidRPr="00222E46">
        <w:rPr>
          <w:rFonts w:eastAsia="SimSun"/>
          <w:lang w:eastAsia="zh-CN"/>
        </w:rPr>
        <w:t xml:space="preserve"> </w:t>
      </w:r>
      <w:r w:rsidR="00222E46" w:rsidRPr="00222E46">
        <w:rPr>
          <w:rFonts w:eastAsia="Calibri"/>
        </w:rPr>
        <w:t xml:space="preserve">mokomųjų </w:t>
      </w:r>
      <w:r w:rsidR="00222E46" w:rsidRPr="00374E5E">
        <w:rPr>
          <w:rFonts w:eastAsia="Calibri"/>
        </w:rPr>
        <w:t>paslaugų pirkimui ir suteikimui</w:t>
      </w:r>
      <w:r w:rsidRPr="0072607E">
        <w:rPr>
          <w:rFonts w:eastAsia="SimSun"/>
          <w:lang w:eastAsia="zh-CN"/>
        </w:rPr>
        <w:t xml:space="preserve"> ir </w:t>
      </w:r>
      <w:r w:rsidR="00E53618" w:rsidRPr="0072607E">
        <w:rPr>
          <w:rFonts w:eastAsia="SimSun"/>
          <w:lang w:eastAsia="zh-CN"/>
        </w:rPr>
        <w:t>a</w:t>
      </w:r>
      <w:r w:rsidR="00B03FA2" w:rsidRPr="0097742E">
        <w:rPr>
          <w:rFonts w:eastAsia="SimSun"/>
          <w:lang w:eastAsia="zh-CN"/>
        </w:rPr>
        <w:t>tvejo</w:t>
      </w:r>
      <w:r w:rsidR="00B03FA2" w:rsidRPr="00222E46">
        <w:rPr>
          <w:rFonts w:eastAsia="SimSun"/>
          <w:lang w:eastAsia="zh-CN"/>
        </w:rPr>
        <w:t xml:space="preserve"> vadybininko darbo užmokesčiui apmokėti</w:t>
      </w:r>
      <w:r w:rsidRPr="00222E46">
        <w:rPr>
          <w:rFonts w:eastAsia="SimSun"/>
          <w:lang w:eastAsia="zh-CN"/>
        </w:rPr>
        <w:t>.</w:t>
      </w:r>
      <w:r w:rsidR="00641203">
        <w:rPr>
          <w:rFonts w:eastAsia="SimSun"/>
          <w:lang w:eastAsia="zh-CN"/>
        </w:rPr>
        <w:t xml:space="preserve"> </w:t>
      </w:r>
    </w:p>
    <w:p w14:paraId="58959E60" w14:textId="77777777" w:rsidR="004B5379" w:rsidRPr="002A0B54" w:rsidRDefault="004B5379"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SimSun"/>
          <w:bCs/>
          <w:i/>
          <w:iCs/>
          <w:color w:val="FF0000"/>
          <w:sz w:val="20"/>
          <w:szCs w:val="20"/>
          <w:lang w:eastAsia="zh-CN"/>
        </w:rPr>
      </w:pPr>
    </w:p>
    <w:p w14:paraId="15D9716F" w14:textId="52F9C240" w:rsidR="00B10156" w:rsidRPr="002A0B54" w:rsidRDefault="00B10156" w:rsidP="00C643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b/>
          <w:color w:val="FF0000"/>
          <w:lang w:eastAsia="lt-LT"/>
        </w:rPr>
      </w:pPr>
      <w:r w:rsidRPr="008F3548">
        <w:rPr>
          <w:b/>
          <w:lang w:eastAsia="lt-LT"/>
        </w:rPr>
        <w:t xml:space="preserve">5. Esamos socialinių paslaugų infrastruktūros </w:t>
      </w:r>
      <w:r w:rsidR="007F7A72" w:rsidRPr="008F3548">
        <w:rPr>
          <w:b/>
          <w:lang w:eastAsia="lt-LT"/>
        </w:rPr>
        <w:t>S</w:t>
      </w:r>
      <w:r w:rsidRPr="008F3548">
        <w:rPr>
          <w:b/>
          <w:lang w:eastAsia="lt-LT"/>
        </w:rPr>
        <w:t>avivaldybėje analizė.</w:t>
      </w:r>
    </w:p>
    <w:p w14:paraId="51E177DB" w14:textId="2162F0D3" w:rsidR="00287BF3" w:rsidRPr="00F144C2" w:rsidRDefault="00B10156" w:rsidP="00C44A18">
      <w:pPr>
        <w:autoSpaceDE w:val="0"/>
        <w:autoSpaceDN w:val="0"/>
        <w:adjustRightInd w:val="0"/>
        <w:ind w:firstLine="720"/>
        <w:jc w:val="both"/>
        <w:rPr>
          <w:b/>
          <w:szCs w:val="20"/>
          <w:highlight w:val="yellow"/>
          <w:lang w:eastAsia="lt-LT"/>
        </w:rPr>
      </w:pPr>
      <w:r w:rsidRPr="00B56A86">
        <w:rPr>
          <w:lang w:eastAsia="lt-LT"/>
        </w:rPr>
        <w:t xml:space="preserve">Vadovaudamasi LR </w:t>
      </w:r>
      <w:r w:rsidR="00216178">
        <w:rPr>
          <w:lang w:eastAsia="lt-LT"/>
        </w:rPr>
        <w:t>S</w:t>
      </w:r>
      <w:r w:rsidRPr="00B56A86">
        <w:rPr>
          <w:lang w:eastAsia="lt-LT"/>
        </w:rPr>
        <w:t>ocialinių</w:t>
      </w:r>
      <w:r w:rsidRPr="006C427E">
        <w:rPr>
          <w:lang w:eastAsia="lt-LT"/>
        </w:rPr>
        <w:t xml:space="preserve"> paslaugų įstatymu, </w:t>
      </w:r>
      <w:r w:rsidR="007F7A72" w:rsidRPr="006C427E">
        <w:rPr>
          <w:lang w:eastAsia="lt-LT"/>
        </w:rPr>
        <w:t>S</w:t>
      </w:r>
      <w:r w:rsidRPr="006C427E">
        <w:rPr>
          <w:lang w:eastAsia="lt-LT"/>
        </w:rPr>
        <w:t>avivaldybė atsako už socialinių paslaugų teikimo savo teritorijos gyventojams užtikrinimą, planuodama ir organizuodama socia</w:t>
      </w:r>
      <w:r w:rsidR="00823FD8" w:rsidRPr="006C427E">
        <w:rPr>
          <w:lang w:eastAsia="lt-LT"/>
        </w:rPr>
        <w:t>lines paslaugas, kontroliuodama</w:t>
      </w:r>
      <w:r w:rsidR="007F7A72" w:rsidRPr="006C427E">
        <w:rPr>
          <w:lang w:eastAsia="lt-LT"/>
        </w:rPr>
        <w:t xml:space="preserve"> </w:t>
      </w:r>
      <w:r w:rsidRPr="006C427E">
        <w:rPr>
          <w:lang w:eastAsia="lt-LT"/>
        </w:rPr>
        <w:t xml:space="preserve">bendrųjų socialinių paslaugų ir socialinės priežiūros kokybę. Socialinių paslaugų tinklą </w:t>
      </w:r>
      <w:r w:rsidR="007F7A72" w:rsidRPr="006C427E">
        <w:rPr>
          <w:lang w:eastAsia="lt-LT"/>
        </w:rPr>
        <w:t>Savivaldybėje</w:t>
      </w:r>
      <w:r w:rsidRPr="006C427E">
        <w:rPr>
          <w:lang w:eastAsia="lt-LT"/>
        </w:rPr>
        <w:t xml:space="preserve"> sudaro stacionarios ir nestacionarios socialinių paslaugų įstaigos, kurios yra sukoncentruotos Plungės mieste, </w:t>
      </w:r>
      <w:r w:rsidRPr="00F144C2">
        <w:rPr>
          <w:lang w:eastAsia="lt-LT"/>
        </w:rPr>
        <w:t xml:space="preserve">taip pat paslaugos, perkamos iš </w:t>
      </w:r>
      <w:r w:rsidR="004E20FD">
        <w:rPr>
          <w:lang w:eastAsia="lt-LT"/>
        </w:rPr>
        <w:t>įvairaus</w:t>
      </w:r>
      <w:r w:rsidRPr="00F144C2">
        <w:rPr>
          <w:lang w:eastAsia="lt-LT"/>
        </w:rPr>
        <w:t xml:space="preserve"> pavaldumo socialinių įstaigų. </w:t>
      </w:r>
    </w:p>
    <w:p w14:paraId="51BFDFCE" w14:textId="77777777" w:rsidR="00287BF3" w:rsidRPr="002A0B54" w:rsidRDefault="00287BF3"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964"/>
        <w:jc w:val="center"/>
        <w:textAlignment w:val="baseline"/>
        <w:rPr>
          <w:b/>
          <w:color w:val="FF0000"/>
          <w:szCs w:val="20"/>
          <w:highlight w:val="yellow"/>
          <w:lang w:eastAsia="lt-LT"/>
        </w:rPr>
      </w:pPr>
    </w:p>
    <w:p w14:paraId="2E7F5A95" w14:textId="01E66E12" w:rsidR="00EE0BFC" w:rsidRPr="00DC5C1D" w:rsidRDefault="00B10156" w:rsidP="009D474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720"/>
        <w:jc w:val="center"/>
        <w:textAlignment w:val="baseline"/>
        <w:rPr>
          <w:b/>
          <w:szCs w:val="20"/>
          <w:lang w:eastAsia="lt-LT"/>
        </w:rPr>
      </w:pPr>
      <w:r w:rsidRPr="00DC5C1D">
        <w:rPr>
          <w:b/>
          <w:szCs w:val="20"/>
          <w:lang w:eastAsia="lt-LT"/>
        </w:rPr>
        <w:t>Savivaldybės organizuojamų socialinių pasl</w:t>
      </w:r>
      <w:r w:rsidR="007E0F1A" w:rsidRPr="00DC5C1D">
        <w:rPr>
          <w:b/>
          <w:szCs w:val="20"/>
          <w:lang w:eastAsia="lt-LT"/>
        </w:rPr>
        <w:t>augų infrastruktūros analizė 202</w:t>
      </w:r>
      <w:r w:rsidR="00DC5C1D" w:rsidRPr="00DC5C1D">
        <w:rPr>
          <w:b/>
          <w:szCs w:val="20"/>
          <w:lang w:eastAsia="lt-LT"/>
        </w:rPr>
        <w:t>3</w:t>
      </w:r>
      <w:r w:rsidRPr="00DC5C1D">
        <w:rPr>
          <w:b/>
          <w:szCs w:val="20"/>
          <w:lang w:eastAsia="lt-LT"/>
        </w:rPr>
        <w:t xml:space="preserve"> m</w:t>
      </w:r>
      <w:r w:rsidR="00060E1F" w:rsidRPr="00DC5C1D">
        <w:rPr>
          <w:b/>
          <w:szCs w:val="20"/>
          <w:lang w:eastAsia="lt-LT"/>
        </w:rPr>
        <w:t>etais</w:t>
      </w:r>
    </w:p>
    <w:tbl>
      <w:tblPr>
        <w:tblW w:w="9781" w:type="dxa"/>
        <w:tblInd w:w="-34" w:type="dxa"/>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shd w:val="clear" w:color="auto" w:fill="FFFFFF"/>
        <w:tblLayout w:type="fixed"/>
        <w:tblLook w:val="01E0" w:firstRow="1" w:lastRow="1" w:firstColumn="1" w:lastColumn="1" w:noHBand="0" w:noVBand="0"/>
      </w:tblPr>
      <w:tblGrid>
        <w:gridCol w:w="709"/>
        <w:gridCol w:w="1560"/>
        <w:gridCol w:w="3827"/>
        <w:gridCol w:w="1701"/>
        <w:gridCol w:w="992"/>
        <w:gridCol w:w="992"/>
      </w:tblGrid>
      <w:tr w:rsidR="002A0B54" w:rsidRPr="002A0B54" w14:paraId="55A7BC5D" w14:textId="77777777" w:rsidTr="0014196E">
        <w:trPr>
          <w:cantSplit/>
        </w:trPr>
        <w:tc>
          <w:tcPr>
            <w:tcW w:w="709" w:type="dxa"/>
            <w:vMerge w:val="restart"/>
            <w:shd w:val="clear" w:color="auto" w:fill="F2F2F2"/>
            <w:vAlign w:val="center"/>
          </w:tcPr>
          <w:p w14:paraId="66C2D9BF" w14:textId="77777777" w:rsidR="00B10156" w:rsidRPr="002A0B54"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color w:val="FF0000"/>
                <w:lang w:eastAsia="lt-LT"/>
              </w:rPr>
            </w:pPr>
            <w:proofErr w:type="spellStart"/>
            <w:r w:rsidRPr="00F07847">
              <w:rPr>
                <w:b/>
                <w:lang w:eastAsia="lt-LT"/>
              </w:rPr>
              <w:t>Eil</w:t>
            </w:r>
            <w:proofErr w:type="spellEnd"/>
            <w:r w:rsidRPr="00F07847">
              <w:rPr>
                <w:b/>
                <w:lang w:eastAsia="lt-LT"/>
              </w:rPr>
              <w:t xml:space="preserve">. </w:t>
            </w:r>
            <w:proofErr w:type="spellStart"/>
            <w:r w:rsidRPr="00F07847">
              <w:rPr>
                <w:b/>
                <w:lang w:eastAsia="lt-LT"/>
              </w:rPr>
              <w:t>Nr</w:t>
            </w:r>
            <w:proofErr w:type="spellEnd"/>
            <w:r w:rsidRPr="00F07847">
              <w:rPr>
                <w:b/>
                <w:lang w:eastAsia="lt-LT"/>
              </w:rPr>
              <w:t>.</w:t>
            </w:r>
          </w:p>
        </w:tc>
        <w:tc>
          <w:tcPr>
            <w:tcW w:w="1560" w:type="dxa"/>
            <w:vMerge w:val="restart"/>
            <w:shd w:val="clear" w:color="auto" w:fill="F2F2F2"/>
            <w:vAlign w:val="center"/>
          </w:tcPr>
          <w:p w14:paraId="5C286980" w14:textId="77777777" w:rsidR="00B10156" w:rsidRPr="006B647A" w:rsidRDefault="00B10156" w:rsidP="00066DF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lang w:eastAsia="lt-LT"/>
              </w:rPr>
            </w:pPr>
            <w:r w:rsidRPr="006B647A">
              <w:rPr>
                <w:b/>
                <w:lang w:eastAsia="lt-LT"/>
              </w:rPr>
              <w:t>Socialinių paslaugų įstaigos tipas pagal žmonių socialines grupes</w:t>
            </w:r>
            <w:r w:rsidRPr="006B647A">
              <w:rPr>
                <w:b/>
                <w:vertAlign w:val="superscript"/>
                <w:lang w:eastAsia="lt-LT"/>
              </w:rPr>
              <w:footnoteReference w:id="1"/>
            </w:r>
          </w:p>
        </w:tc>
        <w:tc>
          <w:tcPr>
            <w:tcW w:w="3827" w:type="dxa"/>
            <w:vMerge w:val="restart"/>
            <w:shd w:val="clear" w:color="auto" w:fill="F2F2F2"/>
            <w:vAlign w:val="center"/>
          </w:tcPr>
          <w:p w14:paraId="156429AC" w14:textId="77777777" w:rsidR="00B10156" w:rsidRPr="006B647A"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6B647A">
              <w:rPr>
                <w:b/>
                <w:lang w:eastAsia="lt-LT"/>
              </w:rPr>
              <w:t>Socialinių paslaugų įstaigos pavadinimas</w:t>
            </w:r>
          </w:p>
        </w:tc>
        <w:tc>
          <w:tcPr>
            <w:tcW w:w="1701" w:type="dxa"/>
            <w:vMerge w:val="restart"/>
            <w:shd w:val="clear" w:color="auto" w:fill="F2F2F2"/>
            <w:vAlign w:val="center"/>
          </w:tcPr>
          <w:p w14:paraId="3E9F5A9D" w14:textId="77777777" w:rsidR="00B10156" w:rsidRPr="006B647A"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6B647A">
              <w:rPr>
                <w:b/>
                <w:lang w:eastAsia="lt-LT"/>
              </w:rPr>
              <w:t>Pavaldumas</w:t>
            </w:r>
            <w:r w:rsidRPr="006B647A">
              <w:rPr>
                <w:b/>
                <w:vertAlign w:val="superscript"/>
                <w:lang w:eastAsia="lt-LT"/>
              </w:rPr>
              <w:footnoteReference w:id="2"/>
            </w:r>
          </w:p>
        </w:tc>
        <w:tc>
          <w:tcPr>
            <w:tcW w:w="1984" w:type="dxa"/>
            <w:gridSpan w:val="2"/>
            <w:shd w:val="clear" w:color="auto" w:fill="F2F2F2"/>
            <w:vAlign w:val="center"/>
          </w:tcPr>
          <w:p w14:paraId="02641C8B" w14:textId="77777777" w:rsidR="00B10156" w:rsidRPr="006B647A"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6B647A">
              <w:rPr>
                <w:b/>
                <w:lang w:eastAsia="lt-LT"/>
              </w:rPr>
              <w:t xml:space="preserve">Gavėjų </w:t>
            </w:r>
            <w:r w:rsidRPr="0097742E">
              <w:rPr>
                <w:b/>
                <w:lang w:eastAsia="lt-LT"/>
              </w:rPr>
              <w:t>skaičius</w:t>
            </w:r>
            <w:r w:rsidR="00125D5C" w:rsidRPr="0097742E">
              <w:rPr>
                <w:b/>
                <w:lang w:eastAsia="lt-LT"/>
              </w:rPr>
              <w:t>/vietų skaičius*</w:t>
            </w:r>
          </w:p>
        </w:tc>
      </w:tr>
      <w:tr w:rsidR="002A0B54" w:rsidRPr="002A0B54" w14:paraId="04C68D12" w14:textId="77777777" w:rsidTr="00402CAB">
        <w:trPr>
          <w:cantSplit/>
        </w:trPr>
        <w:tc>
          <w:tcPr>
            <w:tcW w:w="709" w:type="dxa"/>
            <w:vMerge/>
            <w:shd w:val="clear" w:color="auto" w:fill="FFFFFF"/>
            <w:vAlign w:val="center"/>
          </w:tcPr>
          <w:p w14:paraId="1EF21AA6" w14:textId="77777777" w:rsidR="00B10156" w:rsidRPr="002A0B54"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lang w:eastAsia="lt-LT"/>
              </w:rPr>
            </w:pPr>
          </w:p>
        </w:tc>
        <w:tc>
          <w:tcPr>
            <w:tcW w:w="1560" w:type="dxa"/>
            <w:vMerge/>
            <w:shd w:val="clear" w:color="auto" w:fill="FFFFFF"/>
            <w:vAlign w:val="center"/>
          </w:tcPr>
          <w:p w14:paraId="48F51B23" w14:textId="77777777" w:rsidR="00B10156" w:rsidRPr="006B647A"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lang w:eastAsia="lt-LT"/>
              </w:rPr>
            </w:pPr>
          </w:p>
        </w:tc>
        <w:tc>
          <w:tcPr>
            <w:tcW w:w="3827" w:type="dxa"/>
            <w:vMerge/>
            <w:shd w:val="clear" w:color="auto" w:fill="FFFFFF"/>
            <w:vAlign w:val="center"/>
          </w:tcPr>
          <w:p w14:paraId="7E1ED677" w14:textId="77777777" w:rsidR="00B10156" w:rsidRPr="006B647A"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lang w:eastAsia="lt-LT"/>
              </w:rPr>
            </w:pPr>
          </w:p>
        </w:tc>
        <w:tc>
          <w:tcPr>
            <w:tcW w:w="1701" w:type="dxa"/>
            <w:vMerge/>
            <w:shd w:val="clear" w:color="auto" w:fill="FFFFFF"/>
            <w:vAlign w:val="center"/>
          </w:tcPr>
          <w:p w14:paraId="0016A1C0" w14:textId="77777777" w:rsidR="00B10156" w:rsidRPr="006B647A"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lang w:eastAsia="lt-LT"/>
              </w:rPr>
            </w:pPr>
          </w:p>
        </w:tc>
        <w:tc>
          <w:tcPr>
            <w:tcW w:w="992" w:type="dxa"/>
            <w:shd w:val="clear" w:color="auto" w:fill="FDE9D9" w:themeFill="accent6" w:themeFillTint="33"/>
            <w:vAlign w:val="center"/>
          </w:tcPr>
          <w:p w14:paraId="7F47E271" w14:textId="77777777" w:rsidR="00B10156" w:rsidRPr="006B647A"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6B647A">
              <w:rPr>
                <w:b/>
                <w:lang w:eastAsia="lt-LT"/>
              </w:rPr>
              <w:t>Iš viso</w:t>
            </w:r>
          </w:p>
        </w:tc>
        <w:tc>
          <w:tcPr>
            <w:tcW w:w="992" w:type="dxa"/>
            <w:shd w:val="clear" w:color="auto" w:fill="FDE9D9" w:themeFill="accent6" w:themeFillTint="33"/>
            <w:vAlign w:val="center"/>
          </w:tcPr>
          <w:p w14:paraId="03C702E4" w14:textId="77777777" w:rsidR="00B10156" w:rsidRPr="006B647A"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6B647A">
              <w:rPr>
                <w:b/>
                <w:lang w:eastAsia="lt-LT"/>
              </w:rPr>
              <w:t>Iš jų -finansuojamų Savivaldybės</w:t>
            </w:r>
          </w:p>
        </w:tc>
      </w:tr>
      <w:tr w:rsidR="002A0B54" w:rsidRPr="00550C92" w14:paraId="1E21B7CF" w14:textId="77777777" w:rsidTr="0014196E">
        <w:trPr>
          <w:trHeight w:val="340"/>
        </w:trPr>
        <w:tc>
          <w:tcPr>
            <w:tcW w:w="709" w:type="dxa"/>
            <w:vMerge w:val="restart"/>
            <w:shd w:val="clear" w:color="auto" w:fill="FFFFFF"/>
          </w:tcPr>
          <w:p w14:paraId="501E8D68" w14:textId="77777777" w:rsidR="008B22CD" w:rsidRPr="00550C92" w:rsidRDefault="008B22CD"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1.</w:t>
            </w:r>
          </w:p>
        </w:tc>
        <w:tc>
          <w:tcPr>
            <w:tcW w:w="1560" w:type="dxa"/>
            <w:vMerge w:val="restart"/>
            <w:shd w:val="clear" w:color="auto" w:fill="FFFFFF"/>
          </w:tcPr>
          <w:p w14:paraId="3F23AC84" w14:textId="2C65E492"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Socialinės globos namai (sen</w:t>
            </w:r>
            <w:r w:rsidR="00BC1C21" w:rsidRPr="00550C92">
              <w:rPr>
                <w:sz w:val="23"/>
                <w:szCs w:val="23"/>
                <w:lang w:eastAsia="lt-LT"/>
              </w:rPr>
              <w:t>yvo am</w:t>
            </w:r>
            <w:r w:rsidR="00E66572" w:rsidRPr="00550C92">
              <w:rPr>
                <w:sz w:val="23"/>
                <w:szCs w:val="23"/>
                <w:lang w:eastAsia="lt-LT"/>
              </w:rPr>
              <w:t>ž</w:t>
            </w:r>
            <w:r w:rsidR="00BC1C21" w:rsidRPr="00550C92">
              <w:rPr>
                <w:sz w:val="23"/>
                <w:szCs w:val="23"/>
                <w:lang w:eastAsia="lt-LT"/>
              </w:rPr>
              <w:t>iaus</w:t>
            </w:r>
            <w:r w:rsidRPr="00550C92">
              <w:rPr>
                <w:sz w:val="23"/>
                <w:szCs w:val="23"/>
                <w:lang w:eastAsia="lt-LT"/>
              </w:rPr>
              <w:t>, suaugusiems su negalia asmenims, vaikams su negalia)</w:t>
            </w:r>
          </w:p>
          <w:p w14:paraId="569E26B5"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
        </w:tc>
        <w:tc>
          <w:tcPr>
            <w:tcW w:w="3827" w:type="dxa"/>
            <w:shd w:val="clear" w:color="auto" w:fill="FFFFFF"/>
          </w:tcPr>
          <w:p w14:paraId="0C3FD708"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Plungės parapijos senelių globos namai</w:t>
            </w:r>
          </w:p>
        </w:tc>
        <w:tc>
          <w:tcPr>
            <w:tcW w:w="1701" w:type="dxa"/>
            <w:vMerge w:val="restart"/>
            <w:shd w:val="clear" w:color="auto" w:fill="FFFFFF"/>
          </w:tcPr>
          <w:p w14:paraId="08290941"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Religinės bendruomenės</w:t>
            </w:r>
          </w:p>
        </w:tc>
        <w:tc>
          <w:tcPr>
            <w:tcW w:w="992" w:type="dxa"/>
            <w:shd w:val="clear" w:color="auto" w:fill="FFFFFF"/>
          </w:tcPr>
          <w:p w14:paraId="2954B0B2" w14:textId="7307A8D7" w:rsidR="008B22CD" w:rsidRPr="00550C92" w:rsidRDefault="00810BCE"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35</w:t>
            </w:r>
          </w:p>
        </w:tc>
        <w:tc>
          <w:tcPr>
            <w:tcW w:w="992" w:type="dxa"/>
            <w:shd w:val="clear" w:color="auto" w:fill="auto"/>
          </w:tcPr>
          <w:p w14:paraId="310B6B57" w14:textId="5CFAA5FF" w:rsidR="008B22CD" w:rsidRPr="00550C92" w:rsidRDefault="00DC5C1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highlight w:val="yellow"/>
                <w:lang w:eastAsia="lt-LT"/>
              </w:rPr>
            </w:pPr>
            <w:r w:rsidRPr="00550C92">
              <w:rPr>
                <w:sz w:val="23"/>
                <w:szCs w:val="23"/>
                <w:lang w:eastAsia="lt-LT"/>
              </w:rPr>
              <w:t>5</w:t>
            </w:r>
          </w:p>
        </w:tc>
      </w:tr>
      <w:tr w:rsidR="002A0B54" w:rsidRPr="00550C92" w14:paraId="160463AE" w14:textId="77777777" w:rsidTr="0014196E">
        <w:trPr>
          <w:trHeight w:val="363"/>
        </w:trPr>
        <w:tc>
          <w:tcPr>
            <w:tcW w:w="709" w:type="dxa"/>
            <w:vMerge/>
            <w:shd w:val="clear" w:color="auto" w:fill="FFFFFF"/>
          </w:tcPr>
          <w:p w14:paraId="0E953374"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0CE3A5E9"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14609B09" w14:textId="77777777" w:rsidR="008B22CD" w:rsidRPr="00550C92" w:rsidRDefault="00C67D12"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 xml:space="preserve">Žemaičių Kalvarijos </w:t>
            </w:r>
            <w:proofErr w:type="spellStart"/>
            <w:r w:rsidRPr="00550C92">
              <w:rPr>
                <w:sz w:val="23"/>
                <w:szCs w:val="23"/>
                <w:lang w:eastAsia="lt-LT"/>
              </w:rPr>
              <w:t>Caritas</w:t>
            </w:r>
            <w:proofErr w:type="spellEnd"/>
            <w:r w:rsidR="008B22CD" w:rsidRPr="00550C92">
              <w:rPr>
                <w:sz w:val="23"/>
                <w:szCs w:val="23"/>
                <w:lang w:eastAsia="lt-LT"/>
              </w:rPr>
              <w:t xml:space="preserve"> skyriaus  globos namai</w:t>
            </w:r>
          </w:p>
        </w:tc>
        <w:tc>
          <w:tcPr>
            <w:tcW w:w="1701" w:type="dxa"/>
            <w:vMerge/>
            <w:shd w:val="clear" w:color="auto" w:fill="FFFFFF"/>
          </w:tcPr>
          <w:p w14:paraId="5928755F"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002B93D5" w14:textId="4024DFB5" w:rsidR="008B22CD" w:rsidRPr="00550C92" w:rsidRDefault="00F25EEC"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w:t>
            </w:r>
            <w:r w:rsidR="00810BCE" w:rsidRPr="00550C92">
              <w:rPr>
                <w:sz w:val="23"/>
                <w:szCs w:val="23"/>
                <w:lang w:eastAsia="lt-LT"/>
              </w:rPr>
              <w:t>8</w:t>
            </w:r>
          </w:p>
        </w:tc>
        <w:tc>
          <w:tcPr>
            <w:tcW w:w="992" w:type="dxa"/>
            <w:shd w:val="clear" w:color="auto" w:fill="FFFFFF"/>
          </w:tcPr>
          <w:p w14:paraId="22D30F73" w14:textId="0C6B0A30" w:rsidR="008B22CD" w:rsidRPr="00550C92" w:rsidRDefault="008E25D3"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highlight w:val="yellow"/>
                <w:lang w:eastAsia="lt-LT"/>
              </w:rPr>
            </w:pPr>
            <w:r w:rsidRPr="00550C92">
              <w:rPr>
                <w:sz w:val="23"/>
                <w:szCs w:val="23"/>
                <w:lang w:eastAsia="lt-LT"/>
              </w:rPr>
              <w:t>3</w:t>
            </w:r>
          </w:p>
        </w:tc>
      </w:tr>
      <w:tr w:rsidR="002A0B54" w:rsidRPr="00550C92" w14:paraId="6DD83EEE" w14:textId="77777777" w:rsidTr="0014196E">
        <w:trPr>
          <w:trHeight w:val="371"/>
        </w:trPr>
        <w:tc>
          <w:tcPr>
            <w:tcW w:w="709" w:type="dxa"/>
            <w:vMerge/>
            <w:shd w:val="clear" w:color="auto" w:fill="FFFFFF"/>
          </w:tcPr>
          <w:p w14:paraId="4170D537"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20B07201"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2C124DBB"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Rietavo parapijos senelių globos namai</w:t>
            </w:r>
          </w:p>
        </w:tc>
        <w:tc>
          <w:tcPr>
            <w:tcW w:w="1701" w:type="dxa"/>
            <w:vMerge/>
            <w:shd w:val="clear" w:color="auto" w:fill="FFFFFF"/>
          </w:tcPr>
          <w:p w14:paraId="553CCFB5"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18F92541" w14:textId="55CAA81E" w:rsidR="008B22CD" w:rsidRPr="00550C92" w:rsidRDefault="007E333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42</w:t>
            </w:r>
          </w:p>
        </w:tc>
        <w:tc>
          <w:tcPr>
            <w:tcW w:w="992" w:type="dxa"/>
            <w:shd w:val="clear" w:color="auto" w:fill="FFFFFF"/>
          </w:tcPr>
          <w:p w14:paraId="2916E191" w14:textId="07F0446F" w:rsidR="008B22CD" w:rsidRPr="00550C92" w:rsidRDefault="007E333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8</w:t>
            </w:r>
          </w:p>
        </w:tc>
      </w:tr>
      <w:tr w:rsidR="002A0B54" w:rsidRPr="00550C92" w14:paraId="5D739A1E" w14:textId="77777777" w:rsidTr="0014196E">
        <w:trPr>
          <w:trHeight w:val="371"/>
        </w:trPr>
        <w:tc>
          <w:tcPr>
            <w:tcW w:w="709" w:type="dxa"/>
            <w:vMerge/>
            <w:shd w:val="clear" w:color="auto" w:fill="FFFFFF"/>
          </w:tcPr>
          <w:p w14:paraId="1BF326B3"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5A206CC7"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28FA00A3"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Kvėdarnos parapijos senelių globos namai</w:t>
            </w:r>
          </w:p>
        </w:tc>
        <w:tc>
          <w:tcPr>
            <w:tcW w:w="1701" w:type="dxa"/>
            <w:vMerge/>
            <w:shd w:val="clear" w:color="auto" w:fill="FFFFFF"/>
          </w:tcPr>
          <w:p w14:paraId="19F727BD"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39BC2BD1" w14:textId="3419745D" w:rsidR="008B22CD" w:rsidRPr="00550C92" w:rsidRDefault="00480225"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2</w:t>
            </w:r>
          </w:p>
        </w:tc>
        <w:tc>
          <w:tcPr>
            <w:tcW w:w="992" w:type="dxa"/>
            <w:shd w:val="clear" w:color="auto" w:fill="FFFFFF"/>
          </w:tcPr>
          <w:p w14:paraId="02E9C693" w14:textId="2B715F14" w:rsidR="008B22CD" w:rsidRPr="00550C92" w:rsidRDefault="00480225"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w:t>
            </w:r>
          </w:p>
        </w:tc>
      </w:tr>
      <w:tr w:rsidR="002A0B54" w:rsidRPr="00550C92" w14:paraId="22DBB17B" w14:textId="77777777" w:rsidTr="0014196E">
        <w:trPr>
          <w:trHeight w:val="371"/>
        </w:trPr>
        <w:tc>
          <w:tcPr>
            <w:tcW w:w="709" w:type="dxa"/>
            <w:vMerge/>
            <w:shd w:val="clear" w:color="auto" w:fill="FFFFFF"/>
          </w:tcPr>
          <w:p w14:paraId="3D907E92" w14:textId="77777777" w:rsidR="00BA5532" w:rsidRPr="00550C92" w:rsidRDefault="00BA5532"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6B5481B3" w14:textId="77777777" w:rsidR="00BA5532" w:rsidRPr="00550C92" w:rsidRDefault="00BA5532"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2400A7FD" w14:textId="514A5381" w:rsidR="00BA5532" w:rsidRPr="00550C92" w:rsidRDefault="00BA5532"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Klaipėdos sutrikusio vystymosi kūdikių namai</w:t>
            </w:r>
          </w:p>
        </w:tc>
        <w:tc>
          <w:tcPr>
            <w:tcW w:w="1701" w:type="dxa"/>
            <w:shd w:val="clear" w:color="auto" w:fill="FFFFFF"/>
          </w:tcPr>
          <w:p w14:paraId="48396768" w14:textId="161458FB" w:rsidR="00BA5532" w:rsidRPr="00550C92" w:rsidRDefault="00BA5532"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 xml:space="preserve">Klaipėdos </w:t>
            </w:r>
            <w:proofErr w:type="spellStart"/>
            <w:r w:rsidRPr="00550C92">
              <w:rPr>
                <w:sz w:val="23"/>
                <w:szCs w:val="23"/>
                <w:lang w:eastAsia="lt-LT"/>
              </w:rPr>
              <w:t>m</w:t>
            </w:r>
            <w:proofErr w:type="spellEnd"/>
            <w:r w:rsidRPr="00550C92">
              <w:rPr>
                <w:sz w:val="23"/>
                <w:szCs w:val="23"/>
                <w:lang w:eastAsia="lt-LT"/>
              </w:rPr>
              <w:t>. savivaldybė</w:t>
            </w:r>
          </w:p>
        </w:tc>
        <w:tc>
          <w:tcPr>
            <w:tcW w:w="992" w:type="dxa"/>
            <w:shd w:val="clear" w:color="auto" w:fill="FFFFFF"/>
          </w:tcPr>
          <w:p w14:paraId="5D40DA18" w14:textId="2B72569A" w:rsidR="00BA5532" w:rsidRPr="00550C92" w:rsidRDefault="00BA5532"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c>
          <w:tcPr>
            <w:tcW w:w="992" w:type="dxa"/>
            <w:shd w:val="clear" w:color="auto" w:fill="FFFFFF"/>
          </w:tcPr>
          <w:p w14:paraId="1BFBB857" w14:textId="5C712A82" w:rsidR="00BA5532" w:rsidRPr="00550C92" w:rsidRDefault="00BA5532"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w:t>
            </w:r>
          </w:p>
        </w:tc>
      </w:tr>
      <w:tr w:rsidR="002A0B54" w:rsidRPr="00550C92" w14:paraId="3E9CA15D" w14:textId="77777777" w:rsidTr="0014196E">
        <w:trPr>
          <w:trHeight w:val="371"/>
        </w:trPr>
        <w:tc>
          <w:tcPr>
            <w:tcW w:w="709" w:type="dxa"/>
            <w:vMerge/>
            <w:shd w:val="clear" w:color="auto" w:fill="FFFFFF"/>
          </w:tcPr>
          <w:p w14:paraId="36EC4AE4"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2201DD14"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3C8B1059"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Viliaus Gaigalaičio globos namai</w:t>
            </w:r>
          </w:p>
        </w:tc>
        <w:tc>
          <w:tcPr>
            <w:tcW w:w="1701" w:type="dxa"/>
            <w:shd w:val="clear" w:color="auto" w:fill="FFFFFF"/>
          </w:tcPr>
          <w:p w14:paraId="3DFEF622" w14:textId="77777777" w:rsidR="008B22CD" w:rsidRPr="00550C92" w:rsidRDefault="008B22C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Klaipėdos r. savivaldybė</w:t>
            </w:r>
          </w:p>
        </w:tc>
        <w:tc>
          <w:tcPr>
            <w:tcW w:w="992" w:type="dxa"/>
            <w:shd w:val="clear" w:color="auto" w:fill="FFFFFF"/>
          </w:tcPr>
          <w:p w14:paraId="79353AFC" w14:textId="4FBD9C05" w:rsidR="008B22CD" w:rsidRPr="00550C92" w:rsidRDefault="007F76C3"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w:t>
            </w:r>
          </w:p>
        </w:tc>
        <w:tc>
          <w:tcPr>
            <w:tcW w:w="992" w:type="dxa"/>
            <w:shd w:val="clear" w:color="auto" w:fill="FFFFFF"/>
          </w:tcPr>
          <w:p w14:paraId="0A24BE13" w14:textId="2DDC48F6" w:rsidR="008B22CD" w:rsidRPr="00550C92" w:rsidRDefault="00810BCE"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w:t>
            </w:r>
          </w:p>
        </w:tc>
      </w:tr>
      <w:tr w:rsidR="002A0B54" w:rsidRPr="00550C92" w14:paraId="5DD0FD56" w14:textId="77777777" w:rsidTr="0014196E">
        <w:trPr>
          <w:trHeight w:val="371"/>
        </w:trPr>
        <w:tc>
          <w:tcPr>
            <w:tcW w:w="709" w:type="dxa"/>
            <w:vMerge/>
            <w:shd w:val="clear" w:color="auto" w:fill="FFFFFF"/>
          </w:tcPr>
          <w:p w14:paraId="5DDF4710" w14:textId="77777777" w:rsidR="00810BCE" w:rsidRPr="00550C92" w:rsidRDefault="00810BCE"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59B626E6" w14:textId="77777777" w:rsidR="00810BCE" w:rsidRPr="00550C92" w:rsidRDefault="00810BCE"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3BFF2996" w14:textId="4061C93C" w:rsidR="00810BCE" w:rsidRPr="00550C92" w:rsidRDefault="00810BCE"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Dienos veiklos centro Salantų padalinys</w:t>
            </w:r>
          </w:p>
        </w:tc>
        <w:tc>
          <w:tcPr>
            <w:tcW w:w="1701" w:type="dxa"/>
            <w:shd w:val="clear" w:color="auto" w:fill="FFFFFF"/>
          </w:tcPr>
          <w:p w14:paraId="46EB25C6" w14:textId="10A7D61A" w:rsidR="00810BCE" w:rsidRPr="00550C92" w:rsidRDefault="00810BCE"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Kretingos r. savivaldybė</w:t>
            </w:r>
          </w:p>
        </w:tc>
        <w:tc>
          <w:tcPr>
            <w:tcW w:w="992" w:type="dxa"/>
            <w:shd w:val="clear" w:color="auto" w:fill="FFFFFF"/>
          </w:tcPr>
          <w:p w14:paraId="4615054E" w14:textId="11CD6C21" w:rsidR="00810BCE" w:rsidRPr="00550C92" w:rsidRDefault="00810BCE"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w:t>
            </w:r>
          </w:p>
        </w:tc>
        <w:tc>
          <w:tcPr>
            <w:tcW w:w="992" w:type="dxa"/>
            <w:shd w:val="clear" w:color="auto" w:fill="FFFFFF"/>
          </w:tcPr>
          <w:p w14:paraId="2F795C26" w14:textId="6B60C5DC" w:rsidR="00810BCE" w:rsidRPr="00550C92" w:rsidRDefault="0018097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w:t>
            </w:r>
          </w:p>
        </w:tc>
      </w:tr>
      <w:tr w:rsidR="002A0B54" w:rsidRPr="00550C92" w14:paraId="2BDDB341" w14:textId="77777777" w:rsidTr="0014196E">
        <w:trPr>
          <w:trHeight w:val="371"/>
        </w:trPr>
        <w:tc>
          <w:tcPr>
            <w:tcW w:w="709" w:type="dxa"/>
            <w:vMerge/>
            <w:shd w:val="clear" w:color="auto" w:fill="FFFFFF"/>
          </w:tcPr>
          <w:p w14:paraId="6896DBF2" w14:textId="77777777" w:rsidR="00651DAF" w:rsidRPr="00550C92" w:rsidRDefault="00651DAF"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7E80D0B7" w14:textId="77777777" w:rsidR="00651DAF" w:rsidRPr="00550C92" w:rsidRDefault="00651DAF"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2ED3FBB6" w14:textId="5C135B31" w:rsidR="00651DAF" w:rsidRPr="00550C92" w:rsidRDefault="00651DAF" w:rsidP="00D116C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Antavilių pensionatas</w:t>
            </w:r>
          </w:p>
        </w:tc>
        <w:tc>
          <w:tcPr>
            <w:tcW w:w="1701" w:type="dxa"/>
            <w:shd w:val="clear" w:color="auto" w:fill="FFFFFF"/>
          </w:tcPr>
          <w:p w14:paraId="156C3914" w14:textId="57498C00" w:rsidR="00651DAF" w:rsidRPr="00550C92" w:rsidRDefault="00651DAF"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 xml:space="preserve">Vilniaus </w:t>
            </w:r>
            <w:proofErr w:type="spellStart"/>
            <w:r w:rsidRPr="00550C92">
              <w:rPr>
                <w:sz w:val="23"/>
                <w:szCs w:val="23"/>
                <w:lang w:eastAsia="lt-LT"/>
              </w:rPr>
              <w:t>m</w:t>
            </w:r>
            <w:proofErr w:type="spellEnd"/>
            <w:r w:rsidRPr="00550C92">
              <w:rPr>
                <w:sz w:val="23"/>
                <w:szCs w:val="23"/>
                <w:lang w:eastAsia="lt-LT"/>
              </w:rPr>
              <w:t>. savivaldybė</w:t>
            </w:r>
          </w:p>
        </w:tc>
        <w:tc>
          <w:tcPr>
            <w:tcW w:w="992" w:type="dxa"/>
            <w:shd w:val="clear" w:color="auto" w:fill="FFFFFF"/>
          </w:tcPr>
          <w:p w14:paraId="73D68470" w14:textId="3C90C9FD" w:rsidR="00651DAF" w:rsidRPr="00550C92" w:rsidRDefault="00DC5C1D"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1</w:t>
            </w:r>
          </w:p>
        </w:tc>
        <w:tc>
          <w:tcPr>
            <w:tcW w:w="992" w:type="dxa"/>
            <w:shd w:val="clear" w:color="auto" w:fill="FFFFFF"/>
          </w:tcPr>
          <w:p w14:paraId="07A3A42B" w14:textId="48C29452" w:rsidR="00651DAF" w:rsidRPr="00550C92" w:rsidRDefault="00651DAF"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w:t>
            </w:r>
          </w:p>
        </w:tc>
      </w:tr>
      <w:tr w:rsidR="005C063B" w:rsidRPr="00550C92" w14:paraId="2BB8F6CD" w14:textId="77777777" w:rsidTr="00550C92">
        <w:trPr>
          <w:trHeight w:val="339"/>
        </w:trPr>
        <w:tc>
          <w:tcPr>
            <w:tcW w:w="709" w:type="dxa"/>
            <w:vMerge/>
            <w:shd w:val="clear" w:color="auto" w:fill="FFFFFF"/>
          </w:tcPr>
          <w:p w14:paraId="19E74B0C"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5936D22A"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2729880D" w14:textId="5BFE8F7A" w:rsidR="005C063B" w:rsidRPr="00550C92" w:rsidRDefault="005C063B" w:rsidP="00374E5E">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374E5E">
              <w:rPr>
                <w:sz w:val="23"/>
                <w:szCs w:val="23"/>
                <w:lang w:eastAsia="lt-LT"/>
              </w:rPr>
              <w:t>Plungės ligoninė</w:t>
            </w:r>
          </w:p>
        </w:tc>
        <w:tc>
          <w:tcPr>
            <w:tcW w:w="1701" w:type="dxa"/>
            <w:vMerge w:val="restart"/>
            <w:shd w:val="clear" w:color="auto" w:fill="FFFFFF"/>
          </w:tcPr>
          <w:p w14:paraId="7F5518AF" w14:textId="3BC45E42" w:rsidR="005C063B" w:rsidRPr="00550C92" w:rsidRDefault="005C063B" w:rsidP="00BA5532">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roofErr w:type="spellStart"/>
            <w:r w:rsidRPr="00550C92">
              <w:rPr>
                <w:sz w:val="23"/>
                <w:szCs w:val="23"/>
                <w:lang w:eastAsia="lt-LT"/>
              </w:rPr>
              <w:t>VšĮ</w:t>
            </w:r>
            <w:proofErr w:type="spellEnd"/>
          </w:p>
        </w:tc>
        <w:tc>
          <w:tcPr>
            <w:tcW w:w="992" w:type="dxa"/>
            <w:shd w:val="clear" w:color="auto" w:fill="auto"/>
          </w:tcPr>
          <w:p w14:paraId="7EA0FA17" w14:textId="4578E1B5" w:rsidR="005C063B" w:rsidRPr="00550C92" w:rsidRDefault="0018097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32</w:t>
            </w:r>
          </w:p>
        </w:tc>
        <w:tc>
          <w:tcPr>
            <w:tcW w:w="992" w:type="dxa"/>
            <w:shd w:val="clear" w:color="auto" w:fill="auto"/>
          </w:tcPr>
          <w:p w14:paraId="00A742C4" w14:textId="06498AF1" w:rsidR="005C063B" w:rsidRPr="00550C92" w:rsidRDefault="0018097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11</w:t>
            </w:r>
          </w:p>
        </w:tc>
      </w:tr>
      <w:tr w:rsidR="005C063B" w:rsidRPr="00550C92" w14:paraId="7BFF439F" w14:textId="77777777" w:rsidTr="00651DAF">
        <w:trPr>
          <w:trHeight w:val="298"/>
        </w:trPr>
        <w:tc>
          <w:tcPr>
            <w:tcW w:w="709" w:type="dxa"/>
            <w:vMerge/>
            <w:shd w:val="clear" w:color="auto" w:fill="FFFFFF"/>
          </w:tcPr>
          <w:p w14:paraId="29C62303"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3139F94A"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181D6580" w14:textId="0CE1D9D2" w:rsidR="005C063B" w:rsidRPr="00550C92" w:rsidRDefault="005C063B"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Senjorų dvaras</w:t>
            </w:r>
          </w:p>
        </w:tc>
        <w:tc>
          <w:tcPr>
            <w:tcW w:w="1701" w:type="dxa"/>
            <w:vMerge/>
            <w:shd w:val="clear" w:color="auto" w:fill="FFFFFF"/>
          </w:tcPr>
          <w:p w14:paraId="3ACB9C44"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auto"/>
          </w:tcPr>
          <w:p w14:paraId="3036C275" w14:textId="4F6E0E8D"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c>
          <w:tcPr>
            <w:tcW w:w="992" w:type="dxa"/>
            <w:shd w:val="clear" w:color="auto" w:fill="auto"/>
          </w:tcPr>
          <w:p w14:paraId="3FCECF9B" w14:textId="4C311914"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r>
      <w:tr w:rsidR="005C063B" w:rsidRPr="00550C92" w14:paraId="37F632BF" w14:textId="77777777" w:rsidTr="0014196E">
        <w:trPr>
          <w:trHeight w:val="282"/>
        </w:trPr>
        <w:tc>
          <w:tcPr>
            <w:tcW w:w="709" w:type="dxa"/>
            <w:vMerge/>
            <w:shd w:val="clear" w:color="auto" w:fill="FFFFFF"/>
          </w:tcPr>
          <w:p w14:paraId="7A310CF4"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46CAEABF"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719C6FD5" w14:textId="63E36051" w:rsidR="005C063B" w:rsidRPr="00550C92" w:rsidRDefault="005C063B"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roofErr w:type="spellStart"/>
            <w:r w:rsidRPr="00550C92">
              <w:rPr>
                <w:sz w:val="23"/>
                <w:szCs w:val="23"/>
                <w:lang w:eastAsia="lt-LT"/>
              </w:rPr>
              <w:t>Muniškių</w:t>
            </w:r>
            <w:proofErr w:type="spellEnd"/>
            <w:r w:rsidRPr="00550C92">
              <w:rPr>
                <w:sz w:val="23"/>
                <w:szCs w:val="23"/>
                <w:lang w:eastAsia="lt-LT"/>
              </w:rPr>
              <w:t xml:space="preserve"> socialinės globos namai</w:t>
            </w:r>
          </w:p>
        </w:tc>
        <w:tc>
          <w:tcPr>
            <w:tcW w:w="1701" w:type="dxa"/>
            <w:vMerge/>
            <w:shd w:val="clear" w:color="auto" w:fill="FFFFFF"/>
          </w:tcPr>
          <w:p w14:paraId="197B4567" w14:textId="5AEA6F3A"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2922402F" w14:textId="24F2FF0F"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c>
          <w:tcPr>
            <w:tcW w:w="992" w:type="dxa"/>
            <w:shd w:val="clear" w:color="auto" w:fill="FFFFFF"/>
          </w:tcPr>
          <w:p w14:paraId="220514A8" w14:textId="192FB10D"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w:t>
            </w:r>
          </w:p>
        </w:tc>
      </w:tr>
      <w:tr w:rsidR="005C063B" w:rsidRPr="00550C92" w14:paraId="60E45B94" w14:textId="77777777" w:rsidTr="0014196E">
        <w:trPr>
          <w:trHeight w:val="282"/>
        </w:trPr>
        <w:tc>
          <w:tcPr>
            <w:tcW w:w="709" w:type="dxa"/>
            <w:vMerge/>
            <w:shd w:val="clear" w:color="auto" w:fill="FFFFFF"/>
          </w:tcPr>
          <w:p w14:paraId="3A50CE4F"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49076F76"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3D4BD5A3" w14:textId="282237C3" w:rsidR="005C063B" w:rsidRPr="00550C92" w:rsidRDefault="005C063B"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Taikos Karalienės globos namai</w:t>
            </w:r>
          </w:p>
        </w:tc>
        <w:tc>
          <w:tcPr>
            <w:tcW w:w="1701" w:type="dxa"/>
            <w:vMerge/>
            <w:shd w:val="clear" w:color="auto" w:fill="FFFFFF"/>
          </w:tcPr>
          <w:p w14:paraId="214FAAE7"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085C2DD9" w14:textId="2B1E38B8"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1</w:t>
            </w:r>
          </w:p>
        </w:tc>
        <w:tc>
          <w:tcPr>
            <w:tcW w:w="992" w:type="dxa"/>
            <w:shd w:val="clear" w:color="auto" w:fill="FFFFFF"/>
          </w:tcPr>
          <w:p w14:paraId="53578DB6" w14:textId="4172BEC4"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w:t>
            </w:r>
          </w:p>
        </w:tc>
      </w:tr>
      <w:tr w:rsidR="005C063B" w:rsidRPr="00550C92" w14:paraId="35A878D4" w14:textId="77777777" w:rsidTr="008E25D3">
        <w:trPr>
          <w:trHeight w:val="308"/>
        </w:trPr>
        <w:tc>
          <w:tcPr>
            <w:tcW w:w="709" w:type="dxa"/>
            <w:vMerge/>
            <w:shd w:val="clear" w:color="auto" w:fill="FFFFFF"/>
          </w:tcPr>
          <w:p w14:paraId="7B058853"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1E4BC82C"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5C4B08BD" w14:textId="603A9007" w:rsidR="005C063B" w:rsidRPr="00550C92" w:rsidRDefault="005C063B"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Sveikatos fondas</w:t>
            </w:r>
          </w:p>
        </w:tc>
        <w:tc>
          <w:tcPr>
            <w:tcW w:w="1701" w:type="dxa"/>
            <w:vMerge/>
            <w:shd w:val="clear" w:color="auto" w:fill="FFFFFF"/>
          </w:tcPr>
          <w:p w14:paraId="459B22CF"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6B934B78" w14:textId="05DE444A"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c>
          <w:tcPr>
            <w:tcW w:w="992" w:type="dxa"/>
            <w:shd w:val="clear" w:color="auto" w:fill="FFFFFF"/>
          </w:tcPr>
          <w:p w14:paraId="0CC3267E" w14:textId="3AEE8494"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w:t>
            </w:r>
          </w:p>
        </w:tc>
      </w:tr>
      <w:tr w:rsidR="005C063B" w:rsidRPr="00550C92" w14:paraId="774A0566" w14:textId="77777777" w:rsidTr="0014196E">
        <w:trPr>
          <w:trHeight w:val="344"/>
        </w:trPr>
        <w:tc>
          <w:tcPr>
            <w:tcW w:w="709" w:type="dxa"/>
            <w:vMerge/>
            <w:shd w:val="clear" w:color="auto" w:fill="FFFFFF"/>
          </w:tcPr>
          <w:p w14:paraId="1B303AAE"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2447DAA3"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739B663E" w14:textId="77777777" w:rsidR="005C063B" w:rsidRPr="00550C92" w:rsidRDefault="005C063B"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roofErr w:type="spellStart"/>
            <w:r w:rsidRPr="00550C92">
              <w:rPr>
                <w:sz w:val="23"/>
                <w:szCs w:val="23"/>
                <w:lang w:eastAsia="lt-LT"/>
              </w:rPr>
              <w:t>Šv</w:t>
            </w:r>
            <w:proofErr w:type="spellEnd"/>
            <w:r w:rsidRPr="00550C92">
              <w:rPr>
                <w:sz w:val="23"/>
                <w:szCs w:val="23"/>
                <w:lang w:eastAsia="lt-LT"/>
              </w:rPr>
              <w:t>. Domininko namai</w:t>
            </w:r>
          </w:p>
        </w:tc>
        <w:tc>
          <w:tcPr>
            <w:tcW w:w="1701" w:type="dxa"/>
            <w:vMerge/>
            <w:shd w:val="clear" w:color="auto" w:fill="FFFFFF"/>
          </w:tcPr>
          <w:p w14:paraId="2BAE6038"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5BAE1C62"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c>
          <w:tcPr>
            <w:tcW w:w="992" w:type="dxa"/>
            <w:shd w:val="clear" w:color="auto" w:fill="FFFFFF"/>
          </w:tcPr>
          <w:p w14:paraId="4183C5DA"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w:t>
            </w:r>
          </w:p>
        </w:tc>
      </w:tr>
      <w:tr w:rsidR="005C063B" w:rsidRPr="00550C92" w14:paraId="6459A595" w14:textId="77777777" w:rsidTr="0014196E">
        <w:trPr>
          <w:trHeight w:val="508"/>
        </w:trPr>
        <w:tc>
          <w:tcPr>
            <w:tcW w:w="709" w:type="dxa"/>
            <w:vMerge/>
            <w:shd w:val="clear" w:color="auto" w:fill="FFFFFF"/>
          </w:tcPr>
          <w:p w14:paraId="6DBE05A6"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2DEBAB37"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451424D6" w14:textId="4FD31E60" w:rsidR="005C063B" w:rsidRPr="00550C92" w:rsidRDefault="005C063B"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 xml:space="preserve">Grupiniai gyvenimo namai </w:t>
            </w:r>
            <w:r w:rsidR="00216178">
              <w:rPr>
                <w:sz w:val="23"/>
                <w:szCs w:val="23"/>
                <w:lang w:eastAsia="lt-LT"/>
              </w:rPr>
              <w:t>„</w:t>
            </w:r>
            <w:r w:rsidRPr="00550C92">
              <w:rPr>
                <w:sz w:val="23"/>
                <w:szCs w:val="23"/>
                <w:lang w:eastAsia="lt-LT"/>
              </w:rPr>
              <w:t>Vaikystės aitvarai“</w:t>
            </w:r>
          </w:p>
        </w:tc>
        <w:tc>
          <w:tcPr>
            <w:tcW w:w="1701" w:type="dxa"/>
            <w:vMerge/>
            <w:shd w:val="clear" w:color="auto" w:fill="FFFFFF"/>
          </w:tcPr>
          <w:p w14:paraId="30D60700"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1DD75C00"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1</w:t>
            </w:r>
          </w:p>
        </w:tc>
        <w:tc>
          <w:tcPr>
            <w:tcW w:w="992" w:type="dxa"/>
            <w:shd w:val="clear" w:color="auto" w:fill="FFFFFF"/>
          </w:tcPr>
          <w:p w14:paraId="69F12D09"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1</w:t>
            </w:r>
          </w:p>
        </w:tc>
      </w:tr>
      <w:tr w:rsidR="005C063B" w:rsidRPr="00550C92" w14:paraId="029767D6" w14:textId="77777777" w:rsidTr="005C063B">
        <w:trPr>
          <w:trHeight w:val="368"/>
        </w:trPr>
        <w:tc>
          <w:tcPr>
            <w:tcW w:w="709" w:type="dxa"/>
            <w:vMerge/>
            <w:shd w:val="clear" w:color="auto" w:fill="FFFFFF"/>
          </w:tcPr>
          <w:p w14:paraId="2376680E"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1082A367"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7EC35060" w14:textId="540BD760" w:rsidR="005C063B" w:rsidRPr="00550C92" w:rsidRDefault="005C063B"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Ylakių globos namai</w:t>
            </w:r>
          </w:p>
        </w:tc>
        <w:tc>
          <w:tcPr>
            <w:tcW w:w="1701" w:type="dxa"/>
            <w:vMerge/>
            <w:shd w:val="clear" w:color="auto" w:fill="FFFFFF"/>
          </w:tcPr>
          <w:p w14:paraId="25EF684A" w14:textId="77777777"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6C80AAA2" w14:textId="655261AD"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c>
          <w:tcPr>
            <w:tcW w:w="992" w:type="dxa"/>
            <w:shd w:val="clear" w:color="auto" w:fill="FFFFFF"/>
          </w:tcPr>
          <w:p w14:paraId="1F1EFB32" w14:textId="3E43878D" w:rsidR="005C063B" w:rsidRPr="00550C92" w:rsidRDefault="005C063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w:t>
            </w:r>
          </w:p>
        </w:tc>
      </w:tr>
      <w:tr w:rsidR="00062C23" w:rsidRPr="00550C92" w14:paraId="07FA26E0" w14:textId="77777777" w:rsidTr="005C063B">
        <w:trPr>
          <w:trHeight w:val="368"/>
        </w:trPr>
        <w:tc>
          <w:tcPr>
            <w:tcW w:w="709" w:type="dxa"/>
            <w:vMerge/>
            <w:shd w:val="clear" w:color="auto" w:fill="FFFFFF"/>
          </w:tcPr>
          <w:p w14:paraId="517CD123" w14:textId="77777777" w:rsidR="00062C23" w:rsidRPr="00550C92" w:rsidRDefault="00062C2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3C70113E" w14:textId="77777777" w:rsidR="00062C23" w:rsidRPr="00550C92" w:rsidRDefault="00062C2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32525616" w14:textId="714127A8" w:rsidR="00062C23" w:rsidRPr="00550C92" w:rsidRDefault="00062C23"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 xml:space="preserve">Senjorų namai </w:t>
            </w:r>
            <w:r w:rsidR="00216178">
              <w:rPr>
                <w:sz w:val="23"/>
                <w:szCs w:val="23"/>
                <w:lang w:eastAsia="lt-LT"/>
              </w:rPr>
              <w:t>„</w:t>
            </w:r>
            <w:r w:rsidRPr="00550C92">
              <w:rPr>
                <w:sz w:val="23"/>
                <w:szCs w:val="23"/>
                <w:lang w:eastAsia="lt-LT"/>
              </w:rPr>
              <w:t>Pušelė“</w:t>
            </w:r>
          </w:p>
        </w:tc>
        <w:tc>
          <w:tcPr>
            <w:tcW w:w="1701" w:type="dxa"/>
            <w:shd w:val="clear" w:color="auto" w:fill="FFFFFF"/>
          </w:tcPr>
          <w:p w14:paraId="1BBD4650" w14:textId="77777777" w:rsidR="00062C23" w:rsidRPr="00550C92" w:rsidRDefault="00062C2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473F2701" w14:textId="5E7A46DE" w:rsidR="00062C23" w:rsidRPr="00550C92" w:rsidRDefault="00062C2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c>
          <w:tcPr>
            <w:tcW w:w="992" w:type="dxa"/>
            <w:shd w:val="clear" w:color="auto" w:fill="FFFFFF"/>
          </w:tcPr>
          <w:p w14:paraId="5CC83730" w14:textId="13FD8C91" w:rsidR="00062C23" w:rsidRPr="00550C92" w:rsidRDefault="00062C2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r>
      <w:tr w:rsidR="00135F2B" w:rsidRPr="00550C92" w14:paraId="609D6372" w14:textId="77777777" w:rsidTr="0014196E">
        <w:trPr>
          <w:trHeight w:val="300"/>
        </w:trPr>
        <w:tc>
          <w:tcPr>
            <w:tcW w:w="709" w:type="dxa"/>
            <w:vMerge/>
            <w:shd w:val="clear" w:color="auto" w:fill="FFFFFF"/>
          </w:tcPr>
          <w:p w14:paraId="5E3233DF" w14:textId="77777777"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46FCDDAF" w14:textId="77777777"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6DD15D16" w14:textId="77777777" w:rsidR="00135F2B" w:rsidRPr="00550C92" w:rsidRDefault="00135F2B"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Pajūrio senelių namai</w:t>
            </w:r>
          </w:p>
        </w:tc>
        <w:tc>
          <w:tcPr>
            <w:tcW w:w="1701" w:type="dxa"/>
            <w:vMerge w:val="restart"/>
            <w:shd w:val="clear" w:color="auto" w:fill="FFFFFF"/>
          </w:tcPr>
          <w:p w14:paraId="13ECFF05" w14:textId="77777777" w:rsidR="00135F2B" w:rsidRPr="00550C92" w:rsidRDefault="00135F2B" w:rsidP="00BA5532">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UAB</w:t>
            </w:r>
          </w:p>
        </w:tc>
        <w:tc>
          <w:tcPr>
            <w:tcW w:w="992" w:type="dxa"/>
            <w:shd w:val="clear" w:color="auto" w:fill="FFFFFF"/>
          </w:tcPr>
          <w:p w14:paraId="06001732" w14:textId="7569230F"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1</w:t>
            </w:r>
          </w:p>
        </w:tc>
        <w:tc>
          <w:tcPr>
            <w:tcW w:w="992" w:type="dxa"/>
            <w:shd w:val="clear" w:color="auto" w:fill="FFFFFF"/>
          </w:tcPr>
          <w:p w14:paraId="4C868B5E" w14:textId="77777777"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w:t>
            </w:r>
          </w:p>
        </w:tc>
      </w:tr>
      <w:tr w:rsidR="00135F2B" w:rsidRPr="00550C92" w14:paraId="11F89D73" w14:textId="77777777" w:rsidTr="0014196E">
        <w:trPr>
          <w:trHeight w:val="300"/>
        </w:trPr>
        <w:tc>
          <w:tcPr>
            <w:tcW w:w="709" w:type="dxa"/>
            <w:vMerge/>
            <w:shd w:val="clear" w:color="auto" w:fill="FFFFFF"/>
          </w:tcPr>
          <w:p w14:paraId="01416721" w14:textId="77777777"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451E1110" w14:textId="77777777"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2D8175DF" w14:textId="2B8D0930" w:rsidR="00135F2B" w:rsidRPr="00550C92" w:rsidRDefault="00135F2B"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Pavandenės Senjorų namai</w:t>
            </w:r>
          </w:p>
        </w:tc>
        <w:tc>
          <w:tcPr>
            <w:tcW w:w="1701" w:type="dxa"/>
            <w:vMerge/>
            <w:shd w:val="clear" w:color="auto" w:fill="FFFFFF"/>
          </w:tcPr>
          <w:p w14:paraId="5A93AFE5" w14:textId="77777777" w:rsidR="00135F2B" w:rsidRPr="00550C92" w:rsidRDefault="00135F2B" w:rsidP="00BA5532">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tc>
        <w:tc>
          <w:tcPr>
            <w:tcW w:w="992" w:type="dxa"/>
            <w:shd w:val="clear" w:color="auto" w:fill="FFFFFF"/>
          </w:tcPr>
          <w:p w14:paraId="6ECFD3C2" w14:textId="2CDE2AFA"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c>
          <w:tcPr>
            <w:tcW w:w="992" w:type="dxa"/>
            <w:shd w:val="clear" w:color="auto" w:fill="FFFFFF"/>
          </w:tcPr>
          <w:p w14:paraId="35FBA513" w14:textId="62238984"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w:t>
            </w:r>
          </w:p>
        </w:tc>
      </w:tr>
      <w:tr w:rsidR="00135F2B" w:rsidRPr="00550C92" w14:paraId="2CDD4FFF" w14:textId="77777777" w:rsidTr="0014196E">
        <w:trPr>
          <w:trHeight w:val="300"/>
        </w:trPr>
        <w:tc>
          <w:tcPr>
            <w:tcW w:w="709" w:type="dxa"/>
            <w:vMerge/>
            <w:shd w:val="clear" w:color="auto" w:fill="FFFFFF"/>
          </w:tcPr>
          <w:p w14:paraId="2D0B4114" w14:textId="77777777"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23CC6E04" w14:textId="77777777"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74A54972" w14:textId="1943D89A" w:rsidR="00135F2B" w:rsidRPr="00550C92" w:rsidRDefault="00135F2B"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roofErr w:type="spellStart"/>
            <w:r w:rsidRPr="00550C92">
              <w:rPr>
                <w:sz w:val="23"/>
                <w:szCs w:val="23"/>
                <w:lang w:eastAsia="lt-LT"/>
              </w:rPr>
              <w:t>Varputėnų</w:t>
            </w:r>
            <w:proofErr w:type="spellEnd"/>
            <w:r w:rsidRPr="00550C92">
              <w:rPr>
                <w:sz w:val="23"/>
                <w:szCs w:val="23"/>
                <w:lang w:eastAsia="lt-LT"/>
              </w:rPr>
              <w:t xml:space="preserve"> globos namai</w:t>
            </w:r>
          </w:p>
        </w:tc>
        <w:tc>
          <w:tcPr>
            <w:tcW w:w="1701" w:type="dxa"/>
            <w:vMerge/>
            <w:shd w:val="clear" w:color="auto" w:fill="FFFFFF"/>
          </w:tcPr>
          <w:p w14:paraId="03FF8AE3" w14:textId="77777777" w:rsidR="00135F2B" w:rsidRPr="00550C92" w:rsidRDefault="00135F2B" w:rsidP="00BA5532">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tc>
        <w:tc>
          <w:tcPr>
            <w:tcW w:w="992" w:type="dxa"/>
            <w:shd w:val="clear" w:color="auto" w:fill="FFFFFF"/>
          </w:tcPr>
          <w:p w14:paraId="7D7FCC4D" w14:textId="12C70FEE"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c>
          <w:tcPr>
            <w:tcW w:w="992" w:type="dxa"/>
            <w:shd w:val="clear" w:color="auto" w:fill="FFFFFF"/>
          </w:tcPr>
          <w:p w14:paraId="2ACD9BC3" w14:textId="79BAD2A8" w:rsidR="00135F2B" w:rsidRPr="00550C92" w:rsidRDefault="00135F2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w:t>
            </w:r>
          </w:p>
        </w:tc>
      </w:tr>
      <w:tr w:rsidR="002A0B54" w:rsidRPr="00550C92" w14:paraId="1A49BD00" w14:textId="77777777" w:rsidTr="0014196E">
        <w:trPr>
          <w:trHeight w:val="240"/>
        </w:trPr>
        <w:tc>
          <w:tcPr>
            <w:tcW w:w="709" w:type="dxa"/>
            <w:vMerge/>
            <w:shd w:val="clear" w:color="auto" w:fill="FFFFFF"/>
          </w:tcPr>
          <w:p w14:paraId="10FD0580"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55C8C75B"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1294CF52"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Dūseikių socialinės globos namai</w:t>
            </w:r>
          </w:p>
        </w:tc>
        <w:tc>
          <w:tcPr>
            <w:tcW w:w="1701" w:type="dxa"/>
            <w:vMerge w:val="restart"/>
            <w:shd w:val="clear" w:color="auto" w:fill="FFFFFF"/>
          </w:tcPr>
          <w:p w14:paraId="0C0F41A4" w14:textId="77777777" w:rsidR="008B22CD" w:rsidRPr="00550C92" w:rsidRDefault="008B22CD" w:rsidP="00BA5532">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SADM</w:t>
            </w:r>
          </w:p>
          <w:p w14:paraId="4055D72B"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382C5501" w14:textId="6C5A998B" w:rsidR="008B22CD" w:rsidRPr="00550C92" w:rsidRDefault="0037701F"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Cs/>
                <w:color w:val="FF0000"/>
                <w:sz w:val="23"/>
                <w:szCs w:val="23"/>
                <w:lang w:eastAsia="lt-LT"/>
              </w:rPr>
            </w:pPr>
            <w:r w:rsidRPr="00550C92">
              <w:rPr>
                <w:bCs/>
                <w:sz w:val="23"/>
                <w:szCs w:val="23"/>
                <w:lang w:eastAsia="lt-LT"/>
              </w:rPr>
              <w:t>1</w:t>
            </w:r>
            <w:r w:rsidR="00DC5C1D" w:rsidRPr="00550C92">
              <w:rPr>
                <w:bCs/>
                <w:sz w:val="23"/>
                <w:szCs w:val="23"/>
                <w:lang w:eastAsia="lt-LT"/>
              </w:rPr>
              <w:t>5</w:t>
            </w:r>
          </w:p>
        </w:tc>
        <w:tc>
          <w:tcPr>
            <w:tcW w:w="992" w:type="dxa"/>
            <w:shd w:val="clear" w:color="auto" w:fill="FFFFFF"/>
          </w:tcPr>
          <w:p w14:paraId="17C5CCAD" w14:textId="1734DE78" w:rsidR="008B22CD" w:rsidRPr="00550C92" w:rsidRDefault="00DC5C1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Cs/>
                <w:color w:val="FF0000"/>
                <w:sz w:val="23"/>
                <w:szCs w:val="23"/>
                <w:lang w:eastAsia="lt-LT"/>
              </w:rPr>
            </w:pPr>
            <w:r w:rsidRPr="00550C92">
              <w:rPr>
                <w:bCs/>
                <w:sz w:val="23"/>
                <w:szCs w:val="23"/>
                <w:lang w:eastAsia="lt-LT"/>
              </w:rPr>
              <w:t>7</w:t>
            </w:r>
          </w:p>
        </w:tc>
      </w:tr>
      <w:tr w:rsidR="002A0B54" w:rsidRPr="00550C92" w14:paraId="5E73A1CC" w14:textId="77777777" w:rsidTr="0014196E">
        <w:trPr>
          <w:trHeight w:val="227"/>
        </w:trPr>
        <w:tc>
          <w:tcPr>
            <w:tcW w:w="709" w:type="dxa"/>
            <w:vMerge/>
            <w:shd w:val="clear" w:color="auto" w:fill="FFFFFF"/>
          </w:tcPr>
          <w:p w14:paraId="19E46CAA"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6B296A0E"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2ED6930C"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Stonaičių socialinės globos namai</w:t>
            </w:r>
          </w:p>
        </w:tc>
        <w:tc>
          <w:tcPr>
            <w:tcW w:w="1701" w:type="dxa"/>
            <w:vMerge/>
            <w:shd w:val="clear" w:color="auto" w:fill="FFFFFF"/>
          </w:tcPr>
          <w:p w14:paraId="78D405DA"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78F17BDF" w14:textId="218BE96A" w:rsidR="008B22CD" w:rsidRPr="00550C92" w:rsidRDefault="006D7F9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28</w:t>
            </w:r>
          </w:p>
        </w:tc>
        <w:tc>
          <w:tcPr>
            <w:tcW w:w="992" w:type="dxa"/>
            <w:shd w:val="clear" w:color="auto" w:fill="FFFFFF"/>
          </w:tcPr>
          <w:p w14:paraId="632A07A1" w14:textId="2F6B9ADC" w:rsidR="008B22CD" w:rsidRPr="00550C92" w:rsidRDefault="007114D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1</w:t>
            </w:r>
            <w:r w:rsidR="006D7F9A" w:rsidRPr="00550C92">
              <w:rPr>
                <w:sz w:val="23"/>
                <w:szCs w:val="23"/>
                <w:lang w:eastAsia="lt-LT"/>
              </w:rPr>
              <w:t>1</w:t>
            </w:r>
          </w:p>
        </w:tc>
      </w:tr>
      <w:tr w:rsidR="002A0B54" w:rsidRPr="00550C92" w14:paraId="48D3B813" w14:textId="77777777" w:rsidTr="0014196E">
        <w:trPr>
          <w:trHeight w:val="231"/>
        </w:trPr>
        <w:tc>
          <w:tcPr>
            <w:tcW w:w="709" w:type="dxa"/>
            <w:vMerge/>
            <w:shd w:val="clear" w:color="auto" w:fill="FFFFFF"/>
          </w:tcPr>
          <w:p w14:paraId="1513080C"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16286E48"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281B834B"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roofErr w:type="spellStart"/>
            <w:r w:rsidRPr="00550C92">
              <w:rPr>
                <w:sz w:val="23"/>
                <w:szCs w:val="23"/>
                <w:lang w:eastAsia="lt-LT"/>
              </w:rPr>
              <w:t>Padvarių</w:t>
            </w:r>
            <w:proofErr w:type="spellEnd"/>
            <w:r w:rsidRPr="00550C92">
              <w:rPr>
                <w:sz w:val="23"/>
                <w:szCs w:val="23"/>
                <w:lang w:eastAsia="lt-LT"/>
              </w:rPr>
              <w:t xml:space="preserve"> socialinės globos namai</w:t>
            </w:r>
          </w:p>
        </w:tc>
        <w:tc>
          <w:tcPr>
            <w:tcW w:w="1701" w:type="dxa"/>
            <w:vMerge/>
            <w:shd w:val="clear" w:color="auto" w:fill="FFFFFF"/>
          </w:tcPr>
          <w:p w14:paraId="4288A47F"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0F1B6439" w14:textId="77777777" w:rsidR="008B22CD" w:rsidRPr="00550C92" w:rsidRDefault="007114D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5</w:t>
            </w:r>
          </w:p>
        </w:tc>
        <w:tc>
          <w:tcPr>
            <w:tcW w:w="992" w:type="dxa"/>
            <w:shd w:val="clear" w:color="auto" w:fill="FFFFFF"/>
          </w:tcPr>
          <w:p w14:paraId="28E08825" w14:textId="7F1CC6B5" w:rsidR="008B22CD" w:rsidRPr="00550C92" w:rsidRDefault="00651DAF"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w:t>
            </w:r>
          </w:p>
        </w:tc>
      </w:tr>
      <w:tr w:rsidR="00062C23" w:rsidRPr="00550C92" w14:paraId="6E96C1CF" w14:textId="77777777" w:rsidTr="00062C23">
        <w:trPr>
          <w:trHeight w:val="262"/>
        </w:trPr>
        <w:tc>
          <w:tcPr>
            <w:tcW w:w="709" w:type="dxa"/>
            <w:vMerge/>
            <w:shd w:val="clear" w:color="auto" w:fill="FFFFFF"/>
          </w:tcPr>
          <w:p w14:paraId="7D49996D" w14:textId="77777777" w:rsidR="00062C23" w:rsidRPr="00550C92" w:rsidRDefault="00062C2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0B8FD35A" w14:textId="77777777" w:rsidR="00062C23" w:rsidRPr="00550C92" w:rsidRDefault="00062C2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27ABD4C6" w14:textId="7FA19E92" w:rsidR="00062C23" w:rsidRPr="00550C92" w:rsidRDefault="00062C2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Suvalkijos socialinės globos namai</w:t>
            </w:r>
          </w:p>
        </w:tc>
        <w:tc>
          <w:tcPr>
            <w:tcW w:w="1701" w:type="dxa"/>
            <w:vMerge/>
            <w:shd w:val="clear" w:color="auto" w:fill="FFFFFF"/>
          </w:tcPr>
          <w:p w14:paraId="060E88CC" w14:textId="77777777" w:rsidR="00062C23" w:rsidRPr="00550C92" w:rsidRDefault="00062C2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76A2BDEB" w14:textId="77777777" w:rsidR="00062C23" w:rsidRPr="00550C92" w:rsidRDefault="00062C2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c>
          <w:tcPr>
            <w:tcW w:w="992" w:type="dxa"/>
            <w:shd w:val="clear" w:color="auto" w:fill="FFFFFF"/>
          </w:tcPr>
          <w:p w14:paraId="5C5CC8F8" w14:textId="77777777" w:rsidR="00062C23" w:rsidRPr="00550C92" w:rsidRDefault="00062C2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p>
        </w:tc>
      </w:tr>
      <w:tr w:rsidR="002A0B54" w:rsidRPr="00550C92" w14:paraId="049E83E7" w14:textId="77777777" w:rsidTr="0014196E">
        <w:trPr>
          <w:trHeight w:val="263"/>
        </w:trPr>
        <w:tc>
          <w:tcPr>
            <w:tcW w:w="709" w:type="dxa"/>
            <w:vMerge/>
            <w:shd w:val="clear" w:color="auto" w:fill="FFFFFF"/>
          </w:tcPr>
          <w:p w14:paraId="13152B03"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2E1FC50B"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13D6FE42" w14:textId="2E873CD4"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Ventos socialinės globos namai</w:t>
            </w:r>
          </w:p>
        </w:tc>
        <w:tc>
          <w:tcPr>
            <w:tcW w:w="1701" w:type="dxa"/>
            <w:vMerge/>
            <w:shd w:val="clear" w:color="auto" w:fill="FFFFFF"/>
          </w:tcPr>
          <w:p w14:paraId="39E4D37D"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1A922E04" w14:textId="77777777" w:rsidR="008B22CD" w:rsidRPr="00550C92" w:rsidRDefault="008B22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1</w:t>
            </w:r>
          </w:p>
        </w:tc>
        <w:tc>
          <w:tcPr>
            <w:tcW w:w="992" w:type="dxa"/>
            <w:shd w:val="clear" w:color="auto" w:fill="FFFFFF"/>
          </w:tcPr>
          <w:p w14:paraId="74FC0D7E" w14:textId="77777777" w:rsidR="008B22CD" w:rsidRPr="00550C92" w:rsidRDefault="00622CD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w:t>
            </w:r>
          </w:p>
        </w:tc>
      </w:tr>
      <w:tr w:rsidR="00F076D3" w:rsidRPr="00550C92" w14:paraId="331C5A4F" w14:textId="77777777" w:rsidTr="00F076D3">
        <w:trPr>
          <w:trHeight w:val="348"/>
        </w:trPr>
        <w:tc>
          <w:tcPr>
            <w:tcW w:w="709" w:type="dxa"/>
            <w:vMerge/>
            <w:shd w:val="clear" w:color="auto" w:fill="FFFFFF"/>
          </w:tcPr>
          <w:p w14:paraId="4F491014" w14:textId="77777777" w:rsidR="00F076D3" w:rsidRPr="00550C92" w:rsidRDefault="00F076D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40FABB16" w14:textId="77777777" w:rsidR="00F076D3" w:rsidRPr="00550C92" w:rsidRDefault="00F076D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6DE82371" w14:textId="28D3EB06" w:rsidR="00F076D3" w:rsidRPr="00550C92" w:rsidRDefault="00F076D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Specialieji tremtinių namai</w:t>
            </w:r>
          </w:p>
        </w:tc>
        <w:tc>
          <w:tcPr>
            <w:tcW w:w="1701" w:type="dxa"/>
            <w:vMerge/>
            <w:shd w:val="clear" w:color="auto" w:fill="FFFFFF"/>
          </w:tcPr>
          <w:p w14:paraId="7DA487D4" w14:textId="77777777" w:rsidR="00F076D3" w:rsidRPr="00550C92" w:rsidRDefault="00F076D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2BFBD1DE" w14:textId="382AB56C" w:rsidR="00F076D3" w:rsidRPr="00550C92" w:rsidRDefault="00F076D3" w:rsidP="00F076D3">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2</w:t>
            </w:r>
          </w:p>
        </w:tc>
        <w:tc>
          <w:tcPr>
            <w:tcW w:w="992" w:type="dxa"/>
            <w:shd w:val="clear" w:color="auto" w:fill="FFFFFF"/>
          </w:tcPr>
          <w:p w14:paraId="76AF033E" w14:textId="4CFC87B3" w:rsidR="00F076D3" w:rsidRPr="00550C92" w:rsidRDefault="00F076D3"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w:t>
            </w:r>
          </w:p>
        </w:tc>
      </w:tr>
      <w:tr w:rsidR="002A0B54" w:rsidRPr="00550C92" w14:paraId="695B9103" w14:textId="77777777" w:rsidTr="0014196E">
        <w:trPr>
          <w:trHeight w:val="278"/>
        </w:trPr>
        <w:tc>
          <w:tcPr>
            <w:tcW w:w="709" w:type="dxa"/>
            <w:vMerge w:val="restart"/>
            <w:shd w:val="clear" w:color="auto" w:fill="FFFFFF"/>
          </w:tcPr>
          <w:p w14:paraId="0B2B8378" w14:textId="0FE9D4F8" w:rsidR="00CF0165" w:rsidRPr="00550C92" w:rsidRDefault="000A6212" w:rsidP="0056621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2</w:t>
            </w:r>
            <w:r w:rsidR="00CF0165" w:rsidRPr="00550C92">
              <w:rPr>
                <w:sz w:val="23"/>
                <w:szCs w:val="23"/>
                <w:lang w:eastAsia="lt-LT"/>
              </w:rPr>
              <w:t>.</w:t>
            </w:r>
          </w:p>
        </w:tc>
        <w:tc>
          <w:tcPr>
            <w:tcW w:w="1560" w:type="dxa"/>
            <w:vMerge w:val="restart"/>
            <w:shd w:val="clear" w:color="auto" w:fill="FFFFFF"/>
          </w:tcPr>
          <w:p w14:paraId="1F5F5369" w14:textId="77777777" w:rsidR="00CF0165" w:rsidRPr="00550C92" w:rsidRDefault="00CF0165"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 xml:space="preserve">Laikino gyvenimo namai </w:t>
            </w:r>
          </w:p>
        </w:tc>
        <w:tc>
          <w:tcPr>
            <w:tcW w:w="3827" w:type="dxa"/>
            <w:shd w:val="clear" w:color="auto" w:fill="FFFFFF"/>
          </w:tcPr>
          <w:p w14:paraId="270F9B31" w14:textId="77777777" w:rsidR="00CF0165" w:rsidRPr="00550C92" w:rsidRDefault="00CF0165" w:rsidP="00581EAB">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Plungės krizių centras</w:t>
            </w:r>
          </w:p>
        </w:tc>
        <w:tc>
          <w:tcPr>
            <w:tcW w:w="1701" w:type="dxa"/>
            <w:vMerge w:val="restart"/>
            <w:shd w:val="clear" w:color="auto" w:fill="FFFFFF"/>
          </w:tcPr>
          <w:p w14:paraId="1CC17B8C" w14:textId="77777777" w:rsidR="00CF0165" w:rsidRPr="00550C92" w:rsidRDefault="00CF0165"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Plungės rajono savivaldybė</w:t>
            </w:r>
          </w:p>
        </w:tc>
        <w:tc>
          <w:tcPr>
            <w:tcW w:w="992" w:type="dxa"/>
            <w:shd w:val="clear" w:color="auto" w:fill="auto"/>
          </w:tcPr>
          <w:p w14:paraId="45AD6E0B" w14:textId="1220C5E5" w:rsidR="00CF0165" w:rsidRPr="00550C92" w:rsidRDefault="007E398E" w:rsidP="00734A4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Cs/>
                <w:color w:val="FF0000"/>
                <w:sz w:val="23"/>
                <w:szCs w:val="23"/>
                <w:lang w:eastAsia="lt-LT"/>
              </w:rPr>
            </w:pPr>
            <w:r w:rsidRPr="00550C92">
              <w:rPr>
                <w:bCs/>
                <w:sz w:val="23"/>
                <w:szCs w:val="23"/>
                <w:lang w:eastAsia="lt-LT"/>
              </w:rPr>
              <w:t>108</w:t>
            </w:r>
          </w:p>
        </w:tc>
        <w:tc>
          <w:tcPr>
            <w:tcW w:w="992" w:type="dxa"/>
            <w:shd w:val="clear" w:color="auto" w:fill="auto"/>
          </w:tcPr>
          <w:p w14:paraId="29638113" w14:textId="48FF84F3" w:rsidR="00CF0165" w:rsidRPr="00550C92" w:rsidRDefault="00C65AD9" w:rsidP="00734A4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Cs/>
                <w:color w:val="FF0000"/>
                <w:sz w:val="23"/>
                <w:szCs w:val="23"/>
                <w:lang w:eastAsia="lt-LT"/>
              </w:rPr>
            </w:pPr>
            <w:r w:rsidRPr="00550C92">
              <w:rPr>
                <w:bCs/>
                <w:sz w:val="23"/>
                <w:szCs w:val="23"/>
                <w:lang w:eastAsia="lt-LT"/>
              </w:rPr>
              <w:t>42</w:t>
            </w:r>
            <w:r w:rsidR="00CF0165" w:rsidRPr="00550C92">
              <w:rPr>
                <w:bCs/>
                <w:sz w:val="23"/>
                <w:szCs w:val="23"/>
                <w:lang w:eastAsia="lt-LT"/>
              </w:rPr>
              <w:t xml:space="preserve">* </w:t>
            </w:r>
          </w:p>
        </w:tc>
      </w:tr>
      <w:tr w:rsidR="002A0B54" w:rsidRPr="00550C92" w14:paraId="228F1AAA" w14:textId="77777777" w:rsidTr="0014196E">
        <w:trPr>
          <w:trHeight w:val="506"/>
        </w:trPr>
        <w:tc>
          <w:tcPr>
            <w:tcW w:w="709" w:type="dxa"/>
            <w:vMerge/>
            <w:shd w:val="clear" w:color="auto" w:fill="FFFFFF"/>
          </w:tcPr>
          <w:p w14:paraId="78D71B7E" w14:textId="77777777" w:rsidR="00CF0165" w:rsidRPr="00550C92" w:rsidRDefault="00CF0165" w:rsidP="0056621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tc>
        <w:tc>
          <w:tcPr>
            <w:tcW w:w="1560" w:type="dxa"/>
            <w:vMerge/>
            <w:shd w:val="clear" w:color="auto" w:fill="FFFFFF"/>
          </w:tcPr>
          <w:p w14:paraId="6F46B731" w14:textId="77777777" w:rsidR="00CF0165" w:rsidRPr="00550C92" w:rsidRDefault="00CF0165"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125E27E8" w14:textId="1459288E" w:rsidR="00CF0165" w:rsidRPr="00550C92" w:rsidRDefault="00CF0165"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highlight w:val="yellow"/>
                <w:lang w:eastAsia="lt-LT"/>
              </w:rPr>
            </w:pPr>
            <w:r w:rsidRPr="00550C92">
              <w:rPr>
                <w:sz w:val="23"/>
                <w:szCs w:val="23"/>
                <w:lang w:eastAsia="lt-LT"/>
              </w:rPr>
              <w:t>Plungės socialinių paslaugų centro</w:t>
            </w:r>
            <w:r w:rsidR="00966A70" w:rsidRPr="00550C92">
              <w:rPr>
                <w:sz w:val="23"/>
                <w:szCs w:val="23"/>
                <w:lang w:eastAsia="lt-LT"/>
              </w:rPr>
              <w:t xml:space="preserve"> </w:t>
            </w:r>
            <w:r w:rsidRPr="00550C92">
              <w:rPr>
                <w:sz w:val="23"/>
                <w:szCs w:val="23"/>
                <w:lang w:eastAsia="lt-LT"/>
              </w:rPr>
              <w:t xml:space="preserve"> Krizių centras</w:t>
            </w:r>
          </w:p>
        </w:tc>
        <w:tc>
          <w:tcPr>
            <w:tcW w:w="1701" w:type="dxa"/>
            <w:vMerge/>
            <w:shd w:val="clear" w:color="auto" w:fill="FFFFFF"/>
          </w:tcPr>
          <w:p w14:paraId="412DB4F7" w14:textId="77777777" w:rsidR="00CF0165" w:rsidRPr="00550C92" w:rsidRDefault="00CF0165"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11843EBA" w14:textId="3376DD85" w:rsidR="00CF0165" w:rsidRPr="00550C92" w:rsidRDefault="00A243AF"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24</w:t>
            </w:r>
          </w:p>
        </w:tc>
        <w:tc>
          <w:tcPr>
            <w:tcW w:w="992" w:type="dxa"/>
            <w:shd w:val="clear" w:color="auto" w:fill="FFFFFF"/>
          </w:tcPr>
          <w:p w14:paraId="196714A1" w14:textId="77777777" w:rsidR="00CF0165" w:rsidRPr="00550C92" w:rsidRDefault="00CF0165"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15*</w:t>
            </w:r>
          </w:p>
        </w:tc>
      </w:tr>
      <w:tr w:rsidR="002A0B54" w:rsidRPr="00550C92" w14:paraId="4A9C6164" w14:textId="77777777" w:rsidTr="0014196E">
        <w:trPr>
          <w:trHeight w:val="506"/>
        </w:trPr>
        <w:tc>
          <w:tcPr>
            <w:tcW w:w="709" w:type="dxa"/>
            <w:vMerge/>
            <w:shd w:val="clear" w:color="auto" w:fill="FFFFFF"/>
          </w:tcPr>
          <w:p w14:paraId="68597DF5" w14:textId="77777777" w:rsidR="00CF0165" w:rsidRPr="00550C92" w:rsidRDefault="00CF0165" w:rsidP="0056621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tc>
        <w:tc>
          <w:tcPr>
            <w:tcW w:w="1560" w:type="dxa"/>
            <w:vMerge/>
            <w:shd w:val="clear" w:color="auto" w:fill="FFFFFF"/>
          </w:tcPr>
          <w:p w14:paraId="4C420A54" w14:textId="77777777" w:rsidR="00CF0165" w:rsidRPr="00550C92" w:rsidRDefault="00CF0165"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0402E228" w14:textId="6E46B3A1" w:rsidR="003B4CB8" w:rsidRPr="00550C92" w:rsidRDefault="00CF0165"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Plungės socialinių paslaugų centr</w:t>
            </w:r>
            <w:r w:rsidR="003B4CB8" w:rsidRPr="00550C92">
              <w:rPr>
                <w:sz w:val="23"/>
                <w:szCs w:val="23"/>
                <w:lang w:eastAsia="lt-LT"/>
              </w:rPr>
              <w:t>o</w:t>
            </w:r>
          </w:p>
          <w:p w14:paraId="1C9308B1" w14:textId="72642F0F" w:rsidR="00CF0165" w:rsidRPr="00550C92" w:rsidRDefault="00790F71"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p</w:t>
            </w:r>
            <w:r w:rsidR="00CF0165" w:rsidRPr="00550C92">
              <w:rPr>
                <w:sz w:val="23"/>
                <w:szCs w:val="23"/>
                <w:lang w:eastAsia="lt-LT"/>
              </w:rPr>
              <w:t>alydėjimo paslauga jaunuoliams</w:t>
            </w:r>
          </w:p>
        </w:tc>
        <w:tc>
          <w:tcPr>
            <w:tcW w:w="1701" w:type="dxa"/>
            <w:vMerge/>
            <w:shd w:val="clear" w:color="auto" w:fill="FFFFFF"/>
          </w:tcPr>
          <w:p w14:paraId="4FC12F6A" w14:textId="77777777" w:rsidR="00CF0165" w:rsidRPr="00550C92" w:rsidRDefault="00CF0165"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992" w:type="dxa"/>
            <w:shd w:val="clear" w:color="auto" w:fill="FFFFFF"/>
          </w:tcPr>
          <w:p w14:paraId="4144C96E" w14:textId="496013BE" w:rsidR="00CF0165" w:rsidRPr="00550C92" w:rsidRDefault="0066277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w:t>
            </w:r>
          </w:p>
        </w:tc>
        <w:tc>
          <w:tcPr>
            <w:tcW w:w="992" w:type="dxa"/>
            <w:shd w:val="clear" w:color="auto" w:fill="FFFFFF"/>
          </w:tcPr>
          <w:p w14:paraId="06F04539" w14:textId="7D9531DA" w:rsidR="00CF0165" w:rsidRPr="00550C92" w:rsidRDefault="00CF0165"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5*</w:t>
            </w:r>
          </w:p>
        </w:tc>
      </w:tr>
      <w:tr w:rsidR="002A0B54" w:rsidRPr="00550C92" w14:paraId="64758B50" w14:textId="77777777" w:rsidTr="0014196E">
        <w:trPr>
          <w:trHeight w:val="506"/>
        </w:trPr>
        <w:tc>
          <w:tcPr>
            <w:tcW w:w="709" w:type="dxa"/>
            <w:vMerge w:val="restart"/>
            <w:shd w:val="clear" w:color="auto" w:fill="FFFFFF"/>
          </w:tcPr>
          <w:p w14:paraId="5BC68CE2" w14:textId="3162961B" w:rsidR="009E3516" w:rsidRPr="00550C92" w:rsidRDefault="000A6212" w:rsidP="0056621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3</w:t>
            </w:r>
            <w:r w:rsidR="009E3516" w:rsidRPr="00550C92">
              <w:rPr>
                <w:sz w:val="23"/>
                <w:szCs w:val="23"/>
                <w:lang w:eastAsia="lt-LT"/>
              </w:rPr>
              <w:t>.</w:t>
            </w:r>
          </w:p>
        </w:tc>
        <w:tc>
          <w:tcPr>
            <w:tcW w:w="1560" w:type="dxa"/>
            <w:vMerge w:val="restart"/>
            <w:shd w:val="clear" w:color="auto" w:fill="FFFFFF"/>
          </w:tcPr>
          <w:p w14:paraId="6B179E5A" w14:textId="4AEEE75D" w:rsidR="009E3516" w:rsidRPr="00550C92" w:rsidRDefault="009E351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Dienos socialinės globos centra</w:t>
            </w:r>
            <w:r w:rsidR="00510ECB" w:rsidRPr="00550C92">
              <w:rPr>
                <w:sz w:val="23"/>
                <w:szCs w:val="23"/>
                <w:lang w:eastAsia="lt-LT"/>
              </w:rPr>
              <w:t>i</w:t>
            </w:r>
          </w:p>
        </w:tc>
        <w:tc>
          <w:tcPr>
            <w:tcW w:w="3827" w:type="dxa"/>
            <w:shd w:val="clear" w:color="auto" w:fill="FFFFFF"/>
          </w:tcPr>
          <w:p w14:paraId="0422E440" w14:textId="22E06C53" w:rsidR="009E3516" w:rsidRPr="00550C92" w:rsidRDefault="009E3516"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Plungės specialiojo ugdymo centro Dienos socialinės globos centras</w:t>
            </w:r>
          </w:p>
        </w:tc>
        <w:tc>
          <w:tcPr>
            <w:tcW w:w="1701" w:type="dxa"/>
            <w:vMerge w:val="restart"/>
            <w:shd w:val="clear" w:color="auto" w:fill="FFFFFF"/>
          </w:tcPr>
          <w:p w14:paraId="499B20F9" w14:textId="5214919E" w:rsidR="009E3516" w:rsidRPr="00550C92" w:rsidRDefault="009E351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Plungės rajono savivaldybė</w:t>
            </w:r>
          </w:p>
        </w:tc>
        <w:tc>
          <w:tcPr>
            <w:tcW w:w="992" w:type="dxa"/>
            <w:shd w:val="clear" w:color="auto" w:fill="FFFFFF"/>
          </w:tcPr>
          <w:p w14:paraId="5F4CD35C" w14:textId="7B2C4039" w:rsidR="009E3516" w:rsidRPr="00550C92" w:rsidRDefault="00BA5532"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r w:rsidR="00F77D3E" w:rsidRPr="00550C92">
              <w:rPr>
                <w:sz w:val="23"/>
                <w:szCs w:val="23"/>
                <w:lang w:eastAsia="lt-LT"/>
              </w:rPr>
              <w:t>5</w:t>
            </w:r>
          </w:p>
        </w:tc>
        <w:tc>
          <w:tcPr>
            <w:tcW w:w="992" w:type="dxa"/>
            <w:shd w:val="clear" w:color="auto" w:fill="FFFFFF"/>
          </w:tcPr>
          <w:p w14:paraId="215567A3" w14:textId="2D0BE8F3" w:rsidR="009E3516" w:rsidRPr="00550C92" w:rsidRDefault="009E351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24</w:t>
            </w:r>
            <w:r w:rsidR="00BA5532" w:rsidRPr="00550C92">
              <w:rPr>
                <w:sz w:val="23"/>
                <w:szCs w:val="23"/>
                <w:lang w:eastAsia="lt-LT"/>
              </w:rPr>
              <w:t>*</w:t>
            </w:r>
          </w:p>
        </w:tc>
      </w:tr>
      <w:tr w:rsidR="002A0B54" w:rsidRPr="00550C92" w14:paraId="7A239168" w14:textId="77777777" w:rsidTr="009675C7">
        <w:trPr>
          <w:trHeight w:val="549"/>
        </w:trPr>
        <w:tc>
          <w:tcPr>
            <w:tcW w:w="709" w:type="dxa"/>
            <w:vMerge/>
            <w:shd w:val="clear" w:color="auto" w:fill="FFFFFF"/>
          </w:tcPr>
          <w:p w14:paraId="66FEABBF" w14:textId="5F9F1DCE" w:rsidR="009E3516" w:rsidRPr="00550C92" w:rsidRDefault="009E3516" w:rsidP="0056621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tc>
        <w:tc>
          <w:tcPr>
            <w:tcW w:w="1560" w:type="dxa"/>
            <w:vMerge/>
            <w:shd w:val="clear" w:color="auto" w:fill="FFFFFF"/>
          </w:tcPr>
          <w:p w14:paraId="530F9CDF" w14:textId="05A15BA6" w:rsidR="009E3516" w:rsidRPr="00550C92" w:rsidRDefault="009E351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7AC989A1" w14:textId="75ADF290" w:rsidR="009E3516" w:rsidRPr="00550C92" w:rsidRDefault="009E3516" w:rsidP="00E55620">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Plungės socialinių paslaugų centr</w:t>
            </w:r>
            <w:r w:rsidR="009675C7" w:rsidRPr="00550C92">
              <w:rPr>
                <w:sz w:val="23"/>
                <w:szCs w:val="23"/>
                <w:lang w:eastAsia="lt-LT"/>
              </w:rPr>
              <w:t>o Dienos centra</w:t>
            </w:r>
            <w:r w:rsidR="00E55620" w:rsidRPr="00550C92">
              <w:rPr>
                <w:sz w:val="23"/>
                <w:szCs w:val="23"/>
                <w:lang w:eastAsia="lt-LT"/>
              </w:rPr>
              <w:t>s</w:t>
            </w:r>
          </w:p>
        </w:tc>
        <w:tc>
          <w:tcPr>
            <w:tcW w:w="1701" w:type="dxa"/>
            <w:vMerge/>
            <w:shd w:val="clear" w:color="auto" w:fill="FFFFFF"/>
          </w:tcPr>
          <w:p w14:paraId="20B1F14F" w14:textId="75156D72" w:rsidR="009E3516" w:rsidRPr="00550C92" w:rsidRDefault="009E351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992" w:type="dxa"/>
            <w:shd w:val="clear" w:color="auto" w:fill="auto"/>
          </w:tcPr>
          <w:p w14:paraId="65831513" w14:textId="77777777" w:rsidR="009E3516" w:rsidRPr="00550C92" w:rsidRDefault="009E351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p w14:paraId="6DBD6344" w14:textId="2D3F68A3" w:rsidR="009E3516" w:rsidRPr="00550C92" w:rsidRDefault="009E3516" w:rsidP="00E55620">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r w:rsidR="00F00C9A" w:rsidRPr="00550C92">
              <w:rPr>
                <w:sz w:val="23"/>
                <w:szCs w:val="23"/>
                <w:lang w:eastAsia="lt-LT"/>
              </w:rPr>
              <w:t>8</w:t>
            </w:r>
          </w:p>
        </w:tc>
        <w:tc>
          <w:tcPr>
            <w:tcW w:w="992" w:type="dxa"/>
            <w:shd w:val="clear" w:color="auto" w:fill="auto"/>
          </w:tcPr>
          <w:p w14:paraId="159611E1" w14:textId="77777777" w:rsidR="009E3516" w:rsidRPr="00550C92" w:rsidRDefault="009E351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p w14:paraId="4D6D6E0C" w14:textId="27AAE527" w:rsidR="009E3516" w:rsidRPr="00550C92" w:rsidRDefault="009C4332" w:rsidP="00E55620">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r w:rsidR="00A21289" w:rsidRPr="00550C92">
              <w:rPr>
                <w:sz w:val="23"/>
                <w:szCs w:val="23"/>
                <w:lang w:eastAsia="lt-LT"/>
              </w:rPr>
              <w:t>7</w:t>
            </w:r>
            <w:r w:rsidRPr="00550C92">
              <w:rPr>
                <w:sz w:val="23"/>
                <w:szCs w:val="23"/>
                <w:lang w:eastAsia="lt-LT"/>
              </w:rPr>
              <w:t>*</w:t>
            </w:r>
          </w:p>
        </w:tc>
      </w:tr>
      <w:tr w:rsidR="00270948" w:rsidRPr="00550C92" w14:paraId="788AFB7A" w14:textId="77777777" w:rsidTr="0014196E">
        <w:tc>
          <w:tcPr>
            <w:tcW w:w="709" w:type="dxa"/>
            <w:shd w:val="clear" w:color="auto" w:fill="FFFFFF"/>
          </w:tcPr>
          <w:p w14:paraId="418E34D3" w14:textId="69CEBB99" w:rsidR="00B10156" w:rsidRPr="00550C92" w:rsidRDefault="000A6212" w:rsidP="0056621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4</w:t>
            </w:r>
            <w:r w:rsidR="00B10156" w:rsidRPr="00550C92">
              <w:rPr>
                <w:sz w:val="23"/>
                <w:szCs w:val="23"/>
                <w:lang w:eastAsia="lt-LT"/>
              </w:rPr>
              <w:t>.</w:t>
            </w:r>
          </w:p>
        </w:tc>
        <w:tc>
          <w:tcPr>
            <w:tcW w:w="1560" w:type="dxa"/>
            <w:shd w:val="clear" w:color="auto" w:fill="FFFFFF"/>
          </w:tcPr>
          <w:p w14:paraId="078D47D1" w14:textId="77777777" w:rsidR="00B10156" w:rsidRPr="00550C92" w:rsidRDefault="00B1015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 xml:space="preserve">Savarankiško gyvenimo namai </w:t>
            </w:r>
          </w:p>
        </w:tc>
        <w:tc>
          <w:tcPr>
            <w:tcW w:w="3827" w:type="dxa"/>
            <w:shd w:val="clear" w:color="auto" w:fill="FFFFFF"/>
          </w:tcPr>
          <w:p w14:paraId="5208C323" w14:textId="77777777" w:rsidR="00B10156" w:rsidRPr="00550C92" w:rsidRDefault="00B1015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w:t>
            </w:r>
          </w:p>
        </w:tc>
        <w:tc>
          <w:tcPr>
            <w:tcW w:w="1701" w:type="dxa"/>
            <w:shd w:val="clear" w:color="auto" w:fill="FFFFFF"/>
          </w:tcPr>
          <w:p w14:paraId="353307FB" w14:textId="77777777" w:rsidR="00B10156" w:rsidRPr="00550C92" w:rsidRDefault="00B1015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992" w:type="dxa"/>
            <w:shd w:val="clear" w:color="auto" w:fill="FFFFFF"/>
          </w:tcPr>
          <w:p w14:paraId="01C6021A" w14:textId="77777777" w:rsidR="00B10156" w:rsidRPr="00550C92" w:rsidRDefault="00B1015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w:t>
            </w:r>
          </w:p>
        </w:tc>
        <w:tc>
          <w:tcPr>
            <w:tcW w:w="992" w:type="dxa"/>
            <w:shd w:val="clear" w:color="auto" w:fill="FFFFFF"/>
          </w:tcPr>
          <w:p w14:paraId="244B51B9" w14:textId="77777777" w:rsidR="00B10156" w:rsidRPr="00550C92" w:rsidRDefault="00B1015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w:t>
            </w:r>
          </w:p>
        </w:tc>
      </w:tr>
      <w:tr w:rsidR="00510ECB" w:rsidRPr="00550C92" w14:paraId="6F5D5819" w14:textId="77777777" w:rsidTr="0014196E">
        <w:tc>
          <w:tcPr>
            <w:tcW w:w="709" w:type="dxa"/>
            <w:shd w:val="clear" w:color="auto" w:fill="FFFFFF"/>
          </w:tcPr>
          <w:p w14:paraId="2D67F056" w14:textId="01A6C0A6" w:rsidR="00510ECB" w:rsidRPr="00550C92" w:rsidRDefault="000A6212" w:rsidP="0056621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5.</w:t>
            </w:r>
          </w:p>
        </w:tc>
        <w:tc>
          <w:tcPr>
            <w:tcW w:w="1560" w:type="dxa"/>
            <w:shd w:val="clear" w:color="auto" w:fill="FFFFFF"/>
          </w:tcPr>
          <w:p w14:paraId="077BDFBF" w14:textId="2E0C8C8F" w:rsidR="00510ECB" w:rsidRPr="00550C92" w:rsidRDefault="00510ECB"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Apsaugotas būstas</w:t>
            </w:r>
          </w:p>
        </w:tc>
        <w:tc>
          <w:tcPr>
            <w:tcW w:w="3827" w:type="dxa"/>
            <w:shd w:val="clear" w:color="auto" w:fill="FFFFFF"/>
          </w:tcPr>
          <w:p w14:paraId="36436752" w14:textId="6B9B4F9D" w:rsidR="00510ECB" w:rsidRPr="00550C92" w:rsidRDefault="00194D70"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 xml:space="preserve">Žemaitijos psichikos negalią turinčių žmonių klubas </w:t>
            </w:r>
            <w:r w:rsidR="00216178">
              <w:rPr>
                <w:sz w:val="23"/>
                <w:szCs w:val="23"/>
                <w:lang w:eastAsia="lt-LT"/>
              </w:rPr>
              <w:t>„</w:t>
            </w:r>
            <w:r w:rsidRPr="00550C92">
              <w:rPr>
                <w:sz w:val="23"/>
                <w:szCs w:val="23"/>
                <w:lang w:eastAsia="lt-LT"/>
              </w:rPr>
              <w:t xml:space="preserve">Telšių </w:t>
            </w:r>
            <w:proofErr w:type="spellStart"/>
            <w:r w:rsidRPr="00550C92">
              <w:rPr>
                <w:sz w:val="23"/>
                <w:szCs w:val="23"/>
                <w:lang w:eastAsia="lt-LT"/>
              </w:rPr>
              <w:t>atjauta</w:t>
            </w:r>
            <w:proofErr w:type="spellEnd"/>
            <w:r w:rsidRPr="00550C92">
              <w:rPr>
                <w:sz w:val="23"/>
                <w:szCs w:val="23"/>
                <w:lang w:eastAsia="lt-LT"/>
              </w:rPr>
              <w:t>“</w:t>
            </w:r>
          </w:p>
        </w:tc>
        <w:tc>
          <w:tcPr>
            <w:tcW w:w="1701" w:type="dxa"/>
            <w:shd w:val="clear" w:color="auto" w:fill="FFFFFF"/>
          </w:tcPr>
          <w:p w14:paraId="52DF92D3" w14:textId="5CBE229D" w:rsidR="00510ECB" w:rsidRPr="00550C92" w:rsidRDefault="00194D70" w:rsidP="00D116C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roofErr w:type="spellStart"/>
            <w:r w:rsidRPr="00550C92">
              <w:rPr>
                <w:sz w:val="23"/>
                <w:szCs w:val="23"/>
                <w:lang w:eastAsia="lt-LT"/>
              </w:rPr>
              <w:t>VšĮ</w:t>
            </w:r>
            <w:proofErr w:type="spellEnd"/>
          </w:p>
        </w:tc>
        <w:tc>
          <w:tcPr>
            <w:tcW w:w="992" w:type="dxa"/>
            <w:shd w:val="clear" w:color="auto" w:fill="FFFFFF"/>
          </w:tcPr>
          <w:p w14:paraId="661080EA" w14:textId="0BDA71C8" w:rsidR="00510ECB" w:rsidRPr="00550C92" w:rsidRDefault="00194D70"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w:t>
            </w:r>
          </w:p>
        </w:tc>
        <w:tc>
          <w:tcPr>
            <w:tcW w:w="992" w:type="dxa"/>
            <w:shd w:val="clear" w:color="auto" w:fill="FFFFFF"/>
          </w:tcPr>
          <w:p w14:paraId="222E902A" w14:textId="301E9524" w:rsidR="00510ECB" w:rsidRPr="00550C92" w:rsidRDefault="00194D70"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w:t>
            </w:r>
          </w:p>
        </w:tc>
      </w:tr>
      <w:tr w:rsidR="002A0B54" w:rsidRPr="00550C92" w14:paraId="5E38B6B2" w14:textId="77777777" w:rsidTr="0014196E">
        <w:trPr>
          <w:trHeight w:val="382"/>
        </w:trPr>
        <w:tc>
          <w:tcPr>
            <w:tcW w:w="709" w:type="dxa"/>
            <w:vMerge w:val="restart"/>
            <w:shd w:val="clear" w:color="auto" w:fill="FFFFFF"/>
          </w:tcPr>
          <w:p w14:paraId="06DE5CED" w14:textId="77777777" w:rsidR="006E16EA" w:rsidRPr="00550C92" w:rsidRDefault="006E16EA" w:rsidP="0056621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6.</w:t>
            </w:r>
          </w:p>
        </w:tc>
        <w:tc>
          <w:tcPr>
            <w:tcW w:w="1560" w:type="dxa"/>
            <w:vMerge w:val="restart"/>
            <w:shd w:val="clear" w:color="auto" w:fill="FFFFFF"/>
          </w:tcPr>
          <w:p w14:paraId="1B9FAF44"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 xml:space="preserve">Socialinės priežiūros centrai </w:t>
            </w:r>
          </w:p>
        </w:tc>
        <w:tc>
          <w:tcPr>
            <w:tcW w:w="3827" w:type="dxa"/>
            <w:shd w:val="clear" w:color="auto" w:fill="FFFFFF"/>
          </w:tcPr>
          <w:p w14:paraId="58137BE6" w14:textId="77777777" w:rsidR="006E16EA" w:rsidRPr="00550C92" w:rsidRDefault="006E16EA" w:rsidP="00C628DB">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bCs/>
                <w:sz w:val="23"/>
                <w:szCs w:val="23"/>
                <w:lang w:eastAsia="lt-LT"/>
              </w:rPr>
              <w:t>Plungės vaikų globos agentūra „</w:t>
            </w:r>
            <w:proofErr w:type="spellStart"/>
            <w:r w:rsidRPr="00550C92">
              <w:rPr>
                <w:bCs/>
                <w:sz w:val="23"/>
                <w:szCs w:val="23"/>
                <w:lang w:eastAsia="lt-LT"/>
              </w:rPr>
              <w:t>Cyrulis</w:t>
            </w:r>
            <w:proofErr w:type="spellEnd"/>
            <w:r w:rsidRPr="00550C92">
              <w:rPr>
                <w:bCs/>
                <w:sz w:val="23"/>
                <w:szCs w:val="23"/>
                <w:lang w:eastAsia="lt-LT"/>
              </w:rPr>
              <w:t>“</w:t>
            </w:r>
          </w:p>
        </w:tc>
        <w:tc>
          <w:tcPr>
            <w:tcW w:w="1701" w:type="dxa"/>
            <w:vMerge w:val="restart"/>
            <w:shd w:val="clear" w:color="auto" w:fill="FFFFFF"/>
          </w:tcPr>
          <w:p w14:paraId="335589D9" w14:textId="77777777" w:rsidR="006E16EA" w:rsidRPr="00550C92" w:rsidRDefault="006E16EA" w:rsidP="004D428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smartTag w:uri="urn:schemas-microsoft-com:office:smarttags" w:element="stockticker">
              <w:r w:rsidRPr="00550C92">
                <w:rPr>
                  <w:sz w:val="23"/>
                  <w:szCs w:val="23"/>
                  <w:lang w:eastAsia="lt-LT"/>
                </w:rPr>
                <w:t>NVO</w:t>
              </w:r>
            </w:smartTag>
          </w:p>
          <w:p w14:paraId="73961535"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5FB8881D" w14:textId="5C0D526C"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w:t>
            </w:r>
            <w:r w:rsidR="00D116C5" w:rsidRPr="00550C92">
              <w:rPr>
                <w:sz w:val="23"/>
                <w:szCs w:val="23"/>
                <w:lang w:eastAsia="lt-LT"/>
              </w:rPr>
              <w:t>3</w:t>
            </w:r>
          </w:p>
        </w:tc>
        <w:tc>
          <w:tcPr>
            <w:tcW w:w="992" w:type="dxa"/>
            <w:shd w:val="clear" w:color="auto" w:fill="FFFFFF"/>
          </w:tcPr>
          <w:p w14:paraId="454AB619"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30*</w:t>
            </w:r>
          </w:p>
        </w:tc>
      </w:tr>
      <w:tr w:rsidR="002A0B54" w:rsidRPr="00550C92" w14:paraId="79274C32" w14:textId="77777777" w:rsidTr="0014196E">
        <w:trPr>
          <w:trHeight w:val="268"/>
        </w:trPr>
        <w:tc>
          <w:tcPr>
            <w:tcW w:w="709" w:type="dxa"/>
            <w:vMerge/>
            <w:shd w:val="clear" w:color="auto" w:fill="FFFFFF"/>
          </w:tcPr>
          <w:p w14:paraId="40C5ADCB"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560" w:type="dxa"/>
            <w:vMerge/>
            <w:shd w:val="clear" w:color="auto" w:fill="FFFFFF"/>
          </w:tcPr>
          <w:p w14:paraId="7AA92A7F"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3827" w:type="dxa"/>
            <w:shd w:val="clear" w:color="auto" w:fill="FFFFFF"/>
          </w:tcPr>
          <w:p w14:paraId="46D03D9A" w14:textId="77777777" w:rsidR="006E16EA" w:rsidRPr="00550C92" w:rsidRDefault="006E16EA" w:rsidP="00C628DB">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 xml:space="preserve">Vaikų ir jaunimo centras „Vilties </w:t>
            </w:r>
            <w:proofErr w:type="spellStart"/>
            <w:r w:rsidRPr="00550C92">
              <w:rPr>
                <w:sz w:val="23"/>
                <w:szCs w:val="23"/>
                <w:lang w:eastAsia="lt-LT"/>
              </w:rPr>
              <w:t>vėrinėliai</w:t>
            </w:r>
            <w:proofErr w:type="spellEnd"/>
            <w:r w:rsidRPr="00550C92">
              <w:rPr>
                <w:sz w:val="23"/>
                <w:szCs w:val="23"/>
                <w:lang w:eastAsia="lt-LT"/>
              </w:rPr>
              <w:t>“</w:t>
            </w:r>
          </w:p>
        </w:tc>
        <w:tc>
          <w:tcPr>
            <w:tcW w:w="1701" w:type="dxa"/>
            <w:vMerge/>
            <w:shd w:val="clear" w:color="auto" w:fill="FFFFFF"/>
          </w:tcPr>
          <w:p w14:paraId="3DD81357"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256AB4A4" w14:textId="11D9A492"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w:t>
            </w:r>
            <w:r w:rsidR="00D116C5" w:rsidRPr="00550C92">
              <w:rPr>
                <w:sz w:val="23"/>
                <w:szCs w:val="23"/>
                <w:lang w:eastAsia="lt-LT"/>
              </w:rPr>
              <w:t>5</w:t>
            </w:r>
          </w:p>
        </w:tc>
        <w:tc>
          <w:tcPr>
            <w:tcW w:w="992" w:type="dxa"/>
            <w:shd w:val="clear" w:color="auto" w:fill="FFFFFF"/>
          </w:tcPr>
          <w:p w14:paraId="09A0CEB9"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30*</w:t>
            </w:r>
          </w:p>
        </w:tc>
      </w:tr>
      <w:tr w:rsidR="002A0B54" w:rsidRPr="00550C92" w14:paraId="520A8A6C" w14:textId="77777777" w:rsidTr="0014196E">
        <w:trPr>
          <w:trHeight w:val="281"/>
        </w:trPr>
        <w:tc>
          <w:tcPr>
            <w:tcW w:w="709" w:type="dxa"/>
            <w:vMerge/>
            <w:shd w:val="clear" w:color="auto" w:fill="FFFFFF"/>
          </w:tcPr>
          <w:p w14:paraId="73A314D2"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560" w:type="dxa"/>
            <w:vMerge/>
            <w:shd w:val="clear" w:color="auto" w:fill="FFFFFF"/>
          </w:tcPr>
          <w:p w14:paraId="5262A377"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3827" w:type="dxa"/>
            <w:shd w:val="clear" w:color="auto" w:fill="FFFFFF"/>
          </w:tcPr>
          <w:p w14:paraId="2D25EAB7" w14:textId="77777777" w:rsidR="006E16EA" w:rsidRPr="00550C92" w:rsidRDefault="006E16EA" w:rsidP="00C628DB">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roofErr w:type="spellStart"/>
            <w:r w:rsidRPr="00550C92">
              <w:rPr>
                <w:sz w:val="23"/>
                <w:szCs w:val="23"/>
                <w:lang w:eastAsia="lt-LT"/>
              </w:rPr>
              <w:t>Šateikių</w:t>
            </w:r>
            <w:proofErr w:type="spellEnd"/>
            <w:r w:rsidRPr="00550C92">
              <w:rPr>
                <w:sz w:val="23"/>
                <w:szCs w:val="23"/>
                <w:lang w:eastAsia="lt-LT"/>
              </w:rPr>
              <w:t xml:space="preserve"> vaikų dienos centras</w:t>
            </w:r>
          </w:p>
        </w:tc>
        <w:tc>
          <w:tcPr>
            <w:tcW w:w="1701" w:type="dxa"/>
            <w:vMerge/>
            <w:shd w:val="clear" w:color="auto" w:fill="FFFFFF"/>
          </w:tcPr>
          <w:p w14:paraId="22AA4A32"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79ED2039" w14:textId="2A193989"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4</w:t>
            </w:r>
            <w:r w:rsidR="00D116C5" w:rsidRPr="00550C92">
              <w:rPr>
                <w:sz w:val="23"/>
                <w:szCs w:val="23"/>
                <w:lang w:eastAsia="lt-LT"/>
              </w:rPr>
              <w:t>1</w:t>
            </w:r>
          </w:p>
        </w:tc>
        <w:tc>
          <w:tcPr>
            <w:tcW w:w="992" w:type="dxa"/>
            <w:shd w:val="clear" w:color="auto" w:fill="FFFFFF"/>
          </w:tcPr>
          <w:p w14:paraId="18FA3687"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32*</w:t>
            </w:r>
          </w:p>
        </w:tc>
      </w:tr>
      <w:tr w:rsidR="002A0B54" w:rsidRPr="00550C92" w14:paraId="36978CB6" w14:textId="77777777" w:rsidTr="0014196E">
        <w:trPr>
          <w:trHeight w:val="272"/>
        </w:trPr>
        <w:tc>
          <w:tcPr>
            <w:tcW w:w="709" w:type="dxa"/>
            <w:vMerge/>
            <w:shd w:val="clear" w:color="auto" w:fill="FFFFFF"/>
          </w:tcPr>
          <w:p w14:paraId="796D1F9B"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560" w:type="dxa"/>
            <w:vMerge/>
            <w:shd w:val="clear" w:color="auto" w:fill="FFFFFF"/>
          </w:tcPr>
          <w:p w14:paraId="6A627D5C"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3827" w:type="dxa"/>
            <w:shd w:val="clear" w:color="auto" w:fill="FFFFFF"/>
          </w:tcPr>
          <w:p w14:paraId="5F701C98" w14:textId="77777777" w:rsidR="006E16EA" w:rsidRPr="00550C92" w:rsidRDefault="006E16EA" w:rsidP="00C628DB">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Vaikų dienos centras „</w:t>
            </w:r>
            <w:proofErr w:type="spellStart"/>
            <w:r w:rsidRPr="00550C92">
              <w:rPr>
                <w:sz w:val="23"/>
                <w:szCs w:val="23"/>
                <w:lang w:eastAsia="lt-LT"/>
              </w:rPr>
              <w:t>DraugAUK</w:t>
            </w:r>
            <w:proofErr w:type="spellEnd"/>
            <w:r w:rsidRPr="00550C92">
              <w:rPr>
                <w:sz w:val="23"/>
                <w:szCs w:val="23"/>
                <w:lang w:eastAsia="lt-LT"/>
              </w:rPr>
              <w:t>“</w:t>
            </w:r>
          </w:p>
        </w:tc>
        <w:tc>
          <w:tcPr>
            <w:tcW w:w="1701" w:type="dxa"/>
            <w:vMerge/>
            <w:shd w:val="clear" w:color="auto" w:fill="FFFFFF"/>
          </w:tcPr>
          <w:p w14:paraId="6B05DBD1"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5ACED0A4"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15</w:t>
            </w:r>
          </w:p>
        </w:tc>
        <w:tc>
          <w:tcPr>
            <w:tcW w:w="992" w:type="dxa"/>
            <w:shd w:val="clear" w:color="auto" w:fill="FFFFFF"/>
          </w:tcPr>
          <w:p w14:paraId="4B271D30"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15*</w:t>
            </w:r>
          </w:p>
        </w:tc>
      </w:tr>
      <w:tr w:rsidR="002A0B54" w:rsidRPr="00550C92" w14:paraId="00720700" w14:textId="77777777" w:rsidTr="0014196E">
        <w:trPr>
          <w:trHeight w:val="275"/>
        </w:trPr>
        <w:tc>
          <w:tcPr>
            <w:tcW w:w="709" w:type="dxa"/>
            <w:vMerge/>
            <w:shd w:val="clear" w:color="auto" w:fill="FFFFFF"/>
          </w:tcPr>
          <w:p w14:paraId="6EFDE686"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560" w:type="dxa"/>
            <w:vMerge/>
            <w:shd w:val="clear" w:color="auto" w:fill="FFFFFF"/>
          </w:tcPr>
          <w:p w14:paraId="1D819CAA"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3827" w:type="dxa"/>
            <w:shd w:val="clear" w:color="auto" w:fill="FFFFFF"/>
          </w:tcPr>
          <w:p w14:paraId="1063F483" w14:textId="77777777" w:rsidR="006E16EA" w:rsidRPr="00550C92" w:rsidRDefault="006E16EA" w:rsidP="00C628DB">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Vaikų dienos centras „Mes“</w:t>
            </w:r>
          </w:p>
        </w:tc>
        <w:tc>
          <w:tcPr>
            <w:tcW w:w="1701" w:type="dxa"/>
            <w:vMerge/>
            <w:shd w:val="clear" w:color="auto" w:fill="FFFFFF"/>
          </w:tcPr>
          <w:p w14:paraId="65A7F564"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777DF92E" w14:textId="4A7E6C34" w:rsidR="006E16EA" w:rsidRPr="00550C92" w:rsidRDefault="00D116C5"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20</w:t>
            </w:r>
          </w:p>
        </w:tc>
        <w:tc>
          <w:tcPr>
            <w:tcW w:w="992" w:type="dxa"/>
            <w:shd w:val="clear" w:color="auto" w:fill="FFFFFF"/>
          </w:tcPr>
          <w:p w14:paraId="36CD6394"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15*</w:t>
            </w:r>
          </w:p>
        </w:tc>
      </w:tr>
      <w:tr w:rsidR="002A0B54" w:rsidRPr="00550C92" w14:paraId="27152E5C" w14:textId="77777777" w:rsidTr="0014196E">
        <w:trPr>
          <w:trHeight w:val="275"/>
        </w:trPr>
        <w:tc>
          <w:tcPr>
            <w:tcW w:w="709" w:type="dxa"/>
            <w:vMerge/>
            <w:shd w:val="clear" w:color="auto" w:fill="FFFFFF"/>
          </w:tcPr>
          <w:p w14:paraId="3183437F"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560" w:type="dxa"/>
            <w:vMerge/>
            <w:shd w:val="clear" w:color="auto" w:fill="FFFFFF"/>
          </w:tcPr>
          <w:p w14:paraId="13C13755"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3827" w:type="dxa"/>
            <w:shd w:val="clear" w:color="auto" w:fill="FFFFFF"/>
          </w:tcPr>
          <w:p w14:paraId="76746ED6" w14:textId="7A138EA1" w:rsidR="006E16EA" w:rsidRPr="00550C92" w:rsidRDefault="00216178" w:rsidP="00C628DB">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Pr>
                <w:sz w:val="23"/>
                <w:szCs w:val="23"/>
                <w:lang w:eastAsia="lt-LT"/>
              </w:rPr>
              <w:t>„</w:t>
            </w:r>
            <w:r w:rsidR="006E16EA" w:rsidRPr="00550C92">
              <w:rPr>
                <w:sz w:val="23"/>
                <w:szCs w:val="23"/>
                <w:lang w:eastAsia="lt-LT"/>
              </w:rPr>
              <w:t xml:space="preserve">Edukacija kitaip“, Alsėdžių vaikų dienos centras </w:t>
            </w:r>
            <w:r>
              <w:rPr>
                <w:sz w:val="23"/>
                <w:szCs w:val="23"/>
                <w:lang w:eastAsia="lt-LT"/>
              </w:rPr>
              <w:t>„</w:t>
            </w:r>
            <w:r w:rsidR="006E16EA" w:rsidRPr="00550C92">
              <w:rPr>
                <w:sz w:val="23"/>
                <w:szCs w:val="23"/>
                <w:lang w:eastAsia="lt-LT"/>
              </w:rPr>
              <w:t>3N“</w:t>
            </w:r>
          </w:p>
        </w:tc>
        <w:tc>
          <w:tcPr>
            <w:tcW w:w="1701" w:type="dxa"/>
            <w:vMerge/>
            <w:shd w:val="clear" w:color="auto" w:fill="FFFFFF"/>
          </w:tcPr>
          <w:p w14:paraId="6BCCFDB7"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322E425A" w14:textId="6AD6A265"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w:t>
            </w:r>
            <w:r w:rsidR="00D116C5" w:rsidRPr="00550C92">
              <w:rPr>
                <w:sz w:val="23"/>
                <w:szCs w:val="23"/>
                <w:lang w:eastAsia="lt-LT"/>
              </w:rPr>
              <w:t>4</w:t>
            </w:r>
          </w:p>
        </w:tc>
        <w:tc>
          <w:tcPr>
            <w:tcW w:w="992" w:type="dxa"/>
            <w:shd w:val="clear" w:color="auto" w:fill="FFFFFF"/>
          </w:tcPr>
          <w:p w14:paraId="33B44DB0"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20*</w:t>
            </w:r>
          </w:p>
        </w:tc>
      </w:tr>
      <w:tr w:rsidR="002A0B54" w:rsidRPr="00550C92" w14:paraId="1C8074E1" w14:textId="77777777" w:rsidTr="0014196E">
        <w:trPr>
          <w:trHeight w:val="275"/>
        </w:trPr>
        <w:tc>
          <w:tcPr>
            <w:tcW w:w="709" w:type="dxa"/>
            <w:vMerge/>
            <w:shd w:val="clear" w:color="auto" w:fill="FFFFFF"/>
          </w:tcPr>
          <w:p w14:paraId="72A03598"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560" w:type="dxa"/>
            <w:vMerge/>
            <w:shd w:val="clear" w:color="auto" w:fill="FFFFFF"/>
          </w:tcPr>
          <w:p w14:paraId="0734EE93"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3827" w:type="dxa"/>
            <w:shd w:val="clear" w:color="auto" w:fill="FFFFFF"/>
          </w:tcPr>
          <w:p w14:paraId="14B135AD" w14:textId="5B53AD53" w:rsidR="006E16EA" w:rsidRPr="00550C92" w:rsidRDefault="006E16EA" w:rsidP="00C628DB">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roofErr w:type="spellStart"/>
            <w:r w:rsidRPr="00550C92">
              <w:rPr>
                <w:sz w:val="23"/>
                <w:szCs w:val="23"/>
                <w:lang w:eastAsia="lt-LT"/>
              </w:rPr>
              <w:t>Stalgėnų</w:t>
            </w:r>
            <w:proofErr w:type="spellEnd"/>
            <w:r w:rsidRPr="00550C92">
              <w:rPr>
                <w:sz w:val="23"/>
                <w:szCs w:val="23"/>
                <w:lang w:eastAsia="lt-LT"/>
              </w:rPr>
              <w:t xml:space="preserve"> seniūnijos šeimų bendruomenės </w:t>
            </w:r>
            <w:r w:rsidR="00216178">
              <w:rPr>
                <w:sz w:val="23"/>
                <w:szCs w:val="23"/>
                <w:lang w:eastAsia="lt-LT"/>
              </w:rPr>
              <w:t>„</w:t>
            </w:r>
            <w:r w:rsidRPr="00550C92">
              <w:rPr>
                <w:sz w:val="23"/>
                <w:szCs w:val="23"/>
                <w:lang w:eastAsia="lt-LT"/>
              </w:rPr>
              <w:t>Gija“ vaikų dienos centras</w:t>
            </w:r>
          </w:p>
        </w:tc>
        <w:tc>
          <w:tcPr>
            <w:tcW w:w="1701" w:type="dxa"/>
            <w:vMerge/>
            <w:shd w:val="clear" w:color="auto" w:fill="FFFFFF"/>
          </w:tcPr>
          <w:p w14:paraId="6D64F121"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54838389" w14:textId="7B063D13" w:rsidR="006E16EA" w:rsidRPr="00550C92" w:rsidRDefault="00D116C5"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33</w:t>
            </w:r>
          </w:p>
        </w:tc>
        <w:tc>
          <w:tcPr>
            <w:tcW w:w="992" w:type="dxa"/>
            <w:shd w:val="clear" w:color="auto" w:fill="FFFFFF"/>
          </w:tcPr>
          <w:p w14:paraId="545A050C"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25*</w:t>
            </w:r>
          </w:p>
        </w:tc>
      </w:tr>
      <w:tr w:rsidR="002A0B54" w:rsidRPr="00550C92" w14:paraId="02DCC0FA" w14:textId="77777777" w:rsidTr="0014196E">
        <w:trPr>
          <w:trHeight w:val="275"/>
        </w:trPr>
        <w:tc>
          <w:tcPr>
            <w:tcW w:w="709" w:type="dxa"/>
            <w:vMerge/>
            <w:shd w:val="clear" w:color="auto" w:fill="FFFFFF"/>
          </w:tcPr>
          <w:p w14:paraId="07109536"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560" w:type="dxa"/>
            <w:vMerge/>
            <w:shd w:val="clear" w:color="auto" w:fill="FFFFFF"/>
          </w:tcPr>
          <w:p w14:paraId="2238F84F"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3827" w:type="dxa"/>
            <w:shd w:val="clear" w:color="auto" w:fill="FFFFFF"/>
          </w:tcPr>
          <w:p w14:paraId="7E9AB14F" w14:textId="77777777" w:rsidR="006E16EA" w:rsidRPr="00550C92" w:rsidRDefault="006E16EA" w:rsidP="00C628DB">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Varkalių bendruomenės vaikų dienos centras</w:t>
            </w:r>
          </w:p>
        </w:tc>
        <w:tc>
          <w:tcPr>
            <w:tcW w:w="1701" w:type="dxa"/>
            <w:vMerge/>
            <w:shd w:val="clear" w:color="auto" w:fill="FFFFFF"/>
          </w:tcPr>
          <w:p w14:paraId="0F910FE6"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4B1BA91F" w14:textId="24AC2FF5" w:rsidR="006E16EA" w:rsidRPr="00550C92" w:rsidRDefault="00D116C5"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30</w:t>
            </w:r>
          </w:p>
        </w:tc>
        <w:tc>
          <w:tcPr>
            <w:tcW w:w="992" w:type="dxa"/>
            <w:shd w:val="clear" w:color="auto" w:fill="FFFFFF"/>
          </w:tcPr>
          <w:p w14:paraId="7F33D76F" w14:textId="77777777" w:rsidR="006E16EA" w:rsidRPr="00550C92" w:rsidRDefault="006E16EA"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25*</w:t>
            </w:r>
          </w:p>
        </w:tc>
      </w:tr>
      <w:tr w:rsidR="002A0B54" w:rsidRPr="00550C92" w14:paraId="01D07B75" w14:textId="77777777" w:rsidTr="008E78C6">
        <w:trPr>
          <w:trHeight w:val="993"/>
        </w:trPr>
        <w:tc>
          <w:tcPr>
            <w:tcW w:w="709" w:type="dxa"/>
            <w:vMerge/>
            <w:shd w:val="clear" w:color="auto" w:fill="FFFFFF"/>
          </w:tcPr>
          <w:p w14:paraId="69E3EFD7" w14:textId="77777777" w:rsidR="00AD40CD" w:rsidRPr="00550C92" w:rsidRDefault="00AD40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6874EDB6" w14:textId="77777777" w:rsidR="00AD40CD" w:rsidRPr="00550C92" w:rsidRDefault="00AD40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68D05175" w14:textId="5004C42A" w:rsidR="00AD40CD" w:rsidRPr="00550C92" w:rsidRDefault="00AD40CD" w:rsidP="00C628DB">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 xml:space="preserve">Plungės socialinių paslaugų centras: socialinė priežiūra </w:t>
            </w:r>
            <w:r w:rsidR="005171E3" w:rsidRPr="00550C92">
              <w:rPr>
                <w:sz w:val="23"/>
                <w:szCs w:val="23"/>
                <w:lang w:eastAsia="lt-LT"/>
              </w:rPr>
              <w:t>asmenims su negalia</w:t>
            </w:r>
            <w:r w:rsidRPr="00550C92">
              <w:rPr>
                <w:sz w:val="23"/>
                <w:szCs w:val="23"/>
                <w:lang w:eastAsia="lt-LT"/>
              </w:rPr>
              <w:t xml:space="preserve"> įstaigoje</w:t>
            </w:r>
          </w:p>
        </w:tc>
        <w:tc>
          <w:tcPr>
            <w:tcW w:w="1701" w:type="dxa"/>
            <w:shd w:val="clear" w:color="auto" w:fill="FFFFFF"/>
          </w:tcPr>
          <w:p w14:paraId="1AD1D664" w14:textId="77777777" w:rsidR="00AD40CD" w:rsidRPr="00550C92" w:rsidRDefault="00AD40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Plungės rajono savivaldybė</w:t>
            </w:r>
          </w:p>
        </w:tc>
        <w:tc>
          <w:tcPr>
            <w:tcW w:w="992" w:type="dxa"/>
            <w:shd w:val="clear" w:color="auto" w:fill="FFFFFF"/>
          </w:tcPr>
          <w:p w14:paraId="72331B35" w14:textId="77777777" w:rsidR="00AD40CD" w:rsidRPr="00550C92" w:rsidRDefault="00AD40CD" w:rsidP="006E16E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
          <w:p w14:paraId="3E43095D" w14:textId="41971656" w:rsidR="00AD40CD" w:rsidRPr="00550C92" w:rsidRDefault="005171E3" w:rsidP="006E16EA">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13</w:t>
            </w:r>
          </w:p>
          <w:p w14:paraId="7F1A687B" w14:textId="4BA91C5F" w:rsidR="00AD40CD" w:rsidRPr="00550C92" w:rsidRDefault="00AD40CD" w:rsidP="008E78C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
        </w:tc>
        <w:tc>
          <w:tcPr>
            <w:tcW w:w="992" w:type="dxa"/>
            <w:shd w:val="clear" w:color="auto" w:fill="FFFFFF"/>
          </w:tcPr>
          <w:p w14:paraId="1869906D" w14:textId="77777777" w:rsidR="00AD40CD" w:rsidRPr="00550C92" w:rsidRDefault="00AD40C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p w14:paraId="332732B1" w14:textId="2E811D52" w:rsidR="00AD40CD" w:rsidRPr="00550C92" w:rsidRDefault="00AD40CD" w:rsidP="008E78C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16*</w:t>
            </w:r>
          </w:p>
        </w:tc>
      </w:tr>
      <w:tr w:rsidR="00AC1AEE" w:rsidRPr="00550C92" w14:paraId="14C6510C" w14:textId="77777777" w:rsidTr="00F65073">
        <w:trPr>
          <w:trHeight w:val="408"/>
        </w:trPr>
        <w:tc>
          <w:tcPr>
            <w:tcW w:w="709" w:type="dxa"/>
            <w:shd w:val="clear" w:color="auto" w:fill="FFFFFF"/>
          </w:tcPr>
          <w:p w14:paraId="361CF219" w14:textId="77777777" w:rsidR="00B10156" w:rsidRPr="00550C92" w:rsidRDefault="00B10156" w:rsidP="0056621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lastRenderedPageBreak/>
              <w:t>7.</w:t>
            </w:r>
          </w:p>
        </w:tc>
        <w:tc>
          <w:tcPr>
            <w:tcW w:w="1560" w:type="dxa"/>
            <w:shd w:val="clear" w:color="auto" w:fill="FFFFFF"/>
          </w:tcPr>
          <w:p w14:paraId="0F808493" w14:textId="77777777" w:rsidR="00B10156" w:rsidRPr="00550C92" w:rsidRDefault="00B1015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Bendruomeninės įstaigos</w:t>
            </w:r>
          </w:p>
        </w:tc>
        <w:tc>
          <w:tcPr>
            <w:tcW w:w="3827" w:type="dxa"/>
            <w:shd w:val="clear" w:color="auto" w:fill="FFFFFF"/>
          </w:tcPr>
          <w:p w14:paraId="506ABD90" w14:textId="77777777" w:rsidR="00B10156" w:rsidRPr="00550C92" w:rsidRDefault="00B1015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Plungės bendruomenės centras</w:t>
            </w:r>
          </w:p>
          <w:p w14:paraId="29F72610" w14:textId="77777777" w:rsidR="00B10156" w:rsidRPr="00550C92" w:rsidRDefault="00B1015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pacing w:line="360" w:lineRule="atLeast"/>
              <w:jc w:val="both"/>
              <w:textAlignment w:val="baseline"/>
              <w:rPr>
                <w:sz w:val="23"/>
                <w:szCs w:val="23"/>
                <w:lang w:eastAsia="lt-LT"/>
              </w:rPr>
            </w:pPr>
            <w:r w:rsidRPr="00550C92">
              <w:rPr>
                <w:sz w:val="23"/>
                <w:szCs w:val="23"/>
                <w:lang w:eastAsia="lt-LT"/>
              </w:rPr>
              <w:tab/>
            </w:r>
          </w:p>
        </w:tc>
        <w:tc>
          <w:tcPr>
            <w:tcW w:w="1701" w:type="dxa"/>
            <w:shd w:val="clear" w:color="auto" w:fill="FFFFFF"/>
          </w:tcPr>
          <w:p w14:paraId="097C0B1C" w14:textId="77777777" w:rsidR="00B10156" w:rsidRPr="00550C92" w:rsidRDefault="00D204E8" w:rsidP="009778CD">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roofErr w:type="spellStart"/>
            <w:r w:rsidRPr="00550C92">
              <w:rPr>
                <w:sz w:val="23"/>
                <w:szCs w:val="23"/>
                <w:lang w:eastAsia="lt-LT"/>
              </w:rPr>
              <w:t>VšĮ</w:t>
            </w:r>
            <w:proofErr w:type="spellEnd"/>
          </w:p>
        </w:tc>
        <w:tc>
          <w:tcPr>
            <w:tcW w:w="992" w:type="dxa"/>
            <w:shd w:val="clear" w:color="auto" w:fill="auto"/>
          </w:tcPr>
          <w:p w14:paraId="76C2D5BC" w14:textId="2F95F360" w:rsidR="00B10156" w:rsidRPr="00550C92" w:rsidRDefault="00AC1AEE"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176</w:t>
            </w:r>
          </w:p>
        </w:tc>
        <w:tc>
          <w:tcPr>
            <w:tcW w:w="992" w:type="dxa"/>
            <w:shd w:val="clear" w:color="auto" w:fill="auto"/>
          </w:tcPr>
          <w:p w14:paraId="2B8E7FB7" w14:textId="11D35734" w:rsidR="00B10156" w:rsidRPr="00550C92" w:rsidRDefault="00A962DD"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w:t>
            </w:r>
            <w:r w:rsidR="00AC1AEE" w:rsidRPr="00550C92">
              <w:rPr>
                <w:sz w:val="23"/>
                <w:szCs w:val="23"/>
                <w:lang w:eastAsia="lt-LT"/>
              </w:rPr>
              <w:t>76</w:t>
            </w:r>
          </w:p>
        </w:tc>
      </w:tr>
      <w:tr w:rsidR="008E78C6" w:rsidRPr="00550C92" w14:paraId="5CD68804" w14:textId="77777777" w:rsidTr="009675C7">
        <w:trPr>
          <w:trHeight w:val="1710"/>
        </w:trPr>
        <w:tc>
          <w:tcPr>
            <w:tcW w:w="709" w:type="dxa"/>
            <w:vMerge w:val="restart"/>
            <w:shd w:val="clear" w:color="auto" w:fill="FFFFFF"/>
          </w:tcPr>
          <w:p w14:paraId="7127B5D7" w14:textId="3AEAC682" w:rsidR="008E78C6" w:rsidRPr="00550C92" w:rsidRDefault="008E78C6" w:rsidP="0056621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8.</w:t>
            </w:r>
          </w:p>
        </w:tc>
        <w:tc>
          <w:tcPr>
            <w:tcW w:w="1560" w:type="dxa"/>
            <w:vMerge w:val="restart"/>
            <w:shd w:val="clear" w:color="auto" w:fill="FFFFFF"/>
          </w:tcPr>
          <w:p w14:paraId="1B77DDBD" w14:textId="13C927BA"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 xml:space="preserve">Kitos socialinių paslaugų įstaigos </w:t>
            </w:r>
          </w:p>
        </w:tc>
        <w:tc>
          <w:tcPr>
            <w:tcW w:w="3827" w:type="dxa"/>
            <w:shd w:val="clear" w:color="auto" w:fill="FFFFFF"/>
          </w:tcPr>
          <w:p w14:paraId="341F3B3F" w14:textId="6FA49B64"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Plungės socialinių paslaugų centras:</w:t>
            </w:r>
          </w:p>
          <w:p w14:paraId="6DC84484" w14:textId="4401A8BA"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socialinę riziką patiriančioms šeimoms jų namuose</w:t>
            </w:r>
          </w:p>
          <w:p w14:paraId="07B46A0D" w14:textId="77777777" w:rsidR="009675C7" w:rsidRPr="00550C92" w:rsidRDefault="009675C7"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p w14:paraId="7823C832" w14:textId="7D1905D5" w:rsidR="009675C7"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 xml:space="preserve">pagalba namuose </w:t>
            </w:r>
          </w:p>
          <w:p w14:paraId="60824D09" w14:textId="51505D77" w:rsidR="009675C7" w:rsidRPr="00550C92" w:rsidRDefault="009675C7"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integrali pagalba</w:t>
            </w:r>
          </w:p>
        </w:tc>
        <w:tc>
          <w:tcPr>
            <w:tcW w:w="1701" w:type="dxa"/>
            <w:shd w:val="clear" w:color="auto" w:fill="FFFFFF"/>
          </w:tcPr>
          <w:p w14:paraId="01D24703" w14:textId="12A7962D" w:rsidR="008E78C6" w:rsidRPr="00550C92" w:rsidRDefault="008E78C6" w:rsidP="009778CD">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Plungės rajono savivaldybė</w:t>
            </w:r>
          </w:p>
        </w:tc>
        <w:tc>
          <w:tcPr>
            <w:tcW w:w="992" w:type="dxa"/>
            <w:shd w:val="clear" w:color="auto" w:fill="auto"/>
          </w:tcPr>
          <w:p w14:paraId="44DE2871" w14:textId="77777777" w:rsidR="004869D3" w:rsidRPr="00550C92" w:rsidRDefault="008E78C6" w:rsidP="008E78C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 xml:space="preserve">   288</w:t>
            </w:r>
          </w:p>
          <w:p w14:paraId="030A6321" w14:textId="18E28392" w:rsidR="008E78C6" w:rsidRPr="00550C92" w:rsidRDefault="004869D3" w:rsidP="008E78C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šeimos</w:t>
            </w:r>
          </w:p>
          <w:p w14:paraId="581F6EAD" w14:textId="329F007D" w:rsidR="008E78C6" w:rsidRPr="00550C92" w:rsidRDefault="008E78C6" w:rsidP="008E78C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498</w:t>
            </w:r>
            <w:r w:rsidR="004869D3" w:rsidRPr="00550C92">
              <w:rPr>
                <w:sz w:val="23"/>
                <w:szCs w:val="23"/>
                <w:lang w:eastAsia="lt-LT"/>
              </w:rPr>
              <w:t xml:space="preserve"> vaikai</w:t>
            </w:r>
          </w:p>
          <w:p w14:paraId="1601D8E8" w14:textId="77777777" w:rsidR="008E78C6" w:rsidRPr="00550C92" w:rsidRDefault="008E78C6" w:rsidP="009675C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263</w:t>
            </w:r>
          </w:p>
          <w:p w14:paraId="7AFAF16A" w14:textId="56CB2B4E" w:rsidR="009675C7" w:rsidRPr="00550C92" w:rsidRDefault="009675C7" w:rsidP="009675C7">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40</w:t>
            </w:r>
          </w:p>
        </w:tc>
        <w:tc>
          <w:tcPr>
            <w:tcW w:w="992" w:type="dxa"/>
            <w:shd w:val="clear" w:color="auto" w:fill="auto"/>
          </w:tcPr>
          <w:p w14:paraId="0AE0F68C"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w:t>
            </w:r>
          </w:p>
          <w:p w14:paraId="2331F0D8"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p w14:paraId="3D811B4F"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p w14:paraId="5B6D3D2B" w14:textId="77777777" w:rsidR="009675C7" w:rsidRPr="00550C92" w:rsidRDefault="009675C7"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p w14:paraId="43499F6C"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263</w:t>
            </w:r>
          </w:p>
          <w:p w14:paraId="5407AF20" w14:textId="516A892E" w:rsidR="009675C7" w:rsidRPr="00550C92" w:rsidRDefault="009675C7"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30*</w:t>
            </w:r>
          </w:p>
          <w:p w14:paraId="080C599D" w14:textId="3FB34510" w:rsidR="009675C7" w:rsidRPr="00550C92" w:rsidRDefault="009675C7"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tc>
      </w:tr>
      <w:tr w:rsidR="008E78C6" w:rsidRPr="00550C92" w14:paraId="04980371" w14:textId="77777777" w:rsidTr="00F65073">
        <w:trPr>
          <w:trHeight w:val="408"/>
        </w:trPr>
        <w:tc>
          <w:tcPr>
            <w:tcW w:w="709" w:type="dxa"/>
            <w:vMerge/>
            <w:shd w:val="clear" w:color="auto" w:fill="FFFFFF"/>
          </w:tcPr>
          <w:p w14:paraId="66315D2A"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560" w:type="dxa"/>
            <w:vMerge/>
            <w:shd w:val="clear" w:color="auto" w:fill="FFFFFF"/>
          </w:tcPr>
          <w:p w14:paraId="0ECFFD16"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3827" w:type="dxa"/>
            <w:shd w:val="clear" w:color="auto" w:fill="FFFFFF"/>
          </w:tcPr>
          <w:p w14:paraId="5C2CECE3" w14:textId="7E919D15"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Nacionalinis socialinės integracijos institutas</w:t>
            </w:r>
            <w:r w:rsidR="009D71CF" w:rsidRPr="00550C92">
              <w:rPr>
                <w:sz w:val="23"/>
                <w:szCs w:val="23"/>
                <w:lang w:eastAsia="lt-LT"/>
              </w:rPr>
              <w:t xml:space="preserve"> – pagalba namuose</w:t>
            </w:r>
          </w:p>
        </w:tc>
        <w:tc>
          <w:tcPr>
            <w:tcW w:w="1701" w:type="dxa"/>
            <w:shd w:val="clear" w:color="auto" w:fill="FFFFFF"/>
          </w:tcPr>
          <w:p w14:paraId="4288ADA3" w14:textId="33964BD4" w:rsidR="008E78C6" w:rsidRPr="00550C92" w:rsidRDefault="008E78C6" w:rsidP="009778CD">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roofErr w:type="spellStart"/>
            <w:r w:rsidRPr="00550C92">
              <w:rPr>
                <w:sz w:val="23"/>
                <w:szCs w:val="23"/>
                <w:lang w:eastAsia="lt-LT"/>
              </w:rPr>
              <w:t>VšĮ</w:t>
            </w:r>
            <w:proofErr w:type="spellEnd"/>
          </w:p>
        </w:tc>
        <w:tc>
          <w:tcPr>
            <w:tcW w:w="992" w:type="dxa"/>
            <w:shd w:val="clear" w:color="auto" w:fill="auto"/>
          </w:tcPr>
          <w:p w14:paraId="107A12A5" w14:textId="37085E56" w:rsidR="008E78C6" w:rsidRPr="00550C92" w:rsidRDefault="008E78C6" w:rsidP="008E78C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44</w:t>
            </w:r>
          </w:p>
        </w:tc>
        <w:tc>
          <w:tcPr>
            <w:tcW w:w="992" w:type="dxa"/>
            <w:shd w:val="clear" w:color="auto" w:fill="auto"/>
          </w:tcPr>
          <w:p w14:paraId="362A01E8" w14:textId="653985A7" w:rsidR="008E78C6" w:rsidRPr="00550C92" w:rsidRDefault="00F10A6C" w:rsidP="00DD3993">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30</w:t>
            </w:r>
          </w:p>
        </w:tc>
      </w:tr>
      <w:tr w:rsidR="008E78C6" w:rsidRPr="00550C92" w14:paraId="055FA7B0" w14:textId="77777777" w:rsidTr="008F0C4A">
        <w:trPr>
          <w:trHeight w:val="684"/>
        </w:trPr>
        <w:tc>
          <w:tcPr>
            <w:tcW w:w="709" w:type="dxa"/>
            <w:vMerge/>
            <w:shd w:val="clear" w:color="auto" w:fill="FFFFFF"/>
          </w:tcPr>
          <w:p w14:paraId="171FEA5E" w14:textId="7F960FD8"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560" w:type="dxa"/>
            <w:vMerge/>
            <w:shd w:val="clear" w:color="auto" w:fill="FFFFFF"/>
          </w:tcPr>
          <w:p w14:paraId="3E6EC3AF" w14:textId="0BF36728"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3827" w:type="dxa"/>
            <w:shd w:val="clear" w:color="auto" w:fill="FFFFFF"/>
          </w:tcPr>
          <w:p w14:paraId="3A55D882" w14:textId="342D264A" w:rsidR="008E78C6" w:rsidRPr="00550C92" w:rsidRDefault="008E78C6" w:rsidP="00B10156">
            <w:pPr>
              <w:shd w:val="clear" w:color="auto" w:fill="FFFFFF"/>
              <w:jc w:val="both"/>
              <w:rPr>
                <w:spacing w:val="-5"/>
                <w:sz w:val="23"/>
                <w:szCs w:val="23"/>
              </w:rPr>
            </w:pPr>
            <w:r w:rsidRPr="00550C92">
              <w:rPr>
                <w:sz w:val="23"/>
                <w:szCs w:val="23"/>
                <w:lang w:eastAsia="lt-LT"/>
              </w:rPr>
              <w:t xml:space="preserve">Žemaitijos psichikos negalią turinčių žmonių klubas </w:t>
            </w:r>
            <w:r w:rsidR="00384249">
              <w:rPr>
                <w:sz w:val="23"/>
                <w:szCs w:val="23"/>
                <w:lang w:eastAsia="lt-LT"/>
              </w:rPr>
              <w:t>„</w:t>
            </w:r>
            <w:r w:rsidRPr="00550C92">
              <w:rPr>
                <w:sz w:val="23"/>
                <w:szCs w:val="23"/>
                <w:lang w:eastAsia="lt-LT"/>
              </w:rPr>
              <w:t xml:space="preserve">Telšių </w:t>
            </w:r>
            <w:proofErr w:type="spellStart"/>
            <w:r w:rsidRPr="00550C92">
              <w:rPr>
                <w:sz w:val="23"/>
                <w:szCs w:val="23"/>
                <w:lang w:eastAsia="lt-LT"/>
              </w:rPr>
              <w:t>atjauta</w:t>
            </w:r>
            <w:proofErr w:type="spellEnd"/>
            <w:r w:rsidRPr="00550C92">
              <w:rPr>
                <w:sz w:val="23"/>
                <w:szCs w:val="23"/>
                <w:lang w:eastAsia="lt-LT"/>
              </w:rPr>
              <w:t>“</w:t>
            </w:r>
          </w:p>
        </w:tc>
        <w:tc>
          <w:tcPr>
            <w:tcW w:w="1701" w:type="dxa"/>
            <w:vMerge w:val="restart"/>
            <w:shd w:val="clear" w:color="auto" w:fill="FFFFFF"/>
          </w:tcPr>
          <w:p w14:paraId="0A5FB518" w14:textId="77777777" w:rsidR="008E78C6" w:rsidRPr="00550C92" w:rsidRDefault="008E78C6" w:rsidP="009778CD">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NVO</w:t>
            </w:r>
          </w:p>
        </w:tc>
        <w:tc>
          <w:tcPr>
            <w:tcW w:w="992" w:type="dxa"/>
            <w:shd w:val="clear" w:color="auto" w:fill="FFFFFF"/>
          </w:tcPr>
          <w:p w14:paraId="0AB54DDC"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13</w:t>
            </w:r>
          </w:p>
          <w:p w14:paraId="321CBF36" w14:textId="28CB243E"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tc>
        <w:tc>
          <w:tcPr>
            <w:tcW w:w="992" w:type="dxa"/>
            <w:shd w:val="clear" w:color="auto" w:fill="FFFFFF"/>
          </w:tcPr>
          <w:p w14:paraId="7C475375" w14:textId="77777777" w:rsidR="008E78C6" w:rsidRPr="0072607E"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72607E">
              <w:rPr>
                <w:sz w:val="23"/>
                <w:szCs w:val="23"/>
                <w:lang w:eastAsia="lt-LT"/>
              </w:rPr>
              <w:t>15*</w:t>
            </w:r>
          </w:p>
          <w:p w14:paraId="1D9F5A80" w14:textId="6F6ABE1D" w:rsidR="008E78C6" w:rsidRPr="0072607E"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tc>
      </w:tr>
      <w:tr w:rsidR="008E78C6" w:rsidRPr="00550C92" w14:paraId="226D656B" w14:textId="77777777" w:rsidTr="0014196E">
        <w:trPr>
          <w:trHeight w:val="472"/>
        </w:trPr>
        <w:tc>
          <w:tcPr>
            <w:tcW w:w="709" w:type="dxa"/>
            <w:vMerge/>
            <w:shd w:val="clear" w:color="auto" w:fill="FFFFFF"/>
          </w:tcPr>
          <w:p w14:paraId="22837ABC"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290842B5"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3CF3ED60" w14:textId="77777777" w:rsidR="008E78C6" w:rsidRPr="00550C92" w:rsidRDefault="008E78C6" w:rsidP="007B6024">
            <w:pPr>
              <w:rPr>
                <w:color w:val="FF0000"/>
                <w:sz w:val="23"/>
                <w:szCs w:val="23"/>
              </w:rPr>
            </w:pPr>
            <w:proofErr w:type="spellStart"/>
            <w:r w:rsidRPr="00550C92">
              <w:rPr>
                <w:sz w:val="23"/>
                <w:szCs w:val="23"/>
              </w:rPr>
              <w:t>VšĮ</w:t>
            </w:r>
            <w:proofErr w:type="spellEnd"/>
            <w:r w:rsidRPr="00550C92">
              <w:rPr>
                <w:sz w:val="23"/>
                <w:szCs w:val="23"/>
              </w:rPr>
              <w:t xml:space="preserve"> LASS Šiaurės rytų centras</w:t>
            </w:r>
          </w:p>
        </w:tc>
        <w:tc>
          <w:tcPr>
            <w:tcW w:w="1701" w:type="dxa"/>
            <w:vMerge/>
            <w:shd w:val="clear" w:color="auto" w:fill="FFFFFF"/>
          </w:tcPr>
          <w:p w14:paraId="74E64A9F"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auto"/>
          </w:tcPr>
          <w:p w14:paraId="71C9BCE3" w14:textId="276DF583"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26</w:t>
            </w:r>
          </w:p>
        </w:tc>
        <w:tc>
          <w:tcPr>
            <w:tcW w:w="992" w:type="dxa"/>
            <w:shd w:val="clear" w:color="auto" w:fill="auto"/>
          </w:tcPr>
          <w:p w14:paraId="7ECD3B6B" w14:textId="53491CA1" w:rsidR="008E78C6" w:rsidRPr="0097742E"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97742E">
              <w:rPr>
                <w:sz w:val="23"/>
                <w:szCs w:val="23"/>
                <w:lang w:eastAsia="lt-LT"/>
              </w:rPr>
              <w:t>30*</w:t>
            </w:r>
          </w:p>
        </w:tc>
      </w:tr>
      <w:tr w:rsidR="008E78C6" w:rsidRPr="00550C92" w14:paraId="6192268F" w14:textId="77777777" w:rsidTr="0014196E">
        <w:trPr>
          <w:trHeight w:val="472"/>
        </w:trPr>
        <w:tc>
          <w:tcPr>
            <w:tcW w:w="709" w:type="dxa"/>
            <w:vMerge/>
            <w:shd w:val="clear" w:color="auto" w:fill="FFFFFF"/>
          </w:tcPr>
          <w:p w14:paraId="59D882ED"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62239BC2"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0B1B3D44" w14:textId="25B6BF7F" w:rsidR="008E78C6" w:rsidRPr="00550C92" w:rsidRDefault="008E78C6" w:rsidP="0000033F">
            <w:pPr>
              <w:shd w:val="clear" w:color="auto" w:fill="FFFFFF"/>
              <w:rPr>
                <w:sz w:val="23"/>
                <w:szCs w:val="23"/>
              </w:rPr>
            </w:pPr>
            <w:r w:rsidRPr="00550C92">
              <w:rPr>
                <w:bCs/>
                <w:spacing w:val="-5"/>
                <w:sz w:val="23"/>
                <w:szCs w:val="23"/>
              </w:rPr>
              <w:t xml:space="preserve">Telšių </w:t>
            </w:r>
            <w:r w:rsidRPr="00374E5E">
              <w:rPr>
                <w:bCs/>
                <w:spacing w:val="-5"/>
                <w:sz w:val="23"/>
                <w:szCs w:val="23"/>
              </w:rPr>
              <w:t xml:space="preserve">apskrities </w:t>
            </w:r>
            <w:r w:rsidRPr="00C40089">
              <w:rPr>
                <w:bCs/>
                <w:spacing w:val="-5"/>
                <w:sz w:val="23"/>
                <w:szCs w:val="23"/>
              </w:rPr>
              <w:t>sergančiųjų nervų</w:t>
            </w:r>
            <w:r w:rsidR="00C40089" w:rsidRPr="00374E5E">
              <w:rPr>
                <w:bCs/>
                <w:spacing w:val="-5"/>
                <w:sz w:val="23"/>
                <w:szCs w:val="23"/>
              </w:rPr>
              <w:t>-</w:t>
            </w:r>
            <w:r w:rsidRPr="00550C92">
              <w:rPr>
                <w:bCs/>
                <w:spacing w:val="-5"/>
                <w:sz w:val="23"/>
                <w:szCs w:val="23"/>
              </w:rPr>
              <w:t>raumenų ligomis</w:t>
            </w:r>
            <w:r w:rsidRPr="00550C92">
              <w:rPr>
                <w:b/>
                <w:bCs/>
                <w:spacing w:val="-5"/>
                <w:sz w:val="23"/>
                <w:szCs w:val="23"/>
              </w:rPr>
              <w:t xml:space="preserve"> </w:t>
            </w:r>
            <w:r w:rsidRPr="00550C92">
              <w:rPr>
                <w:spacing w:val="-5"/>
                <w:sz w:val="23"/>
                <w:szCs w:val="23"/>
              </w:rPr>
              <w:t>asociacija</w:t>
            </w:r>
          </w:p>
        </w:tc>
        <w:tc>
          <w:tcPr>
            <w:tcW w:w="1701" w:type="dxa"/>
            <w:vMerge/>
            <w:shd w:val="clear" w:color="auto" w:fill="FFFFFF"/>
          </w:tcPr>
          <w:p w14:paraId="2F0A20BD"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992" w:type="dxa"/>
            <w:shd w:val="clear" w:color="auto" w:fill="FFFFFF"/>
          </w:tcPr>
          <w:p w14:paraId="3296ADA1" w14:textId="432B116A"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30</w:t>
            </w:r>
          </w:p>
        </w:tc>
        <w:tc>
          <w:tcPr>
            <w:tcW w:w="992" w:type="dxa"/>
            <w:shd w:val="clear" w:color="auto" w:fill="FFFFFF"/>
          </w:tcPr>
          <w:p w14:paraId="7D63326B" w14:textId="17AAB312" w:rsidR="008E78C6" w:rsidRPr="0097742E"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97742E">
              <w:rPr>
                <w:sz w:val="23"/>
                <w:szCs w:val="23"/>
                <w:lang w:eastAsia="lt-LT"/>
              </w:rPr>
              <w:t>30*</w:t>
            </w:r>
          </w:p>
        </w:tc>
      </w:tr>
      <w:tr w:rsidR="008E78C6" w:rsidRPr="00550C92" w14:paraId="1943BD03" w14:textId="77777777" w:rsidTr="0014196E">
        <w:trPr>
          <w:trHeight w:val="430"/>
        </w:trPr>
        <w:tc>
          <w:tcPr>
            <w:tcW w:w="709" w:type="dxa"/>
            <w:vMerge/>
            <w:shd w:val="clear" w:color="auto" w:fill="FFFFFF"/>
          </w:tcPr>
          <w:p w14:paraId="3EDE272C"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6B919A0C"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4BCFC11C" w14:textId="77777777" w:rsidR="008E78C6" w:rsidRPr="00550C92" w:rsidRDefault="008E78C6" w:rsidP="00B10156">
            <w:pPr>
              <w:shd w:val="clear" w:color="auto" w:fill="FFFFFF"/>
              <w:jc w:val="both"/>
              <w:rPr>
                <w:sz w:val="23"/>
                <w:szCs w:val="23"/>
                <w:lang w:eastAsia="lt-LT"/>
              </w:rPr>
            </w:pPr>
            <w:r w:rsidRPr="00550C92">
              <w:rPr>
                <w:sz w:val="23"/>
                <w:szCs w:val="23"/>
                <w:lang w:eastAsia="lt-LT"/>
              </w:rPr>
              <w:t>Plungės rajono neįgaliųjų draugija</w:t>
            </w:r>
          </w:p>
        </w:tc>
        <w:tc>
          <w:tcPr>
            <w:tcW w:w="1701" w:type="dxa"/>
            <w:vMerge/>
            <w:shd w:val="clear" w:color="auto" w:fill="FFFFFF"/>
          </w:tcPr>
          <w:p w14:paraId="7C3027A9"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992" w:type="dxa"/>
            <w:shd w:val="clear" w:color="auto" w:fill="FFFFFF"/>
          </w:tcPr>
          <w:p w14:paraId="5E6E6C17" w14:textId="49118F84"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36</w:t>
            </w:r>
          </w:p>
        </w:tc>
        <w:tc>
          <w:tcPr>
            <w:tcW w:w="992" w:type="dxa"/>
            <w:shd w:val="clear" w:color="auto" w:fill="FFFFFF"/>
          </w:tcPr>
          <w:p w14:paraId="4D358532" w14:textId="54D35AFA" w:rsidR="008E78C6" w:rsidRPr="0097742E"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97742E">
              <w:rPr>
                <w:sz w:val="23"/>
                <w:szCs w:val="23"/>
                <w:lang w:eastAsia="lt-LT"/>
              </w:rPr>
              <w:t>45*</w:t>
            </w:r>
          </w:p>
        </w:tc>
      </w:tr>
      <w:tr w:rsidR="008E78C6" w:rsidRPr="00550C92" w14:paraId="60CB63D6" w14:textId="77777777" w:rsidTr="0014196E">
        <w:trPr>
          <w:trHeight w:val="472"/>
        </w:trPr>
        <w:tc>
          <w:tcPr>
            <w:tcW w:w="709" w:type="dxa"/>
            <w:vMerge/>
            <w:shd w:val="clear" w:color="auto" w:fill="FFFFFF"/>
          </w:tcPr>
          <w:p w14:paraId="56B6DA81"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3FE96C77"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78F2F6C1" w14:textId="77777777" w:rsidR="008E78C6" w:rsidRPr="00550C92" w:rsidRDefault="008E78C6" w:rsidP="00B10156">
            <w:pPr>
              <w:shd w:val="clear" w:color="auto" w:fill="FFFFFF"/>
              <w:rPr>
                <w:sz w:val="23"/>
                <w:szCs w:val="23"/>
                <w:lang w:eastAsia="lt-LT"/>
              </w:rPr>
            </w:pPr>
            <w:r w:rsidRPr="00550C92">
              <w:rPr>
                <w:sz w:val="23"/>
                <w:szCs w:val="23"/>
                <w:lang w:eastAsia="lt-LT"/>
              </w:rPr>
              <w:t>Plungės sergančiųjų cukriniu diabetu klubas</w:t>
            </w:r>
          </w:p>
        </w:tc>
        <w:tc>
          <w:tcPr>
            <w:tcW w:w="1701" w:type="dxa"/>
            <w:vMerge/>
            <w:shd w:val="clear" w:color="auto" w:fill="FFFFFF"/>
          </w:tcPr>
          <w:p w14:paraId="1BF14F0A"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shd w:val="clear" w:color="auto" w:fill="FFFFFF"/>
          </w:tcPr>
          <w:p w14:paraId="14EE8254" w14:textId="06525C31"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30</w:t>
            </w:r>
          </w:p>
        </w:tc>
        <w:tc>
          <w:tcPr>
            <w:tcW w:w="992" w:type="dxa"/>
            <w:shd w:val="clear" w:color="auto" w:fill="FFFFFF"/>
          </w:tcPr>
          <w:p w14:paraId="3806327B" w14:textId="49F2621E" w:rsidR="008E78C6" w:rsidRPr="0097742E"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97742E">
              <w:rPr>
                <w:sz w:val="23"/>
                <w:szCs w:val="23"/>
                <w:lang w:eastAsia="lt-LT"/>
              </w:rPr>
              <w:t>30*</w:t>
            </w:r>
          </w:p>
        </w:tc>
      </w:tr>
      <w:tr w:rsidR="008E78C6" w:rsidRPr="00550C92" w14:paraId="6A85E2F3" w14:textId="77777777" w:rsidTr="00F06753">
        <w:trPr>
          <w:trHeight w:val="662"/>
        </w:trPr>
        <w:tc>
          <w:tcPr>
            <w:tcW w:w="709" w:type="dxa"/>
            <w:vMerge/>
            <w:shd w:val="clear" w:color="auto" w:fill="FFFFFF"/>
          </w:tcPr>
          <w:p w14:paraId="75C1E9B2"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2B2F5384"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51A3C08D" w14:textId="6EDD237B" w:rsidR="008E78C6" w:rsidRPr="00550C92" w:rsidRDefault="008E78C6" w:rsidP="00B10156">
            <w:pPr>
              <w:shd w:val="clear" w:color="auto" w:fill="FFFFFF"/>
              <w:rPr>
                <w:sz w:val="23"/>
                <w:szCs w:val="23"/>
              </w:rPr>
            </w:pPr>
            <w:r w:rsidRPr="00550C92">
              <w:rPr>
                <w:sz w:val="23"/>
                <w:szCs w:val="23"/>
              </w:rPr>
              <w:t>Cerebrinio paralyžiaus asociacijos Plungės skyrius</w:t>
            </w:r>
          </w:p>
        </w:tc>
        <w:tc>
          <w:tcPr>
            <w:tcW w:w="1701" w:type="dxa"/>
            <w:vMerge/>
            <w:shd w:val="clear" w:color="auto" w:fill="FFFFFF"/>
          </w:tcPr>
          <w:p w14:paraId="121EB3A6"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992" w:type="dxa"/>
            <w:shd w:val="clear" w:color="auto" w:fill="FFFFFF"/>
          </w:tcPr>
          <w:p w14:paraId="7BC54942" w14:textId="1F514A06"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30</w:t>
            </w:r>
          </w:p>
        </w:tc>
        <w:tc>
          <w:tcPr>
            <w:tcW w:w="992" w:type="dxa"/>
            <w:shd w:val="clear" w:color="auto" w:fill="FFFFFF"/>
          </w:tcPr>
          <w:p w14:paraId="227B2D4F" w14:textId="7E3B80AF" w:rsidR="008E78C6" w:rsidRPr="0097742E"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97742E">
              <w:rPr>
                <w:sz w:val="23"/>
                <w:szCs w:val="23"/>
                <w:lang w:eastAsia="lt-LT"/>
              </w:rPr>
              <w:t>35*</w:t>
            </w:r>
          </w:p>
        </w:tc>
      </w:tr>
      <w:tr w:rsidR="008E78C6" w:rsidRPr="00550C92" w14:paraId="50CF8A9E" w14:textId="77777777" w:rsidTr="00966766">
        <w:trPr>
          <w:trHeight w:val="699"/>
        </w:trPr>
        <w:tc>
          <w:tcPr>
            <w:tcW w:w="709" w:type="dxa"/>
            <w:vMerge/>
            <w:shd w:val="clear" w:color="auto" w:fill="FFFFFF"/>
          </w:tcPr>
          <w:p w14:paraId="575A8718"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46FD8161"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06594207" w14:textId="7C8FAF63" w:rsidR="008E78C6" w:rsidRPr="00550C92" w:rsidRDefault="008E78C6" w:rsidP="00B10156">
            <w:pPr>
              <w:shd w:val="clear" w:color="auto" w:fill="FFFFFF"/>
              <w:rPr>
                <w:sz w:val="23"/>
                <w:szCs w:val="23"/>
              </w:rPr>
            </w:pPr>
            <w:r w:rsidRPr="00550C92">
              <w:rPr>
                <w:sz w:val="23"/>
                <w:szCs w:val="23"/>
              </w:rPr>
              <w:t>Sutrikusio intelekto žmonių globos bendrija „Plungės viltis“</w:t>
            </w:r>
          </w:p>
        </w:tc>
        <w:tc>
          <w:tcPr>
            <w:tcW w:w="1701" w:type="dxa"/>
            <w:vMerge/>
            <w:shd w:val="clear" w:color="auto" w:fill="FFFFFF"/>
          </w:tcPr>
          <w:p w14:paraId="2946CD94"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992" w:type="dxa"/>
            <w:tcBorders>
              <w:bottom w:val="single" w:sz="4" w:space="0" w:color="auto"/>
            </w:tcBorders>
            <w:shd w:val="clear" w:color="auto" w:fill="FFFFFF"/>
          </w:tcPr>
          <w:p w14:paraId="143A28EE" w14:textId="77777777" w:rsidR="008E78C6" w:rsidRPr="00550C92" w:rsidRDefault="008E78C6" w:rsidP="00F06753">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29</w:t>
            </w:r>
          </w:p>
          <w:p w14:paraId="1C4961BD" w14:textId="34A7164D" w:rsidR="008E78C6" w:rsidRPr="00550C92" w:rsidRDefault="008E78C6" w:rsidP="00F06753">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nar</w:t>
            </w:r>
            <w:r w:rsidR="00384249">
              <w:rPr>
                <w:sz w:val="23"/>
                <w:szCs w:val="23"/>
                <w:lang w:eastAsia="lt-LT"/>
              </w:rPr>
              <w:t>iai</w:t>
            </w:r>
          </w:p>
        </w:tc>
        <w:tc>
          <w:tcPr>
            <w:tcW w:w="992" w:type="dxa"/>
            <w:shd w:val="clear" w:color="auto" w:fill="FFFFFF"/>
          </w:tcPr>
          <w:p w14:paraId="26FE59E1"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29</w:t>
            </w:r>
          </w:p>
          <w:p w14:paraId="46374143" w14:textId="090F621D"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nar</w:t>
            </w:r>
            <w:r w:rsidR="00384249">
              <w:rPr>
                <w:sz w:val="23"/>
                <w:szCs w:val="23"/>
                <w:lang w:eastAsia="lt-LT"/>
              </w:rPr>
              <w:t>iai</w:t>
            </w:r>
          </w:p>
        </w:tc>
      </w:tr>
      <w:tr w:rsidR="008E78C6" w:rsidRPr="00550C92" w14:paraId="5F2F1500" w14:textId="77777777" w:rsidTr="00773145">
        <w:trPr>
          <w:trHeight w:val="562"/>
        </w:trPr>
        <w:tc>
          <w:tcPr>
            <w:tcW w:w="709" w:type="dxa"/>
            <w:vMerge/>
            <w:shd w:val="clear" w:color="auto" w:fill="FFFFFF"/>
          </w:tcPr>
          <w:p w14:paraId="69BF57B8"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6C951D1C"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2F8AB143" w14:textId="74677EE5" w:rsidR="008E78C6" w:rsidRPr="00550C92" w:rsidRDefault="008E78C6" w:rsidP="00B10156">
            <w:pPr>
              <w:shd w:val="clear" w:color="auto" w:fill="FFFFFF"/>
              <w:rPr>
                <w:sz w:val="23"/>
                <w:szCs w:val="23"/>
              </w:rPr>
            </w:pPr>
            <w:r w:rsidRPr="00550C92">
              <w:rPr>
                <w:sz w:val="23"/>
                <w:szCs w:val="23"/>
              </w:rPr>
              <w:t>Plungės pagyvenusių žmonių klubas „Pilnatis“</w:t>
            </w:r>
          </w:p>
        </w:tc>
        <w:tc>
          <w:tcPr>
            <w:tcW w:w="1701" w:type="dxa"/>
            <w:vMerge/>
            <w:shd w:val="clear" w:color="auto" w:fill="FFFFFF"/>
          </w:tcPr>
          <w:p w14:paraId="76BF1501"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992" w:type="dxa"/>
            <w:tcBorders>
              <w:bottom w:val="single" w:sz="4" w:space="0" w:color="auto"/>
            </w:tcBorders>
            <w:shd w:val="clear" w:color="auto" w:fill="FFFFFF"/>
          </w:tcPr>
          <w:p w14:paraId="1B95B403" w14:textId="42F15003" w:rsidR="008E78C6" w:rsidRPr="00550C92" w:rsidRDefault="008E78C6" w:rsidP="00F06753">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45 nariai</w:t>
            </w:r>
          </w:p>
        </w:tc>
        <w:tc>
          <w:tcPr>
            <w:tcW w:w="992" w:type="dxa"/>
            <w:shd w:val="clear" w:color="auto" w:fill="FFFFFF"/>
          </w:tcPr>
          <w:p w14:paraId="59279940" w14:textId="3E974D92"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45 nariai</w:t>
            </w:r>
          </w:p>
        </w:tc>
      </w:tr>
      <w:tr w:rsidR="008E78C6" w:rsidRPr="00550C92" w14:paraId="0A5C0FE8" w14:textId="77777777" w:rsidTr="00966766">
        <w:trPr>
          <w:trHeight w:val="562"/>
        </w:trPr>
        <w:tc>
          <w:tcPr>
            <w:tcW w:w="709" w:type="dxa"/>
            <w:vMerge/>
            <w:shd w:val="clear" w:color="auto" w:fill="FFFFFF"/>
          </w:tcPr>
          <w:p w14:paraId="4690D75E"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3DA30A3D"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32CC9EE0" w14:textId="5874B2F5" w:rsidR="008E78C6" w:rsidRPr="00550C92" w:rsidRDefault="008E78C6" w:rsidP="00B10156">
            <w:pPr>
              <w:shd w:val="clear" w:color="auto" w:fill="FFFFFF"/>
              <w:rPr>
                <w:sz w:val="23"/>
                <w:szCs w:val="23"/>
              </w:rPr>
            </w:pPr>
            <w:r w:rsidRPr="00550C92">
              <w:rPr>
                <w:sz w:val="23"/>
                <w:szCs w:val="23"/>
              </w:rPr>
              <w:t>Plungės rajono buvusių tremtinių nevyriausybinė organizacija ,,Paliesti tremties“</w:t>
            </w:r>
          </w:p>
        </w:tc>
        <w:tc>
          <w:tcPr>
            <w:tcW w:w="1701" w:type="dxa"/>
            <w:vMerge/>
            <w:tcBorders>
              <w:bottom w:val="single" w:sz="4" w:space="0" w:color="auto"/>
            </w:tcBorders>
            <w:shd w:val="clear" w:color="auto" w:fill="FFFFFF"/>
          </w:tcPr>
          <w:p w14:paraId="6EF7D39C"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992" w:type="dxa"/>
            <w:tcBorders>
              <w:bottom w:val="single" w:sz="4" w:space="0" w:color="auto"/>
            </w:tcBorders>
            <w:shd w:val="clear" w:color="auto" w:fill="FFFFFF"/>
          </w:tcPr>
          <w:p w14:paraId="5A0CCF6C" w14:textId="77777777" w:rsidR="008E78C6" w:rsidRPr="00550C92" w:rsidRDefault="008E78C6" w:rsidP="00F06753">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35</w:t>
            </w:r>
          </w:p>
          <w:p w14:paraId="347DF884" w14:textId="7A7CCEA5" w:rsidR="008E78C6" w:rsidRPr="00550C92" w:rsidRDefault="008E78C6" w:rsidP="00F06753">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nariai</w:t>
            </w:r>
          </w:p>
        </w:tc>
        <w:tc>
          <w:tcPr>
            <w:tcW w:w="992" w:type="dxa"/>
            <w:shd w:val="clear" w:color="auto" w:fill="FFFFFF"/>
          </w:tcPr>
          <w:p w14:paraId="66795EE9"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35</w:t>
            </w:r>
          </w:p>
          <w:p w14:paraId="5FB3A8B5" w14:textId="57600566"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nariai</w:t>
            </w:r>
          </w:p>
        </w:tc>
      </w:tr>
      <w:tr w:rsidR="008E78C6" w:rsidRPr="00550C92" w14:paraId="5E1017AF" w14:textId="77777777" w:rsidTr="000A6212">
        <w:trPr>
          <w:trHeight w:val="427"/>
        </w:trPr>
        <w:tc>
          <w:tcPr>
            <w:tcW w:w="709" w:type="dxa"/>
            <w:vMerge/>
            <w:shd w:val="clear" w:color="auto" w:fill="FFFFFF"/>
          </w:tcPr>
          <w:p w14:paraId="6E7C9438"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560" w:type="dxa"/>
            <w:vMerge/>
            <w:shd w:val="clear" w:color="auto" w:fill="FFFFFF"/>
          </w:tcPr>
          <w:p w14:paraId="3C4F2447" w14:textId="77777777" w:rsidR="008E78C6" w:rsidRPr="00550C92" w:rsidRDefault="008E78C6" w:rsidP="00B1015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3827" w:type="dxa"/>
            <w:shd w:val="clear" w:color="auto" w:fill="FFFFFF"/>
          </w:tcPr>
          <w:p w14:paraId="432F7C0E" w14:textId="35BF776A" w:rsidR="008E78C6" w:rsidRPr="00550C92" w:rsidRDefault="008E78C6" w:rsidP="00B10156">
            <w:pPr>
              <w:shd w:val="clear" w:color="auto" w:fill="FFFFFF"/>
              <w:rPr>
                <w:sz w:val="23"/>
                <w:szCs w:val="23"/>
              </w:rPr>
            </w:pPr>
            <w:r w:rsidRPr="00550C92">
              <w:rPr>
                <w:sz w:val="23"/>
                <w:szCs w:val="23"/>
              </w:rPr>
              <w:t>Plungės vyrų krizių centras</w:t>
            </w:r>
          </w:p>
        </w:tc>
        <w:tc>
          <w:tcPr>
            <w:tcW w:w="1701" w:type="dxa"/>
            <w:tcBorders>
              <w:top w:val="single" w:sz="4" w:space="0" w:color="auto"/>
              <w:bottom w:val="single" w:sz="4" w:space="0" w:color="auto"/>
            </w:tcBorders>
            <w:shd w:val="clear" w:color="auto" w:fill="FFFFFF"/>
          </w:tcPr>
          <w:p w14:paraId="0FB6EAC6" w14:textId="77777777" w:rsidR="008E78C6" w:rsidRPr="00550C92" w:rsidRDefault="008E78C6" w:rsidP="009778CD">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roofErr w:type="spellStart"/>
            <w:r w:rsidRPr="00550C92">
              <w:rPr>
                <w:sz w:val="23"/>
                <w:szCs w:val="23"/>
                <w:lang w:eastAsia="lt-LT"/>
              </w:rPr>
              <w:t>VšĮ</w:t>
            </w:r>
            <w:proofErr w:type="spellEnd"/>
          </w:p>
        </w:tc>
        <w:tc>
          <w:tcPr>
            <w:tcW w:w="992" w:type="dxa"/>
            <w:tcBorders>
              <w:top w:val="single" w:sz="4" w:space="0" w:color="auto"/>
              <w:bottom w:val="single" w:sz="4" w:space="0" w:color="auto"/>
            </w:tcBorders>
            <w:shd w:val="clear" w:color="auto" w:fill="FFFFFF"/>
          </w:tcPr>
          <w:p w14:paraId="77595E8E" w14:textId="3A3C2142" w:rsidR="008E78C6" w:rsidRPr="00550C92" w:rsidRDefault="008E78C6" w:rsidP="00D44A6F">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109</w:t>
            </w:r>
          </w:p>
        </w:tc>
        <w:tc>
          <w:tcPr>
            <w:tcW w:w="992" w:type="dxa"/>
            <w:shd w:val="clear" w:color="auto" w:fill="FFFFFF"/>
          </w:tcPr>
          <w:p w14:paraId="3A8D695E" w14:textId="54B33C15" w:rsidR="008E78C6" w:rsidRPr="00550C92" w:rsidRDefault="008E78C6" w:rsidP="00C047A2">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109</w:t>
            </w:r>
          </w:p>
        </w:tc>
      </w:tr>
      <w:tr w:rsidR="009C7360" w:rsidRPr="00550C92" w14:paraId="672056E8" w14:textId="77777777" w:rsidTr="00773145">
        <w:trPr>
          <w:trHeight w:val="1104"/>
        </w:trPr>
        <w:tc>
          <w:tcPr>
            <w:tcW w:w="709" w:type="dxa"/>
            <w:shd w:val="clear" w:color="auto" w:fill="FFFFFF"/>
          </w:tcPr>
          <w:p w14:paraId="63485633" w14:textId="32757B29" w:rsidR="000A6212" w:rsidRPr="00550C92" w:rsidRDefault="000A6212" w:rsidP="00566216">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9.</w:t>
            </w:r>
          </w:p>
          <w:p w14:paraId="691FC3A2" w14:textId="77777777" w:rsidR="000A6212" w:rsidRPr="00550C92" w:rsidRDefault="000A6212" w:rsidP="0077314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560" w:type="dxa"/>
            <w:shd w:val="clear" w:color="auto" w:fill="FFFFFF"/>
          </w:tcPr>
          <w:p w14:paraId="02A10748" w14:textId="77777777" w:rsidR="000A6212" w:rsidRPr="00550C92" w:rsidRDefault="000A6212" w:rsidP="0077314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Šeimynos ir bendruomeniniai vaikų globos namai</w:t>
            </w:r>
          </w:p>
        </w:tc>
        <w:tc>
          <w:tcPr>
            <w:tcW w:w="3827" w:type="dxa"/>
            <w:shd w:val="clear" w:color="auto" w:fill="FFFFFF"/>
          </w:tcPr>
          <w:p w14:paraId="76A0F812" w14:textId="77777777" w:rsidR="000A6212" w:rsidRPr="00550C92" w:rsidRDefault="000A6212" w:rsidP="0077314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Bendruomeniniai vaikų globos namai (</w:t>
            </w:r>
            <w:r w:rsidRPr="0097742E">
              <w:rPr>
                <w:sz w:val="23"/>
                <w:szCs w:val="23"/>
                <w:lang w:eastAsia="lt-LT"/>
              </w:rPr>
              <w:t xml:space="preserve">Vėjo </w:t>
            </w:r>
            <w:proofErr w:type="spellStart"/>
            <w:r w:rsidRPr="0097742E">
              <w:rPr>
                <w:sz w:val="23"/>
                <w:szCs w:val="23"/>
                <w:lang w:eastAsia="lt-LT"/>
              </w:rPr>
              <w:t>g</w:t>
            </w:r>
            <w:proofErr w:type="spellEnd"/>
            <w:r w:rsidRPr="0097742E">
              <w:rPr>
                <w:sz w:val="23"/>
                <w:szCs w:val="23"/>
                <w:lang w:eastAsia="lt-LT"/>
              </w:rPr>
              <w:t>. 12-17, Plungėje)</w:t>
            </w:r>
          </w:p>
          <w:p w14:paraId="1859BD1C" w14:textId="0C4F7C0F" w:rsidR="000A6212" w:rsidRPr="00550C92" w:rsidRDefault="000A6212" w:rsidP="0077314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w:t>
            </w:r>
            <w:proofErr w:type="spellStart"/>
            <w:r w:rsidR="009C7360" w:rsidRPr="00550C92">
              <w:rPr>
                <w:sz w:val="23"/>
                <w:szCs w:val="23"/>
                <w:lang w:eastAsia="lt-LT"/>
              </w:rPr>
              <w:t>Gandingos</w:t>
            </w:r>
            <w:proofErr w:type="spellEnd"/>
            <w:r w:rsidR="009C7360" w:rsidRPr="00550C92">
              <w:rPr>
                <w:sz w:val="23"/>
                <w:szCs w:val="23"/>
                <w:lang w:eastAsia="lt-LT"/>
              </w:rPr>
              <w:t xml:space="preserve"> </w:t>
            </w:r>
            <w:proofErr w:type="spellStart"/>
            <w:r w:rsidR="009C7360" w:rsidRPr="00550C92">
              <w:rPr>
                <w:sz w:val="23"/>
                <w:szCs w:val="23"/>
                <w:lang w:eastAsia="lt-LT"/>
              </w:rPr>
              <w:t>g</w:t>
            </w:r>
            <w:proofErr w:type="spellEnd"/>
            <w:r w:rsidR="009C7360" w:rsidRPr="00550C92">
              <w:rPr>
                <w:sz w:val="23"/>
                <w:szCs w:val="23"/>
                <w:lang w:eastAsia="lt-LT"/>
              </w:rPr>
              <w:t xml:space="preserve">. 11B, </w:t>
            </w:r>
            <w:r w:rsidRPr="00550C92">
              <w:rPr>
                <w:sz w:val="23"/>
                <w:szCs w:val="23"/>
                <w:lang w:eastAsia="lt-LT"/>
              </w:rPr>
              <w:t>Plungėje)</w:t>
            </w:r>
          </w:p>
        </w:tc>
        <w:tc>
          <w:tcPr>
            <w:tcW w:w="1701" w:type="dxa"/>
            <w:shd w:val="clear" w:color="auto" w:fill="FFFFFF"/>
          </w:tcPr>
          <w:p w14:paraId="45B89B3C" w14:textId="77777777" w:rsidR="000A6212" w:rsidRPr="00550C92" w:rsidRDefault="000A6212" w:rsidP="0077314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Plungės rajono savivaldybė</w:t>
            </w:r>
            <w:r w:rsidRPr="00550C92" w:rsidDel="00CF7549">
              <w:rPr>
                <w:sz w:val="23"/>
                <w:szCs w:val="23"/>
                <w:lang w:eastAsia="lt-LT"/>
              </w:rPr>
              <w:t xml:space="preserve"> </w:t>
            </w:r>
          </w:p>
        </w:tc>
        <w:tc>
          <w:tcPr>
            <w:tcW w:w="992" w:type="dxa"/>
            <w:shd w:val="clear" w:color="auto" w:fill="FFFFFF"/>
          </w:tcPr>
          <w:p w14:paraId="56283240" w14:textId="17FD6001" w:rsidR="000A6212" w:rsidRPr="00550C92" w:rsidRDefault="009C7360" w:rsidP="009C7360">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11</w:t>
            </w:r>
          </w:p>
        </w:tc>
        <w:tc>
          <w:tcPr>
            <w:tcW w:w="992" w:type="dxa"/>
            <w:shd w:val="clear" w:color="auto" w:fill="auto"/>
          </w:tcPr>
          <w:p w14:paraId="5F1C98D7" w14:textId="77777777" w:rsidR="000A6212" w:rsidRPr="00550C92" w:rsidRDefault="000A6212" w:rsidP="0077314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highlight w:val="yellow"/>
                <w:lang w:eastAsia="lt-LT"/>
              </w:rPr>
            </w:pPr>
            <w:r w:rsidRPr="00550C92">
              <w:rPr>
                <w:sz w:val="23"/>
                <w:szCs w:val="23"/>
                <w:lang w:eastAsia="lt-LT"/>
              </w:rPr>
              <w:t>8</w:t>
            </w:r>
          </w:p>
        </w:tc>
      </w:tr>
    </w:tbl>
    <w:p w14:paraId="5DD8676D" w14:textId="16B682CB" w:rsidR="008F756F" w:rsidRDefault="00D26B97" w:rsidP="008F756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Cs/>
          <w:i/>
          <w:iCs/>
          <w:sz w:val="22"/>
          <w:szCs w:val="22"/>
          <w:lang w:eastAsia="lt-LT"/>
        </w:rPr>
      </w:pPr>
      <w:r w:rsidRPr="001B5C67">
        <w:rPr>
          <w:bCs/>
          <w:i/>
          <w:iCs/>
          <w:sz w:val="22"/>
          <w:szCs w:val="22"/>
          <w:lang w:eastAsia="lt-LT"/>
        </w:rPr>
        <w:t>Šaltinis: paslaugų teikėjų pateikta informacija</w:t>
      </w:r>
    </w:p>
    <w:p w14:paraId="1DDACB3B" w14:textId="77777777" w:rsidR="00D26B97" w:rsidRPr="002A0B54" w:rsidRDefault="00D26B97" w:rsidP="008F756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i/>
          <w:color w:val="FF0000"/>
          <w:lang w:eastAsia="lt-LT"/>
        </w:rPr>
      </w:pPr>
    </w:p>
    <w:p w14:paraId="52049E2F" w14:textId="18CE2FA2" w:rsidR="00B10156" w:rsidRPr="009F75B0" w:rsidRDefault="00F561C5" w:rsidP="00C643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423D4C">
        <w:rPr>
          <w:b/>
          <w:lang w:eastAsia="lt-LT"/>
        </w:rPr>
        <w:t>S</w:t>
      </w:r>
      <w:r w:rsidR="00B10156" w:rsidRPr="00423D4C">
        <w:rPr>
          <w:b/>
          <w:lang w:eastAsia="lt-LT"/>
        </w:rPr>
        <w:t xml:space="preserve">avivaldybėje socialinių paslaugų teikėjai </w:t>
      </w:r>
      <w:r w:rsidR="00B10156" w:rsidRPr="00423D4C">
        <w:rPr>
          <w:lang w:eastAsia="lt-LT"/>
        </w:rPr>
        <w:t xml:space="preserve">yra </w:t>
      </w:r>
      <w:r w:rsidR="00B8694C">
        <w:rPr>
          <w:lang w:eastAsia="lt-LT"/>
        </w:rPr>
        <w:t>S</w:t>
      </w:r>
      <w:r w:rsidR="00B10156" w:rsidRPr="00423D4C">
        <w:rPr>
          <w:lang w:eastAsia="lt-LT"/>
        </w:rPr>
        <w:t xml:space="preserve">avivaldybės biudžetinės įtaigos, viešosios įstaigos ir nevyriausybinės </w:t>
      </w:r>
      <w:r w:rsidR="00BC3A6F">
        <w:rPr>
          <w:lang w:eastAsia="lt-LT"/>
        </w:rPr>
        <w:t xml:space="preserve">žmonių su negalia </w:t>
      </w:r>
      <w:r w:rsidR="00B10156" w:rsidRPr="00423D4C">
        <w:rPr>
          <w:lang w:eastAsia="lt-LT"/>
        </w:rPr>
        <w:t>organizacijos</w:t>
      </w:r>
      <w:r w:rsidR="00B10156" w:rsidRPr="009F75B0">
        <w:rPr>
          <w:lang w:eastAsia="lt-LT"/>
        </w:rPr>
        <w:t xml:space="preserve">. </w:t>
      </w:r>
      <w:r w:rsidR="009F75B0" w:rsidRPr="009F75B0">
        <w:rPr>
          <w:lang w:eastAsia="lt-LT"/>
        </w:rPr>
        <w:t>Specialiųjų ugdymosi poreikių turintiems vaikams u</w:t>
      </w:r>
      <w:r w:rsidR="00B10156" w:rsidRPr="009F75B0">
        <w:rPr>
          <w:lang w:eastAsia="lt-LT"/>
        </w:rPr>
        <w:t>gdymo ir lavinimo paslaugos yra teikiamos vaikų lopšel</w:t>
      </w:r>
      <w:r w:rsidR="009F75B0" w:rsidRPr="009F75B0">
        <w:rPr>
          <w:lang w:eastAsia="lt-LT"/>
        </w:rPr>
        <w:t>yje</w:t>
      </w:r>
      <w:r w:rsidR="00A64720" w:rsidRPr="009F75B0">
        <w:rPr>
          <w:lang w:eastAsia="lt-LT"/>
        </w:rPr>
        <w:t>-</w:t>
      </w:r>
      <w:r w:rsidR="00B10156" w:rsidRPr="009F75B0">
        <w:rPr>
          <w:lang w:eastAsia="lt-LT"/>
        </w:rPr>
        <w:t>daržel</w:t>
      </w:r>
      <w:r w:rsidR="009F75B0" w:rsidRPr="009F75B0">
        <w:rPr>
          <w:lang w:eastAsia="lt-LT"/>
        </w:rPr>
        <w:t>yje</w:t>
      </w:r>
      <w:r w:rsidR="00B10156" w:rsidRPr="009F75B0">
        <w:rPr>
          <w:lang w:eastAsia="lt-LT"/>
        </w:rPr>
        <w:t xml:space="preserve"> „Pasaka“ bei Plungės specialiojo ugdymo centre</w:t>
      </w:r>
      <w:r w:rsidR="00B32782">
        <w:rPr>
          <w:lang w:eastAsia="lt-LT"/>
        </w:rPr>
        <w:t>, kuris vykdo plėtrą ir siekia kokybiškų paslaugų teikimo.</w:t>
      </w:r>
    </w:p>
    <w:p w14:paraId="163545E5" w14:textId="77777777" w:rsidR="009F63CF" w:rsidRPr="002A0B54" w:rsidRDefault="009F63CF" w:rsidP="00C643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color w:val="FF0000"/>
          <w:lang w:eastAsia="lt-LT"/>
        </w:rPr>
      </w:pPr>
    </w:p>
    <w:p w14:paraId="6BA91BF5" w14:textId="2E33B9B8" w:rsidR="00AB6821" w:rsidRPr="00B15C1D" w:rsidRDefault="00B10156">
      <w:pPr>
        <w:tabs>
          <w:tab w:val="left" w:pos="851"/>
        </w:tabs>
        <w:ind w:firstLine="720"/>
        <w:jc w:val="both"/>
        <w:rPr>
          <w:lang w:eastAsia="lt-LT"/>
        </w:rPr>
      </w:pPr>
      <w:r w:rsidRPr="00B15C1D">
        <w:rPr>
          <w:b/>
          <w:lang w:eastAsia="lt-LT"/>
        </w:rPr>
        <w:t xml:space="preserve">5.1. Plungės socialinių paslaugų centras </w:t>
      </w:r>
      <w:r w:rsidR="00577350" w:rsidRPr="00B15C1D">
        <w:rPr>
          <w:bCs/>
          <w:lang w:eastAsia="lt-LT"/>
        </w:rPr>
        <w:t>(</w:t>
      </w:r>
      <w:r w:rsidRPr="00B15C1D">
        <w:rPr>
          <w:lang w:eastAsia="lt-LT"/>
        </w:rPr>
        <w:t xml:space="preserve">toliau </w:t>
      </w:r>
      <w:r w:rsidR="00AE6F6C" w:rsidRPr="00B15C1D">
        <w:rPr>
          <w:lang w:eastAsia="lt-LT"/>
        </w:rPr>
        <w:t>–</w:t>
      </w:r>
      <w:r w:rsidRPr="00B15C1D">
        <w:rPr>
          <w:lang w:eastAsia="lt-LT"/>
        </w:rPr>
        <w:t xml:space="preserve"> P</w:t>
      </w:r>
      <w:r w:rsidR="00AE6F6C" w:rsidRPr="00B15C1D">
        <w:rPr>
          <w:lang w:eastAsia="lt-LT"/>
        </w:rPr>
        <w:t xml:space="preserve">lungės </w:t>
      </w:r>
      <w:r w:rsidRPr="00B15C1D">
        <w:rPr>
          <w:lang w:eastAsia="lt-LT"/>
        </w:rPr>
        <w:t>SPC)</w:t>
      </w:r>
      <w:r w:rsidRPr="00B15C1D">
        <w:rPr>
          <w:b/>
          <w:lang w:eastAsia="lt-LT"/>
        </w:rPr>
        <w:t xml:space="preserve"> </w:t>
      </w:r>
      <w:r w:rsidR="000C5CA6" w:rsidRPr="00B15C1D">
        <w:rPr>
          <w:lang w:eastAsia="lt-LT"/>
        </w:rPr>
        <w:t xml:space="preserve">yra didžiausias socialinių paslaugų teikėjas </w:t>
      </w:r>
      <w:r w:rsidR="00B8694C">
        <w:rPr>
          <w:lang w:eastAsia="lt-LT"/>
        </w:rPr>
        <w:t>Savivaldybėje</w:t>
      </w:r>
      <w:r w:rsidR="000C5CA6" w:rsidRPr="00B15C1D">
        <w:rPr>
          <w:lang w:eastAsia="lt-LT"/>
        </w:rPr>
        <w:t xml:space="preserve">. </w:t>
      </w:r>
      <w:r w:rsidR="00673CC7" w:rsidRPr="00B15C1D">
        <w:rPr>
          <w:lang w:eastAsia="lt-LT"/>
        </w:rPr>
        <w:t xml:space="preserve">Įstaigos pagrindinė buveinė yra </w:t>
      </w:r>
      <w:proofErr w:type="spellStart"/>
      <w:r w:rsidR="00673CC7" w:rsidRPr="00B15C1D">
        <w:rPr>
          <w:lang w:eastAsia="lt-LT"/>
        </w:rPr>
        <w:t>Mendeno</w:t>
      </w:r>
      <w:proofErr w:type="spellEnd"/>
      <w:r w:rsidR="00673CC7" w:rsidRPr="00B15C1D">
        <w:rPr>
          <w:lang w:eastAsia="lt-LT"/>
        </w:rPr>
        <w:t xml:space="preserve"> </w:t>
      </w:r>
      <w:proofErr w:type="spellStart"/>
      <w:r w:rsidR="00673CC7" w:rsidRPr="00B15C1D">
        <w:rPr>
          <w:lang w:eastAsia="lt-LT"/>
        </w:rPr>
        <w:t>g</w:t>
      </w:r>
      <w:proofErr w:type="spellEnd"/>
      <w:r w:rsidR="00673CC7" w:rsidRPr="00B15C1D">
        <w:rPr>
          <w:lang w:eastAsia="lt-LT"/>
        </w:rPr>
        <w:t>. 4, Plungėje, padalini</w:t>
      </w:r>
      <w:r w:rsidR="003B3479" w:rsidRPr="00B15C1D">
        <w:rPr>
          <w:lang w:eastAsia="lt-LT"/>
        </w:rPr>
        <w:t>ai</w:t>
      </w:r>
      <w:r w:rsidR="00673CC7" w:rsidRPr="00B15C1D">
        <w:rPr>
          <w:lang w:eastAsia="lt-LT"/>
        </w:rPr>
        <w:t xml:space="preserve"> – V. Mačernio </w:t>
      </w:r>
      <w:proofErr w:type="spellStart"/>
      <w:r w:rsidR="00673CC7" w:rsidRPr="00B15C1D">
        <w:rPr>
          <w:lang w:eastAsia="lt-LT"/>
        </w:rPr>
        <w:t>g</w:t>
      </w:r>
      <w:proofErr w:type="spellEnd"/>
      <w:r w:rsidR="00673CC7" w:rsidRPr="00B15C1D">
        <w:rPr>
          <w:lang w:eastAsia="lt-LT"/>
        </w:rPr>
        <w:t xml:space="preserve">. </w:t>
      </w:r>
      <w:r w:rsidR="00836244" w:rsidRPr="00B15C1D">
        <w:rPr>
          <w:lang w:eastAsia="lt-LT"/>
        </w:rPr>
        <w:t>31</w:t>
      </w:r>
      <w:r w:rsidR="00BE3D86" w:rsidRPr="00B15C1D">
        <w:rPr>
          <w:lang w:eastAsia="lt-LT"/>
        </w:rPr>
        <w:t>,</w:t>
      </w:r>
      <w:r w:rsidR="00673CC7" w:rsidRPr="00B15C1D">
        <w:rPr>
          <w:lang w:eastAsia="lt-LT"/>
        </w:rPr>
        <w:t xml:space="preserve"> </w:t>
      </w:r>
      <w:r w:rsidR="00673CC7" w:rsidRPr="0097742E">
        <w:rPr>
          <w:lang w:eastAsia="lt-LT"/>
        </w:rPr>
        <w:t xml:space="preserve">Vėjo </w:t>
      </w:r>
      <w:proofErr w:type="spellStart"/>
      <w:r w:rsidR="00673CC7" w:rsidRPr="0097742E">
        <w:rPr>
          <w:lang w:eastAsia="lt-LT"/>
        </w:rPr>
        <w:t>g</w:t>
      </w:r>
      <w:proofErr w:type="spellEnd"/>
      <w:r w:rsidR="00673CC7" w:rsidRPr="0097742E">
        <w:rPr>
          <w:lang w:eastAsia="lt-LT"/>
        </w:rPr>
        <w:t xml:space="preserve">. </w:t>
      </w:r>
      <w:r w:rsidR="00836244" w:rsidRPr="0097742E">
        <w:rPr>
          <w:lang w:eastAsia="lt-LT"/>
        </w:rPr>
        <w:t>12-17</w:t>
      </w:r>
      <w:r w:rsidR="00E9723D" w:rsidRPr="004E708C">
        <w:rPr>
          <w:lang w:eastAsia="lt-LT"/>
        </w:rPr>
        <w:t xml:space="preserve"> ir </w:t>
      </w:r>
      <w:proofErr w:type="spellStart"/>
      <w:r w:rsidR="005570D4" w:rsidRPr="0097742E">
        <w:rPr>
          <w:lang w:eastAsia="lt-LT"/>
        </w:rPr>
        <w:t>Gandingos</w:t>
      </w:r>
      <w:proofErr w:type="spellEnd"/>
      <w:r w:rsidR="005570D4" w:rsidRPr="0097742E">
        <w:rPr>
          <w:lang w:eastAsia="lt-LT"/>
        </w:rPr>
        <w:t xml:space="preserve"> </w:t>
      </w:r>
      <w:proofErr w:type="spellStart"/>
      <w:r w:rsidR="005570D4" w:rsidRPr="0097742E">
        <w:rPr>
          <w:lang w:eastAsia="lt-LT"/>
        </w:rPr>
        <w:t>g</w:t>
      </w:r>
      <w:proofErr w:type="spellEnd"/>
      <w:r w:rsidR="005570D4" w:rsidRPr="0097742E">
        <w:rPr>
          <w:lang w:eastAsia="lt-LT"/>
        </w:rPr>
        <w:t>.</w:t>
      </w:r>
      <w:r w:rsidR="005570D4" w:rsidRPr="00B15C1D">
        <w:rPr>
          <w:lang w:eastAsia="lt-LT"/>
        </w:rPr>
        <w:t xml:space="preserve"> 11B</w:t>
      </w:r>
      <w:r w:rsidR="00BE3D86" w:rsidRPr="00B15C1D">
        <w:rPr>
          <w:lang w:eastAsia="lt-LT"/>
        </w:rPr>
        <w:t>,</w:t>
      </w:r>
      <w:r w:rsidR="007A0D72" w:rsidRPr="00B15C1D">
        <w:rPr>
          <w:lang w:eastAsia="lt-LT"/>
        </w:rPr>
        <w:t xml:space="preserve"> Plungėje.</w:t>
      </w:r>
      <w:r w:rsidR="00673CC7" w:rsidRPr="00B15C1D">
        <w:rPr>
          <w:lang w:eastAsia="lt-LT"/>
        </w:rPr>
        <w:t xml:space="preserve"> </w:t>
      </w:r>
    </w:p>
    <w:p w14:paraId="382369ED" w14:textId="7BDA8705" w:rsidR="00C64366" w:rsidRPr="00B15C1D" w:rsidRDefault="00C510DF">
      <w:pPr>
        <w:tabs>
          <w:tab w:val="left" w:pos="851"/>
        </w:tabs>
        <w:ind w:firstLine="720"/>
        <w:jc w:val="both"/>
        <w:rPr>
          <w:b/>
          <w:lang w:eastAsia="lt-LT"/>
        </w:rPr>
      </w:pPr>
      <w:r w:rsidRPr="00B15C1D">
        <w:rPr>
          <w:lang w:eastAsia="ar-SA"/>
        </w:rPr>
        <w:t>Įstaigos t</w:t>
      </w:r>
      <w:r w:rsidR="00B10156" w:rsidRPr="00B15C1D">
        <w:rPr>
          <w:lang w:eastAsia="ar-SA"/>
        </w:rPr>
        <w:t>eikiamomis socialinėmis paslaugomis siekiama stiprinti įvairių socialinių grupių asmenų gebėjimus ir galimybes savarankiškai spręsti savo socialines problemas, palaikyti socialinius ryšius su visuomene, padėti įveikti socialinę atskirtį ir užtikrinti socialinį saugumą.</w:t>
      </w:r>
    </w:p>
    <w:p w14:paraId="51A6C666" w14:textId="13D3AB90" w:rsidR="00B550BF" w:rsidRPr="005769E1" w:rsidRDefault="00BB2D4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B15C1D">
        <w:rPr>
          <w:lang w:eastAsia="lt-LT"/>
        </w:rPr>
        <w:t>P</w:t>
      </w:r>
      <w:r w:rsidR="00BE3D86" w:rsidRPr="00B15C1D">
        <w:rPr>
          <w:lang w:eastAsia="lt-LT"/>
        </w:rPr>
        <w:t xml:space="preserve">lungės </w:t>
      </w:r>
      <w:r w:rsidRPr="00B15C1D">
        <w:rPr>
          <w:lang w:eastAsia="lt-LT"/>
        </w:rPr>
        <w:t>SPC</w:t>
      </w:r>
      <w:r w:rsidR="00B10156" w:rsidRPr="00B15C1D">
        <w:rPr>
          <w:lang w:eastAsia="lt-LT"/>
        </w:rPr>
        <w:t xml:space="preserve"> gyventojams teikia šias socialines paslaugas:</w:t>
      </w:r>
    </w:p>
    <w:p w14:paraId="39224004" w14:textId="77777777" w:rsidR="00F3689B" w:rsidRPr="00AB41AE"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AB41AE">
        <w:rPr>
          <w:lang w:eastAsia="lt-LT"/>
        </w:rPr>
        <w:t>1. Bendrąsias socialines paslaugas:</w:t>
      </w:r>
    </w:p>
    <w:p w14:paraId="71FEA4E7" w14:textId="41162C74" w:rsidR="00F3689B" w:rsidRPr="00AB41AE" w:rsidRDefault="002516D3" w:rsidP="002F480F">
      <w:pPr>
        <w:widowControl w:val="0"/>
        <w:numPr>
          <w:ilvl w:val="0"/>
          <w:numId w:val="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Pr>
          <w:lang w:eastAsia="lt-LT"/>
        </w:rPr>
        <w:lastRenderedPageBreak/>
        <w:t>t</w:t>
      </w:r>
      <w:r w:rsidR="00B10156" w:rsidRPr="00AB41AE">
        <w:rPr>
          <w:lang w:eastAsia="lt-LT"/>
        </w:rPr>
        <w:t xml:space="preserve">ransporto </w:t>
      </w:r>
      <w:r w:rsidR="007E1503" w:rsidRPr="00AB41AE">
        <w:rPr>
          <w:lang w:eastAsia="lt-LT"/>
        </w:rPr>
        <w:t>organizavimo</w:t>
      </w:r>
      <w:r w:rsidR="00577350" w:rsidRPr="00AB41AE">
        <w:rPr>
          <w:lang w:eastAsia="lt-LT"/>
        </w:rPr>
        <w:t>;</w:t>
      </w:r>
      <w:r w:rsidR="00B10156" w:rsidRPr="00AB41AE">
        <w:rPr>
          <w:lang w:eastAsia="lt-LT"/>
        </w:rPr>
        <w:t xml:space="preserve"> </w:t>
      </w:r>
    </w:p>
    <w:p w14:paraId="51092EBF" w14:textId="3D395C59" w:rsidR="00B10156" w:rsidRPr="00AB41AE" w:rsidRDefault="002516D3" w:rsidP="002F480F">
      <w:pPr>
        <w:widowControl w:val="0"/>
        <w:numPr>
          <w:ilvl w:val="0"/>
          <w:numId w:val="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Pr>
          <w:lang w:eastAsia="lt-LT"/>
        </w:rPr>
        <w:t>n</w:t>
      </w:r>
      <w:r w:rsidR="00B10156" w:rsidRPr="00AB41AE">
        <w:rPr>
          <w:lang w:eastAsia="lt-LT"/>
        </w:rPr>
        <w:t>emokamo maitinimo labdaros valgykloje.</w:t>
      </w:r>
    </w:p>
    <w:p w14:paraId="685346E7" w14:textId="77777777" w:rsidR="00B10156" w:rsidRPr="00AB41AE"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AB41AE">
        <w:rPr>
          <w:lang w:eastAsia="lt-LT"/>
        </w:rPr>
        <w:t xml:space="preserve">2. Socialinės priežiūros paslaugas: </w:t>
      </w:r>
    </w:p>
    <w:p w14:paraId="5DD3ECE0" w14:textId="096196C6" w:rsidR="00B10156" w:rsidRPr="00AB41AE" w:rsidRDefault="00B10156" w:rsidP="002F480F">
      <w:pPr>
        <w:widowControl w:val="0"/>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AB41AE">
        <w:rPr>
          <w:lang w:eastAsia="lt-LT"/>
        </w:rPr>
        <w:t>A</w:t>
      </w:r>
      <w:r w:rsidR="00223D91" w:rsidRPr="00AB41AE">
        <w:rPr>
          <w:lang w:eastAsia="lt-LT"/>
        </w:rPr>
        <w:t>V</w:t>
      </w:r>
      <w:r w:rsidRPr="00AB41AE">
        <w:rPr>
          <w:lang w:eastAsia="lt-LT"/>
        </w:rPr>
        <w:t xml:space="preserve"> ir </w:t>
      </w:r>
      <w:r w:rsidR="00E943E5" w:rsidRPr="00AB41AE">
        <w:rPr>
          <w:lang w:eastAsia="lt-LT"/>
        </w:rPr>
        <w:t xml:space="preserve">socialinės priežiūros paslaugų </w:t>
      </w:r>
      <w:r w:rsidR="00F3689B" w:rsidRPr="00AB41AE">
        <w:rPr>
          <w:lang w:eastAsia="lt-LT"/>
        </w:rPr>
        <w:t>teikimas šeimoms</w:t>
      </w:r>
      <w:r w:rsidR="001F6D24" w:rsidRPr="00AB41AE">
        <w:rPr>
          <w:lang w:eastAsia="lt-LT"/>
        </w:rPr>
        <w:t>,</w:t>
      </w:r>
      <w:r w:rsidR="00F40FED" w:rsidRPr="00AB41AE">
        <w:rPr>
          <w:lang w:eastAsia="lt-LT"/>
        </w:rPr>
        <w:t xml:space="preserve"> </w:t>
      </w:r>
      <w:r w:rsidRPr="00AB41AE">
        <w:rPr>
          <w:lang w:eastAsia="lt-LT"/>
        </w:rPr>
        <w:t>patiriančioms socialinę riziką ir jose augantiems vaikams;</w:t>
      </w:r>
    </w:p>
    <w:p w14:paraId="263328DD" w14:textId="7AF0C595" w:rsidR="00F3689B" w:rsidRPr="00AB41AE" w:rsidRDefault="002516D3" w:rsidP="002F480F">
      <w:pPr>
        <w:widowControl w:val="0"/>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Pr>
          <w:lang w:eastAsia="lt-LT"/>
        </w:rPr>
        <w:t>s</w:t>
      </w:r>
      <w:r w:rsidR="00907EED" w:rsidRPr="00AB41AE">
        <w:rPr>
          <w:lang w:eastAsia="lt-LT"/>
        </w:rPr>
        <w:t>ocialinių įgūdžių ugdymo</w:t>
      </w:r>
      <w:r w:rsidR="00DE79AD" w:rsidRPr="00AB41AE">
        <w:rPr>
          <w:lang w:eastAsia="lt-LT"/>
        </w:rPr>
        <w:t>,</w:t>
      </w:r>
      <w:r w:rsidR="00907EED" w:rsidRPr="00AB41AE">
        <w:rPr>
          <w:lang w:eastAsia="lt-LT"/>
        </w:rPr>
        <w:t xml:space="preserve"> palaikymo</w:t>
      </w:r>
      <w:r w:rsidR="00DE79AD" w:rsidRPr="00AB41AE">
        <w:rPr>
          <w:lang w:eastAsia="lt-LT"/>
        </w:rPr>
        <w:t xml:space="preserve"> ir (ar) atkūrimo </w:t>
      </w:r>
      <w:r w:rsidR="001F6D24" w:rsidRPr="00AB41AE">
        <w:rPr>
          <w:lang w:eastAsia="lt-LT"/>
        </w:rPr>
        <w:t xml:space="preserve">paslaugų teikimas </w:t>
      </w:r>
      <w:r w:rsidR="00B10156" w:rsidRPr="00AB41AE">
        <w:rPr>
          <w:lang w:eastAsia="lt-LT"/>
        </w:rPr>
        <w:t xml:space="preserve">suaugusiems asmenims su </w:t>
      </w:r>
      <w:r>
        <w:rPr>
          <w:lang w:eastAsia="lt-LT"/>
        </w:rPr>
        <w:t>intelekto</w:t>
      </w:r>
      <w:r w:rsidR="00B10156" w:rsidRPr="00AB41AE">
        <w:rPr>
          <w:lang w:eastAsia="lt-LT"/>
        </w:rPr>
        <w:t xml:space="preserve"> negalia</w:t>
      </w:r>
      <w:r w:rsidR="00B8537A">
        <w:rPr>
          <w:lang w:eastAsia="lt-LT"/>
        </w:rPr>
        <w:t xml:space="preserve"> institucijoje</w:t>
      </w:r>
      <w:r w:rsidR="00B10156" w:rsidRPr="00AB41AE">
        <w:rPr>
          <w:lang w:eastAsia="lt-LT"/>
        </w:rPr>
        <w:t>;</w:t>
      </w:r>
    </w:p>
    <w:p w14:paraId="13B377CF" w14:textId="629066A7" w:rsidR="00F3689B" w:rsidRPr="00AB41AE" w:rsidRDefault="00B8537A" w:rsidP="002F480F">
      <w:pPr>
        <w:widowControl w:val="0"/>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Pr>
          <w:lang w:eastAsia="lt-LT"/>
        </w:rPr>
        <w:t>p</w:t>
      </w:r>
      <w:r w:rsidR="00B10156" w:rsidRPr="00AB41AE">
        <w:rPr>
          <w:lang w:eastAsia="lt-LT"/>
        </w:rPr>
        <w:t xml:space="preserve">agalbos į namus </w:t>
      </w:r>
      <w:r w:rsidR="001F6D24" w:rsidRPr="00AB41AE">
        <w:rPr>
          <w:lang w:eastAsia="lt-LT"/>
        </w:rPr>
        <w:t xml:space="preserve">paslaugų teikimas </w:t>
      </w:r>
      <w:r w:rsidR="00B10156" w:rsidRPr="00AB41AE">
        <w:rPr>
          <w:lang w:eastAsia="lt-LT"/>
        </w:rPr>
        <w:t xml:space="preserve">senyvo amžiaus </w:t>
      </w:r>
      <w:r w:rsidR="007E1503" w:rsidRPr="00AB41AE">
        <w:rPr>
          <w:lang w:eastAsia="lt-LT"/>
        </w:rPr>
        <w:t xml:space="preserve">asmenims </w:t>
      </w:r>
      <w:r w:rsidR="00B10156" w:rsidRPr="00AB41AE">
        <w:rPr>
          <w:lang w:eastAsia="lt-LT"/>
        </w:rPr>
        <w:t>ir asmenims</w:t>
      </w:r>
      <w:r w:rsidR="007E1503" w:rsidRPr="00AB41AE">
        <w:rPr>
          <w:lang w:eastAsia="lt-LT"/>
        </w:rPr>
        <w:t xml:space="preserve"> su negalia</w:t>
      </w:r>
      <w:r w:rsidR="00577350" w:rsidRPr="00AB41AE">
        <w:rPr>
          <w:lang w:eastAsia="lt-LT"/>
        </w:rPr>
        <w:t>;</w:t>
      </w:r>
      <w:r w:rsidR="001F6D24" w:rsidRPr="00AB41AE">
        <w:rPr>
          <w:lang w:eastAsia="lt-LT"/>
        </w:rPr>
        <w:t xml:space="preserve"> </w:t>
      </w:r>
    </w:p>
    <w:p w14:paraId="67080BA6" w14:textId="33011E2C" w:rsidR="00471A75" w:rsidRPr="00AB41AE" w:rsidRDefault="00B8537A" w:rsidP="002F480F">
      <w:pPr>
        <w:widowControl w:val="0"/>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bCs/>
          <w:lang w:eastAsia="lt-LT"/>
        </w:rPr>
      </w:pPr>
      <w:r>
        <w:rPr>
          <w:bCs/>
          <w:lang w:eastAsia="lt-LT"/>
        </w:rPr>
        <w:t>i</w:t>
      </w:r>
      <w:r w:rsidR="002D639B" w:rsidRPr="00AB41AE">
        <w:rPr>
          <w:bCs/>
          <w:lang w:eastAsia="lt-LT"/>
        </w:rPr>
        <w:t>ntensyvi</w:t>
      </w:r>
      <w:r w:rsidR="00685B70" w:rsidRPr="00AB41AE">
        <w:rPr>
          <w:bCs/>
          <w:lang w:eastAsia="lt-LT"/>
        </w:rPr>
        <w:t>os</w:t>
      </w:r>
      <w:r w:rsidR="002D639B" w:rsidRPr="00AB41AE">
        <w:rPr>
          <w:bCs/>
          <w:lang w:eastAsia="lt-LT"/>
        </w:rPr>
        <w:t xml:space="preserve"> krizių įveikimo pagalb</w:t>
      </w:r>
      <w:r w:rsidR="00685B70" w:rsidRPr="00AB41AE">
        <w:rPr>
          <w:bCs/>
          <w:lang w:eastAsia="lt-LT"/>
        </w:rPr>
        <w:t>os</w:t>
      </w:r>
      <w:r w:rsidR="001F6D24" w:rsidRPr="00AB41AE">
        <w:rPr>
          <w:lang w:eastAsia="lt-LT"/>
        </w:rPr>
        <w:t xml:space="preserve"> teikimas </w:t>
      </w:r>
      <w:r w:rsidR="004267E6" w:rsidRPr="00AB41AE">
        <w:rPr>
          <w:bCs/>
          <w:lang w:eastAsia="lt-LT"/>
        </w:rPr>
        <w:t>krizinėje situa</w:t>
      </w:r>
      <w:r w:rsidR="00F3689B" w:rsidRPr="00AB41AE">
        <w:rPr>
          <w:bCs/>
          <w:lang w:eastAsia="lt-LT"/>
        </w:rPr>
        <w:t>cijoje atsidūr</w:t>
      </w:r>
      <w:r w:rsidR="002D639B" w:rsidRPr="00AB41AE">
        <w:rPr>
          <w:bCs/>
          <w:lang w:eastAsia="lt-LT"/>
        </w:rPr>
        <w:t>usiems asmenims</w:t>
      </w:r>
      <w:r w:rsidR="00F3689B" w:rsidRPr="00AB41AE">
        <w:rPr>
          <w:bCs/>
          <w:lang w:eastAsia="lt-LT"/>
        </w:rPr>
        <w:t xml:space="preserve"> </w:t>
      </w:r>
      <w:r w:rsidR="002D639B" w:rsidRPr="00AB41AE">
        <w:rPr>
          <w:bCs/>
          <w:lang w:eastAsia="lt-LT"/>
        </w:rPr>
        <w:t>(</w:t>
      </w:r>
      <w:r w:rsidR="00F3689B" w:rsidRPr="00AB41AE">
        <w:rPr>
          <w:bCs/>
          <w:lang w:eastAsia="lt-LT"/>
        </w:rPr>
        <w:t>šeimoms</w:t>
      </w:r>
      <w:r w:rsidR="002D639B" w:rsidRPr="00AB41AE">
        <w:rPr>
          <w:bCs/>
          <w:lang w:eastAsia="lt-LT"/>
        </w:rPr>
        <w:t>)</w:t>
      </w:r>
      <w:r w:rsidR="00F3689B" w:rsidRPr="00AB41AE">
        <w:rPr>
          <w:bCs/>
          <w:lang w:eastAsia="lt-LT"/>
        </w:rPr>
        <w:t xml:space="preserve"> su</w:t>
      </w:r>
      <w:r w:rsidR="002D639B" w:rsidRPr="00AB41AE">
        <w:rPr>
          <w:bCs/>
          <w:lang w:eastAsia="lt-LT"/>
        </w:rPr>
        <w:t xml:space="preserve"> </w:t>
      </w:r>
      <w:r w:rsidR="004267E6" w:rsidRPr="00AB41AE">
        <w:rPr>
          <w:bCs/>
          <w:lang w:eastAsia="lt-LT"/>
        </w:rPr>
        <w:t>vaikais</w:t>
      </w:r>
      <w:r w:rsidR="00F5408D" w:rsidRPr="00AB41AE">
        <w:rPr>
          <w:bCs/>
          <w:lang w:eastAsia="lt-LT"/>
        </w:rPr>
        <w:t>, l</w:t>
      </w:r>
      <w:r w:rsidR="00063FEF" w:rsidRPr="00AB41AE">
        <w:rPr>
          <w:bCs/>
          <w:lang w:eastAsia="lt-LT"/>
        </w:rPr>
        <w:t>aikinoji priežiūra vaikams</w:t>
      </w:r>
      <w:r w:rsidR="001F6D24" w:rsidRPr="00AB41AE">
        <w:rPr>
          <w:bCs/>
          <w:lang w:eastAsia="lt-LT"/>
        </w:rPr>
        <w:t>,</w:t>
      </w:r>
      <w:r w:rsidR="00063FEF" w:rsidRPr="00AB41AE">
        <w:rPr>
          <w:bCs/>
          <w:lang w:eastAsia="lt-LT"/>
        </w:rPr>
        <w:t xml:space="preserve"> nustačius apsaugos poreikį</w:t>
      </w:r>
      <w:r w:rsidR="00050AE3" w:rsidRPr="00AB41AE">
        <w:rPr>
          <w:bCs/>
          <w:lang w:eastAsia="lt-LT"/>
        </w:rPr>
        <w:t>;</w:t>
      </w:r>
    </w:p>
    <w:p w14:paraId="7B02E1FE" w14:textId="65FB3768" w:rsidR="00E943E5" w:rsidRPr="00AB41AE" w:rsidRDefault="00B8537A" w:rsidP="002F480F">
      <w:pPr>
        <w:widowControl w:val="0"/>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bCs/>
          <w:lang w:eastAsia="lt-LT"/>
        </w:rPr>
      </w:pPr>
      <w:r>
        <w:rPr>
          <w:bCs/>
          <w:lang w:eastAsia="lt-LT"/>
        </w:rPr>
        <w:t>p</w:t>
      </w:r>
      <w:r w:rsidR="00E943E5" w:rsidRPr="00AB41AE">
        <w:rPr>
          <w:bCs/>
          <w:lang w:eastAsia="lt-LT"/>
        </w:rPr>
        <w:t>alydėjimo paslauga jaunuoliams</w:t>
      </w:r>
      <w:r w:rsidR="00050AE3" w:rsidRPr="00AB41AE">
        <w:rPr>
          <w:bCs/>
          <w:lang w:eastAsia="lt-LT"/>
        </w:rPr>
        <w:t>.</w:t>
      </w:r>
    </w:p>
    <w:p w14:paraId="3AB3DC23" w14:textId="77777777" w:rsidR="00B10156" w:rsidRPr="00AB41AE"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AB41AE">
        <w:rPr>
          <w:lang w:eastAsia="lt-LT"/>
        </w:rPr>
        <w:t>3. Socialinės globos paslaugas:</w:t>
      </w:r>
    </w:p>
    <w:p w14:paraId="2110F5B8" w14:textId="057F47A7" w:rsidR="00B10156" w:rsidRPr="00AB41AE" w:rsidRDefault="00B8537A" w:rsidP="002F480F">
      <w:pPr>
        <w:widowControl w:val="0"/>
        <w:numPr>
          <w:ilvl w:val="0"/>
          <w:numId w:val="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Pr>
          <w:lang w:eastAsia="lt-LT"/>
        </w:rPr>
        <w:t>d</w:t>
      </w:r>
      <w:r w:rsidR="00B10156" w:rsidRPr="00AB41AE">
        <w:rPr>
          <w:lang w:eastAsia="lt-LT"/>
        </w:rPr>
        <w:t xml:space="preserve">ienos socialinė globa asmenims su </w:t>
      </w:r>
      <w:r w:rsidR="00E943E5" w:rsidRPr="00AB41AE">
        <w:rPr>
          <w:lang w:eastAsia="lt-LT"/>
        </w:rPr>
        <w:t xml:space="preserve">sunkia </w:t>
      </w:r>
      <w:r w:rsidR="00B10156" w:rsidRPr="00AB41AE">
        <w:rPr>
          <w:lang w:eastAsia="lt-LT"/>
        </w:rPr>
        <w:t xml:space="preserve">negalia </w:t>
      </w:r>
      <w:r w:rsidR="00C25E81">
        <w:rPr>
          <w:lang w:eastAsia="lt-LT"/>
        </w:rPr>
        <w:t xml:space="preserve">namuose ir </w:t>
      </w:r>
      <w:r w:rsidR="00B10156" w:rsidRPr="00AB41AE">
        <w:rPr>
          <w:lang w:eastAsia="lt-LT"/>
        </w:rPr>
        <w:t>institucijoje;</w:t>
      </w:r>
    </w:p>
    <w:p w14:paraId="22AF66DE" w14:textId="2B581A73" w:rsidR="00B10156" w:rsidRPr="00AB41AE" w:rsidRDefault="00C25E81" w:rsidP="002F480F">
      <w:pPr>
        <w:widowControl w:val="0"/>
        <w:numPr>
          <w:ilvl w:val="0"/>
          <w:numId w:val="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contextualSpacing/>
        <w:jc w:val="both"/>
        <w:textAlignment w:val="baseline"/>
        <w:rPr>
          <w:lang w:eastAsia="lt-LT"/>
        </w:rPr>
      </w:pPr>
      <w:r>
        <w:rPr>
          <w:lang w:eastAsia="lt-LT"/>
        </w:rPr>
        <w:t>i</w:t>
      </w:r>
      <w:r w:rsidR="00B10156" w:rsidRPr="00AB41AE">
        <w:rPr>
          <w:lang w:eastAsia="lt-LT"/>
        </w:rPr>
        <w:t>ntegralios pagalbos</w:t>
      </w:r>
      <w:r w:rsidR="00C85D0A" w:rsidRPr="00AB41AE">
        <w:rPr>
          <w:lang w:eastAsia="lt-LT"/>
        </w:rPr>
        <w:t xml:space="preserve"> (slaugos ir socialinės globos)</w:t>
      </w:r>
      <w:r w:rsidR="00B10156" w:rsidRPr="00AB41AE">
        <w:rPr>
          <w:lang w:eastAsia="lt-LT"/>
        </w:rPr>
        <w:t xml:space="preserve"> paslaug</w:t>
      </w:r>
      <w:r w:rsidR="001F6D24" w:rsidRPr="00AB41AE">
        <w:rPr>
          <w:lang w:eastAsia="lt-LT"/>
        </w:rPr>
        <w:t>o</w:t>
      </w:r>
      <w:r w:rsidR="00B10156" w:rsidRPr="00AB41AE">
        <w:rPr>
          <w:lang w:eastAsia="lt-LT"/>
        </w:rPr>
        <w:t>s asmenims</w:t>
      </w:r>
      <w:r w:rsidR="007E1503" w:rsidRPr="00AB41AE">
        <w:rPr>
          <w:lang w:eastAsia="lt-LT"/>
        </w:rPr>
        <w:t xml:space="preserve"> su sunkia negalia</w:t>
      </w:r>
      <w:r w:rsidR="00B10156" w:rsidRPr="00AB41AE">
        <w:rPr>
          <w:lang w:eastAsia="lt-LT"/>
        </w:rPr>
        <w:t xml:space="preserve"> jų namuose pagal projektą</w:t>
      </w:r>
      <w:r w:rsidR="00223D91" w:rsidRPr="00AB41AE">
        <w:rPr>
          <w:lang w:eastAsia="lt-LT"/>
        </w:rPr>
        <w:t>;</w:t>
      </w:r>
    </w:p>
    <w:p w14:paraId="23153A3A" w14:textId="64F0712E" w:rsidR="00B10156" w:rsidRPr="00AB41AE" w:rsidRDefault="00C25E81" w:rsidP="002F480F">
      <w:pPr>
        <w:widowControl w:val="0"/>
        <w:numPr>
          <w:ilvl w:val="0"/>
          <w:numId w:val="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contextualSpacing/>
        <w:jc w:val="both"/>
        <w:textAlignment w:val="baseline"/>
        <w:rPr>
          <w:lang w:eastAsia="lt-LT"/>
        </w:rPr>
      </w:pPr>
      <w:r>
        <w:rPr>
          <w:lang w:eastAsia="lt-LT"/>
        </w:rPr>
        <w:t>s</w:t>
      </w:r>
      <w:r w:rsidR="00B10156" w:rsidRPr="00AB41AE">
        <w:rPr>
          <w:lang w:eastAsia="lt-LT"/>
        </w:rPr>
        <w:t>ocialinės globos ir kit</w:t>
      </w:r>
      <w:r w:rsidR="001F6D24" w:rsidRPr="00AB41AE">
        <w:rPr>
          <w:lang w:eastAsia="lt-LT"/>
        </w:rPr>
        <w:t>o</w:t>
      </w:r>
      <w:r w:rsidR="00B10156" w:rsidRPr="00AB41AE">
        <w:rPr>
          <w:lang w:eastAsia="lt-LT"/>
        </w:rPr>
        <w:t>s paslaug</w:t>
      </w:r>
      <w:r w:rsidR="001F6D24" w:rsidRPr="00AB41AE">
        <w:rPr>
          <w:lang w:eastAsia="lt-LT"/>
        </w:rPr>
        <w:t>o</w:t>
      </w:r>
      <w:r w:rsidR="00B10156" w:rsidRPr="00AB41AE">
        <w:rPr>
          <w:lang w:eastAsia="lt-LT"/>
        </w:rPr>
        <w:t xml:space="preserve">s tėvų globos netekusiems vaikams ar laikinai apgyvendintiems vaikams. </w:t>
      </w:r>
    </w:p>
    <w:p w14:paraId="00679592" w14:textId="116890C1" w:rsidR="00F3689B" w:rsidRPr="00AB41AE"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AB41AE">
        <w:rPr>
          <w:lang w:eastAsia="lt-LT"/>
        </w:rPr>
        <w:t xml:space="preserve">4. </w:t>
      </w:r>
      <w:r w:rsidR="005178A3" w:rsidRPr="00AB41AE">
        <w:rPr>
          <w:lang w:eastAsia="lt-LT"/>
        </w:rPr>
        <w:t xml:space="preserve">Plungės SPC </w:t>
      </w:r>
      <w:r w:rsidRPr="00AB41AE">
        <w:rPr>
          <w:lang w:eastAsia="lt-LT"/>
        </w:rPr>
        <w:t>Globos centro</w:t>
      </w:r>
      <w:r w:rsidR="005178A3" w:rsidRPr="00AB41AE">
        <w:rPr>
          <w:lang w:eastAsia="lt-LT"/>
        </w:rPr>
        <w:t xml:space="preserve"> (toliau – Globos centr</w:t>
      </w:r>
      <w:r w:rsidR="00384249">
        <w:rPr>
          <w:lang w:eastAsia="lt-LT"/>
        </w:rPr>
        <w:t>as</w:t>
      </w:r>
      <w:r w:rsidR="005178A3" w:rsidRPr="00AB41AE">
        <w:rPr>
          <w:lang w:eastAsia="lt-LT"/>
        </w:rPr>
        <w:t>)</w:t>
      </w:r>
      <w:r w:rsidRPr="00AB41AE">
        <w:rPr>
          <w:lang w:eastAsia="lt-LT"/>
        </w:rPr>
        <w:t xml:space="preserve"> ir budinčių globotojų veikla:</w:t>
      </w:r>
    </w:p>
    <w:p w14:paraId="20E1B4FE" w14:textId="416ABC8A" w:rsidR="008C7E31" w:rsidRPr="00AB41AE" w:rsidRDefault="00C25E81" w:rsidP="002F480F">
      <w:pPr>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Pr>
          <w:lang w:eastAsia="lt-LT"/>
        </w:rPr>
        <w:t>p</w:t>
      </w:r>
      <w:r w:rsidR="008C7E31" w:rsidRPr="00AB41AE">
        <w:rPr>
          <w:lang w:eastAsia="lt-LT"/>
        </w:rPr>
        <w:t>agalba globėjams (rūpintojams), budintiems globotojams, įtėviams ir šeimynų dalyviams ar besirengiantiems jais tapti</w:t>
      </w:r>
      <w:r>
        <w:rPr>
          <w:lang w:eastAsia="lt-LT"/>
        </w:rPr>
        <w:t>;</w:t>
      </w:r>
    </w:p>
    <w:p w14:paraId="0DE93B89" w14:textId="5FFAF826" w:rsidR="00B10156" w:rsidRPr="00AB41AE" w:rsidRDefault="002C68F5" w:rsidP="002F480F">
      <w:pPr>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AB41AE">
        <w:rPr>
          <w:lang w:eastAsia="lt-LT"/>
        </w:rPr>
        <w:t>v</w:t>
      </w:r>
      <w:r w:rsidR="00B10156" w:rsidRPr="00AB41AE">
        <w:rPr>
          <w:lang w:eastAsia="lt-LT"/>
        </w:rPr>
        <w:t>ykdo globėjų (rūpintojų) ir įtėvių paiešką, rengimą, atranką, konsultavimą ir pagalbos</w:t>
      </w:r>
      <w:r w:rsidR="00F3689B" w:rsidRPr="00AB41AE">
        <w:rPr>
          <w:lang w:eastAsia="lt-LT"/>
        </w:rPr>
        <w:t xml:space="preserve"> jiems</w:t>
      </w:r>
      <w:r w:rsidR="00FF3B3D" w:rsidRPr="00AB41AE">
        <w:rPr>
          <w:lang w:eastAsia="lt-LT"/>
        </w:rPr>
        <w:t xml:space="preserve"> </w:t>
      </w:r>
      <w:r w:rsidR="00B10156" w:rsidRPr="00AB41AE">
        <w:rPr>
          <w:lang w:eastAsia="lt-LT"/>
        </w:rPr>
        <w:t>teikimą pagal GIMK programą;</w:t>
      </w:r>
    </w:p>
    <w:p w14:paraId="479DAEAA" w14:textId="7385E579" w:rsidR="00B10156" w:rsidRPr="00AB41AE" w:rsidRDefault="002C68F5" w:rsidP="002F480F">
      <w:pPr>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AB41AE">
        <w:rPr>
          <w:lang w:eastAsia="lt-LT"/>
        </w:rPr>
        <w:t>t</w:t>
      </w:r>
      <w:r w:rsidR="00B10156" w:rsidRPr="00AB41AE">
        <w:rPr>
          <w:lang w:eastAsia="lt-LT"/>
        </w:rPr>
        <w:t>eikia ir organizuoja pagalbą budintiems globotojams ir vaikus globojančioms šeimoms;</w:t>
      </w:r>
    </w:p>
    <w:p w14:paraId="218B22E4" w14:textId="79674E44" w:rsidR="00B10156" w:rsidRPr="00AB41AE" w:rsidRDefault="00545A0E" w:rsidP="002F480F">
      <w:pPr>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bookmarkStart w:id="5" w:name="_Hlk98790570"/>
      <w:r w:rsidRPr="00AB41AE">
        <w:rPr>
          <w:lang w:eastAsia="lt-LT"/>
        </w:rPr>
        <w:t>s</w:t>
      </w:r>
      <w:r w:rsidR="00B10156" w:rsidRPr="00AB41AE">
        <w:rPr>
          <w:lang w:eastAsia="lt-LT"/>
        </w:rPr>
        <w:t>udaro individualius pagalbos vaikui planus, organizuoja</w:t>
      </w:r>
      <w:r w:rsidR="00F3689B" w:rsidRPr="00AB41AE">
        <w:rPr>
          <w:lang w:eastAsia="lt-LT"/>
        </w:rPr>
        <w:t xml:space="preserve"> ir koordinuoja pagalbos vaikui</w:t>
      </w:r>
      <w:r w:rsidR="00384249">
        <w:rPr>
          <w:lang w:eastAsia="lt-LT"/>
        </w:rPr>
        <w:t xml:space="preserve"> teik</w:t>
      </w:r>
      <w:r w:rsidR="00B10156" w:rsidRPr="00AB41AE">
        <w:rPr>
          <w:lang w:eastAsia="lt-LT"/>
        </w:rPr>
        <w:t>imą</w:t>
      </w:r>
      <w:r w:rsidR="00C25E81">
        <w:rPr>
          <w:lang w:eastAsia="lt-LT"/>
        </w:rPr>
        <w:t>;</w:t>
      </w:r>
    </w:p>
    <w:bookmarkEnd w:id="5"/>
    <w:p w14:paraId="71C642CB" w14:textId="0B0A09E9" w:rsidR="00136860" w:rsidRPr="00AB41AE" w:rsidRDefault="00136860" w:rsidP="002F480F">
      <w:pPr>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AB41AE">
        <w:rPr>
          <w:lang w:eastAsia="lt-LT"/>
        </w:rPr>
        <w:t xml:space="preserve">dalyvauja vaiko globos peržiūrose, </w:t>
      </w:r>
      <w:r w:rsidR="00C379A8">
        <w:rPr>
          <w:lang w:eastAsia="lt-LT"/>
        </w:rPr>
        <w:t xml:space="preserve">AV </w:t>
      </w:r>
      <w:r w:rsidRPr="00AB41AE">
        <w:rPr>
          <w:lang w:eastAsia="lt-LT"/>
        </w:rPr>
        <w:t>posėdžiuose;</w:t>
      </w:r>
    </w:p>
    <w:p w14:paraId="5DFD47E7" w14:textId="77777777" w:rsidR="00136860" w:rsidRPr="00AB41AE" w:rsidRDefault="00136860" w:rsidP="002F480F">
      <w:pPr>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AB41AE">
        <w:rPr>
          <w:lang w:eastAsia="ar-SA"/>
        </w:rPr>
        <w:t xml:space="preserve">Globos centras yra teisinis atstovas vaiko, kurį prižiūri budintis globotojas, įgyvendina </w:t>
      </w:r>
      <w:r w:rsidRPr="00AB41AE">
        <w:rPr>
          <w:lang w:eastAsia="lt-LT"/>
        </w:rPr>
        <w:t>vaiko atstovo pagal įstatymą teises bei pareigas;</w:t>
      </w:r>
    </w:p>
    <w:p w14:paraId="58BC40F5" w14:textId="77777777" w:rsidR="00136860" w:rsidRPr="00AB41AE" w:rsidRDefault="00136860" w:rsidP="002F480F">
      <w:pPr>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AB41AE">
        <w:rPr>
          <w:lang w:eastAsia="ar-SA"/>
        </w:rPr>
        <w:t>teikia laikino atokvėpio paslaugą budinčiam globotojui, esant poreikiui ir galimybėms – ir globėjams (rūpintojams), pagal poreikį teikia intensyvią pagalbą;</w:t>
      </w:r>
    </w:p>
    <w:p w14:paraId="4914E141" w14:textId="77777777" w:rsidR="00136860" w:rsidRPr="00AB41AE" w:rsidRDefault="00136860" w:rsidP="002F480F">
      <w:pPr>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AB41AE">
        <w:rPr>
          <w:lang w:eastAsia="lt-LT"/>
        </w:rPr>
        <w:t>bendradarbiauja su įvairiomis institucijomis, specialistais, vaiko biologiniais tėvais (jei tai neprieštarauja vaiko interesams);</w:t>
      </w:r>
    </w:p>
    <w:p w14:paraId="411243D2" w14:textId="77777777" w:rsidR="00136860" w:rsidRPr="00AB41AE" w:rsidRDefault="00136860" w:rsidP="002F480F">
      <w:pPr>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AB41AE">
        <w:rPr>
          <w:lang w:eastAsia="lt-LT"/>
        </w:rPr>
        <w:t>vykdo Globos centro veiklos viešinimą;</w:t>
      </w:r>
    </w:p>
    <w:p w14:paraId="74C09485" w14:textId="77777777" w:rsidR="00136860" w:rsidRPr="00AB41AE" w:rsidRDefault="00136860" w:rsidP="002F480F">
      <w:pPr>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AB41AE">
        <w:rPr>
          <w:lang w:eastAsia="lt-LT"/>
        </w:rPr>
        <w:t>atlieka kitas funkcijas, susijusias su pagalba vaikams, budintiems globotojams, globėjams (rūpintojams).</w:t>
      </w:r>
    </w:p>
    <w:p w14:paraId="1CF1F4EE" w14:textId="065CDAD3" w:rsidR="00B10156" w:rsidRPr="00AB41AE"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AB41AE">
        <w:rPr>
          <w:lang w:eastAsia="lt-LT"/>
        </w:rPr>
        <w:t xml:space="preserve">5. </w:t>
      </w:r>
      <w:r w:rsidR="002F2177" w:rsidRPr="00AB41AE">
        <w:rPr>
          <w:lang w:eastAsia="lt-LT"/>
        </w:rPr>
        <w:t>Asmenų su negalia</w:t>
      </w:r>
      <w:r w:rsidRPr="00AB41AE">
        <w:rPr>
          <w:lang w:eastAsia="lt-LT"/>
        </w:rPr>
        <w:t xml:space="preserve"> aprūpinimas kompensacine technika.</w:t>
      </w:r>
    </w:p>
    <w:p w14:paraId="094E095C" w14:textId="5A79FDC5" w:rsidR="00B10156" w:rsidRPr="00AB41AE" w:rsidRDefault="00AB41A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AB41AE">
        <w:rPr>
          <w:lang w:eastAsia="lt-LT"/>
        </w:rPr>
        <w:t>6</w:t>
      </w:r>
      <w:r w:rsidR="00B10156" w:rsidRPr="00AB41AE">
        <w:rPr>
          <w:lang w:eastAsia="lt-LT"/>
        </w:rPr>
        <w:t>. Vykdo neveiksnių asmenų gebėjimo pasirūpinti savimi ir priimti kasdienius sprendimus nustatymo funkciją.</w:t>
      </w:r>
    </w:p>
    <w:p w14:paraId="11C9B90F" w14:textId="1F6DD7FE" w:rsidR="00407142" w:rsidRPr="00AB41AE" w:rsidRDefault="00AB41A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AB41AE">
        <w:rPr>
          <w:lang w:eastAsia="lt-LT"/>
        </w:rPr>
        <w:t>7</w:t>
      </w:r>
      <w:r w:rsidR="00407142" w:rsidRPr="00AB41AE">
        <w:rPr>
          <w:lang w:eastAsia="lt-LT"/>
        </w:rPr>
        <w:t xml:space="preserve">. Organizuoja, koordinuoja </w:t>
      </w:r>
      <w:r w:rsidR="000244D1" w:rsidRPr="00AB41AE">
        <w:rPr>
          <w:lang w:eastAsia="lt-LT"/>
        </w:rPr>
        <w:t xml:space="preserve">ir teikia </w:t>
      </w:r>
      <w:r w:rsidR="00407142" w:rsidRPr="00AB41AE">
        <w:rPr>
          <w:lang w:eastAsia="lt-LT"/>
        </w:rPr>
        <w:t>asmenin</w:t>
      </w:r>
      <w:r w:rsidR="000244D1" w:rsidRPr="00AB41AE">
        <w:rPr>
          <w:lang w:eastAsia="lt-LT"/>
        </w:rPr>
        <w:t>ę</w:t>
      </w:r>
      <w:r w:rsidR="00407142" w:rsidRPr="00AB41AE">
        <w:rPr>
          <w:lang w:eastAsia="lt-LT"/>
        </w:rPr>
        <w:t xml:space="preserve"> pagalb</w:t>
      </w:r>
      <w:r w:rsidR="000244D1" w:rsidRPr="00AB41AE">
        <w:rPr>
          <w:lang w:eastAsia="lt-LT"/>
        </w:rPr>
        <w:t>ą</w:t>
      </w:r>
      <w:r w:rsidR="00151AB3" w:rsidRPr="00AB41AE">
        <w:rPr>
          <w:lang w:eastAsia="lt-LT"/>
        </w:rPr>
        <w:t xml:space="preserve"> asmenims</w:t>
      </w:r>
      <w:r w:rsidR="00151AB3" w:rsidRPr="00AB41AE">
        <w:t xml:space="preserve">, </w:t>
      </w:r>
      <w:r w:rsidR="00151AB3" w:rsidRPr="00AB41AE">
        <w:rPr>
          <w:lang w:eastAsia="lt-LT"/>
        </w:rPr>
        <w:t xml:space="preserve">kurių funkcijos, veikla, </w:t>
      </w:r>
      <w:proofErr w:type="spellStart"/>
      <w:r w:rsidR="00151AB3" w:rsidRPr="00AB41AE">
        <w:rPr>
          <w:lang w:eastAsia="lt-LT"/>
        </w:rPr>
        <w:t>dalyvumas</w:t>
      </w:r>
      <w:proofErr w:type="spellEnd"/>
      <w:r w:rsidR="00151AB3" w:rsidRPr="00AB41AE">
        <w:rPr>
          <w:lang w:eastAsia="lt-LT"/>
        </w:rPr>
        <w:t xml:space="preserve"> dėl negalios yra visiškai arba iš dalies apriboti ir kuriems reikalinga kitų asmenų pagalba</w:t>
      </w:r>
      <w:r w:rsidR="000244D1" w:rsidRPr="00AB41AE">
        <w:rPr>
          <w:lang w:eastAsia="lt-LT"/>
        </w:rPr>
        <w:t>.</w:t>
      </w:r>
    </w:p>
    <w:p w14:paraId="02CD357E" w14:textId="3C3B37C3" w:rsidR="00655BDF" w:rsidRPr="00AB41AE" w:rsidRDefault="00AB41A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Pr>
          <w:lang w:eastAsia="lt-LT"/>
        </w:rPr>
        <w:t>8</w:t>
      </w:r>
      <w:r w:rsidR="00DA48E3" w:rsidRPr="00AB41AE">
        <w:rPr>
          <w:lang w:eastAsia="lt-LT"/>
        </w:rPr>
        <w:t xml:space="preserve">. Sutarčių pagrindu su </w:t>
      </w:r>
      <w:r w:rsidR="00471A75" w:rsidRPr="00AB41AE">
        <w:rPr>
          <w:lang w:eastAsia="lt-LT"/>
        </w:rPr>
        <w:t>a</w:t>
      </w:r>
      <w:r w:rsidR="00DA48E3" w:rsidRPr="00AB41AE">
        <w:rPr>
          <w:lang w:eastAsia="lt-LT"/>
        </w:rPr>
        <w:t>mbulatorines slaugos paslaugas asmens namuose teikiančiomis įstaigomis organizuoja ir teikia socialines paslaugas asmenims pagal įvertintą socialinių paslaugų poreikį.</w:t>
      </w:r>
    </w:p>
    <w:p w14:paraId="4908AF1E" w14:textId="77777777" w:rsidR="00694C57" w:rsidRPr="00136038" w:rsidRDefault="00B10156">
      <w:pPr>
        <w:ind w:firstLine="720"/>
        <w:jc w:val="both"/>
        <w:rPr>
          <w:rFonts w:eastAsia="Calibri"/>
        </w:rPr>
      </w:pPr>
      <w:r w:rsidRPr="00136038">
        <w:rPr>
          <w:rFonts w:eastAsia="Calibri"/>
        </w:rPr>
        <w:t xml:space="preserve">Plungės </w:t>
      </w:r>
      <w:r w:rsidR="00BE3D86" w:rsidRPr="00136038">
        <w:rPr>
          <w:rFonts w:eastAsia="Calibri"/>
        </w:rPr>
        <w:t>SPC</w:t>
      </w:r>
      <w:r w:rsidRPr="00136038">
        <w:rPr>
          <w:rFonts w:eastAsia="Calibri"/>
        </w:rPr>
        <w:t xml:space="preserve"> turi reikiamas licencijas ir leidimus įstaigos veiklai vykdyti.</w:t>
      </w:r>
    </w:p>
    <w:p w14:paraId="7D7B6A85" w14:textId="33FF5978" w:rsidR="000C2C2B" w:rsidRPr="004944D7" w:rsidRDefault="00A637ED">
      <w:pPr>
        <w:ind w:firstLine="720"/>
        <w:jc w:val="both"/>
        <w:rPr>
          <w:rFonts w:eastAsia="Calibri"/>
        </w:rPr>
      </w:pPr>
      <w:r w:rsidRPr="00136038">
        <w:rPr>
          <w:rFonts w:eastAsia="Calibri"/>
        </w:rPr>
        <w:t>Įstaig</w:t>
      </w:r>
      <w:r w:rsidR="00694C57" w:rsidRPr="00136038">
        <w:rPr>
          <w:rFonts w:eastAsia="Calibri"/>
        </w:rPr>
        <w:t>a teikia tik akredituotas socialinės priežiūros paslaugas.</w:t>
      </w:r>
    </w:p>
    <w:p w14:paraId="12B70A4D" w14:textId="77777777" w:rsidR="004E708C" w:rsidRDefault="004E70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b/>
          <w:lang w:eastAsia="lt-LT"/>
        </w:rPr>
      </w:pPr>
      <w:bookmarkStart w:id="6" w:name="_Hlk131679092"/>
    </w:p>
    <w:p w14:paraId="1F3B7578" w14:textId="26E6E575" w:rsidR="00A229C7" w:rsidRPr="00136038" w:rsidRDefault="00D12B7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b/>
          <w:lang w:eastAsia="lt-LT"/>
        </w:rPr>
      </w:pPr>
      <w:r w:rsidRPr="00374E5E">
        <w:rPr>
          <w:rFonts w:eastAsia="Calibri"/>
          <w:b/>
          <w:lang w:eastAsia="lt-LT"/>
        </w:rPr>
        <w:t xml:space="preserve">Plungės </w:t>
      </w:r>
      <w:r w:rsidR="00BE3D86" w:rsidRPr="00374E5E">
        <w:rPr>
          <w:rFonts w:eastAsia="Calibri"/>
          <w:b/>
          <w:lang w:eastAsia="lt-LT"/>
        </w:rPr>
        <w:t>SPC</w:t>
      </w:r>
      <w:r w:rsidRPr="00374E5E">
        <w:rPr>
          <w:rFonts w:eastAsia="Calibri"/>
          <w:b/>
          <w:lang w:eastAsia="lt-LT"/>
        </w:rPr>
        <w:t xml:space="preserve"> vykdo šiuos</w:t>
      </w:r>
      <w:r w:rsidRPr="00136038">
        <w:rPr>
          <w:rFonts w:eastAsia="Calibri"/>
          <w:b/>
          <w:lang w:eastAsia="lt-LT"/>
        </w:rPr>
        <w:t xml:space="preserve"> projektus:</w:t>
      </w:r>
      <w:bookmarkEnd w:id="6"/>
    </w:p>
    <w:p w14:paraId="308E63B4" w14:textId="452F444E" w:rsidR="00613E13" w:rsidRPr="0015614A" w:rsidRDefault="00136038">
      <w:pPr>
        <w:ind w:firstLine="720"/>
        <w:jc w:val="both"/>
        <w:rPr>
          <w:rFonts w:eastAsia="Calibri"/>
          <w:bCs/>
          <w:lang w:eastAsia="lt-LT"/>
        </w:rPr>
      </w:pPr>
      <w:r w:rsidRPr="00766942">
        <w:rPr>
          <w:rFonts w:eastAsia="Calibri"/>
          <w:bCs/>
          <w:lang w:eastAsia="lt-LT"/>
        </w:rPr>
        <w:t xml:space="preserve">1. Plungės SPC </w:t>
      </w:r>
      <w:r w:rsidR="00A90E03" w:rsidRPr="00766942">
        <w:rPr>
          <w:rFonts w:eastAsia="Calibri"/>
          <w:bCs/>
          <w:lang w:eastAsia="lt-LT"/>
        </w:rPr>
        <w:t xml:space="preserve">2023 </w:t>
      </w:r>
      <w:proofErr w:type="spellStart"/>
      <w:r w:rsidR="00A90E03" w:rsidRPr="00766942">
        <w:rPr>
          <w:rFonts w:eastAsia="Calibri"/>
          <w:bCs/>
          <w:lang w:eastAsia="lt-LT"/>
        </w:rPr>
        <w:t>m</w:t>
      </w:r>
      <w:proofErr w:type="spellEnd"/>
      <w:r w:rsidR="00C366DC">
        <w:rPr>
          <w:rFonts w:eastAsia="Calibri"/>
          <w:bCs/>
          <w:lang w:eastAsia="lt-LT"/>
        </w:rPr>
        <w:t>.</w:t>
      </w:r>
      <w:r w:rsidR="00A90E03" w:rsidRPr="00766942">
        <w:rPr>
          <w:rFonts w:eastAsia="Calibri"/>
          <w:bCs/>
          <w:lang w:eastAsia="lt-LT"/>
        </w:rPr>
        <w:t xml:space="preserve"> gruodžio 31 </w:t>
      </w:r>
      <w:proofErr w:type="spellStart"/>
      <w:r w:rsidR="00A90E03" w:rsidRPr="00766942">
        <w:rPr>
          <w:rFonts w:eastAsia="Calibri"/>
          <w:bCs/>
          <w:lang w:eastAsia="lt-LT"/>
        </w:rPr>
        <w:t>d</w:t>
      </w:r>
      <w:proofErr w:type="spellEnd"/>
      <w:r w:rsidR="00C366DC">
        <w:rPr>
          <w:rFonts w:eastAsia="Calibri"/>
          <w:bCs/>
          <w:lang w:eastAsia="lt-LT"/>
        </w:rPr>
        <w:t>.</w:t>
      </w:r>
      <w:r w:rsidR="00A90E03" w:rsidRPr="00766942">
        <w:rPr>
          <w:rFonts w:eastAsia="Calibri"/>
          <w:bCs/>
          <w:lang w:eastAsia="lt-LT"/>
        </w:rPr>
        <w:t xml:space="preserve"> </w:t>
      </w:r>
      <w:r w:rsidR="00613E13">
        <w:rPr>
          <w:rFonts w:eastAsia="Calibri"/>
          <w:bCs/>
          <w:lang w:eastAsia="lt-LT"/>
        </w:rPr>
        <w:t xml:space="preserve">kartu su Savivaldybės administracija </w:t>
      </w:r>
      <w:r w:rsidR="00A90E03" w:rsidRPr="00766942">
        <w:rPr>
          <w:rFonts w:eastAsia="Calibri"/>
          <w:bCs/>
          <w:lang w:eastAsia="lt-LT"/>
        </w:rPr>
        <w:t xml:space="preserve">baigė </w:t>
      </w:r>
      <w:r w:rsidRPr="00766942">
        <w:rPr>
          <w:rFonts w:eastAsia="Calibri"/>
          <w:bCs/>
          <w:lang w:eastAsia="lt-LT"/>
        </w:rPr>
        <w:t>į</w:t>
      </w:r>
      <w:r w:rsidR="000C2C2B" w:rsidRPr="00766942">
        <w:rPr>
          <w:rFonts w:eastAsia="Calibri"/>
          <w:bCs/>
          <w:lang w:eastAsia="lt-LT"/>
        </w:rPr>
        <w:t>gyvendin</w:t>
      </w:r>
      <w:r w:rsidR="00A90E03" w:rsidRPr="00766942">
        <w:rPr>
          <w:rFonts w:eastAsia="Calibri"/>
          <w:bCs/>
          <w:lang w:eastAsia="lt-LT"/>
        </w:rPr>
        <w:t>ti</w:t>
      </w:r>
      <w:r w:rsidR="000C2C2B" w:rsidRPr="00766942">
        <w:rPr>
          <w:rFonts w:eastAsia="Calibri"/>
          <w:bCs/>
          <w:lang w:eastAsia="lt-LT"/>
        </w:rPr>
        <w:t xml:space="preserve"> </w:t>
      </w:r>
      <w:r w:rsidR="00684673">
        <w:rPr>
          <w:rFonts w:eastAsia="Calibri"/>
          <w:bCs/>
          <w:lang w:eastAsia="lt-LT"/>
        </w:rPr>
        <w:t>apie</w:t>
      </w:r>
      <w:r w:rsidR="00613E13">
        <w:rPr>
          <w:rFonts w:eastAsia="Calibri"/>
          <w:bCs/>
          <w:lang w:eastAsia="lt-LT"/>
        </w:rPr>
        <w:t xml:space="preserve"> </w:t>
      </w:r>
      <w:r w:rsidR="00613E13" w:rsidRPr="00613E13">
        <w:rPr>
          <w:rFonts w:eastAsia="Calibri"/>
          <w:bCs/>
          <w:lang w:eastAsia="lt-LT"/>
        </w:rPr>
        <w:t xml:space="preserve">10 </w:t>
      </w:r>
      <w:r w:rsidRPr="00613E13">
        <w:rPr>
          <w:rFonts w:eastAsia="Calibri"/>
          <w:bCs/>
          <w:lang w:eastAsia="lt-LT"/>
        </w:rPr>
        <w:t>met</w:t>
      </w:r>
      <w:r w:rsidR="00684673">
        <w:rPr>
          <w:rFonts w:eastAsia="Calibri"/>
          <w:bCs/>
          <w:lang w:eastAsia="lt-LT"/>
        </w:rPr>
        <w:t>ų</w:t>
      </w:r>
      <w:r w:rsidRPr="00613E13">
        <w:rPr>
          <w:rFonts w:eastAsia="Calibri"/>
          <w:bCs/>
          <w:lang w:eastAsia="lt-LT"/>
        </w:rPr>
        <w:t xml:space="preserve"> trukusį</w:t>
      </w:r>
      <w:r w:rsidR="000C2C2B" w:rsidRPr="00766942">
        <w:rPr>
          <w:rFonts w:eastAsia="Calibri"/>
          <w:bCs/>
          <w:lang w:eastAsia="lt-LT"/>
        </w:rPr>
        <w:t xml:space="preserve"> </w:t>
      </w:r>
      <w:r w:rsidR="008C4A31" w:rsidRPr="00766942">
        <w:rPr>
          <w:rFonts w:eastAsia="Calibri"/>
          <w:bCs/>
          <w:lang w:eastAsia="lt-LT"/>
        </w:rPr>
        <w:t xml:space="preserve">iš </w:t>
      </w:r>
      <w:r w:rsidR="000C2C2B" w:rsidRPr="00684673">
        <w:rPr>
          <w:rFonts w:eastAsia="Calibri"/>
          <w:bCs/>
          <w:lang w:eastAsia="lt-LT"/>
        </w:rPr>
        <w:t xml:space="preserve">Europos pagalbos labiausiai skurstantiems asmenims fondo </w:t>
      </w:r>
      <w:r w:rsidR="008C4A31" w:rsidRPr="00684673">
        <w:rPr>
          <w:rFonts w:eastAsia="Calibri"/>
          <w:bCs/>
          <w:lang w:eastAsia="lt-LT"/>
        </w:rPr>
        <w:lastRenderedPageBreak/>
        <w:t xml:space="preserve">finansuojamą </w:t>
      </w:r>
      <w:r w:rsidR="000C2C2B" w:rsidRPr="00684673">
        <w:rPr>
          <w:rFonts w:eastAsia="Calibri"/>
          <w:bCs/>
          <w:lang w:eastAsia="lt-LT"/>
        </w:rPr>
        <w:t>projekt</w:t>
      </w:r>
      <w:r w:rsidR="008C4A31" w:rsidRPr="00684673">
        <w:rPr>
          <w:rFonts w:eastAsia="Calibri"/>
          <w:bCs/>
          <w:lang w:eastAsia="lt-LT"/>
        </w:rPr>
        <w:t>ą</w:t>
      </w:r>
      <w:r w:rsidR="000C2C2B" w:rsidRPr="00684673">
        <w:rPr>
          <w:rFonts w:eastAsia="Calibri"/>
          <w:bCs/>
          <w:lang w:eastAsia="lt-LT"/>
        </w:rPr>
        <w:t xml:space="preserve"> </w:t>
      </w:r>
      <w:r w:rsidR="008C4A31" w:rsidRPr="00684673">
        <w:rPr>
          <w:rFonts w:eastAsia="Calibri"/>
          <w:bCs/>
          <w:lang w:eastAsia="lt-LT"/>
        </w:rPr>
        <w:t>„Parama maisto produktais</w:t>
      </w:r>
      <w:r w:rsidR="00613E13" w:rsidRPr="00684673">
        <w:rPr>
          <w:rFonts w:eastAsia="Calibri"/>
          <w:bCs/>
          <w:lang w:eastAsia="lt-LT"/>
        </w:rPr>
        <w:t>“.</w:t>
      </w:r>
      <w:r w:rsidR="00613E13" w:rsidRPr="00684673">
        <w:rPr>
          <w:bCs/>
        </w:rPr>
        <w:t xml:space="preserve"> </w:t>
      </w:r>
      <w:r w:rsidR="00613E13" w:rsidRPr="00684673">
        <w:rPr>
          <w:rFonts w:eastAsia="Calibri"/>
          <w:bCs/>
          <w:lang w:eastAsia="lt-LT"/>
        </w:rPr>
        <w:t>Kasmet, 6 kartus per metus, apie 3</w:t>
      </w:r>
      <w:r w:rsidR="0015614A" w:rsidRPr="00684673">
        <w:rPr>
          <w:rFonts w:eastAsia="Calibri"/>
          <w:bCs/>
          <w:lang w:eastAsia="lt-LT"/>
        </w:rPr>
        <w:t xml:space="preserve"> </w:t>
      </w:r>
      <w:r w:rsidR="00613E13" w:rsidRPr="00684673">
        <w:rPr>
          <w:rFonts w:eastAsia="Calibri"/>
          <w:bCs/>
          <w:lang w:eastAsia="lt-LT"/>
        </w:rPr>
        <w:t xml:space="preserve">000 </w:t>
      </w:r>
      <w:r w:rsidR="0015614A" w:rsidRPr="00684673">
        <w:rPr>
          <w:rFonts w:eastAsia="Calibri"/>
          <w:bCs/>
          <w:lang w:eastAsia="lt-LT"/>
        </w:rPr>
        <w:t>Savivaldybės</w:t>
      </w:r>
      <w:r w:rsidR="00613E13" w:rsidRPr="00684673">
        <w:rPr>
          <w:rFonts w:eastAsia="Calibri"/>
          <w:bCs/>
          <w:lang w:eastAsia="lt-LT"/>
        </w:rPr>
        <w:t xml:space="preserve"> gyventojų, kurių vidutinės mėnesinės pajamos</w:t>
      </w:r>
      <w:r w:rsidR="00613E13" w:rsidRPr="00613E13">
        <w:rPr>
          <w:rFonts w:eastAsia="Calibri"/>
          <w:bCs/>
          <w:lang w:eastAsia="lt-LT"/>
        </w:rPr>
        <w:t xml:space="preserve"> </w:t>
      </w:r>
      <w:r w:rsidR="00613E13" w:rsidRPr="00374E5E">
        <w:rPr>
          <w:rFonts w:eastAsia="Calibri"/>
          <w:bCs/>
          <w:lang w:eastAsia="lt-LT"/>
        </w:rPr>
        <w:t>neviršijo 1,5 Lietuvos Respublikos</w:t>
      </w:r>
      <w:r w:rsidR="00613E13" w:rsidRPr="00613E13">
        <w:rPr>
          <w:rFonts w:eastAsia="Calibri"/>
          <w:bCs/>
          <w:lang w:eastAsia="lt-LT"/>
        </w:rPr>
        <w:t xml:space="preserve"> Vyriausybės patvirtintų valstybės remiamų pajamų dydžio per mėnesį (išimties atvejais 2,5 VRP), buvo remiami maisto produktais, siekiant prisidėti prie šių žmonių skurdo ir (ar) socialinės atskirties mažinimo. Nuo 2018 metų paramos krepšelis papildytas higienos prekėmis, kurios kartu su maisto produktais buvo dalinamos du kartus per metus. Iš ES projekto skirtų lėšų papildančioms veikloms tikslinės paramos gavėjams organizuotos įvairios veiklos – ekskursijos, edukacijos, mokymai ir </w:t>
      </w:r>
      <w:proofErr w:type="spellStart"/>
      <w:r w:rsidR="00613E13" w:rsidRPr="00613E13">
        <w:rPr>
          <w:rFonts w:eastAsia="Calibri"/>
          <w:bCs/>
          <w:lang w:eastAsia="lt-LT"/>
        </w:rPr>
        <w:t>kt</w:t>
      </w:r>
      <w:proofErr w:type="spellEnd"/>
      <w:r w:rsidR="00613E13" w:rsidRPr="00613E13">
        <w:rPr>
          <w:rFonts w:eastAsia="Calibri"/>
          <w:bCs/>
          <w:lang w:eastAsia="lt-LT"/>
        </w:rPr>
        <w:t>.</w:t>
      </w:r>
      <w:r w:rsidR="00C366DC">
        <w:rPr>
          <w:rFonts w:eastAsia="Calibri"/>
          <w:bCs/>
          <w:lang w:eastAsia="lt-LT"/>
        </w:rPr>
        <w:t xml:space="preserve"> </w:t>
      </w:r>
      <w:r w:rsidR="00613E13" w:rsidRPr="00613E13">
        <w:rPr>
          <w:rFonts w:eastAsia="Calibri"/>
          <w:bCs/>
          <w:lang w:eastAsia="lt-LT"/>
        </w:rPr>
        <w:t>Nuo 2024</w:t>
      </w:r>
      <w:r w:rsidR="0015614A">
        <w:rPr>
          <w:rFonts w:eastAsia="Calibri"/>
          <w:bCs/>
          <w:lang w:eastAsia="lt-LT"/>
        </w:rPr>
        <w:t xml:space="preserve"> </w:t>
      </w:r>
      <w:proofErr w:type="spellStart"/>
      <w:r w:rsidR="0015614A">
        <w:rPr>
          <w:rFonts w:eastAsia="Calibri"/>
          <w:bCs/>
          <w:lang w:eastAsia="lt-LT"/>
        </w:rPr>
        <w:t>m</w:t>
      </w:r>
      <w:proofErr w:type="spellEnd"/>
      <w:r w:rsidR="00C366DC">
        <w:rPr>
          <w:rFonts w:eastAsia="Calibri"/>
          <w:bCs/>
          <w:lang w:eastAsia="lt-LT"/>
        </w:rPr>
        <w:t>.</w:t>
      </w:r>
      <w:r w:rsidR="00613E13" w:rsidRPr="00613E13">
        <w:rPr>
          <w:rFonts w:eastAsia="Calibri"/>
          <w:bCs/>
          <w:lang w:eastAsia="lt-LT"/>
        </w:rPr>
        <w:t xml:space="preserve"> sausio 1 </w:t>
      </w:r>
      <w:proofErr w:type="spellStart"/>
      <w:r w:rsidR="00613E13" w:rsidRPr="00613E13">
        <w:rPr>
          <w:rFonts w:eastAsia="Calibri"/>
          <w:bCs/>
          <w:lang w:eastAsia="lt-LT"/>
        </w:rPr>
        <w:t>d</w:t>
      </w:r>
      <w:proofErr w:type="spellEnd"/>
      <w:r w:rsidR="00C366DC">
        <w:rPr>
          <w:rFonts w:eastAsia="Calibri"/>
          <w:bCs/>
          <w:lang w:eastAsia="lt-LT"/>
        </w:rPr>
        <w:t>.</w:t>
      </w:r>
      <w:r w:rsidR="00613E13" w:rsidRPr="00613E13">
        <w:rPr>
          <w:rFonts w:eastAsia="Calibri"/>
          <w:bCs/>
          <w:lang w:eastAsia="lt-LT"/>
        </w:rPr>
        <w:t xml:space="preserve"> </w:t>
      </w:r>
      <w:r w:rsidR="0015614A">
        <w:rPr>
          <w:rFonts w:eastAsia="Calibri"/>
          <w:bCs/>
          <w:lang w:eastAsia="lt-LT"/>
        </w:rPr>
        <w:t>S</w:t>
      </w:r>
      <w:r w:rsidR="00613E13" w:rsidRPr="00613E13">
        <w:rPr>
          <w:rFonts w:eastAsia="Calibri"/>
          <w:bCs/>
          <w:lang w:eastAsia="lt-LT"/>
        </w:rPr>
        <w:t>avivaldybėje, kaip ir visoje Lietuvoje, organizuotas sklandus perėjimas nuo fizinio paramos paketų dalijimo prie lėšų pervedimo į socialines korteles.</w:t>
      </w:r>
    </w:p>
    <w:p w14:paraId="7C8D4CE4" w14:textId="7FF6EE69" w:rsidR="00820342" w:rsidRDefault="00735378">
      <w:pPr>
        <w:shd w:val="clear" w:color="auto" w:fill="FFFFFF"/>
        <w:ind w:firstLine="720"/>
        <w:jc w:val="both"/>
        <w:rPr>
          <w:shd w:val="clear" w:color="auto" w:fill="FFFFFF"/>
        </w:rPr>
      </w:pPr>
      <w:r w:rsidRPr="005B146D">
        <w:t xml:space="preserve">2. </w:t>
      </w:r>
      <w:r w:rsidR="005B146D" w:rsidRPr="005B146D">
        <w:t xml:space="preserve">Įgyvendintas </w:t>
      </w:r>
      <w:r w:rsidR="00F350FC">
        <w:t>p</w:t>
      </w:r>
      <w:r w:rsidR="00D5184C" w:rsidRPr="005B146D">
        <w:t xml:space="preserve">rojektas </w:t>
      </w:r>
      <w:r w:rsidR="00384249">
        <w:t>„</w:t>
      </w:r>
      <w:r w:rsidR="0066517F" w:rsidRPr="005B146D">
        <w:t>Bendruomeninių vaikų globos namų tinklo plėtra Plungės rajono savivaldybėj</w:t>
      </w:r>
      <w:r w:rsidR="0066517F" w:rsidRPr="005B146D">
        <w:rPr>
          <w:shd w:val="clear" w:color="auto" w:fill="FFFFFF"/>
        </w:rPr>
        <w:t>e</w:t>
      </w:r>
      <w:r w:rsidR="00D5184C" w:rsidRPr="005B146D">
        <w:rPr>
          <w:shd w:val="clear" w:color="auto" w:fill="FFFFFF"/>
        </w:rPr>
        <w:t>“.</w:t>
      </w:r>
      <w:r w:rsidR="00574E65" w:rsidRPr="005B146D">
        <w:rPr>
          <w:shd w:val="clear" w:color="auto" w:fill="FFFFFF"/>
        </w:rPr>
        <w:t xml:space="preserve"> </w:t>
      </w:r>
      <w:r w:rsidR="00407142" w:rsidRPr="005B146D">
        <w:rPr>
          <w:shd w:val="clear" w:color="auto" w:fill="FFFFFF"/>
        </w:rPr>
        <w:t>Vykdant Bendruomeninių vaikų globos namų (toliau – BVGN) tinklo plėtrą, antr</w:t>
      </w:r>
      <w:r w:rsidR="005B146D" w:rsidRPr="005B146D">
        <w:rPr>
          <w:shd w:val="clear" w:color="auto" w:fill="FFFFFF"/>
        </w:rPr>
        <w:t>as</w:t>
      </w:r>
      <w:r w:rsidR="00407142" w:rsidRPr="005B146D">
        <w:rPr>
          <w:shd w:val="clear" w:color="auto" w:fill="FFFFFF"/>
        </w:rPr>
        <w:t xml:space="preserve"> pertvarkos etap</w:t>
      </w:r>
      <w:r w:rsidR="005B146D" w:rsidRPr="005B146D">
        <w:rPr>
          <w:shd w:val="clear" w:color="auto" w:fill="FFFFFF"/>
        </w:rPr>
        <w:t>as užbaigtas.</w:t>
      </w:r>
      <w:r w:rsidR="00407142" w:rsidRPr="005B146D">
        <w:rPr>
          <w:shd w:val="clear" w:color="auto" w:fill="FFFFFF"/>
        </w:rPr>
        <w:t xml:space="preserve"> </w:t>
      </w:r>
      <w:r w:rsidR="005B146D" w:rsidRPr="005B146D">
        <w:rPr>
          <w:shd w:val="clear" w:color="auto" w:fill="FFFFFF"/>
        </w:rPr>
        <w:t xml:space="preserve">Nuo 2023 </w:t>
      </w:r>
      <w:proofErr w:type="spellStart"/>
      <w:r w:rsidR="005B146D" w:rsidRPr="005B146D">
        <w:rPr>
          <w:shd w:val="clear" w:color="auto" w:fill="FFFFFF"/>
        </w:rPr>
        <w:t>m</w:t>
      </w:r>
      <w:proofErr w:type="spellEnd"/>
      <w:r w:rsidR="00F350FC">
        <w:rPr>
          <w:shd w:val="clear" w:color="auto" w:fill="FFFFFF"/>
        </w:rPr>
        <w:t>.</w:t>
      </w:r>
      <w:r w:rsidR="005B146D" w:rsidRPr="005B146D">
        <w:rPr>
          <w:shd w:val="clear" w:color="auto" w:fill="FFFFFF"/>
        </w:rPr>
        <w:t xml:space="preserve"> rugpjūčio 30 </w:t>
      </w:r>
      <w:proofErr w:type="spellStart"/>
      <w:r w:rsidR="005B146D" w:rsidRPr="005B146D">
        <w:rPr>
          <w:shd w:val="clear" w:color="auto" w:fill="FFFFFF"/>
        </w:rPr>
        <w:t>d</w:t>
      </w:r>
      <w:proofErr w:type="spellEnd"/>
      <w:r w:rsidR="00F350FC">
        <w:rPr>
          <w:shd w:val="clear" w:color="auto" w:fill="FFFFFF"/>
        </w:rPr>
        <w:t>.</w:t>
      </w:r>
      <w:r w:rsidR="005B146D" w:rsidRPr="005B146D">
        <w:rPr>
          <w:shd w:val="clear" w:color="auto" w:fill="FFFFFF"/>
        </w:rPr>
        <w:t xml:space="preserve"> 8 tėvų globos netekę vaikai apgyvendinti naujai pastatytuose </w:t>
      </w:r>
      <w:r w:rsidR="00CA4F9D">
        <w:rPr>
          <w:shd w:val="clear" w:color="auto" w:fill="FFFFFF"/>
        </w:rPr>
        <w:t xml:space="preserve">ir įrengtuose </w:t>
      </w:r>
      <w:r w:rsidR="005B146D" w:rsidRPr="005B146D">
        <w:rPr>
          <w:shd w:val="clear" w:color="auto" w:fill="FFFFFF"/>
        </w:rPr>
        <w:t xml:space="preserve">BVGN adresu </w:t>
      </w:r>
      <w:proofErr w:type="spellStart"/>
      <w:r w:rsidR="005B146D" w:rsidRPr="005B146D">
        <w:rPr>
          <w:shd w:val="clear" w:color="auto" w:fill="FFFFFF"/>
        </w:rPr>
        <w:t>Gandingos</w:t>
      </w:r>
      <w:proofErr w:type="spellEnd"/>
      <w:r w:rsidR="005B146D" w:rsidRPr="005B146D">
        <w:rPr>
          <w:shd w:val="clear" w:color="auto" w:fill="FFFFFF"/>
        </w:rPr>
        <w:t xml:space="preserve"> </w:t>
      </w:r>
      <w:proofErr w:type="spellStart"/>
      <w:r w:rsidR="005B146D" w:rsidRPr="005B146D">
        <w:rPr>
          <w:shd w:val="clear" w:color="auto" w:fill="FFFFFF"/>
        </w:rPr>
        <w:t>g</w:t>
      </w:r>
      <w:proofErr w:type="spellEnd"/>
      <w:r w:rsidR="005B146D" w:rsidRPr="005B146D">
        <w:rPr>
          <w:shd w:val="clear" w:color="auto" w:fill="FFFFFF"/>
        </w:rPr>
        <w:t>. 11B, Plungė.</w:t>
      </w:r>
      <w:r w:rsidR="005B146D">
        <w:rPr>
          <w:shd w:val="clear" w:color="auto" w:fill="FFFFFF"/>
        </w:rPr>
        <w:t xml:space="preserve"> </w:t>
      </w:r>
    </w:p>
    <w:p w14:paraId="7CDD5386" w14:textId="05E0B75C" w:rsidR="0034312A" w:rsidRPr="00820342" w:rsidRDefault="00820342">
      <w:pPr>
        <w:ind w:firstLine="720"/>
        <w:jc w:val="both"/>
        <w:rPr>
          <w:shd w:val="clear" w:color="auto" w:fill="FFFFFF"/>
        </w:rPr>
      </w:pPr>
      <w:r>
        <w:rPr>
          <w:shd w:val="clear" w:color="auto" w:fill="FFFFFF"/>
        </w:rPr>
        <w:t>3</w:t>
      </w:r>
      <w:r w:rsidRPr="00820342">
        <w:rPr>
          <w:shd w:val="clear" w:color="auto" w:fill="FFFFFF"/>
        </w:rPr>
        <w:t xml:space="preserve">. Plungės SPC globotiniai (rūpintiniai) dalyvavo projekte „Vaikų ir jaunimo socializacijos (vasaros poilsio) programų rėmimas“. Globos centras 2023 metais kartu su BVGN ir Šeimos paramos tarnyba organizavo stovyklą „Pašėlusi vasara”. Iš viso stovykloje dalyvavo 21 vaikas ir 14 darbuotojų. Įgyvendintos visos programoje suplanuotos veiklos per 6 stovyklos dienas. Stovyklos dalyviai grožėjosi Žemaitijos nacionalinio parko lankytinomis vietomis, piliakalniais, atliko pažintinių žygių Plungės jūros pakrante, </w:t>
      </w:r>
      <w:proofErr w:type="spellStart"/>
      <w:r w:rsidRPr="00820342">
        <w:rPr>
          <w:shd w:val="clear" w:color="auto" w:fill="FFFFFF"/>
        </w:rPr>
        <w:t>Kaušėnų</w:t>
      </w:r>
      <w:proofErr w:type="spellEnd"/>
      <w:r w:rsidRPr="00820342">
        <w:rPr>
          <w:shd w:val="clear" w:color="auto" w:fill="FFFFFF"/>
        </w:rPr>
        <w:t xml:space="preserve"> rekreacijos zonoje ir </w:t>
      </w:r>
      <w:proofErr w:type="spellStart"/>
      <w:r w:rsidRPr="00820342">
        <w:rPr>
          <w:shd w:val="clear" w:color="auto" w:fill="FFFFFF"/>
        </w:rPr>
        <w:t>kt</w:t>
      </w:r>
      <w:proofErr w:type="spellEnd"/>
      <w:r w:rsidRPr="00820342">
        <w:rPr>
          <w:shd w:val="clear" w:color="auto" w:fill="FFFFFF"/>
        </w:rPr>
        <w:t xml:space="preserve">., dalyvavo Plungės </w:t>
      </w:r>
      <w:r w:rsidR="00384249">
        <w:rPr>
          <w:shd w:val="clear" w:color="auto" w:fill="FFFFFF"/>
        </w:rPr>
        <w:t xml:space="preserve">rajono savivaldybės </w:t>
      </w:r>
      <w:r w:rsidRPr="00820342">
        <w:rPr>
          <w:shd w:val="clear" w:color="auto" w:fill="FFFFFF"/>
        </w:rPr>
        <w:t xml:space="preserve">visuomenės sveikatos biuro organizuojamose sveikatingumo paskaitose, pramogavo batutų erdvėse ir dalyvavo kituose turininguose užsiėmimuose. Planuojama, kad įstaiga projekte dalyvaus ir 2024 metais. Savivaldybės biudžeto lėšų </w:t>
      </w:r>
      <w:r w:rsidR="00750EE3">
        <w:rPr>
          <w:shd w:val="clear" w:color="auto" w:fill="FFFFFF"/>
        </w:rPr>
        <w:t xml:space="preserve">2023 metų </w:t>
      </w:r>
      <w:r w:rsidRPr="00820342">
        <w:rPr>
          <w:shd w:val="clear" w:color="auto" w:fill="FFFFFF"/>
        </w:rPr>
        <w:t>programos įgyvendinimui skirta 1 600 eurų.</w:t>
      </w:r>
    </w:p>
    <w:p w14:paraId="548E47F9" w14:textId="3F251C2B" w:rsidR="004076A7" w:rsidRPr="005B6DEC" w:rsidRDefault="009D1951">
      <w:pPr>
        <w:widowControl w:val="0"/>
        <w:ind w:firstLine="720"/>
        <w:contextualSpacing/>
        <w:jc w:val="both"/>
        <w:rPr>
          <w:shd w:val="clear" w:color="auto" w:fill="FFFFFF"/>
          <w:lang w:eastAsia="lt-LT"/>
        </w:rPr>
      </w:pPr>
      <w:r>
        <w:rPr>
          <w:rFonts w:eastAsia="Calibri"/>
          <w:lang w:eastAsia="lt-LT"/>
        </w:rPr>
        <w:t>4</w:t>
      </w:r>
      <w:r w:rsidR="00D12B7E" w:rsidRPr="005B6DEC">
        <w:rPr>
          <w:rFonts w:eastAsia="Calibri"/>
          <w:lang w:eastAsia="lt-LT"/>
        </w:rPr>
        <w:t xml:space="preserve">. </w:t>
      </w:r>
      <w:r w:rsidR="005B6DEC" w:rsidRPr="005B6DEC">
        <w:rPr>
          <w:rFonts w:eastAsia="Calibri"/>
          <w:lang w:eastAsia="lt-LT"/>
        </w:rPr>
        <w:t xml:space="preserve">Įgyvendintas </w:t>
      </w:r>
      <w:r w:rsidR="00CC1761">
        <w:rPr>
          <w:rFonts w:eastAsia="Calibri"/>
          <w:lang w:eastAsia="lt-LT"/>
        </w:rPr>
        <w:t>p</w:t>
      </w:r>
      <w:r w:rsidR="002B688E" w:rsidRPr="005B6DEC">
        <w:rPr>
          <w:rFonts w:eastAsia="Calibri"/>
          <w:lang w:eastAsia="lt-LT"/>
        </w:rPr>
        <w:t xml:space="preserve">rojektas </w:t>
      </w:r>
      <w:r w:rsidR="002B688E" w:rsidRPr="005B6DEC">
        <w:rPr>
          <w:rFonts w:eastAsia="Calibri"/>
          <w:bCs/>
          <w:lang w:eastAsia="lt-LT"/>
        </w:rPr>
        <w:t>„Vaikų gerovės ir saugumo didinimo, paslaugų šeimai, globėjams (rūpintojams) kokybės didinimo bei prieinamumo plėtra“.</w:t>
      </w:r>
      <w:r w:rsidR="002B688E" w:rsidRPr="005B6DEC">
        <w:rPr>
          <w:rFonts w:eastAsia="Calibri"/>
          <w:lang w:eastAsia="lt-LT"/>
        </w:rPr>
        <w:t xml:space="preserve"> </w:t>
      </w:r>
      <w:r w:rsidR="004076A7" w:rsidRPr="005B6DEC">
        <w:rPr>
          <w:rFonts w:eastAsia="Calibri"/>
          <w:lang w:eastAsia="lt-LT"/>
        </w:rPr>
        <w:t>Šis p</w:t>
      </w:r>
      <w:r w:rsidR="002B688E" w:rsidRPr="005B6DEC">
        <w:rPr>
          <w:rFonts w:eastAsia="Calibri"/>
          <w:lang w:eastAsia="lt-LT"/>
        </w:rPr>
        <w:t>rojekt</w:t>
      </w:r>
      <w:r w:rsidR="004076A7" w:rsidRPr="005B6DEC">
        <w:rPr>
          <w:rFonts w:eastAsia="Calibri"/>
          <w:lang w:eastAsia="lt-LT"/>
        </w:rPr>
        <w:t>as užbaigtas ir jo</w:t>
      </w:r>
      <w:r w:rsidR="002B688E" w:rsidRPr="005B6DEC">
        <w:rPr>
          <w:rFonts w:eastAsia="Calibri"/>
          <w:lang w:eastAsia="lt-LT"/>
        </w:rPr>
        <w:t xml:space="preserve"> veiklos pagal jungtinės veiklos (partnerystės) trišalę sutartį tarp</w:t>
      </w:r>
      <w:r w:rsidR="00CD5F37" w:rsidRPr="005B6DEC">
        <w:rPr>
          <w:rFonts w:eastAsia="Calibri"/>
          <w:lang w:eastAsia="lt-LT"/>
        </w:rPr>
        <w:t xml:space="preserve"> VVTAĮT</w:t>
      </w:r>
      <w:r w:rsidR="002B688E" w:rsidRPr="005B6DEC">
        <w:rPr>
          <w:rFonts w:eastAsia="Calibri"/>
          <w:lang w:eastAsia="lt-LT"/>
        </w:rPr>
        <w:t xml:space="preserve">, </w:t>
      </w:r>
      <w:r w:rsidR="00CC1761">
        <w:rPr>
          <w:rFonts w:eastAsia="Calibri"/>
          <w:lang w:eastAsia="lt-LT"/>
        </w:rPr>
        <w:t>S</w:t>
      </w:r>
      <w:r w:rsidR="002B688E" w:rsidRPr="005B6DEC">
        <w:rPr>
          <w:rFonts w:eastAsia="Calibri"/>
          <w:lang w:eastAsia="lt-LT"/>
        </w:rPr>
        <w:t xml:space="preserve">avivaldybės administracijos ir Plungės </w:t>
      </w:r>
      <w:r w:rsidR="00782208" w:rsidRPr="005B6DEC">
        <w:rPr>
          <w:rFonts w:eastAsia="Calibri"/>
          <w:lang w:eastAsia="lt-LT"/>
        </w:rPr>
        <w:t>SPC</w:t>
      </w:r>
      <w:r w:rsidR="00370D16" w:rsidRPr="005B6DEC">
        <w:rPr>
          <w:rFonts w:eastAsia="Calibri"/>
          <w:lang w:eastAsia="lt-LT"/>
        </w:rPr>
        <w:t xml:space="preserve"> </w:t>
      </w:r>
      <w:r w:rsidR="004076A7" w:rsidRPr="005B6DEC">
        <w:rPr>
          <w:rFonts w:eastAsia="Calibri"/>
          <w:lang w:eastAsia="lt-LT"/>
        </w:rPr>
        <w:t>įgyvendintos 2023 metų gegužės mėnesį</w:t>
      </w:r>
      <w:r w:rsidR="001D3896" w:rsidRPr="005B6DEC">
        <w:rPr>
          <w:rFonts w:eastAsia="Calibri"/>
          <w:lang w:eastAsia="lt-LT"/>
        </w:rPr>
        <w:t>.</w:t>
      </w:r>
      <w:r w:rsidR="004076A7" w:rsidRPr="005B6DEC">
        <w:rPr>
          <w:shd w:val="clear" w:color="auto" w:fill="FFFFFF"/>
          <w:lang w:eastAsia="lt-LT"/>
        </w:rPr>
        <w:t xml:space="preserve"> </w:t>
      </w:r>
      <w:r w:rsidR="004076A7" w:rsidRPr="005B6DEC">
        <w:rPr>
          <w:rFonts w:eastAsia="Calibri"/>
          <w:lang w:eastAsia="lt-LT"/>
        </w:rPr>
        <w:t xml:space="preserve">Iš viso iš Europos socialinio fondo agentūros projektui buvo skirta </w:t>
      </w:r>
      <w:r w:rsidR="004076A7" w:rsidRPr="005B6DEC">
        <w:rPr>
          <w:shd w:val="clear" w:color="auto" w:fill="FFFFFF"/>
          <w:lang w:eastAsia="lt-LT"/>
        </w:rPr>
        <w:t>112 </w:t>
      </w:r>
      <w:r w:rsidR="004076A7" w:rsidRPr="00374E5E">
        <w:rPr>
          <w:shd w:val="clear" w:color="auto" w:fill="FFFFFF"/>
          <w:lang w:eastAsia="lt-LT"/>
        </w:rPr>
        <w:t xml:space="preserve">237,40 </w:t>
      </w:r>
      <w:r w:rsidR="004076A7" w:rsidRPr="00374E5E">
        <w:rPr>
          <w:rFonts w:eastAsia="Calibri"/>
          <w:lang w:eastAsia="lt-LT"/>
        </w:rPr>
        <w:t>eur</w:t>
      </w:r>
      <w:r w:rsidR="00C40089" w:rsidRPr="002F480F">
        <w:rPr>
          <w:rFonts w:eastAsia="Calibri"/>
          <w:lang w:eastAsia="lt-LT"/>
        </w:rPr>
        <w:t>ų</w:t>
      </w:r>
      <w:r w:rsidR="004076A7" w:rsidRPr="00374E5E">
        <w:rPr>
          <w:rFonts w:eastAsia="Calibri"/>
          <w:lang w:eastAsia="lt-LT"/>
        </w:rPr>
        <w:t xml:space="preserve"> lėšų, kuriomis iš dalies</w:t>
      </w:r>
      <w:r w:rsidR="004076A7" w:rsidRPr="005B6DEC">
        <w:rPr>
          <w:rFonts w:eastAsia="Calibri"/>
          <w:lang w:eastAsia="lt-LT"/>
        </w:rPr>
        <w:t xml:space="preserve"> finansuota Globos centro veikla.</w:t>
      </w:r>
    </w:p>
    <w:p w14:paraId="0554A783" w14:textId="2C3439FD" w:rsidR="0052231D" w:rsidRPr="002A0B54" w:rsidRDefault="004076A7">
      <w:pPr>
        <w:widowControl w:val="0"/>
        <w:ind w:firstLine="720"/>
        <w:contextualSpacing/>
        <w:jc w:val="both"/>
        <w:rPr>
          <w:color w:val="FF0000"/>
          <w:shd w:val="clear" w:color="auto" w:fill="FFFFFF"/>
          <w:lang w:eastAsia="lt-LT"/>
        </w:rPr>
      </w:pPr>
      <w:r w:rsidRPr="005B6DEC">
        <w:rPr>
          <w:shd w:val="clear" w:color="auto" w:fill="FFFFFF"/>
          <w:lang w:eastAsia="lt-LT"/>
        </w:rPr>
        <w:t xml:space="preserve">Nuo 2023 </w:t>
      </w:r>
      <w:proofErr w:type="spellStart"/>
      <w:r w:rsidRPr="005B6DEC">
        <w:rPr>
          <w:shd w:val="clear" w:color="auto" w:fill="FFFFFF"/>
          <w:lang w:eastAsia="lt-LT"/>
        </w:rPr>
        <w:t>m</w:t>
      </w:r>
      <w:proofErr w:type="spellEnd"/>
      <w:r w:rsidR="00464576">
        <w:rPr>
          <w:shd w:val="clear" w:color="auto" w:fill="FFFFFF"/>
          <w:lang w:eastAsia="lt-LT"/>
        </w:rPr>
        <w:t>.</w:t>
      </w:r>
      <w:r w:rsidRPr="005B6DEC">
        <w:rPr>
          <w:shd w:val="clear" w:color="auto" w:fill="FFFFFF"/>
          <w:lang w:eastAsia="lt-LT"/>
        </w:rPr>
        <w:t xml:space="preserve"> liepos 1 </w:t>
      </w:r>
      <w:proofErr w:type="spellStart"/>
      <w:r w:rsidRPr="005B6DEC">
        <w:rPr>
          <w:shd w:val="clear" w:color="auto" w:fill="FFFFFF"/>
          <w:lang w:eastAsia="lt-LT"/>
        </w:rPr>
        <w:t>d</w:t>
      </w:r>
      <w:proofErr w:type="spellEnd"/>
      <w:r w:rsidR="00464576">
        <w:rPr>
          <w:shd w:val="clear" w:color="auto" w:fill="FFFFFF"/>
          <w:lang w:eastAsia="lt-LT"/>
        </w:rPr>
        <w:t>.</w:t>
      </w:r>
      <w:r w:rsidRPr="005B6DEC">
        <w:rPr>
          <w:shd w:val="clear" w:color="auto" w:fill="FFFFFF"/>
          <w:lang w:eastAsia="lt-LT"/>
        </w:rPr>
        <w:t xml:space="preserve"> pradėtas vykdyti naujas, iš ES struktūrinių fondų bendrai finansuojamas projektas „Paslaugų, skatinančių ir efektyviai palaikančių globą šeimos aplinkoje, vystymas“, kurio trukmė 4 metai. Šiam projektui </w:t>
      </w:r>
      <w:r w:rsidR="005B6DEC" w:rsidRPr="005B6DEC">
        <w:rPr>
          <w:shd w:val="clear" w:color="auto" w:fill="FFFFFF"/>
          <w:lang w:eastAsia="lt-LT"/>
        </w:rPr>
        <w:t xml:space="preserve">ir Globos centro veiklą iš dalies finansuoti </w:t>
      </w:r>
      <w:r w:rsidRPr="005B6DEC">
        <w:rPr>
          <w:shd w:val="clear" w:color="auto" w:fill="FFFFFF"/>
          <w:lang w:eastAsia="lt-LT"/>
        </w:rPr>
        <w:t>skirta 162 </w:t>
      </w:r>
      <w:r w:rsidRPr="00374E5E">
        <w:rPr>
          <w:shd w:val="clear" w:color="auto" w:fill="FFFFFF"/>
          <w:lang w:eastAsia="lt-LT"/>
        </w:rPr>
        <w:t>490,56 eur</w:t>
      </w:r>
      <w:r w:rsidR="00C40089" w:rsidRPr="002F480F">
        <w:rPr>
          <w:shd w:val="clear" w:color="auto" w:fill="FFFFFF"/>
          <w:lang w:eastAsia="lt-LT"/>
        </w:rPr>
        <w:t>ų</w:t>
      </w:r>
      <w:r w:rsidRPr="00374E5E">
        <w:rPr>
          <w:shd w:val="clear" w:color="auto" w:fill="FFFFFF"/>
          <w:lang w:eastAsia="lt-LT"/>
        </w:rPr>
        <w:t xml:space="preserve"> lėšų. Projekto lėšomis bus finansuojami Globos centro darbuotojų etatai: 2</w:t>
      </w:r>
      <w:r w:rsidRPr="00374E5E" w:rsidDel="007765BC">
        <w:rPr>
          <w:shd w:val="clear" w:color="auto" w:fill="FFFFFF"/>
          <w:lang w:eastAsia="lt-LT"/>
        </w:rPr>
        <w:t xml:space="preserve"> </w:t>
      </w:r>
      <w:r w:rsidR="00C40089" w:rsidRPr="00374E5E">
        <w:rPr>
          <w:shd w:val="clear" w:color="auto" w:fill="FFFFFF"/>
          <w:lang w:eastAsia="lt-LT"/>
        </w:rPr>
        <w:t xml:space="preserve">etatai – </w:t>
      </w:r>
      <w:r w:rsidRPr="0037285D">
        <w:rPr>
          <w:shd w:val="clear" w:color="auto" w:fill="FFFFFF"/>
          <w:lang w:eastAsia="lt-LT"/>
        </w:rPr>
        <w:t>globos koordinatori</w:t>
      </w:r>
      <w:r w:rsidR="00C40089" w:rsidRPr="0072607E">
        <w:rPr>
          <w:shd w:val="clear" w:color="auto" w:fill="FFFFFF"/>
          <w:lang w:eastAsia="lt-LT"/>
        </w:rPr>
        <w:t>ų</w:t>
      </w:r>
      <w:r w:rsidRPr="0097742E">
        <w:rPr>
          <w:shd w:val="clear" w:color="auto" w:fill="FFFFFF"/>
          <w:lang w:eastAsia="lt-LT"/>
        </w:rPr>
        <w:t xml:space="preserve"> ir 0,25 etato – psichologo.</w:t>
      </w:r>
    </w:p>
    <w:p w14:paraId="1844AEA2" w14:textId="78F83B35" w:rsidR="003A1312" w:rsidRPr="00C352B3" w:rsidRDefault="00380B0F">
      <w:pPr>
        <w:widowControl w:val="0"/>
        <w:ind w:firstLine="720"/>
        <w:contextualSpacing/>
        <w:jc w:val="both"/>
        <w:rPr>
          <w:rFonts w:eastAsia="Calibri"/>
          <w:lang w:eastAsia="lt-LT"/>
        </w:rPr>
      </w:pPr>
      <w:r w:rsidRPr="005B6DEC">
        <w:rPr>
          <w:shd w:val="clear" w:color="auto" w:fill="FFFFFF"/>
          <w:lang w:eastAsia="lt-LT"/>
        </w:rPr>
        <w:t xml:space="preserve"> </w:t>
      </w:r>
      <w:r w:rsidR="009D1951">
        <w:rPr>
          <w:shd w:val="clear" w:color="auto" w:fill="FFFFFF"/>
          <w:lang w:eastAsia="lt-LT"/>
        </w:rPr>
        <w:t>5</w:t>
      </w:r>
      <w:r w:rsidR="00F13D37" w:rsidRPr="005B6DEC">
        <w:rPr>
          <w:shd w:val="clear" w:color="auto" w:fill="FFFFFF"/>
          <w:lang w:eastAsia="lt-LT"/>
        </w:rPr>
        <w:t xml:space="preserve">. </w:t>
      </w:r>
      <w:r w:rsidR="00F13D37" w:rsidRPr="005B6DEC">
        <w:rPr>
          <w:rFonts w:eastAsia="Calibri"/>
          <w:lang w:eastAsia="lt-LT"/>
        </w:rPr>
        <w:t xml:space="preserve">Plungės </w:t>
      </w:r>
      <w:r w:rsidR="00F26A9C" w:rsidRPr="005B6DEC">
        <w:rPr>
          <w:rFonts w:eastAsia="Calibri"/>
          <w:lang w:eastAsia="lt-LT"/>
        </w:rPr>
        <w:t>SPC</w:t>
      </w:r>
      <w:r w:rsidR="00F13D37" w:rsidRPr="005B6DEC">
        <w:rPr>
          <w:rFonts w:eastAsia="Calibri"/>
          <w:lang w:eastAsia="lt-LT"/>
        </w:rPr>
        <w:t xml:space="preserve"> toliau vykdo iš </w:t>
      </w:r>
      <w:r w:rsidR="001F63F3" w:rsidRPr="005B6DEC">
        <w:rPr>
          <w:rFonts w:eastAsia="Calibri"/>
          <w:lang w:eastAsia="lt-LT"/>
        </w:rPr>
        <w:t>ES</w:t>
      </w:r>
      <w:r w:rsidR="00F13D37" w:rsidRPr="005B6DEC">
        <w:rPr>
          <w:rFonts w:eastAsia="Calibri"/>
          <w:lang w:eastAsia="lt-LT"/>
        </w:rPr>
        <w:t xml:space="preserve"> struktūrinių fondų </w:t>
      </w:r>
      <w:r w:rsidR="001E213E" w:rsidRPr="005B6DEC">
        <w:rPr>
          <w:rFonts w:eastAsia="Calibri"/>
          <w:lang w:eastAsia="lt-LT"/>
        </w:rPr>
        <w:t>lėšų finansuojamą</w:t>
      </w:r>
      <w:r w:rsidR="00F13D37" w:rsidRPr="005B6DEC">
        <w:rPr>
          <w:rFonts w:eastAsia="Calibri"/>
          <w:lang w:eastAsia="lt-LT"/>
        </w:rPr>
        <w:t xml:space="preserve"> projekt</w:t>
      </w:r>
      <w:r w:rsidR="001B611D" w:rsidRPr="005B6DEC">
        <w:rPr>
          <w:rFonts w:eastAsia="Calibri"/>
          <w:lang w:eastAsia="lt-LT"/>
        </w:rPr>
        <w:t xml:space="preserve">ą </w:t>
      </w:r>
      <w:r w:rsidR="00384249">
        <w:rPr>
          <w:rFonts w:eastAsia="Calibri"/>
          <w:lang w:eastAsia="lt-LT"/>
        </w:rPr>
        <w:t>„</w:t>
      </w:r>
      <w:r w:rsidR="00F13D37" w:rsidRPr="005B6DEC">
        <w:rPr>
          <w:rFonts w:eastAsia="Calibri"/>
          <w:lang w:eastAsia="lt-LT"/>
        </w:rPr>
        <w:t xml:space="preserve">Integralios pagalbos teikimas ir plėtra Lietuvos savivaldybėse“. Projekto veiklų vykdymo </w:t>
      </w:r>
      <w:r w:rsidRPr="005B6DEC">
        <w:rPr>
          <w:rFonts w:eastAsia="Calibri"/>
          <w:lang w:eastAsia="lt-LT"/>
        </w:rPr>
        <w:t>trukmė</w:t>
      </w:r>
      <w:r w:rsidR="00F13D37" w:rsidRPr="005B6DEC">
        <w:rPr>
          <w:rFonts w:eastAsia="Calibri"/>
          <w:lang w:eastAsia="lt-LT"/>
        </w:rPr>
        <w:t xml:space="preserve"> 2023</w:t>
      </w:r>
      <w:r w:rsidR="00006954">
        <w:rPr>
          <w:rFonts w:eastAsia="Calibri"/>
          <w:lang w:eastAsia="lt-LT"/>
        </w:rPr>
        <w:t>–</w:t>
      </w:r>
      <w:r w:rsidR="001E213E" w:rsidRPr="005B6DEC">
        <w:rPr>
          <w:rFonts w:eastAsia="Calibri"/>
          <w:lang w:eastAsia="lt-LT"/>
        </w:rPr>
        <w:t>2026 metų pabaiga</w:t>
      </w:r>
      <w:r w:rsidR="00F13D37" w:rsidRPr="005B6DEC">
        <w:rPr>
          <w:rFonts w:eastAsia="Calibri"/>
          <w:lang w:eastAsia="lt-LT"/>
        </w:rPr>
        <w:t>. Integralios pagalbos tikslas teikti slaugos ir socialinės globos paslaug</w:t>
      </w:r>
      <w:r w:rsidR="001E213E" w:rsidRPr="005B6DEC">
        <w:rPr>
          <w:rFonts w:eastAsia="Calibri"/>
          <w:lang w:eastAsia="lt-LT"/>
        </w:rPr>
        <w:t>as</w:t>
      </w:r>
      <w:r w:rsidR="00F13D37" w:rsidRPr="005B6DEC">
        <w:rPr>
          <w:rFonts w:eastAsia="Calibri"/>
          <w:lang w:eastAsia="lt-LT"/>
        </w:rPr>
        <w:t xml:space="preserve"> </w:t>
      </w:r>
      <w:r w:rsidR="001E213E" w:rsidRPr="005B6DEC">
        <w:rPr>
          <w:rFonts w:eastAsia="Calibri"/>
          <w:lang w:eastAsia="lt-LT"/>
        </w:rPr>
        <w:t xml:space="preserve">sunkią negalią turintiems </w:t>
      </w:r>
      <w:r w:rsidR="00464576">
        <w:rPr>
          <w:rFonts w:eastAsia="Calibri"/>
          <w:lang w:eastAsia="lt-LT"/>
        </w:rPr>
        <w:t>S</w:t>
      </w:r>
      <w:r w:rsidR="001E213E" w:rsidRPr="005B6DEC">
        <w:rPr>
          <w:rFonts w:eastAsia="Calibri"/>
          <w:lang w:eastAsia="lt-LT"/>
        </w:rPr>
        <w:t xml:space="preserve">avivaldybės </w:t>
      </w:r>
      <w:r w:rsidR="00F13D37" w:rsidRPr="005B6DEC">
        <w:rPr>
          <w:rFonts w:eastAsia="Calibri"/>
          <w:lang w:eastAsia="lt-LT"/>
        </w:rPr>
        <w:t xml:space="preserve">gyventojams </w:t>
      </w:r>
      <w:r w:rsidR="001E213E" w:rsidRPr="005B6DEC">
        <w:rPr>
          <w:rFonts w:eastAsia="Calibri"/>
          <w:lang w:eastAsia="lt-LT"/>
        </w:rPr>
        <w:t xml:space="preserve">jų </w:t>
      </w:r>
      <w:r w:rsidR="00F13D37" w:rsidRPr="005B6DEC">
        <w:rPr>
          <w:rFonts w:eastAsia="Calibri"/>
          <w:lang w:eastAsia="lt-LT"/>
        </w:rPr>
        <w:t xml:space="preserve">namuose. </w:t>
      </w:r>
      <w:r w:rsidRPr="005B6DEC">
        <w:rPr>
          <w:rFonts w:eastAsia="Calibri"/>
          <w:lang w:eastAsia="lt-LT"/>
        </w:rPr>
        <w:t>Per mėnesį</w:t>
      </w:r>
      <w:r w:rsidR="00F13D37" w:rsidRPr="005B6DEC">
        <w:rPr>
          <w:rFonts w:eastAsia="Calibri"/>
          <w:lang w:eastAsia="lt-LT"/>
        </w:rPr>
        <w:t xml:space="preserve"> integralios pagalbos paslaug</w:t>
      </w:r>
      <w:r w:rsidR="005B6DEC" w:rsidRPr="005B6DEC">
        <w:rPr>
          <w:rFonts w:eastAsia="Calibri"/>
          <w:lang w:eastAsia="lt-LT"/>
        </w:rPr>
        <w:t>os</w:t>
      </w:r>
      <w:r w:rsidRPr="005B6DEC">
        <w:rPr>
          <w:rFonts w:eastAsia="Calibri"/>
          <w:lang w:eastAsia="lt-LT"/>
        </w:rPr>
        <w:t xml:space="preserve"> suteik</w:t>
      </w:r>
      <w:r w:rsidR="005B6DEC" w:rsidRPr="005B6DEC">
        <w:rPr>
          <w:rFonts w:eastAsia="Calibri"/>
          <w:lang w:eastAsia="lt-LT"/>
        </w:rPr>
        <w:t>iamos</w:t>
      </w:r>
      <w:r w:rsidR="00F13D37" w:rsidRPr="005B6DEC">
        <w:rPr>
          <w:rFonts w:eastAsia="Calibri"/>
          <w:lang w:eastAsia="lt-LT"/>
        </w:rPr>
        <w:t xml:space="preserve"> 30 asmenų, per projekto įgyvendinimo laikotarpį</w:t>
      </w:r>
      <w:r w:rsidR="005B6DEC" w:rsidRPr="005B6DEC">
        <w:rPr>
          <w:rFonts w:eastAsia="Calibri"/>
          <w:lang w:eastAsia="lt-LT"/>
        </w:rPr>
        <w:t xml:space="preserve"> planuojamas </w:t>
      </w:r>
      <w:r w:rsidR="00143773" w:rsidRPr="005B6DEC">
        <w:rPr>
          <w:rFonts w:eastAsia="Calibri"/>
          <w:lang w:eastAsia="lt-LT"/>
        </w:rPr>
        <w:t>unik</w:t>
      </w:r>
      <w:r w:rsidR="00AE54D0" w:rsidRPr="005B6DEC">
        <w:rPr>
          <w:rFonts w:eastAsia="Calibri"/>
          <w:lang w:eastAsia="lt-LT"/>
        </w:rPr>
        <w:t xml:space="preserve">alių paslaugos gavėjų </w:t>
      </w:r>
      <w:r w:rsidR="005B6DEC" w:rsidRPr="005B6DEC">
        <w:rPr>
          <w:rFonts w:eastAsia="Calibri"/>
          <w:lang w:eastAsia="lt-LT"/>
        </w:rPr>
        <w:t xml:space="preserve">skaičius </w:t>
      </w:r>
      <w:r w:rsidR="00006954">
        <w:rPr>
          <w:rFonts w:eastAsia="Calibri"/>
          <w:lang w:eastAsia="lt-LT"/>
        </w:rPr>
        <w:t>–</w:t>
      </w:r>
      <w:r w:rsidRPr="005B6DEC">
        <w:rPr>
          <w:rFonts w:eastAsia="Calibri"/>
          <w:lang w:eastAsia="lt-LT"/>
        </w:rPr>
        <w:t xml:space="preserve"> </w:t>
      </w:r>
      <w:r w:rsidR="00F13D37" w:rsidRPr="005B6DEC">
        <w:rPr>
          <w:rFonts w:eastAsia="Calibri"/>
          <w:lang w:eastAsia="lt-LT"/>
        </w:rPr>
        <w:t>80 asmenų. Integralios pagalbos paslaugas teik</w:t>
      </w:r>
      <w:r w:rsidR="005B6DEC" w:rsidRPr="005B6DEC">
        <w:rPr>
          <w:rFonts w:eastAsia="Calibri"/>
          <w:lang w:eastAsia="lt-LT"/>
        </w:rPr>
        <w:t>ia</w:t>
      </w:r>
      <w:r w:rsidR="00F13D37" w:rsidRPr="005B6DEC">
        <w:rPr>
          <w:rFonts w:eastAsia="Calibri"/>
          <w:lang w:eastAsia="lt-LT"/>
        </w:rPr>
        <w:t xml:space="preserve"> 3 mobilios komandos, susidedančios iš kvalifikuotų specialistų: </w:t>
      </w:r>
      <w:r w:rsidR="00F13D37" w:rsidRPr="005B6DEC">
        <w:rPr>
          <w:lang w:eastAsia="lt-LT"/>
        </w:rPr>
        <w:t>slaugytojo, slaugytojo padėjėjų</w:t>
      </w:r>
      <w:r w:rsidR="00F13D37" w:rsidRPr="0097742E">
        <w:rPr>
          <w:lang w:eastAsia="lt-LT"/>
        </w:rPr>
        <w:t xml:space="preserve">, </w:t>
      </w:r>
      <w:proofErr w:type="spellStart"/>
      <w:r w:rsidR="00F13D37" w:rsidRPr="0097742E">
        <w:rPr>
          <w:lang w:eastAsia="lt-LT"/>
        </w:rPr>
        <w:t>ergoterapeutės</w:t>
      </w:r>
      <w:proofErr w:type="spellEnd"/>
      <w:r w:rsidR="00F13D37" w:rsidRPr="0097742E">
        <w:rPr>
          <w:lang w:eastAsia="lt-LT"/>
        </w:rPr>
        <w:t xml:space="preserve"> </w:t>
      </w:r>
      <w:r w:rsidR="0097742E" w:rsidRPr="002F480F">
        <w:rPr>
          <w:lang w:eastAsia="lt-LT"/>
        </w:rPr>
        <w:t>ir (ar)</w:t>
      </w:r>
      <w:r w:rsidR="00F13D37" w:rsidRPr="0097742E">
        <w:rPr>
          <w:lang w:eastAsia="lt-LT"/>
        </w:rPr>
        <w:t xml:space="preserve"> masažuotojos, socialinės darbuotojos, individualios priežiūros darbuotojo. </w:t>
      </w:r>
      <w:r w:rsidR="00F13D37" w:rsidRPr="0097742E">
        <w:rPr>
          <w:rFonts w:eastAsia="Calibri"/>
          <w:lang w:eastAsia="lt-LT"/>
        </w:rPr>
        <w:t>Projekto</w:t>
      </w:r>
      <w:r w:rsidR="00F13D37" w:rsidRPr="005B6DEC">
        <w:rPr>
          <w:rFonts w:eastAsia="Calibri"/>
          <w:lang w:eastAsia="lt-LT"/>
        </w:rPr>
        <w:t xml:space="preserve"> vertė 626 372 eur</w:t>
      </w:r>
      <w:r w:rsidR="005043BF" w:rsidRPr="005B6DEC">
        <w:rPr>
          <w:rFonts w:eastAsia="Calibri"/>
          <w:lang w:eastAsia="lt-LT"/>
        </w:rPr>
        <w:t>ai</w:t>
      </w:r>
      <w:r w:rsidR="005043BF" w:rsidRPr="00C352B3">
        <w:rPr>
          <w:rFonts w:eastAsia="Calibri"/>
          <w:lang w:eastAsia="lt-LT"/>
        </w:rPr>
        <w:t>.</w:t>
      </w:r>
      <w:r w:rsidR="005B6DEC" w:rsidRPr="00C352B3">
        <w:rPr>
          <w:rFonts w:eastAsia="Calibri"/>
          <w:lang w:eastAsia="lt-LT"/>
        </w:rPr>
        <w:t xml:space="preserve"> 2023 metais </w:t>
      </w:r>
      <w:r w:rsidR="00C352B3" w:rsidRPr="00C352B3">
        <w:rPr>
          <w:rFonts w:eastAsia="Calibri"/>
          <w:lang w:eastAsia="lt-LT"/>
        </w:rPr>
        <w:t xml:space="preserve">paslaugų teikimui </w:t>
      </w:r>
      <w:r w:rsidR="005B6DEC" w:rsidRPr="00C352B3">
        <w:rPr>
          <w:rFonts w:eastAsia="Calibri"/>
          <w:lang w:eastAsia="lt-LT"/>
        </w:rPr>
        <w:t>panaudota</w:t>
      </w:r>
      <w:r w:rsidR="00C352B3" w:rsidRPr="00C352B3">
        <w:rPr>
          <w:rFonts w:eastAsia="Calibri"/>
          <w:lang w:eastAsia="lt-LT"/>
        </w:rPr>
        <w:t xml:space="preserve"> 115 375 eurai projektinių lėšų.</w:t>
      </w:r>
    </w:p>
    <w:p w14:paraId="6B768E28" w14:textId="1BAACFDE" w:rsidR="00B10156" w:rsidRPr="006F3A0D" w:rsidRDefault="00B10156" w:rsidP="00C643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6F3A0D">
        <w:rPr>
          <w:b/>
          <w:lang w:eastAsia="lt-LT"/>
        </w:rPr>
        <w:t>5.2. Plungės krizių centras</w:t>
      </w:r>
      <w:r w:rsidR="00EF2CEC" w:rsidRPr="006F3A0D">
        <w:rPr>
          <w:b/>
          <w:lang w:eastAsia="lt-LT"/>
        </w:rPr>
        <w:t xml:space="preserve"> </w:t>
      </w:r>
      <w:r w:rsidR="00EF2CEC" w:rsidRPr="006F3A0D">
        <w:rPr>
          <w:bCs/>
          <w:lang w:eastAsia="lt-LT"/>
        </w:rPr>
        <w:t>(toliau – Plungės KC)</w:t>
      </w:r>
      <w:r w:rsidRPr="006F3A0D">
        <w:rPr>
          <w:bCs/>
          <w:lang w:eastAsia="lt-LT"/>
        </w:rPr>
        <w:t>,</w:t>
      </w:r>
      <w:r w:rsidRPr="006F3A0D">
        <w:rPr>
          <w:b/>
          <w:lang w:eastAsia="lt-LT"/>
        </w:rPr>
        <w:t xml:space="preserve"> </w:t>
      </w:r>
      <w:r w:rsidRPr="006F3A0D">
        <w:rPr>
          <w:lang w:eastAsia="lt-LT"/>
        </w:rPr>
        <w:t xml:space="preserve">įsikūręs Dariaus ir Girėno </w:t>
      </w:r>
      <w:proofErr w:type="spellStart"/>
      <w:r w:rsidRPr="006F3A0D">
        <w:rPr>
          <w:lang w:eastAsia="lt-LT"/>
        </w:rPr>
        <w:t>g</w:t>
      </w:r>
      <w:proofErr w:type="spellEnd"/>
      <w:r w:rsidRPr="006F3A0D">
        <w:rPr>
          <w:lang w:eastAsia="lt-LT"/>
        </w:rPr>
        <w:t>. 50, Plungėje, teikia šias socialines paslaugas suaugusiems</w:t>
      </w:r>
      <w:r w:rsidR="00E449D1" w:rsidRPr="006F3A0D">
        <w:rPr>
          <w:lang w:eastAsia="lt-LT"/>
        </w:rPr>
        <w:t>,</w:t>
      </w:r>
      <w:r w:rsidRPr="006F3A0D">
        <w:rPr>
          <w:lang w:eastAsia="lt-LT"/>
        </w:rPr>
        <w:t xml:space="preserve"> socialinę riziką patiriantiems asmenims:</w:t>
      </w:r>
    </w:p>
    <w:p w14:paraId="3E388CDE" w14:textId="7E7BFDDF" w:rsidR="00B10156" w:rsidRPr="006F3A0D" w:rsidRDefault="006F3A0D" w:rsidP="00BF1BD4">
      <w:pPr>
        <w:pStyle w:val="Sraopastraipa"/>
        <w:widowControl w:val="0"/>
        <w:numPr>
          <w:ilvl w:val="0"/>
          <w:numId w:val="2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t xml:space="preserve"> </w:t>
      </w:r>
      <w:r w:rsidR="00B10156" w:rsidRPr="006F3A0D">
        <w:t>Bendrąsias socialines paslaugas (informavimo, konsultavimo, tarpininkavimo ir atstovavimo).</w:t>
      </w:r>
    </w:p>
    <w:p w14:paraId="6BD4D92B" w14:textId="75C74154" w:rsidR="00AB6D30" w:rsidRPr="006F3A0D" w:rsidRDefault="006F3A0D" w:rsidP="00BF1BD4">
      <w:pPr>
        <w:pStyle w:val="Sraopastraipa"/>
        <w:widowControl w:val="0"/>
        <w:numPr>
          <w:ilvl w:val="0"/>
          <w:numId w:val="2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t xml:space="preserve"> </w:t>
      </w:r>
      <w:r w:rsidR="00AB6D30" w:rsidRPr="006F3A0D">
        <w:t>Socialinės priežiūros paslaugas:</w:t>
      </w:r>
    </w:p>
    <w:p w14:paraId="5F7871B4" w14:textId="0FC234BF" w:rsidR="00B10156" w:rsidRPr="006F3A0D" w:rsidRDefault="00B10156" w:rsidP="00BF1BD4">
      <w:pPr>
        <w:pStyle w:val="Sraopastraipa"/>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349"/>
        <w:jc w:val="both"/>
        <w:textAlignment w:val="baseline"/>
      </w:pPr>
      <w:r w:rsidRPr="006F3A0D">
        <w:t xml:space="preserve"> laikino </w:t>
      </w:r>
      <w:proofErr w:type="spellStart"/>
      <w:r w:rsidRPr="006F3A0D">
        <w:t>apna</w:t>
      </w:r>
      <w:r w:rsidR="00B25866" w:rsidRPr="006F3A0D">
        <w:t>kvindinimo</w:t>
      </w:r>
      <w:proofErr w:type="spellEnd"/>
      <w:r w:rsidR="00B25866" w:rsidRPr="006F3A0D">
        <w:t xml:space="preserve"> paslaug</w:t>
      </w:r>
      <w:r w:rsidR="00E95615" w:rsidRPr="006F3A0D">
        <w:t>as</w:t>
      </w:r>
      <w:r w:rsidR="0070624A" w:rsidRPr="006F3A0D">
        <w:t>;</w:t>
      </w:r>
    </w:p>
    <w:p w14:paraId="2AAEF1C4" w14:textId="22BD7C28" w:rsidR="00B10156" w:rsidRPr="006F3A0D" w:rsidRDefault="00B10156" w:rsidP="00BF1BD4">
      <w:pPr>
        <w:pStyle w:val="Sraopastraipa"/>
        <w:widowControl w:val="0"/>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349"/>
        <w:jc w:val="both"/>
        <w:textAlignment w:val="baseline"/>
      </w:pPr>
      <w:r w:rsidRPr="006F3A0D">
        <w:t xml:space="preserve">apgyvendinimo </w:t>
      </w:r>
      <w:r w:rsidR="00B25866" w:rsidRPr="006F3A0D">
        <w:t>nakvynės namuose paslaug</w:t>
      </w:r>
      <w:r w:rsidR="00E95615" w:rsidRPr="006F3A0D">
        <w:t>as</w:t>
      </w:r>
      <w:r w:rsidR="00185803" w:rsidRPr="006F3A0D">
        <w:t>.</w:t>
      </w:r>
    </w:p>
    <w:p w14:paraId="5A50C340" w14:textId="1C79CC43" w:rsidR="00AB6D30" w:rsidRPr="002A0B54" w:rsidRDefault="00AB6D30" w:rsidP="00AB6D30">
      <w:pPr>
        <w:pStyle w:val="Sraopastraipa"/>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09"/>
        <w:jc w:val="both"/>
        <w:textAlignment w:val="baseline"/>
        <w:rPr>
          <w:color w:val="FF0000"/>
        </w:rPr>
      </w:pPr>
      <w:r w:rsidRPr="004C01C0">
        <w:t>Per 202</w:t>
      </w:r>
      <w:r w:rsidR="006F3A0D" w:rsidRPr="004C01C0">
        <w:t>3</w:t>
      </w:r>
      <w:r w:rsidRPr="004C01C0">
        <w:t xml:space="preserve"> metus socialinės priežiūros paslaugos suteiktos </w:t>
      </w:r>
      <w:r w:rsidR="006F3A0D" w:rsidRPr="004C01C0">
        <w:t>108</w:t>
      </w:r>
      <w:r w:rsidRPr="004C01C0">
        <w:t xml:space="preserve"> krizinėje situacijoje </w:t>
      </w:r>
      <w:r w:rsidRPr="004C01C0">
        <w:lastRenderedPageBreak/>
        <w:t>atsidūrusiems asmenims</w:t>
      </w:r>
      <w:r w:rsidRPr="004C01C0">
        <w:rPr>
          <w:color w:val="FF0000"/>
        </w:rPr>
        <w:t>.</w:t>
      </w:r>
    </w:p>
    <w:p w14:paraId="4604687E" w14:textId="2C472D52" w:rsidR="00AB6D30" w:rsidRPr="006F3A0D" w:rsidRDefault="00AB6D30" w:rsidP="00AB6D30">
      <w:pPr>
        <w:pStyle w:val="Sraopastraipa"/>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09"/>
        <w:jc w:val="both"/>
        <w:textAlignment w:val="baseline"/>
      </w:pPr>
      <w:r w:rsidRPr="006F3A0D">
        <w:t>3. Vykdo iš pataisos įstaigų paleidžiamų (paleistų) asmenų antrąjį socialinės integracijos etapą (centro paskirtas socialinis darbuotojas koordinuoja reikalingų paslaugų ir paramos asmeniui teikimą).</w:t>
      </w:r>
    </w:p>
    <w:p w14:paraId="1DA484A5" w14:textId="2B906850" w:rsidR="00AB6D30" w:rsidRPr="0097742E" w:rsidRDefault="00AB6D30" w:rsidP="007D250E">
      <w:pPr>
        <w:pStyle w:val="Sraopastraipa"/>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09"/>
        <w:jc w:val="both"/>
        <w:textAlignment w:val="baseline"/>
      </w:pPr>
      <w:r w:rsidRPr="00374E5E">
        <w:t>Per 202</w:t>
      </w:r>
      <w:r w:rsidR="006F3A0D" w:rsidRPr="00374E5E">
        <w:t>3</w:t>
      </w:r>
      <w:r w:rsidRPr="00374E5E">
        <w:t xml:space="preserve"> metus gauta informacijos apie </w:t>
      </w:r>
      <w:r w:rsidR="003A7552" w:rsidRPr="00374E5E">
        <w:t>29</w:t>
      </w:r>
      <w:r w:rsidRPr="00374E5E">
        <w:t xml:space="preserve"> asmenų paleidimą iš pataisos įstaig</w:t>
      </w:r>
      <w:r w:rsidR="00747FB6" w:rsidRPr="00374E5E">
        <w:t>ų</w:t>
      </w:r>
      <w:r w:rsidRPr="00374E5E">
        <w:t xml:space="preserve">, tačiau į </w:t>
      </w:r>
      <w:r w:rsidR="00747FB6" w:rsidRPr="0037285D">
        <w:t>S</w:t>
      </w:r>
      <w:r w:rsidRPr="0072607E">
        <w:t>avivaldybės teritoriją grįžo 1</w:t>
      </w:r>
      <w:r w:rsidR="003A7552" w:rsidRPr="0097742E">
        <w:t>5</w:t>
      </w:r>
      <w:r w:rsidRPr="0097742E">
        <w:t xml:space="preserve"> asmenų.</w:t>
      </w:r>
    </w:p>
    <w:p w14:paraId="651B00E3" w14:textId="41F99D1B" w:rsidR="006F3A0D" w:rsidRPr="003A7552" w:rsidRDefault="00006954" w:rsidP="002F480F">
      <w:pPr>
        <w:pStyle w:val="Sraopastraipa"/>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97742E">
        <w:t xml:space="preserve">4. </w:t>
      </w:r>
      <w:r w:rsidR="006F3A0D" w:rsidRPr="004E708C">
        <w:t>P</w:t>
      </w:r>
      <w:r w:rsidR="007D250E" w:rsidRPr="00C40089">
        <w:t>revencines socialines paslaugas</w:t>
      </w:r>
      <w:r w:rsidR="009D1951" w:rsidRPr="00C40089">
        <w:t>.</w:t>
      </w:r>
    </w:p>
    <w:p w14:paraId="525FBC33" w14:textId="66044F12" w:rsidR="006F3A0D" w:rsidRPr="00EF6DB3" w:rsidRDefault="00264510"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pPr>
      <w:r>
        <w:t xml:space="preserve">Įstaigos </w:t>
      </w:r>
      <w:r w:rsidR="006F3A0D" w:rsidRPr="00486782">
        <w:t>2023 met</w:t>
      </w:r>
      <w:r w:rsidR="00FA0A32" w:rsidRPr="00486782">
        <w:t>ais</w:t>
      </w:r>
      <w:r w:rsidR="006F3A0D" w:rsidRPr="00486782">
        <w:t xml:space="preserve"> prevencinės socialinės paslaugos suteiktos 87 Savivaldybės gyventojams</w:t>
      </w:r>
      <w:r w:rsidR="00FA0A32" w:rsidRPr="00486782">
        <w:t xml:space="preserve">, kuriems </w:t>
      </w:r>
      <w:r w:rsidR="006F3A0D" w:rsidRPr="00486782">
        <w:t>suteiktos 296 konsultacijos.</w:t>
      </w:r>
    </w:p>
    <w:p w14:paraId="16D55F76" w14:textId="07A0D375" w:rsidR="009F03F7" w:rsidRPr="00EF6DB3" w:rsidRDefault="00006954" w:rsidP="002F480F">
      <w:pPr>
        <w:pStyle w:val="Sraopastraipa"/>
        <w:widowControl w:val="0"/>
        <w:numPr>
          <w:ilvl w:val="0"/>
          <w:numId w:val="3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t xml:space="preserve"> </w:t>
      </w:r>
      <w:r w:rsidR="006F3A0D" w:rsidRPr="00EF6DB3">
        <w:t>V</w:t>
      </w:r>
      <w:r w:rsidR="007D250E" w:rsidRPr="00EF6DB3">
        <w:t>yk</w:t>
      </w:r>
      <w:r w:rsidR="006F3A0D" w:rsidRPr="00EF6DB3">
        <w:t>do</w:t>
      </w:r>
      <w:r w:rsidR="007D250E" w:rsidRPr="00EF6DB3">
        <w:t xml:space="preserve"> Bendruomeninių šeimos namų funkcijas organizuojant </w:t>
      </w:r>
      <w:r w:rsidR="009F03F7">
        <w:t>k</w:t>
      </w:r>
      <w:r w:rsidR="007D250E" w:rsidRPr="00EF6DB3">
        <w:t>ompleksinių paslaugų šeimai teikimą.</w:t>
      </w:r>
    </w:p>
    <w:p w14:paraId="0C9D0D8A" w14:textId="4E5A5841" w:rsidR="009F44ED" w:rsidRPr="004944D7" w:rsidRDefault="009F44ED">
      <w:pPr>
        <w:shd w:val="clear" w:color="auto" w:fill="FFFFFF"/>
        <w:ind w:firstLine="720"/>
        <w:jc w:val="both"/>
        <w:rPr>
          <w:lang w:eastAsia="lt-LT"/>
        </w:rPr>
      </w:pPr>
      <w:r w:rsidRPr="00786467">
        <w:rPr>
          <w:lang w:eastAsia="lt-LT"/>
        </w:rPr>
        <w:t>2023 met</w:t>
      </w:r>
      <w:r w:rsidR="00EF6DB3" w:rsidRPr="00786467">
        <w:rPr>
          <w:lang w:eastAsia="lt-LT"/>
        </w:rPr>
        <w:t>ais</w:t>
      </w:r>
      <w:r w:rsidRPr="00786467">
        <w:rPr>
          <w:lang w:eastAsia="lt-LT"/>
        </w:rPr>
        <w:t xml:space="preserve"> projekto „KOPA“ kompleksines paslaugas gav</w:t>
      </w:r>
      <w:r w:rsidR="00EF6DB3" w:rsidRPr="00786467">
        <w:rPr>
          <w:lang w:eastAsia="lt-LT"/>
        </w:rPr>
        <w:t>usių unikalių gavėjų</w:t>
      </w:r>
      <w:r w:rsidRPr="00786467">
        <w:rPr>
          <w:lang w:eastAsia="lt-LT"/>
        </w:rPr>
        <w:t xml:space="preserve"> </w:t>
      </w:r>
      <w:r w:rsidR="00EF6DB3" w:rsidRPr="00786467">
        <w:rPr>
          <w:lang w:eastAsia="lt-LT"/>
        </w:rPr>
        <w:t xml:space="preserve">skaičius </w:t>
      </w:r>
      <w:r w:rsidR="00006954">
        <w:rPr>
          <w:lang w:eastAsia="lt-LT"/>
        </w:rPr>
        <w:t>–</w:t>
      </w:r>
      <w:r w:rsidR="00EF6DB3" w:rsidRPr="00786467">
        <w:rPr>
          <w:lang w:eastAsia="lt-LT"/>
        </w:rPr>
        <w:t xml:space="preserve"> 74, jiems paslaugos suteiktos </w:t>
      </w:r>
      <w:r w:rsidR="0011663C" w:rsidRPr="00786467">
        <w:rPr>
          <w:lang w:eastAsia="lt-LT"/>
        </w:rPr>
        <w:t>523</w:t>
      </w:r>
      <w:r w:rsidRPr="00786467">
        <w:rPr>
          <w:lang w:eastAsia="lt-LT"/>
        </w:rPr>
        <w:t xml:space="preserve"> kart</w:t>
      </w:r>
      <w:r w:rsidR="0011663C" w:rsidRPr="00786467">
        <w:rPr>
          <w:lang w:eastAsia="lt-LT"/>
        </w:rPr>
        <w:t>us</w:t>
      </w:r>
      <w:r w:rsidR="00EF6DB3" w:rsidRPr="00786467">
        <w:rPr>
          <w:lang w:eastAsia="lt-LT"/>
        </w:rPr>
        <w:t>.</w:t>
      </w:r>
    </w:p>
    <w:p w14:paraId="0992E5CE" w14:textId="2D2B40BC" w:rsidR="006F3A0D" w:rsidRPr="00CC350D" w:rsidRDefault="006F3A0D" w:rsidP="00CC350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b/>
          <w:lang w:eastAsia="lt-LT"/>
        </w:rPr>
      </w:pPr>
      <w:r w:rsidRPr="00374E5E">
        <w:rPr>
          <w:rFonts w:eastAsia="Calibri"/>
          <w:b/>
          <w:lang w:eastAsia="lt-LT"/>
        </w:rPr>
        <w:t xml:space="preserve">Plungės </w:t>
      </w:r>
      <w:r w:rsidR="00903D58" w:rsidRPr="00374E5E">
        <w:rPr>
          <w:rFonts w:eastAsia="Calibri"/>
          <w:b/>
          <w:lang w:eastAsia="lt-LT"/>
        </w:rPr>
        <w:t>KC</w:t>
      </w:r>
      <w:r w:rsidRPr="00374E5E">
        <w:rPr>
          <w:rFonts w:eastAsia="Calibri"/>
          <w:b/>
          <w:lang w:eastAsia="lt-LT"/>
        </w:rPr>
        <w:t xml:space="preserve"> </w:t>
      </w:r>
      <w:r w:rsidR="00987774" w:rsidRPr="00374E5E">
        <w:rPr>
          <w:b/>
          <w:bCs/>
          <w:lang w:eastAsia="lt-LT"/>
        </w:rPr>
        <w:t>n</w:t>
      </w:r>
      <w:r w:rsidR="005043BF" w:rsidRPr="00374E5E">
        <w:rPr>
          <w:b/>
          <w:bCs/>
          <w:lang w:eastAsia="lt-LT"/>
        </w:rPr>
        <w:t xml:space="preserve">uo 2023 metų </w:t>
      </w:r>
      <w:r w:rsidR="007D250E" w:rsidRPr="00374E5E">
        <w:rPr>
          <w:b/>
          <w:bCs/>
          <w:lang w:eastAsia="lt-LT"/>
        </w:rPr>
        <w:t>vykd</w:t>
      </w:r>
      <w:r w:rsidRPr="00374E5E">
        <w:rPr>
          <w:b/>
          <w:bCs/>
          <w:lang w:eastAsia="lt-LT"/>
        </w:rPr>
        <w:t>o</w:t>
      </w:r>
      <w:r w:rsidR="007D250E" w:rsidRPr="00A61191">
        <w:rPr>
          <w:b/>
          <w:lang w:eastAsia="lt-LT"/>
        </w:rPr>
        <w:t xml:space="preserve"> </w:t>
      </w:r>
      <w:r w:rsidR="007D250E" w:rsidRPr="00A61191">
        <w:rPr>
          <w:lang w:eastAsia="lt-LT"/>
        </w:rPr>
        <w:t>p</w:t>
      </w:r>
      <w:r w:rsidR="00AB6D30" w:rsidRPr="00A61191">
        <w:rPr>
          <w:lang w:eastAsia="lt-LT"/>
        </w:rPr>
        <w:t>rojekt</w:t>
      </w:r>
      <w:r w:rsidR="007D250E" w:rsidRPr="00A61191">
        <w:rPr>
          <w:lang w:eastAsia="lt-LT"/>
        </w:rPr>
        <w:t>ą</w:t>
      </w:r>
      <w:r w:rsidR="00AB6D30" w:rsidRPr="00987774">
        <w:rPr>
          <w:lang w:eastAsia="lt-LT"/>
        </w:rPr>
        <w:t xml:space="preserve"> „Kompleksinės paslaugos (KOPA)“, </w:t>
      </w:r>
      <w:r w:rsidR="007D250E" w:rsidRPr="00987774">
        <w:rPr>
          <w:lang w:eastAsia="lt-LT"/>
        </w:rPr>
        <w:t xml:space="preserve">kuris </w:t>
      </w:r>
      <w:r w:rsidR="00AB6D30" w:rsidRPr="00987774">
        <w:rPr>
          <w:lang w:eastAsia="lt-LT"/>
        </w:rPr>
        <w:t>finansuojamas pagal 2021</w:t>
      </w:r>
      <w:r w:rsidR="00A61191">
        <w:rPr>
          <w:lang w:eastAsia="lt-LT"/>
        </w:rPr>
        <w:t>–</w:t>
      </w:r>
      <w:r w:rsidR="00AB6D30" w:rsidRPr="00987774">
        <w:rPr>
          <w:lang w:eastAsia="lt-LT"/>
        </w:rPr>
        <w:t xml:space="preserve">2030 metų plėtros programos valdytojos šeimos politikos stiprinimo plėtros programos pažangos priemonės </w:t>
      </w:r>
      <w:proofErr w:type="spellStart"/>
      <w:r w:rsidR="00AB6D30" w:rsidRPr="00987774">
        <w:rPr>
          <w:lang w:eastAsia="lt-LT"/>
        </w:rPr>
        <w:t>Nr</w:t>
      </w:r>
      <w:proofErr w:type="spellEnd"/>
      <w:r w:rsidR="00AB6D30" w:rsidRPr="00987774">
        <w:rPr>
          <w:lang w:eastAsia="lt-LT"/>
        </w:rPr>
        <w:t>. 09 004 02 05 01 „</w:t>
      </w:r>
      <w:r w:rsidR="00AB6D30" w:rsidRPr="0097742E">
        <w:rPr>
          <w:lang w:eastAsia="lt-LT"/>
        </w:rPr>
        <w:t>Gerinti socialinių paslaugų kokybę ir prieinamumą, didinti socialinės paramos veiksmingumą kriziniais atvejais šeimoje“</w:t>
      </w:r>
      <w:r w:rsidR="00AB6D30" w:rsidRPr="004E708C">
        <w:rPr>
          <w:lang w:eastAsia="lt-LT"/>
        </w:rPr>
        <w:t xml:space="preserve"> 8 veiklos „Kompleksinių paslaugų šeimai teikimas Sostinės regione“ ir 9 veiklos „Kompleksinių paslaugų šeimai teikimas Vidurio ir vakarų Lietuvos regione“ projektų finansavimo sąlygų aprašą </w:t>
      </w:r>
      <w:proofErr w:type="spellStart"/>
      <w:r w:rsidR="00C40089" w:rsidRPr="002F480F">
        <w:rPr>
          <w:lang w:eastAsia="lt-LT"/>
        </w:rPr>
        <w:t>Nr</w:t>
      </w:r>
      <w:proofErr w:type="spellEnd"/>
      <w:r w:rsidR="00C40089" w:rsidRPr="002F480F">
        <w:rPr>
          <w:lang w:eastAsia="lt-LT"/>
        </w:rPr>
        <w:t xml:space="preserve">. </w:t>
      </w:r>
      <w:hyperlink r:id="rId15" w:history="1">
        <w:r w:rsidR="00455904" w:rsidRPr="0097742E">
          <w:rPr>
            <w:rStyle w:val="Hipersaitas"/>
            <w:color w:val="auto"/>
            <w:lang w:eastAsia="lt-LT"/>
          </w:rPr>
          <w:t>A1-393 Dėl 2021–2030 metų plėtros programos valdytojos Lietuvos Respublikos socialinės apsaugos ir darbo... (</w:t>
        </w:r>
        <w:proofErr w:type="spellStart"/>
        <w:r w:rsidR="00455904" w:rsidRPr="0097742E">
          <w:rPr>
            <w:rStyle w:val="Hipersaitas"/>
            <w:color w:val="auto"/>
            <w:lang w:eastAsia="lt-LT"/>
          </w:rPr>
          <w:t>lrs.lt</w:t>
        </w:r>
        <w:proofErr w:type="spellEnd"/>
        <w:r w:rsidR="00455904" w:rsidRPr="0097742E">
          <w:rPr>
            <w:rStyle w:val="Hipersaitas"/>
            <w:color w:val="auto"/>
            <w:lang w:eastAsia="lt-LT"/>
          </w:rPr>
          <w:t>)</w:t>
        </w:r>
      </w:hyperlink>
      <w:r w:rsidR="00455904" w:rsidRPr="0097742E">
        <w:rPr>
          <w:lang w:eastAsia="lt-LT"/>
        </w:rPr>
        <w:t xml:space="preserve"> </w:t>
      </w:r>
      <w:r w:rsidR="00AB6D30" w:rsidRPr="0097742E">
        <w:rPr>
          <w:lang w:eastAsia="lt-LT"/>
        </w:rPr>
        <w:t>Veiklų vykdymas finansuojamas 2021</w:t>
      </w:r>
      <w:r w:rsidR="007D250E" w:rsidRPr="0097742E">
        <w:rPr>
          <w:lang w:eastAsia="lt-LT"/>
        </w:rPr>
        <w:t>-</w:t>
      </w:r>
      <w:r w:rsidR="00AB6D30" w:rsidRPr="0097742E">
        <w:rPr>
          <w:lang w:eastAsia="lt-LT"/>
        </w:rPr>
        <w:t xml:space="preserve">2027 </w:t>
      </w:r>
      <w:proofErr w:type="spellStart"/>
      <w:r w:rsidR="00AB6D30" w:rsidRPr="0097742E">
        <w:rPr>
          <w:lang w:eastAsia="lt-LT"/>
        </w:rPr>
        <w:t>m</w:t>
      </w:r>
      <w:proofErr w:type="spellEnd"/>
      <w:r w:rsidR="00AB6D30" w:rsidRPr="0097742E">
        <w:rPr>
          <w:lang w:eastAsia="lt-LT"/>
        </w:rPr>
        <w:t>. ES struktūrinės paramos „Europos socialinio fondo +“ ir 2021</w:t>
      </w:r>
      <w:r w:rsidR="007D250E" w:rsidRPr="0097742E">
        <w:rPr>
          <w:lang w:eastAsia="lt-LT"/>
        </w:rPr>
        <w:t>-</w:t>
      </w:r>
      <w:r w:rsidR="00AB6D30" w:rsidRPr="0097742E">
        <w:rPr>
          <w:lang w:eastAsia="lt-LT"/>
        </w:rPr>
        <w:t xml:space="preserve">2027 </w:t>
      </w:r>
      <w:proofErr w:type="spellStart"/>
      <w:r w:rsidR="00AB6D30" w:rsidRPr="0097742E">
        <w:rPr>
          <w:lang w:eastAsia="lt-LT"/>
        </w:rPr>
        <w:t>m</w:t>
      </w:r>
      <w:proofErr w:type="spellEnd"/>
      <w:r w:rsidR="00AB6D30" w:rsidRPr="0097742E">
        <w:rPr>
          <w:lang w:eastAsia="lt-LT"/>
        </w:rPr>
        <w:t>. ES struktūrinės paramos bendrojo</w:t>
      </w:r>
      <w:r w:rsidR="00AB6D30" w:rsidRPr="00987774">
        <w:rPr>
          <w:lang w:eastAsia="lt-LT"/>
        </w:rPr>
        <w:t xml:space="preserve"> finansavimo lėšomis</w:t>
      </w:r>
      <w:r w:rsidR="007D250E" w:rsidRPr="00987774">
        <w:rPr>
          <w:lang w:eastAsia="lt-LT"/>
        </w:rPr>
        <w:t>.</w:t>
      </w:r>
      <w:r w:rsidR="002C3FEA" w:rsidRPr="002C3FEA">
        <w:rPr>
          <w:color w:val="FF0000"/>
          <w:lang w:eastAsia="lt-LT"/>
        </w:rPr>
        <w:t xml:space="preserve"> </w:t>
      </w:r>
      <w:r w:rsidR="00987774" w:rsidRPr="00665067">
        <w:rPr>
          <w:lang w:eastAsia="lt-LT"/>
        </w:rPr>
        <w:t xml:space="preserve">Projekto bendra </w:t>
      </w:r>
      <w:r w:rsidR="00987774" w:rsidRPr="009D1951">
        <w:rPr>
          <w:lang w:eastAsia="lt-LT"/>
        </w:rPr>
        <w:t>vertė</w:t>
      </w:r>
      <w:r w:rsidR="002C3FEA" w:rsidRPr="009D1951">
        <w:rPr>
          <w:lang w:eastAsia="lt-LT"/>
        </w:rPr>
        <w:t xml:space="preserve"> 707 990 eurų.</w:t>
      </w:r>
      <w:r w:rsidR="009D1951">
        <w:rPr>
          <w:lang w:eastAsia="lt-LT"/>
        </w:rPr>
        <w:t xml:space="preserve"> </w:t>
      </w:r>
      <w:r w:rsidR="009D1951" w:rsidRPr="00BA5EF7">
        <w:rPr>
          <w:lang w:eastAsia="lt-LT"/>
        </w:rPr>
        <w:t xml:space="preserve">2023 metais projekto įgyvendinimui panaudota 10 352 eurai. </w:t>
      </w:r>
      <w:r w:rsidR="00987774" w:rsidRPr="00BA5EF7">
        <w:rPr>
          <w:lang w:eastAsia="lt-LT"/>
        </w:rPr>
        <w:t xml:space="preserve"> </w:t>
      </w:r>
    </w:p>
    <w:p w14:paraId="340FF49D" w14:textId="6F5F43E3" w:rsidR="00B10156" w:rsidRPr="006777A4" w:rsidRDefault="00B10156" w:rsidP="00C64366">
      <w:pPr>
        <w:ind w:firstLine="720"/>
        <w:jc w:val="both"/>
        <w:rPr>
          <w:spacing w:val="-5"/>
        </w:rPr>
      </w:pPr>
      <w:r w:rsidRPr="00555242">
        <w:rPr>
          <w:b/>
          <w:spacing w:val="-5"/>
        </w:rPr>
        <w:t xml:space="preserve">5.3. Plungės parapijos senelių globos namai ir Žemaičių Kalvarijos </w:t>
      </w:r>
      <w:proofErr w:type="spellStart"/>
      <w:r w:rsidRPr="00555242">
        <w:rPr>
          <w:b/>
          <w:spacing w:val="-5"/>
        </w:rPr>
        <w:t>Carit</w:t>
      </w:r>
      <w:r w:rsidR="009202DD" w:rsidRPr="00555242">
        <w:rPr>
          <w:b/>
          <w:spacing w:val="-5"/>
        </w:rPr>
        <w:t>as</w:t>
      </w:r>
      <w:proofErr w:type="spellEnd"/>
      <w:r w:rsidRPr="00555242">
        <w:rPr>
          <w:b/>
          <w:spacing w:val="-5"/>
        </w:rPr>
        <w:t xml:space="preserve"> skyriaus globos namai </w:t>
      </w:r>
      <w:r w:rsidRPr="00555242">
        <w:rPr>
          <w:spacing w:val="-5"/>
        </w:rPr>
        <w:t xml:space="preserve">teikia </w:t>
      </w:r>
      <w:r w:rsidR="00A553C8" w:rsidRPr="00555242">
        <w:rPr>
          <w:spacing w:val="-5"/>
        </w:rPr>
        <w:t xml:space="preserve">trumpalaikės ir </w:t>
      </w:r>
      <w:r w:rsidRPr="00555242">
        <w:rPr>
          <w:spacing w:val="-5"/>
        </w:rPr>
        <w:t xml:space="preserve">ilgalaikės socialinės globos paslaugas senyvo amžiaus </w:t>
      </w:r>
      <w:r w:rsidR="00D678A5">
        <w:rPr>
          <w:spacing w:val="-5"/>
        </w:rPr>
        <w:t>asmenims ir suaugusiems</w:t>
      </w:r>
      <w:r w:rsidRPr="00555242">
        <w:rPr>
          <w:spacing w:val="-5"/>
        </w:rPr>
        <w:t xml:space="preserve"> </w:t>
      </w:r>
      <w:r w:rsidR="00C42B09">
        <w:rPr>
          <w:spacing w:val="-5"/>
        </w:rPr>
        <w:t>asmenims su negalia</w:t>
      </w:r>
      <w:r w:rsidR="009D3327" w:rsidRPr="00555242">
        <w:rPr>
          <w:spacing w:val="-5"/>
        </w:rPr>
        <w:t xml:space="preserve">. Juose </w:t>
      </w:r>
      <w:r w:rsidR="00611966" w:rsidRPr="00555242">
        <w:rPr>
          <w:spacing w:val="-5"/>
        </w:rPr>
        <w:t xml:space="preserve">nuolat </w:t>
      </w:r>
      <w:r w:rsidR="009D3327" w:rsidRPr="00555242">
        <w:rPr>
          <w:spacing w:val="-5"/>
        </w:rPr>
        <w:t>gyvena po 2</w:t>
      </w:r>
      <w:r w:rsidR="000D6954" w:rsidRPr="00555242">
        <w:rPr>
          <w:spacing w:val="-5"/>
        </w:rPr>
        <w:t>2</w:t>
      </w:r>
      <w:r w:rsidR="00A61191">
        <w:rPr>
          <w:spacing w:val="-5"/>
        </w:rPr>
        <w:t>–</w:t>
      </w:r>
      <w:r w:rsidR="00EC73B3" w:rsidRPr="00555242">
        <w:rPr>
          <w:spacing w:val="-5"/>
        </w:rPr>
        <w:t>30</w:t>
      </w:r>
      <w:r w:rsidR="00DC745A" w:rsidRPr="00555242">
        <w:rPr>
          <w:spacing w:val="-5"/>
        </w:rPr>
        <w:t xml:space="preserve"> asmen</w:t>
      </w:r>
      <w:r w:rsidR="00EC73B3" w:rsidRPr="00555242">
        <w:rPr>
          <w:spacing w:val="-5"/>
        </w:rPr>
        <w:t>ų</w:t>
      </w:r>
      <w:r w:rsidRPr="002A0B54">
        <w:rPr>
          <w:color w:val="FF0000"/>
          <w:spacing w:val="-5"/>
        </w:rPr>
        <w:t>.</w:t>
      </w:r>
      <w:r w:rsidR="00611966" w:rsidRPr="002A0B54">
        <w:rPr>
          <w:color w:val="FF0000"/>
          <w:spacing w:val="-5"/>
        </w:rPr>
        <w:t xml:space="preserve"> </w:t>
      </w:r>
      <w:r w:rsidR="00611966" w:rsidRPr="006777A4">
        <w:rPr>
          <w:spacing w:val="-5"/>
        </w:rPr>
        <w:t>202</w:t>
      </w:r>
      <w:r w:rsidR="00555242" w:rsidRPr="006777A4">
        <w:rPr>
          <w:spacing w:val="-5"/>
        </w:rPr>
        <w:t>3</w:t>
      </w:r>
      <w:r w:rsidR="00611966" w:rsidRPr="006777A4">
        <w:rPr>
          <w:spacing w:val="-5"/>
        </w:rPr>
        <w:t xml:space="preserve"> metais trumpalaikė socialinė globa šiuose globos namuose suteikta </w:t>
      </w:r>
      <w:r w:rsidR="00555242" w:rsidRPr="006777A4">
        <w:rPr>
          <w:spacing w:val="-5"/>
        </w:rPr>
        <w:t>6</w:t>
      </w:r>
      <w:r w:rsidR="00611966" w:rsidRPr="006777A4">
        <w:rPr>
          <w:spacing w:val="-5"/>
        </w:rPr>
        <w:t xml:space="preserve"> asmenims, iš jų 1 asmens artimiesiems organizuota</w:t>
      </w:r>
      <w:r w:rsidR="003D1A41" w:rsidRPr="006777A4">
        <w:rPr>
          <w:spacing w:val="-5"/>
        </w:rPr>
        <w:t xml:space="preserve"> ir suteikta</w:t>
      </w:r>
      <w:r w:rsidR="00611966" w:rsidRPr="006777A4">
        <w:rPr>
          <w:spacing w:val="-5"/>
        </w:rPr>
        <w:t xml:space="preserve"> </w:t>
      </w:r>
      <w:r w:rsidR="00555242" w:rsidRPr="006777A4">
        <w:rPr>
          <w:spacing w:val="-5"/>
        </w:rPr>
        <w:t xml:space="preserve">1 mėnesio (720 </w:t>
      </w:r>
      <w:proofErr w:type="spellStart"/>
      <w:r w:rsidR="00555242" w:rsidRPr="006777A4">
        <w:rPr>
          <w:spacing w:val="-5"/>
        </w:rPr>
        <w:t>val</w:t>
      </w:r>
      <w:proofErr w:type="spellEnd"/>
      <w:r w:rsidR="00555242" w:rsidRPr="006777A4">
        <w:rPr>
          <w:spacing w:val="-5"/>
        </w:rPr>
        <w:t>.)</w:t>
      </w:r>
      <w:r w:rsidR="006777A4" w:rsidRPr="006777A4">
        <w:rPr>
          <w:spacing w:val="-5"/>
        </w:rPr>
        <w:t xml:space="preserve"> </w:t>
      </w:r>
      <w:r w:rsidR="00611966" w:rsidRPr="006777A4">
        <w:rPr>
          <w:spacing w:val="-5"/>
        </w:rPr>
        <w:t>laikino atokvėpio paslauga</w:t>
      </w:r>
      <w:r w:rsidR="006777A4" w:rsidRPr="006777A4">
        <w:rPr>
          <w:spacing w:val="-5"/>
        </w:rPr>
        <w:t>.</w:t>
      </w:r>
    </w:p>
    <w:p w14:paraId="63280433" w14:textId="35470CA3" w:rsidR="00B10156" w:rsidRPr="00227332" w:rsidRDefault="00B10156" w:rsidP="00C64366">
      <w:pPr>
        <w:ind w:firstLine="720"/>
        <w:jc w:val="both"/>
        <w:rPr>
          <w:spacing w:val="-5"/>
        </w:rPr>
      </w:pPr>
      <w:r w:rsidRPr="00227332">
        <w:rPr>
          <w:b/>
          <w:spacing w:val="-5"/>
        </w:rPr>
        <w:t>5.4. Stonaičių socialinės globos namai</w:t>
      </w:r>
      <w:r w:rsidRPr="00227332">
        <w:rPr>
          <w:spacing w:val="-5"/>
        </w:rPr>
        <w:t xml:space="preserve">, esantys </w:t>
      </w:r>
      <w:r w:rsidR="00747FB6">
        <w:rPr>
          <w:spacing w:val="-5"/>
        </w:rPr>
        <w:t>S</w:t>
      </w:r>
      <w:r w:rsidRPr="00227332">
        <w:rPr>
          <w:spacing w:val="-5"/>
        </w:rPr>
        <w:t xml:space="preserve">avivaldybės teritorijoje, ilgalaikės socialinės globos paslaugas </w:t>
      </w:r>
      <w:r w:rsidR="00B45120" w:rsidRPr="00227332">
        <w:rPr>
          <w:spacing w:val="-5"/>
        </w:rPr>
        <w:t xml:space="preserve">iš viso teikia </w:t>
      </w:r>
      <w:r w:rsidRPr="00227332">
        <w:rPr>
          <w:spacing w:val="-5"/>
        </w:rPr>
        <w:t>1</w:t>
      </w:r>
      <w:r w:rsidR="00657090" w:rsidRPr="00227332">
        <w:rPr>
          <w:spacing w:val="-5"/>
        </w:rPr>
        <w:t>5</w:t>
      </w:r>
      <w:r w:rsidR="0012008F" w:rsidRPr="00227332">
        <w:rPr>
          <w:spacing w:val="-5"/>
        </w:rPr>
        <w:t>0</w:t>
      </w:r>
      <w:r w:rsidRPr="00227332">
        <w:rPr>
          <w:spacing w:val="-5"/>
        </w:rPr>
        <w:t xml:space="preserve"> pro</w:t>
      </w:r>
      <w:r w:rsidR="00B45120" w:rsidRPr="00227332">
        <w:rPr>
          <w:spacing w:val="-5"/>
        </w:rPr>
        <w:t xml:space="preserve">to ir </w:t>
      </w:r>
      <w:r w:rsidR="00B45120" w:rsidRPr="00374E5E">
        <w:rPr>
          <w:spacing w:val="-5"/>
        </w:rPr>
        <w:t>psichinę negalią turin</w:t>
      </w:r>
      <w:r w:rsidR="009854CD">
        <w:rPr>
          <w:spacing w:val="-5"/>
        </w:rPr>
        <w:t>čių</w:t>
      </w:r>
      <w:r w:rsidRPr="00374E5E">
        <w:rPr>
          <w:spacing w:val="-5"/>
        </w:rPr>
        <w:t xml:space="preserve"> asmen</w:t>
      </w:r>
      <w:r w:rsidR="009854CD">
        <w:rPr>
          <w:spacing w:val="-5"/>
        </w:rPr>
        <w:t>ų</w:t>
      </w:r>
      <w:r w:rsidRPr="00374E5E">
        <w:rPr>
          <w:spacing w:val="-5"/>
        </w:rPr>
        <w:t>.</w:t>
      </w:r>
      <w:r w:rsidR="00C2703A">
        <w:rPr>
          <w:spacing w:val="-5"/>
        </w:rPr>
        <w:t xml:space="preserve"> </w:t>
      </w:r>
      <w:r w:rsidR="006F51DE" w:rsidRPr="00227332">
        <w:rPr>
          <w:spacing w:val="-5"/>
        </w:rPr>
        <w:t xml:space="preserve">Savivaldybės apgyvendintų asmenų </w:t>
      </w:r>
      <w:r w:rsidR="00854B9A">
        <w:rPr>
          <w:spacing w:val="-5"/>
        </w:rPr>
        <w:t xml:space="preserve">yra </w:t>
      </w:r>
      <w:r w:rsidR="00C65AD9" w:rsidRPr="00227332">
        <w:rPr>
          <w:spacing w:val="-5"/>
        </w:rPr>
        <w:t>2</w:t>
      </w:r>
      <w:r w:rsidR="00227332" w:rsidRPr="00227332">
        <w:rPr>
          <w:spacing w:val="-5"/>
        </w:rPr>
        <w:t>8</w:t>
      </w:r>
      <w:r w:rsidR="00C65AD9" w:rsidRPr="00227332">
        <w:rPr>
          <w:spacing w:val="-5"/>
        </w:rPr>
        <w:t>.</w:t>
      </w:r>
      <w:r w:rsidRPr="00227332">
        <w:rPr>
          <w:spacing w:val="-5"/>
        </w:rPr>
        <w:t xml:space="preserve"> </w:t>
      </w:r>
    </w:p>
    <w:p w14:paraId="1135F837" w14:textId="01BC8C34" w:rsidR="00B10156" w:rsidRPr="002A0B54" w:rsidRDefault="00B10156" w:rsidP="00C64366">
      <w:pPr>
        <w:ind w:firstLine="720"/>
        <w:jc w:val="both"/>
        <w:rPr>
          <w:color w:val="FF0000"/>
          <w:spacing w:val="-5"/>
        </w:rPr>
      </w:pPr>
      <w:r w:rsidRPr="00227332">
        <w:rPr>
          <w:b/>
          <w:spacing w:val="-5"/>
        </w:rPr>
        <w:t xml:space="preserve">5.5. </w:t>
      </w:r>
      <w:proofErr w:type="spellStart"/>
      <w:r w:rsidR="005A3979">
        <w:rPr>
          <w:b/>
          <w:spacing w:val="-5"/>
        </w:rPr>
        <w:t>VšĮ</w:t>
      </w:r>
      <w:proofErr w:type="spellEnd"/>
      <w:r w:rsidR="005A3979">
        <w:rPr>
          <w:b/>
          <w:spacing w:val="-5"/>
        </w:rPr>
        <w:t xml:space="preserve"> </w:t>
      </w:r>
      <w:r w:rsidRPr="00227332">
        <w:rPr>
          <w:b/>
          <w:spacing w:val="-5"/>
        </w:rPr>
        <w:t xml:space="preserve">Plungės ligoninė </w:t>
      </w:r>
      <w:r w:rsidRPr="00227332">
        <w:rPr>
          <w:spacing w:val="-5"/>
        </w:rPr>
        <w:t>teikia trumpalaikės socialinės globos paslaugas senyvo amžiaus ir sua</w:t>
      </w:r>
      <w:r w:rsidR="00EB6D06" w:rsidRPr="00227332">
        <w:rPr>
          <w:spacing w:val="-5"/>
        </w:rPr>
        <w:t>ugusiems asmenims su negalia.</w:t>
      </w:r>
      <w:r w:rsidR="00AD2659" w:rsidRPr="00227332">
        <w:rPr>
          <w:spacing w:val="-5"/>
        </w:rPr>
        <w:t xml:space="preserve"> </w:t>
      </w:r>
      <w:r w:rsidR="008C5AC4" w:rsidRPr="00227332">
        <w:rPr>
          <w:spacing w:val="-5"/>
        </w:rPr>
        <w:t xml:space="preserve">Nuo 2023 metų </w:t>
      </w:r>
      <w:r w:rsidR="00AF19CB" w:rsidRPr="00227332">
        <w:rPr>
          <w:spacing w:val="-5"/>
        </w:rPr>
        <w:t>įstaigoje tei</w:t>
      </w:r>
      <w:r w:rsidR="00227332" w:rsidRPr="00227332">
        <w:rPr>
          <w:spacing w:val="-5"/>
        </w:rPr>
        <w:t>kiama</w:t>
      </w:r>
      <w:r w:rsidR="00AF19CB" w:rsidRPr="00227332">
        <w:rPr>
          <w:spacing w:val="-5"/>
        </w:rPr>
        <w:t xml:space="preserve"> laikino atokvėpio paslauga</w:t>
      </w:r>
      <w:r w:rsidR="000746D9">
        <w:rPr>
          <w:spacing w:val="-5"/>
        </w:rPr>
        <w:t xml:space="preserve">, kuri per metus suteikta 7 asmenims. </w:t>
      </w:r>
      <w:r w:rsidR="00496408">
        <w:rPr>
          <w:spacing w:val="-5"/>
        </w:rPr>
        <w:t>Trumpalaikės socialinės globos</w:t>
      </w:r>
      <w:r w:rsidR="00433978" w:rsidRPr="001C72FF">
        <w:rPr>
          <w:spacing w:val="-5"/>
        </w:rPr>
        <w:t xml:space="preserve"> paslaug</w:t>
      </w:r>
      <w:r w:rsidR="0012008F" w:rsidRPr="001C72FF">
        <w:rPr>
          <w:spacing w:val="-5"/>
        </w:rPr>
        <w:t>oms</w:t>
      </w:r>
      <w:r w:rsidR="003C5554" w:rsidRPr="001C72FF">
        <w:rPr>
          <w:spacing w:val="-5"/>
        </w:rPr>
        <w:t xml:space="preserve"> </w:t>
      </w:r>
      <w:r w:rsidR="00433978" w:rsidRPr="001C72FF">
        <w:rPr>
          <w:spacing w:val="-5"/>
        </w:rPr>
        <w:t>teikti</w:t>
      </w:r>
      <w:r w:rsidR="0012008F" w:rsidRPr="001C72FF">
        <w:rPr>
          <w:spacing w:val="-5"/>
        </w:rPr>
        <w:t xml:space="preserve"> iš viso</w:t>
      </w:r>
      <w:r w:rsidR="00433978" w:rsidRPr="001C72FF">
        <w:rPr>
          <w:spacing w:val="-5"/>
        </w:rPr>
        <w:t xml:space="preserve"> skirta 1</w:t>
      </w:r>
      <w:r w:rsidR="0012008F" w:rsidRPr="001C72FF">
        <w:rPr>
          <w:spacing w:val="-5"/>
        </w:rPr>
        <w:t>5</w:t>
      </w:r>
      <w:r w:rsidR="00433978" w:rsidRPr="001C72FF">
        <w:rPr>
          <w:spacing w:val="-5"/>
        </w:rPr>
        <w:t xml:space="preserve"> vietų</w:t>
      </w:r>
      <w:r w:rsidR="00496408">
        <w:rPr>
          <w:spacing w:val="-5"/>
        </w:rPr>
        <w:t xml:space="preserve">, iš jų laikino atokvėpio paslaugai </w:t>
      </w:r>
      <w:r w:rsidR="00A61191">
        <w:rPr>
          <w:spacing w:val="-5"/>
        </w:rPr>
        <w:t>–</w:t>
      </w:r>
      <w:r w:rsidR="00496408">
        <w:rPr>
          <w:spacing w:val="-5"/>
        </w:rPr>
        <w:t xml:space="preserve"> 3 vietos</w:t>
      </w:r>
      <w:r w:rsidR="000746D9">
        <w:rPr>
          <w:spacing w:val="-5"/>
        </w:rPr>
        <w:t>.</w:t>
      </w:r>
    </w:p>
    <w:p w14:paraId="29FC3687" w14:textId="62C79277" w:rsidR="00841ACD" w:rsidRPr="00DF6220" w:rsidRDefault="00B10156" w:rsidP="00E22B02">
      <w:pPr>
        <w:ind w:firstLine="720"/>
        <w:jc w:val="both"/>
        <w:rPr>
          <w:spacing w:val="-5"/>
        </w:rPr>
      </w:pPr>
      <w:r w:rsidRPr="00DF6220">
        <w:rPr>
          <w:b/>
          <w:spacing w:val="-5"/>
        </w:rPr>
        <w:t>5.6. Dienos veiklos centro Salantų</w:t>
      </w:r>
      <w:r w:rsidR="001505DD" w:rsidRPr="00DF6220">
        <w:rPr>
          <w:b/>
          <w:spacing w:val="-5"/>
        </w:rPr>
        <w:t xml:space="preserve"> </w:t>
      </w:r>
      <w:r w:rsidRPr="00DF6220">
        <w:rPr>
          <w:b/>
          <w:spacing w:val="-5"/>
        </w:rPr>
        <w:t>padalinyje,</w:t>
      </w:r>
      <w:r w:rsidRPr="00DF6220">
        <w:rPr>
          <w:spacing w:val="-5"/>
        </w:rPr>
        <w:t xml:space="preserve"> Kretingos rajono savivaldybėje, yra teikiamos trumpalaikės socialinės globos paslaugos</w:t>
      </w:r>
      <w:r w:rsidR="00841ACD" w:rsidRPr="00DF6220">
        <w:rPr>
          <w:spacing w:val="-5"/>
        </w:rPr>
        <w:t xml:space="preserve"> suaugusiems</w:t>
      </w:r>
      <w:r w:rsidR="00BF33CA">
        <w:rPr>
          <w:spacing w:val="-5"/>
        </w:rPr>
        <w:t xml:space="preserve"> asmenims </w:t>
      </w:r>
      <w:r w:rsidR="00E22B02">
        <w:rPr>
          <w:spacing w:val="-5"/>
        </w:rPr>
        <w:t>su intelekto ir (ar)</w:t>
      </w:r>
      <w:r w:rsidR="00E22B02" w:rsidRPr="00E22B02">
        <w:rPr>
          <w:spacing w:val="-5"/>
        </w:rPr>
        <w:t xml:space="preserve"> psichi</w:t>
      </w:r>
      <w:r w:rsidR="00E22B02">
        <w:rPr>
          <w:spacing w:val="-5"/>
        </w:rPr>
        <w:t>kos bei</w:t>
      </w:r>
      <w:r w:rsidR="00E22B02" w:rsidRPr="00E22B02">
        <w:rPr>
          <w:spacing w:val="-5"/>
        </w:rPr>
        <w:t xml:space="preserve"> fizine negalia</w:t>
      </w:r>
      <w:r w:rsidR="00E22B02">
        <w:rPr>
          <w:spacing w:val="-5"/>
        </w:rPr>
        <w:t xml:space="preserve">. </w:t>
      </w:r>
      <w:r w:rsidR="00841ACD" w:rsidRPr="00DF6220">
        <w:rPr>
          <w:spacing w:val="-5"/>
        </w:rPr>
        <w:t>202</w:t>
      </w:r>
      <w:r w:rsidR="00DF6220" w:rsidRPr="00DF6220">
        <w:rPr>
          <w:spacing w:val="-5"/>
        </w:rPr>
        <w:t>3</w:t>
      </w:r>
      <w:r w:rsidR="00841ACD" w:rsidRPr="00DF6220">
        <w:rPr>
          <w:spacing w:val="-5"/>
        </w:rPr>
        <w:t xml:space="preserve"> metais šios paslaugos organizuotos ir suteiktos 2 </w:t>
      </w:r>
      <w:r w:rsidR="00E22B02">
        <w:rPr>
          <w:spacing w:val="-5"/>
        </w:rPr>
        <w:t>Savivaldybės gyventojams</w:t>
      </w:r>
      <w:r w:rsidR="00841ACD" w:rsidRPr="00DF6220">
        <w:rPr>
          <w:spacing w:val="-5"/>
        </w:rPr>
        <w:t xml:space="preserve"> su sunkia negalia. </w:t>
      </w:r>
      <w:r w:rsidR="00553C99" w:rsidRPr="00DF6220">
        <w:rPr>
          <w:spacing w:val="-5"/>
        </w:rPr>
        <w:t>Paslaugos centre yra patrauklios, nes dirbama su maža paslaugų gavėjų grupe</w:t>
      </w:r>
      <w:r w:rsidR="00E22842" w:rsidRPr="00DF6220">
        <w:rPr>
          <w:spacing w:val="-5"/>
        </w:rPr>
        <w:t>, daug dėmesio skiriama asmens individualiems poreikiams</w:t>
      </w:r>
      <w:r w:rsidR="00FF48A1">
        <w:rPr>
          <w:spacing w:val="-5"/>
        </w:rPr>
        <w:t xml:space="preserve"> tenkinti.</w:t>
      </w:r>
    </w:p>
    <w:p w14:paraId="172FB21D" w14:textId="5CDDE408" w:rsidR="005E718F" w:rsidRDefault="00A655FA" w:rsidP="007D10F2">
      <w:pPr>
        <w:ind w:firstLine="720"/>
        <w:jc w:val="both"/>
        <w:rPr>
          <w:spacing w:val="-5"/>
        </w:rPr>
      </w:pPr>
      <w:r w:rsidRPr="00A655FA">
        <w:rPr>
          <w:b/>
          <w:spacing w:val="-5"/>
        </w:rPr>
        <w:t xml:space="preserve">5.7. Nevyriausybinės </w:t>
      </w:r>
      <w:r w:rsidR="00303B6C">
        <w:rPr>
          <w:b/>
          <w:spacing w:val="-5"/>
        </w:rPr>
        <w:t xml:space="preserve"> organizacijos</w:t>
      </w:r>
      <w:r w:rsidR="00501D9C" w:rsidRPr="00436597">
        <w:rPr>
          <w:b/>
          <w:spacing w:val="-5"/>
        </w:rPr>
        <w:t>:</w:t>
      </w:r>
      <w:r w:rsidR="00303B6C">
        <w:rPr>
          <w:b/>
          <w:spacing w:val="-5"/>
        </w:rPr>
        <w:t xml:space="preserve"> </w:t>
      </w:r>
      <w:proofErr w:type="spellStart"/>
      <w:r w:rsidR="00501D9C" w:rsidRPr="00A655FA">
        <w:rPr>
          <w:color w:val="212529"/>
          <w:spacing w:val="-5"/>
          <w:szCs w:val="20"/>
        </w:rPr>
        <w:t>VšĮ</w:t>
      </w:r>
      <w:proofErr w:type="spellEnd"/>
      <w:r w:rsidR="00501D9C" w:rsidRPr="00A655FA">
        <w:rPr>
          <w:color w:val="212529"/>
          <w:spacing w:val="-5"/>
          <w:szCs w:val="20"/>
        </w:rPr>
        <w:t xml:space="preserve"> LASS šiaurės rytų centras,</w:t>
      </w:r>
      <w:r w:rsidR="00501D9C" w:rsidRPr="00A655FA">
        <w:rPr>
          <w:spacing w:val="-5"/>
          <w:szCs w:val="20"/>
        </w:rPr>
        <w:t xml:space="preserve"> </w:t>
      </w:r>
      <w:r w:rsidR="00501D9C" w:rsidRPr="00A655FA">
        <w:rPr>
          <w:color w:val="212529"/>
          <w:spacing w:val="-5"/>
          <w:szCs w:val="20"/>
        </w:rPr>
        <w:t>Sergančiųjų cu</w:t>
      </w:r>
      <w:r w:rsidR="00501D9C" w:rsidRPr="00436597">
        <w:rPr>
          <w:color w:val="212529"/>
          <w:spacing w:val="-5"/>
          <w:szCs w:val="20"/>
        </w:rPr>
        <w:t xml:space="preserve">kriniu diabetu klubas, </w:t>
      </w:r>
      <w:r w:rsidR="00501D9C" w:rsidRPr="00A655FA">
        <w:rPr>
          <w:color w:val="212529"/>
          <w:spacing w:val="-5"/>
          <w:szCs w:val="20"/>
        </w:rPr>
        <w:t>Plungės rajono</w:t>
      </w:r>
      <w:r w:rsidR="00501D9C" w:rsidRPr="00436597">
        <w:rPr>
          <w:color w:val="212529"/>
          <w:spacing w:val="-5"/>
          <w:szCs w:val="20"/>
        </w:rPr>
        <w:t xml:space="preserve"> neįgaliųjų draugija, </w:t>
      </w:r>
      <w:r w:rsidR="00501D9C" w:rsidRPr="00A655FA">
        <w:rPr>
          <w:color w:val="212529"/>
          <w:spacing w:val="-5"/>
          <w:szCs w:val="20"/>
        </w:rPr>
        <w:t xml:space="preserve">Telšių apskrities </w:t>
      </w:r>
      <w:r w:rsidR="00501D9C" w:rsidRPr="00374E5E">
        <w:rPr>
          <w:color w:val="212529"/>
          <w:spacing w:val="-5"/>
          <w:szCs w:val="20"/>
        </w:rPr>
        <w:t>sergančiųjų nervų-raumenų ligomis</w:t>
      </w:r>
      <w:r w:rsidR="00501D9C" w:rsidRPr="00436597">
        <w:rPr>
          <w:color w:val="212529"/>
          <w:spacing w:val="-5"/>
          <w:szCs w:val="20"/>
        </w:rPr>
        <w:t xml:space="preserve"> asociacija,</w:t>
      </w:r>
      <w:r w:rsidR="00501D9C" w:rsidRPr="00A655FA">
        <w:rPr>
          <w:color w:val="212529"/>
          <w:spacing w:val="-5"/>
          <w:szCs w:val="20"/>
        </w:rPr>
        <w:t xml:space="preserve"> Cerebrinio paralyžiaus asociac</w:t>
      </w:r>
      <w:r w:rsidR="00501D9C" w:rsidRPr="00436597">
        <w:rPr>
          <w:color w:val="212529"/>
          <w:spacing w:val="-5"/>
          <w:szCs w:val="20"/>
        </w:rPr>
        <w:t>ijos Plungės skyrius ir</w:t>
      </w:r>
      <w:r w:rsidR="00501D9C" w:rsidRPr="00A655FA">
        <w:rPr>
          <w:color w:val="212529"/>
          <w:spacing w:val="-5"/>
          <w:szCs w:val="20"/>
        </w:rPr>
        <w:t xml:space="preserve"> Žemaitijos psichikos negalią turinčių žmonių k</w:t>
      </w:r>
      <w:r w:rsidR="00501D9C" w:rsidRPr="00436597">
        <w:rPr>
          <w:color w:val="212529"/>
          <w:spacing w:val="-5"/>
          <w:szCs w:val="20"/>
        </w:rPr>
        <w:t>lubas „</w:t>
      </w:r>
      <w:r w:rsidR="00501D9C" w:rsidRPr="00374E5E">
        <w:rPr>
          <w:color w:val="212529"/>
          <w:spacing w:val="-5"/>
          <w:szCs w:val="20"/>
        </w:rPr>
        <w:t xml:space="preserve">Telšių </w:t>
      </w:r>
      <w:proofErr w:type="spellStart"/>
      <w:r w:rsidR="00501D9C" w:rsidRPr="00374E5E">
        <w:rPr>
          <w:color w:val="212529"/>
          <w:spacing w:val="-5"/>
          <w:szCs w:val="20"/>
        </w:rPr>
        <w:t>atjauta</w:t>
      </w:r>
      <w:proofErr w:type="spellEnd"/>
      <w:r w:rsidR="00501D9C" w:rsidRPr="00374E5E">
        <w:rPr>
          <w:color w:val="212529"/>
          <w:spacing w:val="-5"/>
          <w:szCs w:val="20"/>
        </w:rPr>
        <w:t xml:space="preserve">“, šios </w:t>
      </w:r>
      <w:r w:rsidR="005E718F" w:rsidRPr="00374E5E">
        <w:rPr>
          <w:color w:val="212529"/>
          <w:spacing w:val="-5"/>
          <w:szCs w:val="20"/>
        </w:rPr>
        <w:t>6</w:t>
      </w:r>
      <w:r w:rsidR="00501D9C" w:rsidRPr="00374E5E">
        <w:rPr>
          <w:color w:val="212529"/>
          <w:spacing w:val="-5"/>
          <w:szCs w:val="20"/>
        </w:rPr>
        <w:t xml:space="preserve"> </w:t>
      </w:r>
      <w:r w:rsidR="005E718F" w:rsidRPr="00374E5E">
        <w:rPr>
          <w:color w:val="212529"/>
          <w:spacing w:val="-5"/>
          <w:szCs w:val="20"/>
        </w:rPr>
        <w:t>nevyriausybinės žmonių su negalia organizacijos</w:t>
      </w:r>
      <w:r w:rsidRPr="00374E5E">
        <w:rPr>
          <w:b/>
          <w:spacing w:val="-5"/>
        </w:rPr>
        <w:t xml:space="preserve"> </w:t>
      </w:r>
      <w:r w:rsidRPr="00374E5E">
        <w:rPr>
          <w:spacing w:val="-5"/>
        </w:rPr>
        <w:t xml:space="preserve">nuo 2023 </w:t>
      </w:r>
      <w:proofErr w:type="spellStart"/>
      <w:r w:rsidRPr="00374E5E">
        <w:rPr>
          <w:spacing w:val="-5"/>
        </w:rPr>
        <w:t>m</w:t>
      </w:r>
      <w:proofErr w:type="spellEnd"/>
      <w:r w:rsidR="00972527" w:rsidRPr="00374E5E">
        <w:rPr>
          <w:spacing w:val="-5"/>
        </w:rPr>
        <w:t>.</w:t>
      </w:r>
      <w:r w:rsidRPr="009854CD">
        <w:rPr>
          <w:spacing w:val="-5"/>
        </w:rPr>
        <w:t xml:space="preserve"> sausio 1 </w:t>
      </w:r>
      <w:proofErr w:type="spellStart"/>
      <w:r w:rsidRPr="009854CD">
        <w:rPr>
          <w:spacing w:val="-5"/>
        </w:rPr>
        <w:t>d</w:t>
      </w:r>
      <w:proofErr w:type="spellEnd"/>
      <w:r w:rsidRPr="009854CD">
        <w:rPr>
          <w:spacing w:val="-5"/>
        </w:rPr>
        <w:t>.</w:t>
      </w:r>
      <w:r w:rsidRPr="0037285D">
        <w:rPr>
          <w:b/>
          <w:spacing w:val="-5"/>
        </w:rPr>
        <w:t xml:space="preserve"> </w:t>
      </w:r>
      <w:r w:rsidRPr="0072607E">
        <w:rPr>
          <w:spacing w:val="-5"/>
        </w:rPr>
        <w:t>teikia akredituotas s</w:t>
      </w:r>
      <w:r w:rsidR="00501D9C" w:rsidRPr="0072607E">
        <w:rPr>
          <w:spacing w:val="-5"/>
        </w:rPr>
        <w:t>oci</w:t>
      </w:r>
      <w:r w:rsidR="00501D9C" w:rsidRPr="0097742E">
        <w:rPr>
          <w:spacing w:val="-5"/>
        </w:rPr>
        <w:t xml:space="preserve">alinės priežiūros </w:t>
      </w:r>
      <w:r w:rsidR="00A61191" w:rsidRPr="0097742E">
        <w:rPr>
          <w:spacing w:val="-5"/>
        </w:rPr>
        <w:t>–</w:t>
      </w:r>
      <w:r w:rsidR="00501D9C" w:rsidRPr="004E708C">
        <w:rPr>
          <w:spacing w:val="-5"/>
        </w:rPr>
        <w:t xml:space="preserve"> socialinės reabilitacijos</w:t>
      </w:r>
      <w:r w:rsidRPr="00C40089">
        <w:rPr>
          <w:spacing w:val="-5"/>
        </w:rPr>
        <w:t xml:space="preserve"> </w:t>
      </w:r>
      <w:r w:rsidR="00972527" w:rsidRPr="00C40089">
        <w:rPr>
          <w:spacing w:val="-5"/>
        </w:rPr>
        <w:t>asmenims su negalia</w:t>
      </w:r>
      <w:r w:rsidRPr="00C40089">
        <w:rPr>
          <w:spacing w:val="-5"/>
        </w:rPr>
        <w:t xml:space="preserve"> bendruomenėje</w:t>
      </w:r>
      <w:r w:rsidR="00501D9C" w:rsidRPr="00C40089">
        <w:rPr>
          <w:spacing w:val="-5"/>
        </w:rPr>
        <w:t xml:space="preserve"> paslaugas, iš viso 185 akredituot</w:t>
      </w:r>
      <w:r w:rsidR="00C40089" w:rsidRPr="002F480F">
        <w:rPr>
          <w:spacing w:val="-5"/>
        </w:rPr>
        <w:t>os</w:t>
      </w:r>
      <w:r w:rsidR="00501D9C" w:rsidRPr="00374E5E">
        <w:rPr>
          <w:spacing w:val="-5"/>
        </w:rPr>
        <w:t xml:space="preserve"> paslaugos viet</w:t>
      </w:r>
      <w:r w:rsidR="00C40089" w:rsidRPr="002F480F">
        <w:rPr>
          <w:spacing w:val="-5"/>
        </w:rPr>
        <w:t>os</w:t>
      </w:r>
      <w:r w:rsidR="00501D9C" w:rsidRPr="00374E5E">
        <w:rPr>
          <w:spacing w:val="-5"/>
        </w:rPr>
        <w:t>.</w:t>
      </w:r>
      <w:r w:rsidRPr="00A655FA">
        <w:rPr>
          <w:spacing w:val="-5"/>
        </w:rPr>
        <w:t xml:space="preserve"> </w:t>
      </w:r>
      <w:r w:rsidR="00501D9C" w:rsidRPr="00436597">
        <w:rPr>
          <w:spacing w:val="-5"/>
        </w:rPr>
        <w:t xml:space="preserve"> </w:t>
      </w:r>
    </w:p>
    <w:p w14:paraId="7C10E360" w14:textId="4E3E0C0D" w:rsidR="00A655FA" w:rsidRPr="00436597" w:rsidRDefault="005E718F" w:rsidP="007D10F2">
      <w:pPr>
        <w:ind w:firstLine="720"/>
        <w:jc w:val="both"/>
        <w:rPr>
          <w:color w:val="212529"/>
          <w:spacing w:val="-5"/>
          <w:szCs w:val="20"/>
        </w:rPr>
      </w:pPr>
      <w:r w:rsidRPr="00682600">
        <w:rPr>
          <w:spacing w:val="-5"/>
        </w:rPr>
        <w:t xml:space="preserve">Kitos nevyriausybinės organizacijos </w:t>
      </w:r>
      <w:r w:rsidR="00A61191">
        <w:rPr>
          <w:spacing w:val="-5"/>
        </w:rPr>
        <w:t>–</w:t>
      </w:r>
      <w:r w:rsidRPr="00682600">
        <w:rPr>
          <w:spacing w:val="-5"/>
        </w:rPr>
        <w:t xml:space="preserve"> </w:t>
      </w:r>
      <w:r w:rsidR="00501D9C" w:rsidRPr="00682600">
        <w:rPr>
          <w:spacing w:val="-5"/>
        </w:rPr>
        <w:t>Sutrikusio intelekto žmonių globos bendrija „Plungės viltis“</w:t>
      </w:r>
      <w:r w:rsidRPr="00682600">
        <w:rPr>
          <w:spacing w:val="-5"/>
        </w:rPr>
        <w:t xml:space="preserve">, </w:t>
      </w:r>
      <w:r w:rsidR="00501D9C" w:rsidRPr="00682600">
        <w:rPr>
          <w:spacing w:val="-5"/>
        </w:rPr>
        <w:t>Plungės pagyvenusių žmonių klubas „Pilnatis“</w:t>
      </w:r>
      <w:r w:rsidRPr="00682600">
        <w:rPr>
          <w:spacing w:val="-5"/>
        </w:rPr>
        <w:t xml:space="preserve">, </w:t>
      </w:r>
      <w:r w:rsidR="006E7121" w:rsidRPr="00682600">
        <w:rPr>
          <w:spacing w:val="-5"/>
        </w:rPr>
        <w:t xml:space="preserve">Plungės rajono buvusių tremtinių nevyriausybinė organizacija </w:t>
      </w:r>
      <w:r w:rsidR="00A61191">
        <w:rPr>
          <w:spacing w:val="-5"/>
        </w:rPr>
        <w:t>„</w:t>
      </w:r>
      <w:r w:rsidR="006E7121" w:rsidRPr="00374E5E">
        <w:rPr>
          <w:spacing w:val="-5"/>
        </w:rPr>
        <w:t xml:space="preserve">Paliesti tremties“ </w:t>
      </w:r>
      <w:r w:rsidRPr="00374E5E">
        <w:rPr>
          <w:spacing w:val="-5"/>
        </w:rPr>
        <w:t xml:space="preserve">Savivaldybės gyventojams teikia bendrąsias socialines paslaugas ir </w:t>
      </w:r>
      <w:r w:rsidR="00436597" w:rsidRPr="00374E5E">
        <w:rPr>
          <w:spacing w:val="-5"/>
        </w:rPr>
        <w:t xml:space="preserve">iš viso vienija </w:t>
      </w:r>
      <w:r w:rsidR="00682600" w:rsidRPr="0037285D">
        <w:rPr>
          <w:spacing w:val="-5"/>
        </w:rPr>
        <w:t>109</w:t>
      </w:r>
      <w:r w:rsidR="00436597" w:rsidRPr="0072607E">
        <w:rPr>
          <w:spacing w:val="-5"/>
        </w:rPr>
        <w:t xml:space="preserve"> narius</w:t>
      </w:r>
      <w:r w:rsidR="00436597" w:rsidRPr="0072607E">
        <w:rPr>
          <w:spacing w:val="-5"/>
          <w:szCs w:val="20"/>
        </w:rPr>
        <w:t>. P</w:t>
      </w:r>
      <w:r w:rsidR="00A655FA" w:rsidRPr="0097742E">
        <w:rPr>
          <w:spacing w:val="-5"/>
          <w:szCs w:val="20"/>
        </w:rPr>
        <w:t xml:space="preserve">lungės sergančiųjų cukriniu diabetu klubas 9 vietų </w:t>
      </w:r>
      <w:r w:rsidRPr="004E708C">
        <w:rPr>
          <w:spacing w:val="-5"/>
          <w:szCs w:val="20"/>
        </w:rPr>
        <w:t>asmenims su negalia</w:t>
      </w:r>
      <w:r w:rsidR="00A655FA" w:rsidRPr="00C40089">
        <w:rPr>
          <w:spacing w:val="-5"/>
          <w:szCs w:val="20"/>
        </w:rPr>
        <w:t xml:space="preserve"> pritaikytu automobiliu gydymosi tikslais</w:t>
      </w:r>
      <w:r w:rsidR="001F7FFC" w:rsidRPr="00C40089">
        <w:t xml:space="preserve"> </w:t>
      </w:r>
      <w:r w:rsidR="001F7FFC" w:rsidRPr="00C40089">
        <w:rPr>
          <w:spacing w:val="-5"/>
          <w:szCs w:val="20"/>
        </w:rPr>
        <w:t>negalią turintiems Savivaldybės gyventojams teikia</w:t>
      </w:r>
      <w:r w:rsidR="00A655FA" w:rsidRPr="00C40089">
        <w:rPr>
          <w:spacing w:val="-5"/>
          <w:szCs w:val="20"/>
        </w:rPr>
        <w:t xml:space="preserve"> pavėžėjimo paslaugas</w:t>
      </w:r>
      <w:r w:rsidR="001F7FFC" w:rsidRPr="00C40089">
        <w:rPr>
          <w:spacing w:val="-5"/>
          <w:szCs w:val="20"/>
        </w:rPr>
        <w:t>.</w:t>
      </w:r>
    </w:p>
    <w:p w14:paraId="7E4ED740" w14:textId="5197C26B" w:rsidR="00C45698" w:rsidRPr="001A2D6E" w:rsidRDefault="00B10156" w:rsidP="003D50A2">
      <w:pPr>
        <w:ind w:firstLine="720"/>
        <w:jc w:val="both"/>
        <w:rPr>
          <w:lang w:eastAsia="lt-LT"/>
        </w:rPr>
      </w:pPr>
      <w:r w:rsidRPr="001A2D6E">
        <w:rPr>
          <w:b/>
          <w:lang w:eastAsia="lt-LT"/>
        </w:rPr>
        <w:lastRenderedPageBreak/>
        <w:t xml:space="preserve">5.8. </w:t>
      </w:r>
      <w:r w:rsidR="00AD6C35" w:rsidRPr="001A2D6E">
        <w:rPr>
          <w:b/>
          <w:lang w:eastAsia="lt-LT"/>
        </w:rPr>
        <w:t xml:space="preserve">Vaikų dienos centrai: </w:t>
      </w:r>
      <w:r w:rsidR="00C45698" w:rsidRPr="001A2D6E">
        <w:rPr>
          <w:lang w:eastAsia="lt-LT"/>
        </w:rPr>
        <w:t>Plungės vaikų globos agentūr</w:t>
      </w:r>
      <w:r w:rsidR="00FB5C9D" w:rsidRPr="001A2D6E">
        <w:rPr>
          <w:lang w:eastAsia="lt-LT"/>
        </w:rPr>
        <w:t>a</w:t>
      </w:r>
      <w:r w:rsidR="00C45698" w:rsidRPr="001A2D6E">
        <w:rPr>
          <w:lang w:eastAsia="lt-LT"/>
        </w:rPr>
        <w:t xml:space="preserve"> „</w:t>
      </w:r>
      <w:proofErr w:type="spellStart"/>
      <w:r w:rsidR="00C45698" w:rsidRPr="001A2D6E">
        <w:rPr>
          <w:lang w:eastAsia="lt-LT"/>
        </w:rPr>
        <w:t>Cyrulis</w:t>
      </w:r>
      <w:proofErr w:type="spellEnd"/>
      <w:r w:rsidR="00C45698" w:rsidRPr="001A2D6E">
        <w:rPr>
          <w:lang w:eastAsia="lt-LT"/>
        </w:rPr>
        <w:t xml:space="preserve">“, </w:t>
      </w:r>
      <w:proofErr w:type="spellStart"/>
      <w:r w:rsidR="00C45698" w:rsidRPr="001A2D6E">
        <w:rPr>
          <w:lang w:eastAsia="lt-LT"/>
        </w:rPr>
        <w:t>VšĮ</w:t>
      </w:r>
      <w:proofErr w:type="spellEnd"/>
      <w:r w:rsidR="00C45698" w:rsidRPr="001A2D6E">
        <w:rPr>
          <w:lang w:eastAsia="lt-LT"/>
        </w:rPr>
        <w:t xml:space="preserve"> „</w:t>
      </w:r>
      <w:proofErr w:type="spellStart"/>
      <w:r w:rsidR="00C45698" w:rsidRPr="001A2D6E">
        <w:rPr>
          <w:lang w:eastAsia="lt-LT"/>
        </w:rPr>
        <w:t>Šateikių</w:t>
      </w:r>
      <w:proofErr w:type="spellEnd"/>
      <w:r w:rsidR="00C45698" w:rsidRPr="001A2D6E">
        <w:rPr>
          <w:lang w:eastAsia="lt-LT"/>
        </w:rPr>
        <w:t xml:space="preserve"> vaikų dienos centras“, </w:t>
      </w:r>
      <w:proofErr w:type="spellStart"/>
      <w:r w:rsidR="00C45698" w:rsidRPr="001A2D6E">
        <w:rPr>
          <w:lang w:eastAsia="lt-LT"/>
        </w:rPr>
        <w:t>VšĮ</w:t>
      </w:r>
      <w:proofErr w:type="spellEnd"/>
      <w:r w:rsidR="00C45698" w:rsidRPr="001A2D6E">
        <w:rPr>
          <w:lang w:eastAsia="lt-LT"/>
        </w:rPr>
        <w:t xml:space="preserve"> „Vilties </w:t>
      </w:r>
      <w:proofErr w:type="spellStart"/>
      <w:r w:rsidR="00C45698" w:rsidRPr="001A2D6E">
        <w:rPr>
          <w:lang w:eastAsia="lt-LT"/>
        </w:rPr>
        <w:t>vėrinėliai</w:t>
      </w:r>
      <w:proofErr w:type="spellEnd"/>
      <w:r w:rsidR="00C45698" w:rsidRPr="001A2D6E">
        <w:rPr>
          <w:lang w:eastAsia="lt-LT"/>
        </w:rPr>
        <w:t xml:space="preserve">“, </w:t>
      </w:r>
      <w:proofErr w:type="spellStart"/>
      <w:r w:rsidR="00C45698" w:rsidRPr="001A2D6E">
        <w:rPr>
          <w:lang w:eastAsia="lt-LT"/>
        </w:rPr>
        <w:t>VšĮ</w:t>
      </w:r>
      <w:proofErr w:type="spellEnd"/>
      <w:r w:rsidR="00C45698" w:rsidRPr="001A2D6E">
        <w:rPr>
          <w:lang w:eastAsia="lt-LT"/>
        </w:rPr>
        <w:t xml:space="preserve"> „Edukacija kitaip“ (Alsėdžių vaikų dienos centras), </w:t>
      </w:r>
      <w:r w:rsidR="00FB5C9D" w:rsidRPr="001A2D6E">
        <w:rPr>
          <w:lang w:eastAsia="lt-LT"/>
        </w:rPr>
        <w:t>A</w:t>
      </w:r>
      <w:r w:rsidR="00C45698" w:rsidRPr="001A2D6E">
        <w:rPr>
          <w:lang w:eastAsia="lt-LT"/>
        </w:rPr>
        <w:t>sociacij</w:t>
      </w:r>
      <w:r w:rsidR="00FB5C9D" w:rsidRPr="001A2D6E">
        <w:rPr>
          <w:lang w:eastAsia="lt-LT"/>
        </w:rPr>
        <w:t>a</w:t>
      </w:r>
      <w:r w:rsidR="00C45698" w:rsidRPr="001A2D6E">
        <w:rPr>
          <w:lang w:eastAsia="lt-LT"/>
        </w:rPr>
        <w:t xml:space="preserve"> </w:t>
      </w:r>
      <w:proofErr w:type="spellStart"/>
      <w:r w:rsidR="00C45698" w:rsidRPr="001A2D6E">
        <w:rPr>
          <w:lang w:eastAsia="lt-LT"/>
        </w:rPr>
        <w:t>Stalgėnų</w:t>
      </w:r>
      <w:proofErr w:type="spellEnd"/>
      <w:r w:rsidR="00C45698" w:rsidRPr="001A2D6E">
        <w:rPr>
          <w:lang w:eastAsia="lt-LT"/>
        </w:rPr>
        <w:t xml:space="preserve"> seniūnijos šeimų bendruomenė „Gija“ (</w:t>
      </w:r>
      <w:proofErr w:type="spellStart"/>
      <w:r w:rsidR="00C45698" w:rsidRPr="001A2D6E">
        <w:rPr>
          <w:lang w:eastAsia="lt-LT"/>
        </w:rPr>
        <w:t>Stalgėnų</w:t>
      </w:r>
      <w:proofErr w:type="spellEnd"/>
      <w:r w:rsidR="00C45698" w:rsidRPr="001A2D6E">
        <w:rPr>
          <w:lang w:eastAsia="lt-LT"/>
        </w:rPr>
        <w:t xml:space="preserve"> vaikų dienos centras), Asociacij</w:t>
      </w:r>
      <w:r w:rsidR="00FB5C9D" w:rsidRPr="001A2D6E">
        <w:rPr>
          <w:lang w:eastAsia="lt-LT"/>
        </w:rPr>
        <w:t>a</w:t>
      </w:r>
      <w:r w:rsidR="00C45698" w:rsidRPr="001A2D6E">
        <w:rPr>
          <w:lang w:eastAsia="lt-LT"/>
        </w:rPr>
        <w:t xml:space="preserve"> Varkalių bendruomenė (Varkalių vaikų dienos centras), </w:t>
      </w:r>
      <w:proofErr w:type="spellStart"/>
      <w:r w:rsidR="00C45698" w:rsidRPr="001A2D6E">
        <w:rPr>
          <w:lang w:eastAsia="lt-LT"/>
        </w:rPr>
        <w:t>VšĮ</w:t>
      </w:r>
      <w:proofErr w:type="spellEnd"/>
      <w:r w:rsidR="00C45698" w:rsidRPr="001A2D6E">
        <w:rPr>
          <w:lang w:eastAsia="lt-LT"/>
        </w:rPr>
        <w:t xml:space="preserve"> „Vaikų ugdymas“, </w:t>
      </w:r>
      <w:r w:rsidR="00441C9C" w:rsidRPr="001A2D6E">
        <w:rPr>
          <w:lang w:eastAsia="lt-LT"/>
        </w:rPr>
        <w:t xml:space="preserve">Plungės </w:t>
      </w:r>
      <w:r w:rsidR="00C45698" w:rsidRPr="001A2D6E">
        <w:rPr>
          <w:lang w:eastAsia="lt-LT"/>
        </w:rPr>
        <w:t>Senamiesčio mokyklos patalpose įsikūr</w:t>
      </w:r>
      <w:r w:rsidR="00FB5C9D" w:rsidRPr="001A2D6E">
        <w:rPr>
          <w:lang w:eastAsia="lt-LT"/>
        </w:rPr>
        <w:t>ęs</w:t>
      </w:r>
      <w:r w:rsidR="00C45698" w:rsidRPr="001A2D6E">
        <w:rPr>
          <w:lang w:eastAsia="lt-LT"/>
        </w:rPr>
        <w:t xml:space="preserve"> Vaikų dienos centr</w:t>
      </w:r>
      <w:r w:rsidR="00FB5C9D" w:rsidRPr="001A2D6E">
        <w:rPr>
          <w:lang w:eastAsia="lt-LT"/>
        </w:rPr>
        <w:t>as</w:t>
      </w:r>
      <w:r w:rsidR="00C45698" w:rsidRPr="001A2D6E">
        <w:rPr>
          <w:lang w:eastAsia="lt-LT"/>
        </w:rPr>
        <w:t xml:space="preserve"> „</w:t>
      </w:r>
      <w:proofErr w:type="spellStart"/>
      <w:r w:rsidR="00BC1661" w:rsidRPr="001A2D6E">
        <w:rPr>
          <w:lang w:eastAsia="lt-LT"/>
        </w:rPr>
        <w:t>DraugAUK</w:t>
      </w:r>
      <w:proofErr w:type="spellEnd"/>
      <w:r w:rsidR="00C45698" w:rsidRPr="001A2D6E">
        <w:rPr>
          <w:lang w:eastAsia="lt-LT"/>
        </w:rPr>
        <w:t xml:space="preserve">“ </w:t>
      </w:r>
      <w:r w:rsidR="00441C9C" w:rsidRPr="001A2D6E">
        <w:rPr>
          <w:lang w:eastAsia="lt-LT"/>
        </w:rPr>
        <w:t>ir Plungės akademiko Adolfo Jucio</w:t>
      </w:r>
      <w:r w:rsidR="00E449D1" w:rsidRPr="001A2D6E">
        <w:rPr>
          <w:lang w:eastAsia="lt-LT"/>
        </w:rPr>
        <w:t xml:space="preserve"> progimnazijos</w:t>
      </w:r>
      <w:r w:rsidR="00441C9C" w:rsidRPr="001A2D6E">
        <w:rPr>
          <w:lang w:eastAsia="lt-LT"/>
        </w:rPr>
        <w:t xml:space="preserve"> </w:t>
      </w:r>
      <w:r w:rsidR="00C45698" w:rsidRPr="001A2D6E">
        <w:rPr>
          <w:lang w:eastAsia="lt-LT"/>
        </w:rPr>
        <w:t>patalpose įsikūr</w:t>
      </w:r>
      <w:r w:rsidR="00FB5C9D" w:rsidRPr="001A2D6E">
        <w:rPr>
          <w:lang w:eastAsia="lt-LT"/>
        </w:rPr>
        <w:t>ęs</w:t>
      </w:r>
      <w:r w:rsidR="00C45698" w:rsidRPr="001A2D6E">
        <w:rPr>
          <w:lang w:eastAsia="lt-LT"/>
        </w:rPr>
        <w:t xml:space="preserve"> Vaikų dienos </w:t>
      </w:r>
      <w:r w:rsidR="00C45698" w:rsidRPr="00374E5E">
        <w:rPr>
          <w:lang w:eastAsia="lt-LT"/>
        </w:rPr>
        <w:t>centr</w:t>
      </w:r>
      <w:r w:rsidR="00FB5C9D" w:rsidRPr="00374E5E">
        <w:rPr>
          <w:lang w:eastAsia="lt-LT"/>
        </w:rPr>
        <w:t>as</w:t>
      </w:r>
      <w:r w:rsidR="00C45698" w:rsidRPr="00374E5E">
        <w:rPr>
          <w:lang w:eastAsia="lt-LT"/>
        </w:rPr>
        <w:t xml:space="preserve"> „Mes“</w:t>
      </w:r>
      <w:r w:rsidR="00BC1661" w:rsidRPr="00374E5E">
        <w:rPr>
          <w:lang w:eastAsia="lt-LT"/>
        </w:rPr>
        <w:t xml:space="preserve"> teikia akredituotas </w:t>
      </w:r>
      <w:r w:rsidR="00C45698" w:rsidRPr="00374E5E">
        <w:rPr>
          <w:lang w:eastAsia="lt-LT"/>
        </w:rPr>
        <w:t>vaikų dienos socialinės priežiūros pas</w:t>
      </w:r>
      <w:r w:rsidR="00657A85" w:rsidRPr="009854CD">
        <w:rPr>
          <w:lang w:eastAsia="lt-LT"/>
        </w:rPr>
        <w:t>laugas</w:t>
      </w:r>
      <w:r w:rsidR="000861F1" w:rsidRPr="0037285D">
        <w:rPr>
          <w:lang w:eastAsia="lt-LT"/>
        </w:rPr>
        <w:t xml:space="preserve"> – akredituota 192 paslaugos</w:t>
      </w:r>
      <w:r w:rsidR="000861F1" w:rsidRPr="0072607E">
        <w:rPr>
          <w:lang w:eastAsia="lt-LT"/>
        </w:rPr>
        <w:t xml:space="preserve"> viet</w:t>
      </w:r>
      <w:r w:rsidR="00C40089" w:rsidRPr="002F480F">
        <w:rPr>
          <w:lang w:eastAsia="lt-LT"/>
        </w:rPr>
        <w:t>os</w:t>
      </w:r>
      <w:r w:rsidR="000861F1" w:rsidRPr="00374E5E">
        <w:rPr>
          <w:lang w:eastAsia="lt-LT"/>
        </w:rPr>
        <w:t xml:space="preserve">. </w:t>
      </w:r>
      <w:r w:rsidR="003D50A2" w:rsidRPr="00374E5E">
        <w:rPr>
          <w:lang w:eastAsia="lt-LT"/>
        </w:rPr>
        <w:t>Per 202</w:t>
      </w:r>
      <w:r w:rsidR="001A2D6E" w:rsidRPr="00374E5E">
        <w:rPr>
          <w:lang w:eastAsia="lt-LT"/>
        </w:rPr>
        <w:t>3</w:t>
      </w:r>
      <w:r w:rsidR="003D50A2" w:rsidRPr="00374E5E">
        <w:rPr>
          <w:lang w:eastAsia="lt-LT"/>
        </w:rPr>
        <w:t xml:space="preserve"> metus šios paslaugos suteiktos 23</w:t>
      </w:r>
      <w:r w:rsidR="001A2D6E" w:rsidRPr="00374E5E">
        <w:rPr>
          <w:lang w:eastAsia="lt-LT"/>
        </w:rPr>
        <w:t>1</w:t>
      </w:r>
      <w:r w:rsidR="00657A85" w:rsidRPr="00374E5E">
        <w:rPr>
          <w:lang w:eastAsia="lt-LT"/>
        </w:rPr>
        <w:t xml:space="preserve"> vaik</w:t>
      </w:r>
      <w:r w:rsidR="001A2D6E" w:rsidRPr="009854CD">
        <w:rPr>
          <w:lang w:eastAsia="lt-LT"/>
        </w:rPr>
        <w:t>ui</w:t>
      </w:r>
      <w:r w:rsidR="006946F7" w:rsidRPr="0037285D">
        <w:rPr>
          <w:lang w:eastAsia="lt-LT"/>
        </w:rPr>
        <w:t xml:space="preserve">, tarp jų </w:t>
      </w:r>
      <w:r w:rsidR="00C40089" w:rsidRPr="002F480F">
        <w:rPr>
          <w:lang w:eastAsia="lt-LT"/>
        </w:rPr>
        <w:t xml:space="preserve">– </w:t>
      </w:r>
      <w:r w:rsidR="00937E6A" w:rsidRPr="00374E5E">
        <w:rPr>
          <w:lang w:eastAsia="lt-LT"/>
        </w:rPr>
        <w:t>8</w:t>
      </w:r>
      <w:r w:rsidR="006946F7" w:rsidRPr="00374E5E">
        <w:rPr>
          <w:lang w:eastAsia="lt-LT"/>
        </w:rPr>
        <w:t xml:space="preserve"> ukrainieči</w:t>
      </w:r>
      <w:r w:rsidR="00937E6A" w:rsidRPr="00374E5E">
        <w:rPr>
          <w:lang w:eastAsia="lt-LT"/>
        </w:rPr>
        <w:t>ams</w:t>
      </w:r>
      <w:r w:rsidR="006946F7" w:rsidRPr="00374E5E">
        <w:rPr>
          <w:lang w:eastAsia="lt-LT"/>
        </w:rPr>
        <w:t>.</w:t>
      </w:r>
    </w:p>
    <w:p w14:paraId="74C66815" w14:textId="361ABA9E" w:rsidR="00CD68F3" w:rsidRDefault="00B10156" w:rsidP="00CD68F3">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9B6BDC">
        <w:rPr>
          <w:b/>
          <w:lang w:eastAsia="lt-LT"/>
        </w:rPr>
        <w:t>5.</w:t>
      </w:r>
      <w:r w:rsidR="00507065">
        <w:rPr>
          <w:b/>
          <w:lang w:eastAsia="lt-LT"/>
        </w:rPr>
        <w:t>9</w:t>
      </w:r>
      <w:r w:rsidRPr="009B6BDC">
        <w:rPr>
          <w:b/>
          <w:lang w:eastAsia="lt-LT"/>
        </w:rPr>
        <w:t xml:space="preserve">. </w:t>
      </w:r>
      <w:proofErr w:type="spellStart"/>
      <w:r w:rsidRPr="009B6BDC">
        <w:rPr>
          <w:b/>
          <w:lang w:eastAsia="lt-LT"/>
        </w:rPr>
        <w:t>VšĮ</w:t>
      </w:r>
      <w:proofErr w:type="spellEnd"/>
      <w:r w:rsidRPr="009B6BDC">
        <w:rPr>
          <w:b/>
          <w:lang w:eastAsia="lt-LT"/>
        </w:rPr>
        <w:t xml:space="preserve"> Plungės bendruomenės centras </w:t>
      </w:r>
      <w:r w:rsidRPr="009B6BDC">
        <w:rPr>
          <w:lang w:eastAsia="lt-LT"/>
        </w:rPr>
        <w:t>įsteigtas</w:t>
      </w:r>
      <w:r w:rsidR="00A07B9B" w:rsidRPr="009B6BDC">
        <w:rPr>
          <w:lang w:eastAsia="lt-LT"/>
        </w:rPr>
        <w:t xml:space="preserve"> </w:t>
      </w:r>
      <w:r w:rsidRPr="009B6BDC">
        <w:rPr>
          <w:lang w:eastAsia="lt-LT"/>
        </w:rPr>
        <w:t>Plungės parapijos nam</w:t>
      </w:r>
      <w:r w:rsidR="00F343E9" w:rsidRPr="009B6BDC">
        <w:rPr>
          <w:lang w:eastAsia="lt-LT"/>
        </w:rPr>
        <w:t>uose</w:t>
      </w:r>
      <w:r w:rsidR="003F4AA8" w:rsidRPr="009B6BDC">
        <w:rPr>
          <w:lang w:eastAsia="lt-LT"/>
        </w:rPr>
        <w:t>,</w:t>
      </w:r>
      <w:r w:rsidR="007424CB" w:rsidRPr="009B6BDC">
        <w:rPr>
          <w:lang w:eastAsia="lt-LT"/>
        </w:rPr>
        <w:t xml:space="preserve"> kuriuose organizuojamos dienos užimtumo paslaugos</w:t>
      </w:r>
      <w:r w:rsidR="00062557" w:rsidRPr="009B6BDC">
        <w:rPr>
          <w:lang w:eastAsia="lt-LT"/>
        </w:rPr>
        <w:t xml:space="preserve"> senjorams, asmenims su negalia</w:t>
      </w:r>
      <w:r w:rsidRPr="009B6BDC">
        <w:rPr>
          <w:lang w:eastAsia="lt-LT"/>
        </w:rPr>
        <w:t xml:space="preserve"> </w:t>
      </w:r>
      <w:r w:rsidR="00062557" w:rsidRPr="009B6BDC">
        <w:rPr>
          <w:lang w:eastAsia="lt-LT"/>
        </w:rPr>
        <w:t xml:space="preserve">ir </w:t>
      </w:r>
      <w:proofErr w:type="spellStart"/>
      <w:r w:rsidR="00062557" w:rsidRPr="009B6BDC">
        <w:rPr>
          <w:lang w:eastAsia="lt-LT"/>
        </w:rPr>
        <w:t>kt</w:t>
      </w:r>
      <w:proofErr w:type="spellEnd"/>
      <w:r w:rsidR="00062557" w:rsidRPr="009B6BDC">
        <w:rPr>
          <w:lang w:eastAsia="lt-LT"/>
        </w:rPr>
        <w:t xml:space="preserve">. </w:t>
      </w:r>
      <w:r w:rsidR="00C72FA9" w:rsidRPr="009B6BDC">
        <w:rPr>
          <w:lang w:eastAsia="lt-LT"/>
        </w:rPr>
        <w:t>bendruomenės</w:t>
      </w:r>
      <w:r w:rsidR="001B2EB1" w:rsidRPr="009B6BDC">
        <w:rPr>
          <w:lang w:eastAsia="lt-LT"/>
        </w:rPr>
        <w:t xml:space="preserve"> nariams</w:t>
      </w:r>
      <w:r w:rsidR="00412B56" w:rsidRPr="009B6BDC">
        <w:rPr>
          <w:lang w:eastAsia="lt-LT"/>
        </w:rPr>
        <w:t>.</w:t>
      </w:r>
      <w:r w:rsidR="009B6BDC" w:rsidRPr="002A0B54">
        <w:rPr>
          <w:color w:val="FF0000"/>
          <w:lang w:eastAsia="lt-LT"/>
        </w:rPr>
        <w:t xml:space="preserve"> </w:t>
      </w:r>
      <w:r w:rsidR="00F104B1" w:rsidRPr="00F104B1">
        <w:rPr>
          <w:lang w:eastAsia="lt-LT"/>
        </w:rPr>
        <w:t xml:space="preserve">2023 metais </w:t>
      </w:r>
      <w:r w:rsidR="00F104B1">
        <w:rPr>
          <w:lang w:eastAsia="lt-LT"/>
        </w:rPr>
        <w:t>centre</w:t>
      </w:r>
      <w:r w:rsidR="008E1090" w:rsidRPr="008E1090">
        <w:rPr>
          <w:lang w:eastAsia="lt-LT"/>
        </w:rPr>
        <w:t xml:space="preserve"> buv</w:t>
      </w:r>
      <w:r w:rsidR="00F104B1">
        <w:rPr>
          <w:lang w:eastAsia="lt-LT"/>
        </w:rPr>
        <w:t xml:space="preserve">o </w:t>
      </w:r>
      <w:r w:rsidR="008E1090" w:rsidRPr="008E1090">
        <w:rPr>
          <w:lang w:eastAsia="lt-LT"/>
        </w:rPr>
        <w:t>teiktos sportinės treniruotės, šokių užsiėmimai, teiktos psichologo</w:t>
      </w:r>
      <w:r w:rsidR="008E1090">
        <w:rPr>
          <w:lang w:eastAsia="lt-LT"/>
        </w:rPr>
        <w:t xml:space="preserve"> paslaugos</w:t>
      </w:r>
      <w:r w:rsidR="008E1090" w:rsidRPr="008E1090">
        <w:rPr>
          <w:lang w:eastAsia="lt-LT"/>
        </w:rPr>
        <w:t>, organizuo</w:t>
      </w:r>
      <w:r w:rsidR="00F104B1">
        <w:rPr>
          <w:lang w:eastAsia="lt-LT"/>
        </w:rPr>
        <w:t>tos</w:t>
      </w:r>
      <w:r w:rsidR="008E1090" w:rsidRPr="008E1090">
        <w:rPr>
          <w:lang w:eastAsia="lt-LT"/>
        </w:rPr>
        <w:t xml:space="preserve"> įvairios popietės, seminarai, minėjimai, </w:t>
      </w:r>
      <w:r w:rsidR="008E1090">
        <w:rPr>
          <w:lang w:eastAsia="lt-LT"/>
        </w:rPr>
        <w:t xml:space="preserve">vyko </w:t>
      </w:r>
      <w:r w:rsidR="008E1090" w:rsidRPr="008E1090">
        <w:rPr>
          <w:lang w:eastAsia="lt-LT"/>
        </w:rPr>
        <w:t xml:space="preserve">bendradarbiavimas su kitomis organizacijomis. </w:t>
      </w:r>
      <w:r w:rsidR="00507065">
        <w:rPr>
          <w:lang w:eastAsia="lt-LT"/>
        </w:rPr>
        <w:t>Įstaiga užimtumui vykdyti turi reikiamas priemones ir pritaikytą aplinką:</w:t>
      </w:r>
      <w:r w:rsidR="00507065" w:rsidRPr="00507065">
        <w:t xml:space="preserve"> </w:t>
      </w:r>
      <w:r w:rsidR="00507065">
        <w:rPr>
          <w:lang w:eastAsia="lt-LT"/>
        </w:rPr>
        <w:t>nupirkta</w:t>
      </w:r>
      <w:r w:rsidR="00507065" w:rsidRPr="00507065">
        <w:rPr>
          <w:lang w:eastAsia="lt-LT"/>
        </w:rPr>
        <w:t xml:space="preserve"> sporto įranga, masažinis stalas, įgarsinimo sistema, skalbimo mašina ir </w:t>
      </w:r>
      <w:proofErr w:type="spellStart"/>
      <w:r w:rsidR="00507065" w:rsidRPr="00507065">
        <w:rPr>
          <w:lang w:eastAsia="lt-LT"/>
        </w:rPr>
        <w:t>džiovyklė</w:t>
      </w:r>
      <w:proofErr w:type="spellEnd"/>
      <w:r w:rsidR="00507065" w:rsidRPr="00507065">
        <w:rPr>
          <w:lang w:eastAsia="lt-LT"/>
        </w:rPr>
        <w:t xml:space="preserve">, įrengtas </w:t>
      </w:r>
      <w:proofErr w:type="spellStart"/>
      <w:r w:rsidR="00507065" w:rsidRPr="00507065">
        <w:rPr>
          <w:lang w:eastAsia="lt-LT"/>
        </w:rPr>
        <w:t>multisensorinis</w:t>
      </w:r>
      <w:proofErr w:type="spellEnd"/>
      <w:r w:rsidR="00507065" w:rsidRPr="00507065">
        <w:rPr>
          <w:lang w:eastAsia="lt-LT"/>
        </w:rPr>
        <w:t xml:space="preserve"> kambarys</w:t>
      </w:r>
      <w:r w:rsidR="00507065">
        <w:rPr>
          <w:lang w:eastAsia="lt-LT"/>
        </w:rPr>
        <w:t>.</w:t>
      </w:r>
    </w:p>
    <w:p w14:paraId="3CF5EEE0" w14:textId="5A028868" w:rsidR="00CD68F3" w:rsidRDefault="00507065" w:rsidP="00CD68F3">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Pr>
          <w:lang w:eastAsia="lt-LT"/>
        </w:rPr>
        <w:t xml:space="preserve"> </w:t>
      </w:r>
      <w:proofErr w:type="spellStart"/>
      <w:r w:rsidR="00CD68F3">
        <w:rPr>
          <w:lang w:eastAsia="lt-LT"/>
        </w:rPr>
        <w:t>VšĮ</w:t>
      </w:r>
      <w:proofErr w:type="spellEnd"/>
      <w:r w:rsidR="00CD68F3" w:rsidRPr="00CD68F3">
        <w:rPr>
          <w:lang w:eastAsia="lt-LT"/>
        </w:rPr>
        <w:t xml:space="preserve"> Plungės bendruomenės centras</w:t>
      </w:r>
      <w:r>
        <w:rPr>
          <w:lang w:eastAsia="lt-LT"/>
        </w:rPr>
        <w:t xml:space="preserve"> atrink</w:t>
      </w:r>
      <w:r w:rsidR="00CD68F3">
        <w:rPr>
          <w:lang w:eastAsia="lt-LT"/>
        </w:rPr>
        <w:t>tas</w:t>
      </w:r>
      <w:r w:rsidR="0091389A" w:rsidRPr="0091389A">
        <w:rPr>
          <w:lang w:eastAsia="lt-LT"/>
        </w:rPr>
        <w:t xml:space="preserve"> projekto „Perėjimas nuo institucinės globos prie bendruomeninių paslaugų Sostinės regione, Vidurio ir Vakarų Lietuvos regione“ socialinių dirbtuvių paslaugos partneri</w:t>
      </w:r>
      <w:r w:rsidR="00CD68F3">
        <w:rPr>
          <w:lang w:eastAsia="lt-LT"/>
        </w:rPr>
        <w:t>u</w:t>
      </w:r>
      <w:r w:rsidR="00CD68F3" w:rsidRPr="00CD68F3">
        <w:t xml:space="preserve"> </w:t>
      </w:r>
      <w:r w:rsidR="00F104B1">
        <w:rPr>
          <w:lang w:eastAsia="lt-LT"/>
        </w:rPr>
        <w:t>S</w:t>
      </w:r>
      <w:r w:rsidR="00CD68F3" w:rsidRPr="00CD68F3">
        <w:rPr>
          <w:lang w:eastAsia="lt-LT"/>
        </w:rPr>
        <w:t>avivaldybėje</w:t>
      </w:r>
      <w:r w:rsidR="00CD68F3">
        <w:rPr>
          <w:lang w:eastAsia="lt-LT"/>
        </w:rPr>
        <w:t>. Įstaiga ruošiasi teikti socialinių dirbtuvių paslaugas, kurių tikslas – ugdyti darbingo amžiaus asmenų, turinčių intelekto ir (ar) psichikos negalią, socialinius ir darbinius įgūdžius, skatinti jų savarankiškumą ir gyvenimą bendruomenėje ir, atsižvelgiant į asmenų individualius poreikius, užimtumą atviroje darbo rinkoje.</w:t>
      </w:r>
      <w:r w:rsidR="009826E7">
        <w:rPr>
          <w:lang w:eastAsia="lt-LT"/>
        </w:rPr>
        <w:t xml:space="preserve"> </w:t>
      </w:r>
      <w:r w:rsidR="00EE6189">
        <w:rPr>
          <w:lang w:eastAsia="lt-LT"/>
        </w:rPr>
        <w:t>Vienu metu paslaugas gaus 8 asmenys su negalia.</w:t>
      </w:r>
    </w:p>
    <w:p w14:paraId="69021D8E" w14:textId="7E4986F8" w:rsidR="009826E7" w:rsidRPr="004A446A" w:rsidRDefault="00921739" w:rsidP="00E076D0">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4A446A">
        <w:t xml:space="preserve">Savivaldybei įgyvendinant projektą „Bendruomeninių apgyvendinimo bei užimtumo paslaugų asmenims su proto ir psichikos negalia plėtra </w:t>
      </w:r>
      <w:r w:rsidRPr="00374E5E">
        <w:t>Plungės rajono savivaldybėje“, yra pastatyti</w:t>
      </w:r>
      <w:r w:rsidR="004A446A" w:rsidRPr="004A446A">
        <w:t xml:space="preserve"> ir baigiami įrengti</w:t>
      </w:r>
      <w:r w:rsidRPr="004A446A">
        <w:t xml:space="preserve"> d</w:t>
      </w:r>
      <w:r w:rsidR="00880ACD" w:rsidRPr="004A446A">
        <w:t>veji</w:t>
      </w:r>
      <w:r w:rsidRPr="004A446A">
        <w:t xml:space="preserve"> grupinio gyvenimo namai</w:t>
      </w:r>
      <w:r w:rsidR="00EE6189">
        <w:t xml:space="preserve"> asmenų su negalia</w:t>
      </w:r>
      <w:r w:rsidR="00536EE2">
        <w:t xml:space="preserve"> (po 10 asmenų)</w:t>
      </w:r>
      <w:r w:rsidR="00EE6189">
        <w:t xml:space="preserve"> apgyvendinimui.</w:t>
      </w:r>
      <w:r w:rsidR="007143B4" w:rsidRPr="004A446A">
        <w:t xml:space="preserve"> </w:t>
      </w:r>
      <w:r w:rsidR="006B4BF9" w:rsidRPr="004A446A">
        <w:t>Š</w:t>
      </w:r>
      <w:r w:rsidR="00DA3F0A">
        <w:t xml:space="preserve">iuose grupinio gyvenimo namuose </w:t>
      </w:r>
      <w:r w:rsidR="00DA3F0A" w:rsidRPr="00DA3F0A">
        <w:t xml:space="preserve">asmenims su </w:t>
      </w:r>
      <w:r w:rsidR="00DA3F0A">
        <w:t>intelekto</w:t>
      </w:r>
      <w:r w:rsidR="00DA3F0A" w:rsidRPr="00DA3F0A">
        <w:t xml:space="preserve"> ir</w:t>
      </w:r>
      <w:r w:rsidR="00DA3F0A">
        <w:t xml:space="preserve"> (ar)</w:t>
      </w:r>
      <w:r w:rsidR="00DA3F0A" w:rsidRPr="00DA3F0A">
        <w:t xml:space="preserve"> psichikos negalia</w:t>
      </w:r>
      <w:r w:rsidR="00536EE2">
        <w:t xml:space="preserve"> </w:t>
      </w:r>
      <w:r w:rsidR="006B4BF9" w:rsidRPr="004A446A">
        <w:t>i</w:t>
      </w:r>
      <w:r w:rsidR="007143B4" w:rsidRPr="004A446A">
        <w:t>lgalaikės socialinės globos paslaug</w:t>
      </w:r>
      <w:r w:rsidR="00DA3F0A">
        <w:t>os</w:t>
      </w:r>
      <w:r w:rsidR="00536EE2" w:rsidRPr="00536EE2">
        <w:t xml:space="preserve"> bus teikiamos</w:t>
      </w:r>
      <w:r w:rsidR="00536EE2">
        <w:t xml:space="preserve"> ir organizuojamos bendruomenėje</w:t>
      </w:r>
      <w:r w:rsidR="00DA3F0A">
        <w:t xml:space="preserve">. </w:t>
      </w:r>
      <w:r w:rsidR="00536EE2">
        <w:t xml:space="preserve">Šioms paslaugoms teikti ir grupinio gyvenimo namų veiklai organizuoti atrinktas </w:t>
      </w:r>
      <w:proofErr w:type="spellStart"/>
      <w:r w:rsidR="006B4BF9" w:rsidRPr="004A446A">
        <w:t>VšĮ</w:t>
      </w:r>
      <w:proofErr w:type="spellEnd"/>
      <w:r w:rsidR="006B4BF9" w:rsidRPr="004A446A">
        <w:t xml:space="preserve"> Plungės bendruomenės centr</w:t>
      </w:r>
      <w:r w:rsidR="00536EE2">
        <w:t>as</w:t>
      </w:r>
      <w:r w:rsidR="006B4BF9" w:rsidRPr="004A446A">
        <w:t>.</w:t>
      </w:r>
      <w:r w:rsidR="009826E7" w:rsidRPr="004A446A">
        <w:rPr>
          <w:lang w:eastAsia="lt-LT"/>
        </w:rPr>
        <w:t xml:space="preserve"> </w:t>
      </w:r>
    </w:p>
    <w:p w14:paraId="4CCE5BA5" w14:textId="495CE82D" w:rsidR="008E1090" w:rsidRPr="008E1090" w:rsidRDefault="00144720" w:rsidP="00CD68F3">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proofErr w:type="spellStart"/>
      <w:r w:rsidRPr="00144720">
        <w:rPr>
          <w:lang w:eastAsia="lt-LT"/>
        </w:rPr>
        <w:t>VšĮ</w:t>
      </w:r>
      <w:proofErr w:type="spellEnd"/>
      <w:r w:rsidRPr="00144720">
        <w:rPr>
          <w:lang w:eastAsia="lt-LT"/>
        </w:rPr>
        <w:t xml:space="preserve"> Plungės bendruomenės centras</w:t>
      </w:r>
      <w:r w:rsidR="00CD68F3" w:rsidRPr="004A446A">
        <w:rPr>
          <w:lang w:eastAsia="lt-LT"/>
        </w:rPr>
        <w:t xml:space="preserve"> bendradarbiauja su partneriais iš Latvijos ir Lietuvos miestų. Vykdomos</w:t>
      </w:r>
      <w:r w:rsidR="00CD68F3" w:rsidRPr="00CD68F3">
        <w:rPr>
          <w:lang w:eastAsia="lt-LT"/>
        </w:rPr>
        <w:t xml:space="preserve"> veiklos finansuojamos iš Savivaldybės biudžeto ir projektinių lėšų.</w:t>
      </w:r>
      <w:r w:rsidR="00CD68F3">
        <w:rPr>
          <w:lang w:eastAsia="lt-LT"/>
        </w:rPr>
        <w:t xml:space="preserve"> </w:t>
      </w:r>
      <w:r w:rsidR="008E1090" w:rsidRPr="008E1090">
        <w:rPr>
          <w:lang w:eastAsia="lt-LT"/>
        </w:rPr>
        <w:t xml:space="preserve">2023 metais </w:t>
      </w:r>
      <w:r w:rsidR="008E1090">
        <w:rPr>
          <w:lang w:eastAsia="lt-LT"/>
        </w:rPr>
        <w:t>c</w:t>
      </w:r>
      <w:r w:rsidR="008E1090" w:rsidRPr="008E1090">
        <w:rPr>
          <w:lang w:eastAsia="lt-LT"/>
        </w:rPr>
        <w:t>entre</w:t>
      </w:r>
      <w:r w:rsidR="008E1090">
        <w:rPr>
          <w:lang w:eastAsia="lt-LT"/>
        </w:rPr>
        <w:t xml:space="preserve"> paslaugos suteiktos</w:t>
      </w:r>
      <w:r w:rsidR="008E1090" w:rsidRPr="008E1090">
        <w:rPr>
          <w:lang w:eastAsia="lt-LT"/>
        </w:rPr>
        <w:t xml:space="preserve"> </w:t>
      </w:r>
      <w:r w:rsidR="008E1090">
        <w:rPr>
          <w:lang w:eastAsia="lt-LT"/>
        </w:rPr>
        <w:t>176 asmenims</w:t>
      </w:r>
      <w:r w:rsidR="008E1090" w:rsidRPr="008E1090">
        <w:rPr>
          <w:lang w:eastAsia="lt-LT"/>
        </w:rPr>
        <w:t>.</w:t>
      </w:r>
      <w:r w:rsidR="00EE6189">
        <w:rPr>
          <w:lang w:eastAsia="lt-LT"/>
        </w:rPr>
        <w:t xml:space="preserve"> </w:t>
      </w:r>
    </w:p>
    <w:p w14:paraId="6D2278E5" w14:textId="4218256C" w:rsidR="0067037E" w:rsidRPr="007C2AA8" w:rsidRDefault="00D259E0" w:rsidP="0014196E">
      <w:pPr>
        <w:ind w:firstLine="720"/>
        <w:contextualSpacing/>
        <w:jc w:val="both"/>
        <w:rPr>
          <w:lang w:eastAsia="lt-LT"/>
        </w:rPr>
      </w:pPr>
      <w:bookmarkStart w:id="7" w:name="_Hlk131089146"/>
      <w:r w:rsidRPr="007C2AA8">
        <w:rPr>
          <w:rFonts w:eastAsia="Calibri"/>
          <w:b/>
          <w:lang w:eastAsia="lt-LT"/>
        </w:rPr>
        <w:t>5.1</w:t>
      </w:r>
      <w:r w:rsidR="00507065">
        <w:rPr>
          <w:rFonts w:eastAsia="Calibri"/>
          <w:b/>
          <w:lang w:eastAsia="lt-LT"/>
        </w:rPr>
        <w:t>0</w:t>
      </w:r>
      <w:r w:rsidRPr="007C2AA8">
        <w:rPr>
          <w:rFonts w:eastAsia="Calibri"/>
          <w:b/>
          <w:lang w:eastAsia="lt-LT"/>
        </w:rPr>
        <w:t xml:space="preserve">. </w:t>
      </w:r>
      <w:r w:rsidRPr="007C2AA8">
        <w:rPr>
          <w:b/>
          <w:lang w:eastAsia="lt-LT"/>
        </w:rPr>
        <w:t>Plungės specialiojo ugdymo centras</w:t>
      </w:r>
      <w:r w:rsidR="0046486F">
        <w:rPr>
          <w:b/>
          <w:lang w:eastAsia="lt-LT"/>
        </w:rPr>
        <w:t xml:space="preserve"> </w:t>
      </w:r>
      <w:r w:rsidR="0046486F" w:rsidRPr="0046486F">
        <w:rPr>
          <w:bCs/>
          <w:lang w:eastAsia="lt-LT"/>
        </w:rPr>
        <w:t>(toliau – Plungės SUC)</w:t>
      </w:r>
      <w:r w:rsidRPr="007C2AA8">
        <w:rPr>
          <w:b/>
          <w:lang w:eastAsia="lt-LT"/>
        </w:rPr>
        <w:t xml:space="preserve"> </w:t>
      </w:r>
      <w:r w:rsidRPr="007C2AA8">
        <w:rPr>
          <w:lang w:eastAsia="lt-LT"/>
        </w:rPr>
        <w:t xml:space="preserve">yra įsikūręs </w:t>
      </w:r>
      <w:proofErr w:type="spellStart"/>
      <w:r w:rsidRPr="007C2AA8">
        <w:rPr>
          <w:lang w:eastAsia="lt-LT"/>
        </w:rPr>
        <w:t>Mendeno</w:t>
      </w:r>
      <w:proofErr w:type="spellEnd"/>
      <w:r w:rsidRPr="007C2AA8">
        <w:rPr>
          <w:lang w:eastAsia="lt-LT"/>
        </w:rPr>
        <w:t xml:space="preserve"> </w:t>
      </w:r>
      <w:proofErr w:type="spellStart"/>
      <w:r w:rsidRPr="007C2AA8">
        <w:rPr>
          <w:lang w:eastAsia="lt-LT"/>
        </w:rPr>
        <w:t>g</w:t>
      </w:r>
      <w:proofErr w:type="spellEnd"/>
      <w:r w:rsidRPr="007C2AA8">
        <w:rPr>
          <w:lang w:eastAsia="lt-LT"/>
        </w:rPr>
        <w:t>. 4, Plungėje. Čia teikiamas pradinis ir pagrindinis specialusis, socialinių įgūdžių ugdymas</w:t>
      </w:r>
      <w:r w:rsidR="00F0472B" w:rsidRPr="007C2AA8">
        <w:rPr>
          <w:lang w:eastAsia="lt-LT"/>
        </w:rPr>
        <w:t>,</w:t>
      </w:r>
      <w:r w:rsidRPr="007C2AA8">
        <w:rPr>
          <w:lang w:eastAsia="lt-LT"/>
        </w:rPr>
        <w:t xml:space="preserve"> specialiuosius poreikius turin</w:t>
      </w:r>
      <w:r w:rsidR="004A5295">
        <w:rPr>
          <w:lang w:eastAsia="lt-LT"/>
        </w:rPr>
        <w:t>čiam</w:t>
      </w:r>
      <w:r w:rsidRPr="007C2AA8">
        <w:rPr>
          <w:lang w:eastAsia="lt-LT"/>
        </w:rPr>
        <w:t xml:space="preserve"> </w:t>
      </w:r>
      <w:r w:rsidR="003475D9" w:rsidRPr="007C2AA8">
        <w:rPr>
          <w:lang w:eastAsia="lt-LT"/>
        </w:rPr>
        <w:t>9</w:t>
      </w:r>
      <w:r w:rsidR="007C2AA8" w:rsidRPr="007C2AA8">
        <w:rPr>
          <w:lang w:eastAsia="lt-LT"/>
        </w:rPr>
        <w:t>1</w:t>
      </w:r>
      <w:r w:rsidRPr="007C2AA8">
        <w:rPr>
          <w:lang w:eastAsia="lt-LT"/>
        </w:rPr>
        <w:t xml:space="preserve"> vaik</w:t>
      </w:r>
      <w:r w:rsidR="007C2AA8" w:rsidRPr="007C2AA8">
        <w:rPr>
          <w:lang w:eastAsia="lt-LT"/>
        </w:rPr>
        <w:t>ui</w:t>
      </w:r>
      <w:r w:rsidRPr="007C2AA8">
        <w:rPr>
          <w:lang w:eastAsia="lt-LT"/>
        </w:rPr>
        <w:t xml:space="preserve"> su intelekto negalia. </w:t>
      </w:r>
    </w:p>
    <w:p w14:paraId="34F9D607" w14:textId="0E4414D3" w:rsidR="00957F8F" w:rsidRPr="007C2AA8" w:rsidRDefault="008C2E28" w:rsidP="00957F8F">
      <w:pPr>
        <w:ind w:firstLine="720"/>
        <w:contextualSpacing/>
        <w:jc w:val="both"/>
        <w:rPr>
          <w:lang w:eastAsia="lt-LT"/>
        </w:rPr>
      </w:pPr>
      <w:r w:rsidRPr="008C2E28">
        <w:rPr>
          <w:lang w:eastAsia="lt-LT"/>
        </w:rPr>
        <w:t xml:space="preserve">Plungės </w:t>
      </w:r>
      <w:r w:rsidR="0046486F">
        <w:rPr>
          <w:lang w:eastAsia="lt-LT"/>
        </w:rPr>
        <w:t>SUC</w:t>
      </w:r>
      <w:r w:rsidR="0067037E" w:rsidRPr="007C2AA8">
        <w:rPr>
          <w:lang w:eastAsia="lt-LT"/>
        </w:rPr>
        <w:t xml:space="preserve"> teikiamos:</w:t>
      </w:r>
    </w:p>
    <w:p w14:paraId="57C2F5D9" w14:textId="3069153E" w:rsidR="0067037E" w:rsidRPr="007C2AA8" w:rsidRDefault="00252B8B" w:rsidP="00BF1BD4">
      <w:pPr>
        <w:pStyle w:val="Sraopastraipa"/>
        <w:numPr>
          <w:ilvl w:val="0"/>
          <w:numId w:val="15"/>
        </w:numPr>
        <w:ind w:left="0" w:firstLine="567"/>
        <w:jc w:val="both"/>
      </w:pPr>
      <w:r w:rsidRPr="007C2AA8">
        <w:t xml:space="preserve">kokybiškos švietimo pagalbos ir </w:t>
      </w:r>
      <w:r w:rsidR="00D259E0" w:rsidRPr="007C2AA8">
        <w:t>konsultavimo paslaugos miesto, rajono ir šalies mastu, atsižvelgiant į specialiųjų poreikių vaikų, turinčių raidos sutrikimų, jų tėvų bei pedagogų poreikius</w:t>
      </w:r>
      <w:r w:rsidR="003C19C0" w:rsidRPr="007C2AA8">
        <w:t>;</w:t>
      </w:r>
      <w:r w:rsidR="00D259E0" w:rsidRPr="007C2AA8">
        <w:t xml:space="preserve"> </w:t>
      </w:r>
    </w:p>
    <w:p w14:paraId="00B27A8A" w14:textId="165A0661" w:rsidR="0067037E" w:rsidRPr="007C2AA8" w:rsidRDefault="00957F8F" w:rsidP="00BF1BD4">
      <w:pPr>
        <w:pStyle w:val="Sraopastraipa"/>
        <w:numPr>
          <w:ilvl w:val="0"/>
          <w:numId w:val="15"/>
        </w:numPr>
        <w:ind w:left="0" w:firstLine="567"/>
        <w:jc w:val="both"/>
      </w:pPr>
      <w:r w:rsidRPr="007C2AA8">
        <w:t xml:space="preserve"> </w:t>
      </w:r>
      <w:r w:rsidR="0067037E" w:rsidRPr="007C2AA8">
        <w:t>apgyvendinim</w:t>
      </w:r>
      <w:r w:rsidR="003C19C0" w:rsidRPr="007C2AA8">
        <w:t>as</w:t>
      </w:r>
      <w:r w:rsidR="00D259E0" w:rsidRPr="007C2AA8">
        <w:t xml:space="preserve"> bendrab</w:t>
      </w:r>
      <w:r w:rsidR="0067037E" w:rsidRPr="007C2AA8">
        <w:t>utyj</w:t>
      </w:r>
      <w:r w:rsidR="003C19C0" w:rsidRPr="007C2AA8">
        <w:t>e</w:t>
      </w:r>
      <w:r w:rsidR="00D259E0" w:rsidRPr="007C2AA8">
        <w:t xml:space="preserve"> atokiau gyvenantiems vaikams</w:t>
      </w:r>
      <w:r w:rsidR="00812874" w:rsidRPr="007C2AA8">
        <w:t xml:space="preserve">. Apgyvendinimu </w:t>
      </w:r>
      <w:r w:rsidR="00AE4B88">
        <w:t xml:space="preserve">per metus </w:t>
      </w:r>
      <w:r w:rsidR="00812874" w:rsidRPr="007C2AA8">
        <w:t>pasinaudoj</w:t>
      </w:r>
      <w:r w:rsidR="00AE4B88">
        <w:t>o</w:t>
      </w:r>
      <w:r w:rsidR="00812874" w:rsidRPr="007C2AA8">
        <w:t xml:space="preserve"> </w:t>
      </w:r>
      <w:r w:rsidR="007C2AA8" w:rsidRPr="007C2AA8">
        <w:t>49</w:t>
      </w:r>
      <w:r w:rsidR="00812874" w:rsidRPr="007C2AA8">
        <w:t xml:space="preserve"> vai</w:t>
      </w:r>
      <w:r w:rsidR="00A17445" w:rsidRPr="007C2AA8">
        <w:t>k</w:t>
      </w:r>
      <w:r w:rsidR="00AE4B88">
        <w:t>ai</w:t>
      </w:r>
      <w:r w:rsidR="00A61191">
        <w:t>;</w:t>
      </w:r>
    </w:p>
    <w:p w14:paraId="7EF7331D" w14:textId="16B36FF6" w:rsidR="00474032" w:rsidRPr="0037285D" w:rsidRDefault="003C19C0" w:rsidP="00BF1BD4">
      <w:pPr>
        <w:pStyle w:val="Sraopastraipa"/>
        <w:numPr>
          <w:ilvl w:val="0"/>
          <w:numId w:val="15"/>
        </w:numPr>
        <w:ind w:left="0" w:firstLine="567"/>
        <w:jc w:val="both"/>
      </w:pPr>
      <w:r w:rsidRPr="00160BE1">
        <w:t xml:space="preserve">pavėžėjimo paslauga </w:t>
      </w:r>
      <w:r w:rsidR="00D259E0" w:rsidRPr="00160BE1">
        <w:t>vaika</w:t>
      </w:r>
      <w:r w:rsidRPr="00160BE1">
        <w:t>ms</w:t>
      </w:r>
      <w:r w:rsidR="00D259E0" w:rsidRPr="00160BE1">
        <w:t xml:space="preserve">, </w:t>
      </w:r>
      <w:r w:rsidR="00A37948" w:rsidRPr="00160BE1">
        <w:t>kuriems į centrą reikalinga atvykti transporto paslauga.</w:t>
      </w:r>
      <w:r w:rsidR="00812874" w:rsidRPr="00160BE1">
        <w:t xml:space="preserve"> </w:t>
      </w:r>
      <w:r w:rsidR="00812874" w:rsidRPr="00374E5E">
        <w:t xml:space="preserve">Paslauga teikiama </w:t>
      </w:r>
      <w:r w:rsidR="00160BE1" w:rsidRPr="00374E5E">
        <w:t>70</w:t>
      </w:r>
      <w:r w:rsidR="00812874" w:rsidRPr="00374E5E">
        <w:t xml:space="preserve"> vaik</w:t>
      </w:r>
      <w:r w:rsidR="00160BE1" w:rsidRPr="00374E5E">
        <w:t>ų</w:t>
      </w:r>
      <w:r w:rsidR="003442F8" w:rsidRPr="00374E5E">
        <w:t>.</w:t>
      </w:r>
      <w:r w:rsidR="003662DE" w:rsidRPr="009854CD">
        <w:t xml:space="preserve"> 10 vaikų, kurie lanko Dienos socialinės globos centrą.</w:t>
      </w:r>
    </w:p>
    <w:p w14:paraId="54D130D9" w14:textId="7A40861A" w:rsidR="00957F8F" w:rsidRPr="00374E5E" w:rsidRDefault="00325BB6" w:rsidP="00474032">
      <w:pPr>
        <w:pStyle w:val="Sraopastraipa"/>
        <w:ind w:left="567" w:firstLine="142"/>
        <w:jc w:val="both"/>
      </w:pPr>
      <w:r w:rsidRPr="0072607E">
        <w:t xml:space="preserve">Plungės </w:t>
      </w:r>
      <w:r w:rsidR="00E10E8B" w:rsidRPr="0097742E">
        <w:t>SUC</w:t>
      </w:r>
      <w:r w:rsidR="00A37948" w:rsidRPr="0097742E">
        <w:t xml:space="preserve"> Dienos socialinės globos centre</w:t>
      </w:r>
      <w:r w:rsidR="00957F8F" w:rsidRPr="004E708C">
        <w:t xml:space="preserve"> teik</w:t>
      </w:r>
      <w:r w:rsidR="00474032" w:rsidRPr="00374E5E">
        <w:t>iamos</w:t>
      </w:r>
      <w:r w:rsidR="00957F8F" w:rsidRPr="00374E5E">
        <w:t>:</w:t>
      </w:r>
    </w:p>
    <w:p w14:paraId="1B062FC0" w14:textId="7B618FD8" w:rsidR="00957F8F" w:rsidRPr="00374E5E" w:rsidRDefault="00957F8F" w:rsidP="00BF1BD4">
      <w:pPr>
        <w:pStyle w:val="Sraopastraipa"/>
        <w:numPr>
          <w:ilvl w:val="0"/>
          <w:numId w:val="15"/>
        </w:numPr>
        <w:ind w:left="0" w:firstLine="567"/>
        <w:jc w:val="both"/>
      </w:pPr>
      <w:r w:rsidRPr="00374E5E">
        <w:t xml:space="preserve"> dienos socialinės globos paslaugos vaikams su negalia ir su sunkia negalia bei suaugusiems asmenims su sunkia negalia iki 2</w:t>
      </w:r>
      <w:r w:rsidR="00A17445" w:rsidRPr="00374E5E">
        <w:t>1</w:t>
      </w:r>
      <w:r w:rsidRPr="00374E5E">
        <w:t xml:space="preserve"> metų</w:t>
      </w:r>
      <w:r w:rsidR="00A61191" w:rsidRPr="00374E5E">
        <w:t>,</w:t>
      </w:r>
      <w:r w:rsidRPr="00374E5E">
        <w:t xml:space="preserve"> kol mokosi centre</w:t>
      </w:r>
      <w:r w:rsidR="00063332" w:rsidRPr="00374E5E">
        <w:t>;</w:t>
      </w:r>
    </w:p>
    <w:p w14:paraId="57629C2F" w14:textId="5F7A1D68" w:rsidR="00957F8F" w:rsidRPr="001C6548" w:rsidRDefault="00957F8F" w:rsidP="00BF1BD4">
      <w:pPr>
        <w:pStyle w:val="Sraopastraipa"/>
        <w:numPr>
          <w:ilvl w:val="0"/>
          <w:numId w:val="15"/>
        </w:numPr>
        <w:ind w:left="0" w:firstLine="567"/>
        <w:jc w:val="both"/>
      </w:pPr>
      <w:r w:rsidRPr="001C6548">
        <w:t xml:space="preserve"> laikino atokvėpio paslaugos</w:t>
      </w:r>
      <w:r w:rsidR="00063332" w:rsidRPr="001C6548">
        <w:t>.</w:t>
      </w:r>
    </w:p>
    <w:p w14:paraId="504DA909" w14:textId="7CDAF719" w:rsidR="00D259E0" w:rsidRPr="001C6548" w:rsidRDefault="00290CF8" w:rsidP="001C6548">
      <w:pPr>
        <w:pStyle w:val="Sraopastraipa"/>
        <w:ind w:left="0" w:firstLine="567"/>
        <w:jc w:val="both"/>
      </w:pPr>
      <w:bookmarkStart w:id="8" w:name="_Hlk164002093"/>
      <w:r w:rsidRPr="001C6548">
        <w:t>Per 202</w:t>
      </w:r>
      <w:r w:rsidR="00474032" w:rsidRPr="001C6548">
        <w:t>3</w:t>
      </w:r>
      <w:r w:rsidRPr="001C6548">
        <w:t xml:space="preserve"> metus </w:t>
      </w:r>
      <w:r w:rsidR="00A47A6A" w:rsidRPr="001C6548">
        <w:t>Dienos socialinės globos centre</w:t>
      </w:r>
      <w:r w:rsidRPr="001C6548">
        <w:t xml:space="preserve"> paslaugos </w:t>
      </w:r>
      <w:r w:rsidR="00063332" w:rsidRPr="001C6548">
        <w:t xml:space="preserve">iš viso </w:t>
      </w:r>
      <w:r w:rsidRPr="001C6548">
        <w:t>suteiktos</w:t>
      </w:r>
      <w:r w:rsidR="00474032" w:rsidRPr="001C6548">
        <w:t xml:space="preserve"> </w:t>
      </w:r>
      <w:r w:rsidR="00063332" w:rsidRPr="001C6548">
        <w:t>1</w:t>
      </w:r>
      <w:r w:rsidR="00474032" w:rsidRPr="001C6548">
        <w:t>5 Savivaldybės</w:t>
      </w:r>
      <w:r w:rsidR="001C6548" w:rsidRPr="001C6548">
        <w:t xml:space="preserve"> vaikų</w:t>
      </w:r>
      <w:r w:rsidR="003B6032" w:rsidRPr="001C6548">
        <w:t>.</w:t>
      </w:r>
      <w:r w:rsidR="00063332" w:rsidRPr="001C6548">
        <w:t xml:space="preserve"> </w:t>
      </w:r>
      <w:r w:rsidR="00A47A6A" w:rsidRPr="001C6548">
        <w:t xml:space="preserve">Laikino atokvėpio paslaugomis </w:t>
      </w:r>
      <w:r w:rsidR="003B6032" w:rsidRPr="001C6548">
        <w:t>nebuvo pasinaudota.</w:t>
      </w:r>
      <w:r w:rsidR="001C6548" w:rsidRPr="001C6548">
        <w:t xml:space="preserve"> </w:t>
      </w:r>
      <w:r w:rsidR="00957F8F" w:rsidRPr="001C6548">
        <w:t>Įstaigoje šių socialinių paslaugų teikimui iš viso skirtos 24 vietos</w:t>
      </w:r>
      <w:r w:rsidR="008F46FC" w:rsidRPr="001C6548">
        <w:t xml:space="preserve">, 3 </w:t>
      </w:r>
      <w:r w:rsidR="008F46FC" w:rsidRPr="00374E5E">
        <w:t xml:space="preserve">iš jų </w:t>
      </w:r>
      <w:r w:rsidR="00374E5E" w:rsidRPr="002F480F">
        <w:t xml:space="preserve">– </w:t>
      </w:r>
      <w:r w:rsidR="008F46FC" w:rsidRPr="00374E5E">
        <w:t>laikino atokvėpio paslaugai teikti.</w:t>
      </w:r>
      <w:r w:rsidR="00957F8F" w:rsidRPr="00374E5E">
        <w:t xml:space="preserve"> </w:t>
      </w:r>
      <w:r w:rsidR="00755D3A" w:rsidRPr="00374E5E">
        <w:t>Paslaugų</w:t>
      </w:r>
      <w:r w:rsidR="00755D3A" w:rsidRPr="001C6548">
        <w:t xml:space="preserve"> teikimą įstaiga užtikrina visus metus.</w:t>
      </w:r>
      <w:r w:rsidR="00957F8F" w:rsidRPr="001C6548">
        <w:t xml:space="preserve">       </w:t>
      </w:r>
      <w:bookmarkEnd w:id="7"/>
      <w:r w:rsidR="00D259E0" w:rsidRPr="001C6548">
        <w:t xml:space="preserve">        </w:t>
      </w:r>
    </w:p>
    <w:bookmarkEnd w:id="8"/>
    <w:p w14:paraId="4E5AADB0" w14:textId="12D8274C" w:rsidR="00915C6F" w:rsidRPr="00693A02" w:rsidRDefault="00B10156" w:rsidP="0014196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spacing w:val="-5"/>
        </w:rPr>
      </w:pPr>
      <w:r w:rsidRPr="00374E5E">
        <w:rPr>
          <w:b/>
          <w:spacing w:val="-5"/>
        </w:rPr>
        <w:t>5.1</w:t>
      </w:r>
      <w:r w:rsidR="00507065" w:rsidRPr="00374E5E">
        <w:rPr>
          <w:b/>
          <w:spacing w:val="-5"/>
        </w:rPr>
        <w:t>1</w:t>
      </w:r>
      <w:r w:rsidRPr="00374E5E">
        <w:rPr>
          <w:b/>
          <w:spacing w:val="-5"/>
        </w:rPr>
        <w:t xml:space="preserve">. </w:t>
      </w:r>
      <w:r w:rsidR="00374E5E">
        <w:rPr>
          <w:b/>
          <w:spacing w:val="-5"/>
        </w:rPr>
        <w:t xml:space="preserve">Plungės </w:t>
      </w:r>
      <w:r w:rsidRPr="00693A02">
        <w:rPr>
          <w:b/>
          <w:spacing w:val="-5"/>
        </w:rPr>
        <w:t>lopšeli</w:t>
      </w:r>
      <w:r w:rsidR="00B14A67" w:rsidRPr="00693A02">
        <w:rPr>
          <w:b/>
          <w:spacing w:val="-5"/>
        </w:rPr>
        <w:t>s</w:t>
      </w:r>
      <w:r w:rsidRPr="00693A02">
        <w:rPr>
          <w:b/>
          <w:spacing w:val="-5"/>
        </w:rPr>
        <w:t>-darželi</w:t>
      </w:r>
      <w:r w:rsidR="00B14A67" w:rsidRPr="00693A02">
        <w:rPr>
          <w:b/>
          <w:spacing w:val="-5"/>
        </w:rPr>
        <w:t>s</w:t>
      </w:r>
      <w:r w:rsidRPr="00693A02">
        <w:rPr>
          <w:b/>
          <w:spacing w:val="-5"/>
        </w:rPr>
        <w:t xml:space="preserve"> „Pasaka</w:t>
      </w:r>
      <w:r w:rsidRPr="00693A02">
        <w:rPr>
          <w:spacing w:val="-5"/>
        </w:rPr>
        <w:t>“</w:t>
      </w:r>
      <w:r w:rsidR="003C0E79" w:rsidRPr="00693A02">
        <w:rPr>
          <w:spacing w:val="-5"/>
        </w:rPr>
        <w:t xml:space="preserve"> ugdymo paslaug</w:t>
      </w:r>
      <w:r w:rsidR="00B14A67" w:rsidRPr="00693A02">
        <w:rPr>
          <w:spacing w:val="-5"/>
        </w:rPr>
        <w:t>a</w:t>
      </w:r>
      <w:r w:rsidR="003C0E79" w:rsidRPr="00693A02">
        <w:rPr>
          <w:spacing w:val="-5"/>
        </w:rPr>
        <w:t>s</w:t>
      </w:r>
      <w:r w:rsidR="00960174" w:rsidRPr="00693A02">
        <w:rPr>
          <w:spacing w:val="-5"/>
        </w:rPr>
        <w:t xml:space="preserve"> </w:t>
      </w:r>
      <w:r w:rsidR="00B14A67" w:rsidRPr="00693A02">
        <w:rPr>
          <w:spacing w:val="-5"/>
        </w:rPr>
        <w:t>teikia 3</w:t>
      </w:r>
      <w:r w:rsidR="005D7C9B" w:rsidRPr="00693A02">
        <w:rPr>
          <w:spacing w:val="-5"/>
        </w:rPr>
        <w:t>7</w:t>
      </w:r>
      <w:r w:rsidR="00960174" w:rsidRPr="00693A02">
        <w:rPr>
          <w:spacing w:val="-5"/>
        </w:rPr>
        <w:t xml:space="preserve"> </w:t>
      </w:r>
      <w:r w:rsidR="005C25D7">
        <w:rPr>
          <w:spacing w:val="-5"/>
        </w:rPr>
        <w:t xml:space="preserve">Savivaldybės </w:t>
      </w:r>
      <w:r w:rsidR="00960174" w:rsidRPr="00693A02">
        <w:rPr>
          <w:spacing w:val="-5"/>
        </w:rPr>
        <w:t>vaik</w:t>
      </w:r>
      <w:r w:rsidR="00B14A67" w:rsidRPr="00693A02">
        <w:rPr>
          <w:spacing w:val="-5"/>
        </w:rPr>
        <w:t>ams</w:t>
      </w:r>
      <w:r w:rsidR="00A61191">
        <w:rPr>
          <w:spacing w:val="-5"/>
        </w:rPr>
        <w:t>,</w:t>
      </w:r>
      <w:r w:rsidR="00B14A67" w:rsidRPr="00693A02">
        <w:rPr>
          <w:spacing w:val="-5"/>
        </w:rPr>
        <w:t xml:space="preserve"> </w:t>
      </w:r>
      <w:r w:rsidR="00B14A67" w:rsidRPr="00693A02">
        <w:rPr>
          <w:spacing w:val="-5"/>
        </w:rPr>
        <w:lastRenderedPageBreak/>
        <w:t xml:space="preserve">turintiems specialiųjų ugdymosi poreikių </w:t>
      </w:r>
      <w:r w:rsidRPr="00693A02">
        <w:rPr>
          <w:spacing w:val="-5"/>
        </w:rPr>
        <w:t>nuo 3 iki 7 metų amžiaus</w:t>
      </w:r>
      <w:r w:rsidR="00A05EB1" w:rsidRPr="00693A02">
        <w:rPr>
          <w:spacing w:val="-5"/>
        </w:rPr>
        <w:t>.</w:t>
      </w:r>
      <w:r w:rsidR="007B29CF" w:rsidRPr="00693A02">
        <w:rPr>
          <w:spacing w:val="-5"/>
        </w:rPr>
        <w:t xml:space="preserve"> </w:t>
      </w:r>
    </w:p>
    <w:p w14:paraId="481C0C5A" w14:textId="02BE7502" w:rsidR="000F76FD" w:rsidRPr="008C1570" w:rsidRDefault="00385998" w:rsidP="000F76FD">
      <w:pPr>
        <w:ind w:firstLine="720"/>
        <w:jc w:val="both"/>
        <w:rPr>
          <w:bCs/>
          <w:spacing w:val="-5"/>
        </w:rPr>
      </w:pPr>
      <w:r w:rsidRPr="008C1570">
        <w:rPr>
          <w:b/>
          <w:spacing w:val="-5"/>
        </w:rPr>
        <w:t>5.1</w:t>
      </w:r>
      <w:r w:rsidR="00507065">
        <w:rPr>
          <w:b/>
          <w:spacing w:val="-5"/>
        </w:rPr>
        <w:t>2</w:t>
      </w:r>
      <w:r w:rsidRPr="008C1570">
        <w:rPr>
          <w:b/>
          <w:spacing w:val="-5"/>
        </w:rPr>
        <w:t xml:space="preserve">. </w:t>
      </w:r>
      <w:proofErr w:type="spellStart"/>
      <w:r w:rsidRPr="008C1570">
        <w:rPr>
          <w:b/>
          <w:spacing w:val="-5"/>
        </w:rPr>
        <w:t>VšĮ</w:t>
      </w:r>
      <w:proofErr w:type="spellEnd"/>
      <w:r w:rsidRPr="008C1570">
        <w:rPr>
          <w:b/>
          <w:spacing w:val="-5"/>
        </w:rPr>
        <w:t xml:space="preserve"> Plungės atviras jaunimo centras </w:t>
      </w:r>
      <w:r w:rsidR="00760B86">
        <w:rPr>
          <w:spacing w:val="-5"/>
        </w:rPr>
        <w:t>Savivaldybėje</w:t>
      </w:r>
      <w:r w:rsidRPr="008C1570">
        <w:rPr>
          <w:b/>
          <w:spacing w:val="-5"/>
        </w:rPr>
        <w:t xml:space="preserve"> </w:t>
      </w:r>
      <w:r w:rsidRPr="008C1570">
        <w:rPr>
          <w:bCs/>
          <w:spacing w:val="-5"/>
        </w:rPr>
        <w:t xml:space="preserve">teikia </w:t>
      </w:r>
      <w:r w:rsidR="000F76FD" w:rsidRPr="008C1570">
        <w:rPr>
          <w:bCs/>
          <w:spacing w:val="-5"/>
        </w:rPr>
        <w:t xml:space="preserve">dvi prevencinėms socialinėms paslaugoms priskiriamas </w:t>
      </w:r>
      <w:r w:rsidRPr="008C1570">
        <w:rPr>
          <w:bCs/>
          <w:spacing w:val="-5"/>
        </w:rPr>
        <w:t>paslaugas</w:t>
      </w:r>
      <w:r w:rsidR="000F76FD" w:rsidRPr="008C1570">
        <w:rPr>
          <w:bCs/>
          <w:spacing w:val="-5"/>
        </w:rPr>
        <w:t>:</w:t>
      </w:r>
      <w:r w:rsidRPr="008C1570">
        <w:rPr>
          <w:bCs/>
          <w:spacing w:val="-5"/>
        </w:rPr>
        <w:t xml:space="preserve"> atviras</w:t>
      </w:r>
      <w:r w:rsidR="003F02E4" w:rsidRPr="008C1570">
        <w:rPr>
          <w:bCs/>
          <w:spacing w:val="-5"/>
        </w:rPr>
        <w:t>is</w:t>
      </w:r>
      <w:r w:rsidRPr="008C1570">
        <w:rPr>
          <w:bCs/>
          <w:spacing w:val="-5"/>
        </w:rPr>
        <w:t xml:space="preserve"> darbas su jaunimu</w:t>
      </w:r>
      <w:r w:rsidR="000F76FD" w:rsidRPr="008C1570">
        <w:rPr>
          <w:bCs/>
          <w:spacing w:val="-5"/>
        </w:rPr>
        <w:t xml:space="preserve"> ir mobilusis darbas su jaunimu.</w:t>
      </w:r>
      <w:r w:rsidRPr="008C1570">
        <w:rPr>
          <w:bCs/>
          <w:spacing w:val="-5"/>
        </w:rPr>
        <w:t xml:space="preserve"> </w:t>
      </w:r>
      <w:r w:rsidR="00A623E7">
        <w:rPr>
          <w:bCs/>
          <w:spacing w:val="-5"/>
        </w:rPr>
        <w:t>Šių p</w:t>
      </w:r>
      <w:r w:rsidRPr="008C1570">
        <w:rPr>
          <w:bCs/>
          <w:spacing w:val="-5"/>
        </w:rPr>
        <w:t xml:space="preserve">aslaugų gavėjai </w:t>
      </w:r>
      <w:r w:rsidR="00A61191">
        <w:rPr>
          <w:bCs/>
          <w:spacing w:val="-5"/>
        </w:rPr>
        <w:t>–</w:t>
      </w:r>
      <w:r w:rsidRPr="008C1570">
        <w:rPr>
          <w:bCs/>
          <w:spacing w:val="-5"/>
        </w:rPr>
        <w:t xml:space="preserve"> mažiau galimybių turintis jaunimas</w:t>
      </w:r>
      <w:r w:rsidRPr="00374E5E">
        <w:rPr>
          <w:bCs/>
          <w:spacing w:val="-5"/>
        </w:rPr>
        <w:t xml:space="preserve">. </w:t>
      </w:r>
      <w:r w:rsidR="000F76FD" w:rsidRPr="00374E5E">
        <w:rPr>
          <w:bCs/>
          <w:spacing w:val="-5"/>
        </w:rPr>
        <w:t xml:space="preserve">Pagrindinė </w:t>
      </w:r>
      <w:r w:rsidR="00A623E7" w:rsidRPr="00374E5E">
        <w:rPr>
          <w:bCs/>
          <w:spacing w:val="-5"/>
        </w:rPr>
        <w:t xml:space="preserve">šio </w:t>
      </w:r>
      <w:r w:rsidR="000F76FD" w:rsidRPr="00374E5E">
        <w:rPr>
          <w:bCs/>
          <w:spacing w:val="-5"/>
        </w:rPr>
        <w:t xml:space="preserve">centro misija </w:t>
      </w:r>
      <w:r w:rsidR="00A61191" w:rsidRPr="00374E5E">
        <w:rPr>
          <w:bCs/>
          <w:spacing w:val="-5"/>
        </w:rPr>
        <w:t xml:space="preserve">– </w:t>
      </w:r>
      <w:r w:rsidR="000F76FD" w:rsidRPr="00374E5E">
        <w:rPr>
          <w:bCs/>
          <w:spacing w:val="-5"/>
        </w:rPr>
        <w:t>įgalinti</w:t>
      </w:r>
      <w:r w:rsidR="000F76FD" w:rsidRPr="008C1570">
        <w:rPr>
          <w:bCs/>
          <w:spacing w:val="-5"/>
        </w:rPr>
        <w:t xml:space="preserve"> 14</w:t>
      </w:r>
      <w:r w:rsidR="00A61191">
        <w:rPr>
          <w:bCs/>
          <w:spacing w:val="-5"/>
        </w:rPr>
        <w:t>–</w:t>
      </w:r>
      <w:r w:rsidR="000F76FD" w:rsidRPr="008C1570">
        <w:rPr>
          <w:bCs/>
          <w:spacing w:val="-5"/>
        </w:rPr>
        <w:t xml:space="preserve">29 metų jaunimą, suteikiant saugią erdvę, draugišką ir palaikančią bendruomenę bei sąlygas save įgalinti per kūrybines veiklas, </w:t>
      </w:r>
      <w:proofErr w:type="spellStart"/>
      <w:r w:rsidR="000F76FD" w:rsidRPr="008C1570">
        <w:rPr>
          <w:bCs/>
          <w:spacing w:val="-5"/>
        </w:rPr>
        <w:t>savanorystę</w:t>
      </w:r>
      <w:proofErr w:type="spellEnd"/>
      <w:r w:rsidR="000F76FD" w:rsidRPr="008C1570">
        <w:rPr>
          <w:bCs/>
          <w:spacing w:val="-5"/>
        </w:rPr>
        <w:t xml:space="preserve"> ir kitas neformalaus ugdymo veiklas.</w:t>
      </w:r>
    </w:p>
    <w:p w14:paraId="07C6169A" w14:textId="6CDDAC5F" w:rsidR="00507433" w:rsidRPr="002A0B54" w:rsidRDefault="000F76FD" w:rsidP="000F76FD">
      <w:pPr>
        <w:ind w:firstLine="720"/>
        <w:jc w:val="both"/>
        <w:rPr>
          <w:bCs/>
          <w:color w:val="FF0000"/>
          <w:spacing w:val="-5"/>
        </w:rPr>
      </w:pPr>
      <w:r w:rsidRPr="008C1570">
        <w:rPr>
          <w:bCs/>
          <w:spacing w:val="-5"/>
        </w:rPr>
        <w:t>Atviro darbo su jaunimu paslaugų teikimo metu p</w:t>
      </w:r>
      <w:r w:rsidR="00385998" w:rsidRPr="008C1570">
        <w:rPr>
          <w:bCs/>
          <w:spacing w:val="-5"/>
        </w:rPr>
        <w:t xml:space="preserve">er </w:t>
      </w:r>
      <w:r w:rsidRPr="008C1570">
        <w:rPr>
          <w:bCs/>
          <w:spacing w:val="-5"/>
        </w:rPr>
        <w:t>202</w:t>
      </w:r>
      <w:r w:rsidR="008C1570" w:rsidRPr="008C1570">
        <w:rPr>
          <w:bCs/>
          <w:spacing w:val="-5"/>
        </w:rPr>
        <w:t>3</w:t>
      </w:r>
      <w:r w:rsidRPr="008C1570">
        <w:rPr>
          <w:bCs/>
          <w:spacing w:val="-5"/>
        </w:rPr>
        <w:t xml:space="preserve"> </w:t>
      </w:r>
      <w:r w:rsidR="00385998" w:rsidRPr="008C1570">
        <w:rPr>
          <w:bCs/>
          <w:spacing w:val="-5"/>
        </w:rPr>
        <w:t xml:space="preserve">metus </w:t>
      </w:r>
      <w:r w:rsidRPr="008C1570">
        <w:rPr>
          <w:bCs/>
          <w:spacing w:val="-5"/>
        </w:rPr>
        <w:t>centre</w:t>
      </w:r>
      <w:r w:rsidR="00385998" w:rsidRPr="008C1570">
        <w:rPr>
          <w:bCs/>
          <w:spacing w:val="-5"/>
        </w:rPr>
        <w:t xml:space="preserve"> apsilankė ir įvairias paslaugas gavo </w:t>
      </w:r>
      <w:r w:rsidRPr="008C1570">
        <w:rPr>
          <w:bCs/>
          <w:spacing w:val="-5"/>
        </w:rPr>
        <w:t xml:space="preserve">apie </w:t>
      </w:r>
      <w:r w:rsidR="00F00704" w:rsidRPr="008C1570">
        <w:rPr>
          <w:bCs/>
          <w:spacing w:val="-5"/>
        </w:rPr>
        <w:t>2</w:t>
      </w:r>
      <w:r w:rsidR="008C1570" w:rsidRPr="008C1570">
        <w:rPr>
          <w:bCs/>
          <w:spacing w:val="-5"/>
        </w:rPr>
        <w:t xml:space="preserve"> 800</w:t>
      </w:r>
      <w:r w:rsidR="00385998" w:rsidRPr="008C1570">
        <w:rPr>
          <w:bCs/>
          <w:spacing w:val="-5"/>
        </w:rPr>
        <w:t xml:space="preserve"> jaunuolių. </w:t>
      </w:r>
      <w:r w:rsidR="00385998" w:rsidRPr="00374E5E">
        <w:rPr>
          <w:bCs/>
          <w:spacing w:val="-5"/>
        </w:rPr>
        <w:t>Per dieną vidutiniškai centre apsilanko 1</w:t>
      </w:r>
      <w:r w:rsidR="008C1570" w:rsidRPr="00374E5E">
        <w:rPr>
          <w:bCs/>
          <w:spacing w:val="-5"/>
        </w:rPr>
        <w:t>6</w:t>
      </w:r>
      <w:r w:rsidR="000F5D49" w:rsidRPr="00374E5E">
        <w:rPr>
          <w:bCs/>
          <w:spacing w:val="-5"/>
        </w:rPr>
        <w:t>–</w:t>
      </w:r>
      <w:r w:rsidR="008C1570" w:rsidRPr="009854CD">
        <w:rPr>
          <w:bCs/>
          <w:spacing w:val="-5"/>
        </w:rPr>
        <w:t>18</w:t>
      </w:r>
      <w:r w:rsidR="00385998" w:rsidRPr="008C1570">
        <w:rPr>
          <w:bCs/>
          <w:spacing w:val="-5"/>
        </w:rPr>
        <w:t xml:space="preserve"> jaunuolių</w:t>
      </w:r>
      <w:r w:rsidR="00385998" w:rsidRPr="002A0B54">
        <w:rPr>
          <w:bCs/>
          <w:color w:val="FF0000"/>
          <w:spacing w:val="-5"/>
        </w:rPr>
        <w:t xml:space="preserve">. </w:t>
      </w:r>
    </w:p>
    <w:p w14:paraId="16FE08F4" w14:textId="4659CB74" w:rsidR="00E353E2" w:rsidRPr="00E353E2" w:rsidRDefault="000F76FD" w:rsidP="00E353E2">
      <w:pPr>
        <w:shd w:val="clear" w:color="auto" w:fill="FFFFFF"/>
        <w:ind w:firstLine="720"/>
        <w:jc w:val="both"/>
      </w:pPr>
      <w:bookmarkStart w:id="9" w:name="_Hlk131080907"/>
      <w:r w:rsidRPr="00E353E2">
        <w:rPr>
          <w:bCs/>
          <w:spacing w:val="-5"/>
        </w:rPr>
        <w:t>M</w:t>
      </w:r>
      <w:r w:rsidR="00484A64" w:rsidRPr="00E353E2">
        <w:rPr>
          <w:bCs/>
          <w:spacing w:val="-5"/>
        </w:rPr>
        <w:t>obilusis darbas</w:t>
      </w:r>
      <w:r w:rsidR="00D25BEA" w:rsidRPr="00E353E2">
        <w:rPr>
          <w:bCs/>
          <w:spacing w:val="-5"/>
        </w:rPr>
        <w:t xml:space="preserve"> su jaunimu </w:t>
      </w:r>
      <w:r w:rsidRPr="00E353E2">
        <w:rPr>
          <w:bCs/>
          <w:spacing w:val="-5"/>
        </w:rPr>
        <w:t>p</w:t>
      </w:r>
      <w:r w:rsidR="00F00704" w:rsidRPr="00E353E2">
        <w:rPr>
          <w:bCs/>
          <w:spacing w:val="-5"/>
        </w:rPr>
        <w:t xml:space="preserve">raėjusiais metais </w:t>
      </w:r>
      <w:r w:rsidR="00F00704" w:rsidRPr="00E353E2">
        <w:t>bendradarbiavimo sutarčių pagrindu organizuota</w:t>
      </w:r>
      <w:r w:rsidRPr="00E353E2">
        <w:t>s</w:t>
      </w:r>
      <w:r w:rsidR="00F00704" w:rsidRPr="00E353E2">
        <w:t xml:space="preserve"> </w:t>
      </w:r>
      <w:r w:rsidR="00A623E7">
        <w:t xml:space="preserve">Savivaldybės </w:t>
      </w:r>
      <w:proofErr w:type="spellStart"/>
      <w:r w:rsidR="00F00704" w:rsidRPr="00E353E2">
        <w:t>Stalgėnų</w:t>
      </w:r>
      <w:proofErr w:type="spellEnd"/>
      <w:r w:rsidR="00F00704" w:rsidRPr="00E353E2">
        <w:t xml:space="preserve">, </w:t>
      </w:r>
      <w:proofErr w:type="spellStart"/>
      <w:r w:rsidR="00F00704" w:rsidRPr="00E353E2">
        <w:t>Narvaišių</w:t>
      </w:r>
      <w:proofErr w:type="spellEnd"/>
      <w:r w:rsidR="00F00704" w:rsidRPr="00E353E2">
        <w:t xml:space="preserve"> ir </w:t>
      </w:r>
      <w:proofErr w:type="spellStart"/>
      <w:r w:rsidR="00F00704" w:rsidRPr="00E353E2">
        <w:t>Karklėnų</w:t>
      </w:r>
      <w:proofErr w:type="spellEnd"/>
      <w:r w:rsidR="00F00704" w:rsidRPr="00E353E2">
        <w:t xml:space="preserve"> seniūnijose. 2023 metais </w:t>
      </w:r>
      <w:r w:rsidR="00E353E2" w:rsidRPr="00E353E2">
        <w:t>teikiant paslaugą įvykdyta 16 susitikimų su jaunimu. Vykdant mobil</w:t>
      </w:r>
      <w:r w:rsidR="00E353E2">
        <w:t>ų</w:t>
      </w:r>
      <w:r w:rsidR="00E353E2" w:rsidRPr="00E353E2">
        <w:t xml:space="preserve"> darbą iš viso yra 30 jaunų žmonių, su kuriais </w:t>
      </w:r>
      <w:r w:rsidR="00A623E7">
        <w:t xml:space="preserve">paslaugos teikėjai </w:t>
      </w:r>
      <w:r w:rsidR="00E353E2" w:rsidRPr="00E353E2">
        <w:t>palaiko kontakt</w:t>
      </w:r>
      <w:r w:rsidR="00A623E7">
        <w:t>ą</w:t>
      </w:r>
      <w:r w:rsidR="00E353E2" w:rsidRPr="00E353E2">
        <w:t>. Šią paslaugą organizuoja 2 darbuotojai.</w:t>
      </w:r>
    </w:p>
    <w:bookmarkEnd w:id="9"/>
    <w:p w14:paraId="09B64E8C" w14:textId="6F522828" w:rsidR="00D70338" w:rsidRPr="0097742E" w:rsidRDefault="00D70338" w:rsidP="00DF0997">
      <w:pPr>
        <w:ind w:firstLine="720"/>
        <w:jc w:val="both"/>
        <w:rPr>
          <w:b/>
          <w:bCs/>
          <w:spacing w:val="-5"/>
        </w:rPr>
      </w:pPr>
      <w:r w:rsidRPr="00D711BB">
        <w:rPr>
          <w:b/>
          <w:spacing w:val="-5"/>
        </w:rPr>
        <w:t>5.1</w:t>
      </w:r>
      <w:r w:rsidR="00507065">
        <w:rPr>
          <w:b/>
          <w:spacing w:val="-5"/>
        </w:rPr>
        <w:t>3</w:t>
      </w:r>
      <w:r w:rsidRPr="00D711BB">
        <w:rPr>
          <w:b/>
          <w:spacing w:val="-5"/>
        </w:rPr>
        <w:t xml:space="preserve">. </w:t>
      </w:r>
      <w:r w:rsidR="00DF0997" w:rsidRPr="00D711BB">
        <w:rPr>
          <w:b/>
          <w:bCs/>
          <w:spacing w:val="-5"/>
        </w:rPr>
        <w:t xml:space="preserve">NVO Žemaitijos psichikos negalią turinčių žmonių klubas „Telšių </w:t>
      </w:r>
      <w:proofErr w:type="spellStart"/>
      <w:r w:rsidR="00DF0997" w:rsidRPr="00D711BB">
        <w:rPr>
          <w:b/>
          <w:bCs/>
          <w:spacing w:val="-5"/>
        </w:rPr>
        <w:t>atjauta</w:t>
      </w:r>
      <w:proofErr w:type="spellEnd"/>
      <w:r w:rsidR="00DF0997" w:rsidRPr="00D711BB">
        <w:rPr>
          <w:b/>
          <w:bCs/>
          <w:spacing w:val="-5"/>
        </w:rPr>
        <w:t xml:space="preserve">“ </w:t>
      </w:r>
      <w:r w:rsidR="00187738" w:rsidRPr="00D711BB">
        <w:rPr>
          <w:bCs/>
          <w:spacing w:val="-5"/>
        </w:rPr>
        <w:t>Sa</w:t>
      </w:r>
      <w:r w:rsidRPr="00D711BB">
        <w:rPr>
          <w:bCs/>
          <w:spacing w:val="-5"/>
        </w:rPr>
        <w:t>vivaldybė</w:t>
      </w:r>
      <w:r w:rsidR="00DF0997" w:rsidRPr="00D711BB">
        <w:rPr>
          <w:bCs/>
          <w:spacing w:val="-5"/>
        </w:rPr>
        <w:t>s gyventojams</w:t>
      </w:r>
      <w:r w:rsidRPr="00D711BB">
        <w:rPr>
          <w:bCs/>
          <w:spacing w:val="-5"/>
        </w:rPr>
        <w:t xml:space="preserve"> teik</w:t>
      </w:r>
      <w:r w:rsidR="00DF0997" w:rsidRPr="00D711BB">
        <w:rPr>
          <w:bCs/>
          <w:spacing w:val="-5"/>
        </w:rPr>
        <w:t>ia</w:t>
      </w:r>
      <w:r w:rsidRPr="00D711BB">
        <w:rPr>
          <w:bCs/>
          <w:spacing w:val="-5"/>
        </w:rPr>
        <w:t xml:space="preserve"> </w:t>
      </w:r>
      <w:r w:rsidR="00FE4A3E" w:rsidRPr="00D711BB">
        <w:rPr>
          <w:bCs/>
          <w:spacing w:val="-5"/>
        </w:rPr>
        <w:t xml:space="preserve">akredituotą </w:t>
      </w:r>
      <w:r w:rsidR="00187738" w:rsidRPr="00D711BB">
        <w:rPr>
          <w:bCs/>
          <w:spacing w:val="-5"/>
        </w:rPr>
        <w:t>apgyvendinimo a</w:t>
      </w:r>
      <w:r w:rsidRPr="00D711BB">
        <w:rPr>
          <w:bCs/>
          <w:spacing w:val="-5"/>
        </w:rPr>
        <w:t>psaugot</w:t>
      </w:r>
      <w:r w:rsidR="00187738" w:rsidRPr="00D711BB">
        <w:rPr>
          <w:bCs/>
          <w:spacing w:val="-5"/>
        </w:rPr>
        <w:t>ame</w:t>
      </w:r>
      <w:r w:rsidRPr="00D711BB">
        <w:rPr>
          <w:bCs/>
          <w:spacing w:val="-5"/>
        </w:rPr>
        <w:t xml:space="preserve"> būst</w:t>
      </w:r>
      <w:r w:rsidR="00187738" w:rsidRPr="00D711BB">
        <w:rPr>
          <w:bCs/>
          <w:spacing w:val="-5"/>
        </w:rPr>
        <w:t>e</w:t>
      </w:r>
      <w:r w:rsidRPr="00D711BB">
        <w:rPr>
          <w:bCs/>
          <w:spacing w:val="-5"/>
        </w:rPr>
        <w:t xml:space="preserve"> paslaugą. Paslaugos gavėjai – darbingo amžiaus </w:t>
      </w:r>
      <w:r w:rsidR="00BF3A65">
        <w:rPr>
          <w:bCs/>
          <w:spacing w:val="-5"/>
        </w:rPr>
        <w:t>asmenys</w:t>
      </w:r>
      <w:r w:rsidRPr="00D711BB">
        <w:rPr>
          <w:bCs/>
          <w:spacing w:val="-5"/>
        </w:rPr>
        <w:t xml:space="preserve">, kuriems nustatyta negalia dėl intelekto ir (ar) psichikos sutrikimų. Savivaldybėje ši paslauga </w:t>
      </w:r>
      <w:r w:rsidR="00DF0997" w:rsidRPr="00D711BB">
        <w:rPr>
          <w:bCs/>
          <w:spacing w:val="-5"/>
        </w:rPr>
        <w:t>teikiama</w:t>
      </w:r>
      <w:r w:rsidRPr="00D711BB">
        <w:rPr>
          <w:bCs/>
          <w:spacing w:val="-5"/>
        </w:rPr>
        <w:t xml:space="preserve"> 3</w:t>
      </w:r>
      <w:r w:rsidR="00FE4A3E" w:rsidRPr="00D711BB">
        <w:rPr>
          <w:bCs/>
          <w:spacing w:val="-5"/>
        </w:rPr>
        <w:t xml:space="preserve"> asmenims</w:t>
      </w:r>
      <w:r w:rsidR="00DF0997" w:rsidRPr="00D711BB">
        <w:rPr>
          <w:bCs/>
          <w:spacing w:val="-5"/>
        </w:rPr>
        <w:t>:</w:t>
      </w:r>
      <w:r w:rsidRPr="00D711BB">
        <w:rPr>
          <w:bCs/>
          <w:spacing w:val="-5"/>
        </w:rPr>
        <w:t xml:space="preserve"> 2</w:t>
      </w:r>
      <w:r w:rsidR="00DF0997" w:rsidRPr="00D711BB">
        <w:rPr>
          <w:bCs/>
          <w:spacing w:val="-5"/>
        </w:rPr>
        <w:t xml:space="preserve"> </w:t>
      </w:r>
      <w:r w:rsidR="00DF0997" w:rsidRPr="00374E5E">
        <w:rPr>
          <w:bCs/>
          <w:spacing w:val="-5"/>
        </w:rPr>
        <w:t>iš jų</w:t>
      </w:r>
      <w:r w:rsidRPr="00374E5E">
        <w:rPr>
          <w:bCs/>
          <w:spacing w:val="-5"/>
        </w:rPr>
        <w:t xml:space="preserve"> išnuomotuose būstuose</w:t>
      </w:r>
      <w:r w:rsidR="00FE4A3E" w:rsidRPr="00374E5E">
        <w:rPr>
          <w:bCs/>
          <w:spacing w:val="-5"/>
        </w:rPr>
        <w:t xml:space="preserve"> Plungės mieste</w:t>
      </w:r>
      <w:r w:rsidR="00DF0997" w:rsidRPr="00374E5E">
        <w:rPr>
          <w:bCs/>
          <w:spacing w:val="-5"/>
        </w:rPr>
        <w:t xml:space="preserve">, </w:t>
      </w:r>
      <w:r w:rsidR="00FE4A3E" w:rsidRPr="00374E5E">
        <w:rPr>
          <w:bCs/>
          <w:lang w:eastAsia="lt-LT"/>
        </w:rPr>
        <w:t xml:space="preserve">1 Savivaldybės </w:t>
      </w:r>
      <w:r w:rsidR="00FE4A3E" w:rsidRPr="0037285D">
        <w:rPr>
          <w:bCs/>
          <w:lang w:eastAsia="lt-LT"/>
        </w:rPr>
        <w:t>gyventoju</w:t>
      </w:r>
      <w:r w:rsidR="00FE4A3E" w:rsidRPr="0072607E">
        <w:rPr>
          <w:bCs/>
          <w:lang w:eastAsia="lt-LT"/>
        </w:rPr>
        <w:t>i, palikusiam institucinę globą Dūseikių socialinės globos namuose</w:t>
      </w:r>
      <w:r w:rsidR="00331445" w:rsidRPr="0072607E">
        <w:rPr>
          <w:bCs/>
          <w:lang w:eastAsia="lt-LT"/>
        </w:rPr>
        <w:t>,</w:t>
      </w:r>
      <w:r w:rsidR="00FE4A3E" w:rsidRPr="0097742E">
        <w:rPr>
          <w:bCs/>
          <w:lang w:eastAsia="lt-LT"/>
        </w:rPr>
        <w:t xml:space="preserve"> paslauga teikiama Telšių mieste.  </w:t>
      </w:r>
    </w:p>
    <w:p w14:paraId="6E13B7BF" w14:textId="3C13AD0F" w:rsidR="00DB6B68" w:rsidRPr="002A0B54" w:rsidRDefault="00AA7A14" w:rsidP="00DB6B68">
      <w:pPr>
        <w:ind w:firstLine="720"/>
        <w:jc w:val="both"/>
        <w:rPr>
          <w:color w:val="FF0000"/>
        </w:rPr>
      </w:pPr>
      <w:r w:rsidRPr="004E708C">
        <w:rPr>
          <w:b/>
          <w:spacing w:val="-5"/>
        </w:rPr>
        <w:t>5.1</w:t>
      </w:r>
      <w:r w:rsidR="00507065" w:rsidRPr="00374E5E">
        <w:rPr>
          <w:b/>
          <w:spacing w:val="-5"/>
        </w:rPr>
        <w:t>4</w:t>
      </w:r>
      <w:r w:rsidRPr="00374E5E">
        <w:rPr>
          <w:b/>
          <w:spacing w:val="-5"/>
        </w:rPr>
        <w:t xml:space="preserve">. </w:t>
      </w:r>
      <w:proofErr w:type="spellStart"/>
      <w:r w:rsidRPr="00374E5E">
        <w:rPr>
          <w:b/>
          <w:spacing w:val="-5"/>
        </w:rPr>
        <w:t>VšĮ</w:t>
      </w:r>
      <w:proofErr w:type="spellEnd"/>
      <w:r w:rsidRPr="00374E5E">
        <w:rPr>
          <w:b/>
          <w:spacing w:val="-5"/>
        </w:rPr>
        <w:t xml:space="preserve"> Plungės </w:t>
      </w:r>
      <w:r w:rsidR="00902692" w:rsidRPr="00374E5E">
        <w:rPr>
          <w:b/>
          <w:spacing w:val="-5"/>
        </w:rPr>
        <w:t xml:space="preserve">vyrų </w:t>
      </w:r>
      <w:r w:rsidRPr="00374E5E">
        <w:rPr>
          <w:b/>
          <w:spacing w:val="-5"/>
        </w:rPr>
        <w:t>krizių centras</w:t>
      </w:r>
      <w:r w:rsidR="00953ED0" w:rsidRPr="00374E5E">
        <w:rPr>
          <w:b/>
          <w:spacing w:val="-5"/>
        </w:rPr>
        <w:t xml:space="preserve"> </w:t>
      </w:r>
      <w:r w:rsidR="00011E6A" w:rsidRPr="00374E5E">
        <w:rPr>
          <w:bCs/>
          <w:spacing w:val="-5"/>
        </w:rPr>
        <w:t xml:space="preserve">įsikūrė </w:t>
      </w:r>
      <w:r w:rsidR="009738D3" w:rsidRPr="00374E5E">
        <w:rPr>
          <w:bCs/>
          <w:spacing w:val="-5"/>
        </w:rPr>
        <w:t>S</w:t>
      </w:r>
      <w:r w:rsidR="00011E6A" w:rsidRPr="00374E5E">
        <w:rPr>
          <w:bCs/>
          <w:spacing w:val="-5"/>
        </w:rPr>
        <w:t xml:space="preserve">avivaldybės skirtose patalpose adresu </w:t>
      </w:r>
      <w:r w:rsidR="00992267" w:rsidRPr="00374E5E">
        <w:rPr>
          <w:bCs/>
          <w:spacing w:val="-5"/>
        </w:rPr>
        <w:t xml:space="preserve">Vytauto </w:t>
      </w:r>
      <w:proofErr w:type="spellStart"/>
      <w:r w:rsidR="00992267" w:rsidRPr="00374E5E">
        <w:rPr>
          <w:bCs/>
          <w:spacing w:val="-5"/>
        </w:rPr>
        <w:t>g</w:t>
      </w:r>
      <w:proofErr w:type="spellEnd"/>
      <w:r w:rsidR="00992267" w:rsidRPr="00374E5E">
        <w:rPr>
          <w:bCs/>
          <w:spacing w:val="-5"/>
        </w:rPr>
        <w:t>. 7</w:t>
      </w:r>
      <w:r w:rsidR="00011E6A" w:rsidRPr="00374E5E">
        <w:rPr>
          <w:bCs/>
          <w:spacing w:val="-5"/>
        </w:rPr>
        <w:t>, Plungėje</w:t>
      </w:r>
      <w:r w:rsidR="000F5D49" w:rsidRPr="00374E5E">
        <w:rPr>
          <w:bCs/>
          <w:spacing w:val="-5"/>
        </w:rPr>
        <w:t>,</w:t>
      </w:r>
      <w:r w:rsidR="00011E6A" w:rsidRPr="00374E5E">
        <w:rPr>
          <w:bCs/>
          <w:spacing w:val="-5"/>
        </w:rPr>
        <w:t xml:space="preserve"> ir teikia konsultacijas </w:t>
      </w:r>
      <w:r w:rsidR="000001FD" w:rsidRPr="00374E5E">
        <w:rPr>
          <w:bCs/>
          <w:spacing w:val="-5"/>
        </w:rPr>
        <w:t xml:space="preserve">dėl priklausomybių </w:t>
      </w:r>
      <w:r w:rsidR="00011E6A" w:rsidRPr="00374E5E">
        <w:rPr>
          <w:bCs/>
          <w:spacing w:val="-5"/>
        </w:rPr>
        <w:t>krizinėje situacijoje atsidūrusiems vyrams ir jų artimiesiems</w:t>
      </w:r>
      <w:r w:rsidR="00632320" w:rsidRPr="00374E5E">
        <w:rPr>
          <w:bCs/>
          <w:spacing w:val="-5"/>
        </w:rPr>
        <w:t xml:space="preserve">, </w:t>
      </w:r>
      <w:r w:rsidR="00011E6A" w:rsidRPr="00374E5E">
        <w:rPr>
          <w:bCs/>
          <w:spacing w:val="-5"/>
        </w:rPr>
        <w:t>šeimų nariams.</w:t>
      </w:r>
      <w:r w:rsidR="00DB6B68" w:rsidRPr="00374E5E">
        <w:rPr>
          <w:bCs/>
          <w:spacing w:val="-5"/>
        </w:rPr>
        <w:t xml:space="preserve"> 202</w:t>
      </w:r>
      <w:r w:rsidR="00CF0C7B" w:rsidRPr="00374E5E">
        <w:rPr>
          <w:bCs/>
          <w:spacing w:val="-5"/>
        </w:rPr>
        <w:t>3</w:t>
      </w:r>
      <w:r w:rsidR="00DB6B68" w:rsidRPr="00374E5E">
        <w:rPr>
          <w:bCs/>
          <w:spacing w:val="-5"/>
        </w:rPr>
        <w:t xml:space="preserve"> metais paslaugos suteiktos </w:t>
      </w:r>
      <w:r w:rsidR="00CF0C7B" w:rsidRPr="00374E5E">
        <w:rPr>
          <w:bCs/>
          <w:spacing w:val="-5"/>
        </w:rPr>
        <w:t xml:space="preserve">109 </w:t>
      </w:r>
      <w:r w:rsidR="00DB6B68" w:rsidRPr="00374E5E">
        <w:rPr>
          <w:bCs/>
          <w:spacing w:val="-5"/>
        </w:rPr>
        <w:t>asmenims (7</w:t>
      </w:r>
      <w:r w:rsidR="00CF0C7B" w:rsidRPr="00374E5E">
        <w:rPr>
          <w:bCs/>
          <w:spacing w:val="-5"/>
        </w:rPr>
        <w:t>8</w:t>
      </w:r>
      <w:r w:rsidR="00DB6B68" w:rsidRPr="00374E5E">
        <w:rPr>
          <w:bCs/>
          <w:spacing w:val="-5"/>
        </w:rPr>
        <w:t xml:space="preserve"> vyr</w:t>
      </w:r>
      <w:r w:rsidR="0057327E" w:rsidRPr="00374E5E">
        <w:rPr>
          <w:bCs/>
          <w:spacing w:val="-5"/>
        </w:rPr>
        <w:t>ams</w:t>
      </w:r>
      <w:r w:rsidR="00DB6B68" w:rsidRPr="00374E5E">
        <w:rPr>
          <w:bCs/>
          <w:spacing w:val="-5"/>
        </w:rPr>
        <w:t xml:space="preserve"> ir </w:t>
      </w:r>
      <w:r w:rsidR="00CF0C7B" w:rsidRPr="00374E5E">
        <w:rPr>
          <w:bCs/>
          <w:spacing w:val="-5"/>
        </w:rPr>
        <w:t>31</w:t>
      </w:r>
      <w:r w:rsidR="00DB6B68" w:rsidRPr="00374E5E">
        <w:rPr>
          <w:bCs/>
          <w:spacing w:val="-5"/>
        </w:rPr>
        <w:t xml:space="preserve"> moteri</w:t>
      </w:r>
      <w:r w:rsidR="0057327E" w:rsidRPr="00374E5E">
        <w:rPr>
          <w:bCs/>
          <w:spacing w:val="-5"/>
        </w:rPr>
        <w:t>ai</w:t>
      </w:r>
      <w:r w:rsidR="00DB6B68" w:rsidRPr="00374E5E">
        <w:rPr>
          <w:bCs/>
          <w:spacing w:val="-5"/>
        </w:rPr>
        <w:t xml:space="preserve">). Suteikta </w:t>
      </w:r>
      <w:r w:rsidR="00CF0C7B" w:rsidRPr="00374E5E">
        <w:rPr>
          <w:bCs/>
          <w:spacing w:val="-5"/>
        </w:rPr>
        <w:t>283</w:t>
      </w:r>
      <w:r w:rsidR="00DB6B68" w:rsidRPr="00374E5E">
        <w:rPr>
          <w:bCs/>
          <w:spacing w:val="-5"/>
        </w:rPr>
        <w:t xml:space="preserve"> konsultacij</w:t>
      </w:r>
      <w:r w:rsidR="00CF0C7B" w:rsidRPr="00374E5E">
        <w:rPr>
          <w:bCs/>
          <w:spacing w:val="-5"/>
        </w:rPr>
        <w:t>os</w:t>
      </w:r>
      <w:r w:rsidR="00DB6B68" w:rsidRPr="00374E5E">
        <w:rPr>
          <w:bCs/>
          <w:spacing w:val="-5"/>
        </w:rPr>
        <w:t xml:space="preserve">, bendradarbiauta su Plungės </w:t>
      </w:r>
      <w:r w:rsidR="00187738" w:rsidRPr="00374E5E">
        <w:rPr>
          <w:bCs/>
          <w:spacing w:val="-5"/>
        </w:rPr>
        <w:t>SPC</w:t>
      </w:r>
      <w:r w:rsidR="00DB6B68" w:rsidRPr="00374E5E">
        <w:rPr>
          <w:bCs/>
          <w:spacing w:val="-5"/>
        </w:rPr>
        <w:t>, probacijos tarnyba</w:t>
      </w:r>
      <w:r w:rsidR="0057327E" w:rsidRPr="00374E5E">
        <w:rPr>
          <w:bCs/>
          <w:spacing w:val="-5"/>
        </w:rPr>
        <w:t xml:space="preserve"> ir </w:t>
      </w:r>
      <w:proofErr w:type="spellStart"/>
      <w:r w:rsidR="0057327E" w:rsidRPr="00374E5E">
        <w:rPr>
          <w:bCs/>
          <w:spacing w:val="-5"/>
        </w:rPr>
        <w:t>kt</w:t>
      </w:r>
      <w:proofErr w:type="spellEnd"/>
      <w:r w:rsidR="0057327E" w:rsidRPr="0057327E">
        <w:rPr>
          <w:bCs/>
          <w:spacing w:val="-5"/>
        </w:rPr>
        <w:t>.</w:t>
      </w:r>
    </w:p>
    <w:p w14:paraId="61029BFB" w14:textId="3605BB30" w:rsidR="00ED067B" w:rsidRPr="002A0B54" w:rsidRDefault="0050432D" w:rsidP="00632320">
      <w:pPr>
        <w:ind w:firstLine="720"/>
        <w:jc w:val="both"/>
        <w:rPr>
          <w:bCs/>
          <w:color w:val="FF0000"/>
          <w:spacing w:val="-5"/>
        </w:rPr>
      </w:pPr>
      <w:r w:rsidRPr="002A0B54">
        <w:rPr>
          <w:bCs/>
          <w:color w:val="FF0000"/>
          <w:spacing w:val="-5"/>
        </w:rPr>
        <w:t xml:space="preserve"> </w:t>
      </w:r>
    </w:p>
    <w:p w14:paraId="3C26CF77" w14:textId="77777777" w:rsidR="00B10156" w:rsidRPr="004B7E67" w:rsidRDefault="00B10156" w:rsidP="0014196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374E5E">
        <w:rPr>
          <w:b/>
          <w:lang w:eastAsia="lt-LT"/>
        </w:rPr>
        <w:t>6. Savivaldybės galimybių</w:t>
      </w:r>
      <w:r w:rsidRPr="004B7E67">
        <w:rPr>
          <w:b/>
          <w:lang w:eastAsia="lt-LT"/>
        </w:rPr>
        <w:t xml:space="preserve"> teikti socialines paslaugas ir socialinių paslaugų poreikio įvertinimas.</w:t>
      </w:r>
    </w:p>
    <w:p w14:paraId="37F1D58F" w14:textId="1FD2F040" w:rsidR="00B10156" w:rsidRPr="004B7E67" w:rsidRDefault="00B10156" w:rsidP="0014196E">
      <w:pPr>
        <w:ind w:firstLine="720"/>
        <w:jc w:val="both"/>
      </w:pPr>
      <w:r w:rsidRPr="004B7E67">
        <w:t xml:space="preserve">Pagrindiniai socialinių paslaugų gavėjai </w:t>
      </w:r>
      <w:r w:rsidR="00334103" w:rsidRPr="004B7E67">
        <w:t>S</w:t>
      </w:r>
      <w:r w:rsidRPr="004B7E67">
        <w:t>avivaldybėje yra senyvo amžiaus asmenys</w:t>
      </w:r>
      <w:r w:rsidR="00253999" w:rsidRPr="004B7E67">
        <w:t xml:space="preserve"> ir suaugę </w:t>
      </w:r>
      <w:r w:rsidRPr="004B7E67">
        <w:t xml:space="preserve">asmenys su negalia, </w:t>
      </w:r>
      <w:r w:rsidR="00FA1A13">
        <w:t xml:space="preserve">vaikai su negalia ir </w:t>
      </w:r>
      <w:r w:rsidRPr="004B7E67">
        <w:t xml:space="preserve">likę be tėvų globos vaikai, </w:t>
      </w:r>
      <w:r w:rsidR="000C1DAD" w:rsidRPr="004B7E67">
        <w:t xml:space="preserve">globėjai (rūpintojai), </w:t>
      </w:r>
      <w:r w:rsidR="00C37713" w:rsidRPr="004B7E67">
        <w:t xml:space="preserve">socialinę </w:t>
      </w:r>
      <w:r w:rsidRPr="004B7E67">
        <w:t xml:space="preserve">riziką patiriantys </w:t>
      </w:r>
      <w:r w:rsidR="000861FE" w:rsidRPr="004B7E67">
        <w:t xml:space="preserve">suaugę </w:t>
      </w:r>
      <w:r w:rsidRPr="004B7E67">
        <w:t>asmenys</w:t>
      </w:r>
      <w:r w:rsidR="000861FE" w:rsidRPr="004B7E67">
        <w:t xml:space="preserve">, šeimos </w:t>
      </w:r>
      <w:r w:rsidRPr="004B7E67">
        <w:t>ir socialinę riziką patiriantys jų vaikai.</w:t>
      </w:r>
      <w:r w:rsidR="00D30E2B">
        <w:t xml:space="preserve"> Pradėjus teikti prevencines ir kompleksines socialines </w:t>
      </w:r>
      <w:r w:rsidR="00D30E2B" w:rsidRPr="00374E5E">
        <w:t>paslaugas šeimoms paslaugų</w:t>
      </w:r>
      <w:r w:rsidR="00D30E2B">
        <w:t xml:space="preserve"> gavėjais gali būti visi sunkumų patiriantys bendruomenės nariai.</w:t>
      </w:r>
    </w:p>
    <w:p w14:paraId="539A93CF" w14:textId="0731C67C" w:rsidR="00287BF3" w:rsidRPr="004B7E67" w:rsidRDefault="00B10156" w:rsidP="0014196E">
      <w:pPr>
        <w:ind w:firstLine="720"/>
        <w:jc w:val="both"/>
        <w:rPr>
          <w:lang w:eastAsia="lt-LT"/>
        </w:rPr>
      </w:pPr>
      <w:r w:rsidRPr="004B7E67">
        <w:t>Socialinės paramos skyrius, vykdydamas teisės aktais nustatytas socialinių p</w:t>
      </w:r>
      <w:r w:rsidR="00895BD3" w:rsidRPr="004B7E67">
        <w:t>aslaugų organizavimo funkcijas</w:t>
      </w:r>
      <w:r w:rsidR="009759AE" w:rsidRPr="004B7E67">
        <w:t>,</w:t>
      </w:r>
      <w:r w:rsidRPr="004B7E67">
        <w:t xml:space="preserve"> teikia informavimo bei kons</w:t>
      </w:r>
      <w:r w:rsidR="00895BD3" w:rsidRPr="004B7E67">
        <w:t>ultavimo paslaugas, vykdo kitas</w:t>
      </w:r>
      <w:r w:rsidRPr="004B7E67">
        <w:t xml:space="preserve"> nustatytas administravimo procedūras:</w:t>
      </w:r>
      <w:r w:rsidR="00CE3C2A" w:rsidRPr="004B7E67">
        <w:t xml:space="preserve"> </w:t>
      </w:r>
      <w:r w:rsidR="009C1C2C">
        <w:t xml:space="preserve">organizuoja </w:t>
      </w:r>
      <w:r w:rsidRPr="004B7E67">
        <w:t>socialinių paslaugų poreikio nustatymą,</w:t>
      </w:r>
      <w:r w:rsidR="00CE3C2A" w:rsidRPr="004B7E67">
        <w:t xml:space="preserve"> finansinių galimybių vertinimą, socialinių paslaugų skyrimą</w:t>
      </w:r>
      <w:r w:rsidR="009C1C2C">
        <w:t xml:space="preserve"> ir </w:t>
      </w:r>
      <w:proofErr w:type="spellStart"/>
      <w:r w:rsidR="009C1C2C">
        <w:t>kt</w:t>
      </w:r>
      <w:proofErr w:type="spellEnd"/>
      <w:r w:rsidR="00CE3C2A" w:rsidRPr="004B7E67">
        <w:t>.</w:t>
      </w:r>
      <w:r w:rsidRPr="004B7E67">
        <w:t xml:space="preserve"> </w:t>
      </w:r>
      <w:r w:rsidR="009C1C2C">
        <w:rPr>
          <w:lang w:eastAsia="lt-LT"/>
        </w:rPr>
        <w:t>Savivaldybės</w:t>
      </w:r>
      <w:r w:rsidRPr="004B7E67">
        <w:rPr>
          <w:lang w:eastAsia="lt-LT"/>
        </w:rPr>
        <w:t xml:space="preserve"> gyventojams siekiama teikti kuo daugiau ir įvairesnių socialinių paslaugų, atsižvelgiant į jų </w:t>
      </w:r>
      <w:r w:rsidR="004B7E67">
        <w:rPr>
          <w:lang w:eastAsia="lt-LT"/>
        </w:rPr>
        <w:t xml:space="preserve">individualius </w:t>
      </w:r>
      <w:r w:rsidRPr="004B7E67">
        <w:rPr>
          <w:lang w:eastAsia="lt-LT"/>
        </w:rPr>
        <w:t>poreikius.</w:t>
      </w:r>
    </w:p>
    <w:p w14:paraId="3331EC83" w14:textId="32FDADA7" w:rsidR="00334103" w:rsidRDefault="00253999" w:rsidP="00334349">
      <w:pPr>
        <w:ind w:firstLine="720"/>
        <w:jc w:val="both"/>
        <w:rPr>
          <w:lang w:eastAsia="lt-LT"/>
        </w:rPr>
      </w:pPr>
      <w:r w:rsidRPr="004B7E67">
        <w:rPr>
          <w:lang w:eastAsia="lt-LT"/>
        </w:rPr>
        <w:t>Savivaldybėje teikiamų, perkamų ar finansuojamų socialinių paslaugų gyventojams kainų dydžiai patvirtinti</w:t>
      </w:r>
      <w:r w:rsidR="00DA1814">
        <w:rPr>
          <w:lang w:eastAsia="lt-LT"/>
        </w:rPr>
        <w:t xml:space="preserve"> Savivaldybės tarybos sprendimu.</w:t>
      </w:r>
    </w:p>
    <w:p w14:paraId="3D877F52" w14:textId="77777777" w:rsidR="00550C92" w:rsidRPr="00550C92" w:rsidRDefault="00550C92" w:rsidP="00334349">
      <w:pPr>
        <w:ind w:firstLine="720"/>
        <w:jc w:val="both"/>
        <w:rPr>
          <w:lang w:eastAsia="lt-LT"/>
        </w:rPr>
      </w:pPr>
    </w:p>
    <w:p w14:paraId="47169ED8" w14:textId="28AFFB06" w:rsidR="004635BD" w:rsidRPr="00D201A6" w:rsidRDefault="00334103" w:rsidP="009D4741">
      <w:pPr>
        <w:jc w:val="center"/>
        <w:rPr>
          <w:b/>
          <w:lang w:eastAsia="lt-LT"/>
        </w:rPr>
      </w:pPr>
      <w:bookmarkStart w:id="10" w:name="_Hlk99802665"/>
      <w:r w:rsidRPr="00D201A6">
        <w:rPr>
          <w:b/>
          <w:lang w:eastAsia="lt-LT"/>
        </w:rPr>
        <w:t>S</w:t>
      </w:r>
      <w:r w:rsidR="00B10156" w:rsidRPr="00D201A6">
        <w:rPr>
          <w:b/>
          <w:lang w:eastAsia="lt-LT"/>
        </w:rPr>
        <w:t>avivaldybėje teikiamos socialinės paslaugos pagal žmonių socialines grupes</w:t>
      </w:r>
    </w:p>
    <w:tbl>
      <w:tblPr>
        <w:tblW w:w="9498" w:type="dxa"/>
        <w:tblInd w:w="108" w:type="dxa"/>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tblLayout w:type="fixed"/>
        <w:tblLook w:val="0000" w:firstRow="0" w:lastRow="0" w:firstColumn="0" w:lastColumn="0" w:noHBand="0" w:noVBand="0"/>
      </w:tblPr>
      <w:tblGrid>
        <w:gridCol w:w="882"/>
        <w:gridCol w:w="4221"/>
        <w:gridCol w:w="1560"/>
        <w:gridCol w:w="1417"/>
        <w:gridCol w:w="1418"/>
      </w:tblGrid>
      <w:tr w:rsidR="002A0B54" w:rsidRPr="002A0B54" w14:paraId="3221CCFF" w14:textId="77777777" w:rsidTr="008F2B84">
        <w:trPr>
          <w:cantSplit/>
          <w:trHeight w:val="1153"/>
        </w:trPr>
        <w:tc>
          <w:tcPr>
            <w:tcW w:w="882" w:type="dxa"/>
            <w:vMerge w:val="restart"/>
            <w:shd w:val="clear" w:color="auto" w:fill="F2F2F2"/>
            <w:vAlign w:val="center"/>
          </w:tcPr>
          <w:p w14:paraId="49D8B23D" w14:textId="77777777" w:rsidR="00B10156" w:rsidRPr="002A0B54" w:rsidRDefault="00B10156" w:rsidP="00B10156">
            <w:pPr>
              <w:jc w:val="both"/>
              <w:rPr>
                <w:color w:val="FF0000"/>
                <w:lang w:eastAsia="lt-LT"/>
              </w:rPr>
            </w:pPr>
          </w:p>
        </w:tc>
        <w:tc>
          <w:tcPr>
            <w:tcW w:w="4221" w:type="dxa"/>
            <w:vMerge w:val="restart"/>
            <w:shd w:val="clear" w:color="auto" w:fill="F2F2F2"/>
            <w:noWrap/>
            <w:vAlign w:val="center"/>
          </w:tcPr>
          <w:p w14:paraId="193AABF9" w14:textId="77777777" w:rsidR="00B10156" w:rsidRPr="008B4A46" w:rsidRDefault="00B10156" w:rsidP="00B10156">
            <w:pPr>
              <w:jc w:val="center"/>
              <w:rPr>
                <w:b/>
                <w:lang w:eastAsia="lt-LT"/>
              </w:rPr>
            </w:pPr>
            <w:r w:rsidRPr="008B4A46">
              <w:rPr>
                <w:b/>
                <w:lang w:eastAsia="lt-LT"/>
              </w:rPr>
              <w:t>Socialinių paslaugų rūšys pagal žmonių socialines grupes</w:t>
            </w:r>
            <w:r w:rsidRPr="008B4A46">
              <w:rPr>
                <w:b/>
                <w:vertAlign w:val="superscript"/>
                <w:lang w:eastAsia="lt-LT"/>
              </w:rPr>
              <w:footnoteReference w:id="3"/>
            </w:r>
          </w:p>
        </w:tc>
        <w:tc>
          <w:tcPr>
            <w:tcW w:w="2977" w:type="dxa"/>
            <w:gridSpan w:val="2"/>
            <w:shd w:val="clear" w:color="auto" w:fill="F2F2F2"/>
            <w:vAlign w:val="center"/>
          </w:tcPr>
          <w:p w14:paraId="7AE432D0" w14:textId="77777777" w:rsidR="00B10156" w:rsidRPr="008B4A46" w:rsidRDefault="00B10156" w:rsidP="00B10156">
            <w:pPr>
              <w:jc w:val="center"/>
              <w:rPr>
                <w:b/>
                <w:lang w:eastAsia="lt-LT"/>
              </w:rPr>
            </w:pPr>
            <w:r w:rsidRPr="008B4A46">
              <w:rPr>
                <w:b/>
                <w:lang w:eastAsia="lt-LT"/>
              </w:rPr>
              <w:t>Asmenų skaičius, kuriems nustatytas socialinių paslaugų poreikis</w:t>
            </w:r>
          </w:p>
        </w:tc>
        <w:tc>
          <w:tcPr>
            <w:tcW w:w="1418" w:type="dxa"/>
            <w:shd w:val="clear" w:color="auto" w:fill="F2F2F2"/>
            <w:vAlign w:val="center"/>
          </w:tcPr>
          <w:p w14:paraId="1F7E6115" w14:textId="77777777" w:rsidR="00B10156" w:rsidRPr="000447F7" w:rsidRDefault="00C37713" w:rsidP="00B10156">
            <w:pPr>
              <w:jc w:val="center"/>
              <w:rPr>
                <w:b/>
                <w:lang w:eastAsia="lt-LT"/>
              </w:rPr>
            </w:pPr>
            <w:r w:rsidRPr="000447F7">
              <w:rPr>
                <w:b/>
                <w:lang w:eastAsia="lt-LT"/>
              </w:rPr>
              <w:t xml:space="preserve">Socialinių paslaugų </w:t>
            </w:r>
            <w:r w:rsidR="00B10156" w:rsidRPr="000447F7">
              <w:rPr>
                <w:b/>
                <w:lang w:eastAsia="lt-LT"/>
              </w:rPr>
              <w:t>tenka 1000 gyventojų</w:t>
            </w:r>
          </w:p>
          <w:p w14:paraId="4E5F1E7F" w14:textId="155A0201" w:rsidR="00B10156" w:rsidRPr="002A0B54" w:rsidRDefault="00B10156" w:rsidP="00B10156">
            <w:pPr>
              <w:jc w:val="center"/>
              <w:rPr>
                <w:b/>
                <w:color w:val="FF0000"/>
                <w:lang w:eastAsia="lt-LT"/>
              </w:rPr>
            </w:pPr>
            <w:r w:rsidRPr="000447F7">
              <w:rPr>
                <w:b/>
                <w:lang w:eastAsia="lt-LT"/>
              </w:rPr>
              <w:t>/</w:t>
            </w:r>
            <w:r w:rsidR="00CE556C" w:rsidRPr="000447F7">
              <w:rPr>
                <w:b/>
                <w:lang w:eastAsia="lt-LT"/>
              </w:rPr>
              <w:t>3</w:t>
            </w:r>
            <w:r w:rsidR="000447F7" w:rsidRPr="000447F7">
              <w:rPr>
                <w:b/>
                <w:lang w:eastAsia="lt-LT"/>
              </w:rPr>
              <w:t>3 042</w:t>
            </w:r>
            <w:r w:rsidRPr="000447F7">
              <w:rPr>
                <w:b/>
                <w:lang w:eastAsia="lt-LT"/>
              </w:rPr>
              <w:t xml:space="preserve">/ </w:t>
            </w:r>
          </w:p>
        </w:tc>
      </w:tr>
      <w:tr w:rsidR="002A0B54" w:rsidRPr="002A0B54" w14:paraId="223E9D1C" w14:textId="77777777" w:rsidTr="00402CAB">
        <w:trPr>
          <w:cantSplit/>
          <w:trHeight w:val="530"/>
        </w:trPr>
        <w:tc>
          <w:tcPr>
            <w:tcW w:w="882" w:type="dxa"/>
            <w:vMerge/>
            <w:vAlign w:val="center"/>
          </w:tcPr>
          <w:p w14:paraId="55C22AD4" w14:textId="77777777" w:rsidR="00B10156" w:rsidRPr="002A0B54" w:rsidRDefault="00B10156" w:rsidP="00B10156">
            <w:pPr>
              <w:jc w:val="both"/>
              <w:rPr>
                <w:color w:val="FF0000"/>
                <w:lang w:eastAsia="lt-LT"/>
              </w:rPr>
            </w:pPr>
          </w:p>
        </w:tc>
        <w:tc>
          <w:tcPr>
            <w:tcW w:w="4221" w:type="dxa"/>
            <w:vMerge/>
            <w:noWrap/>
            <w:vAlign w:val="center"/>
          </w:tcPr>
          <w:p w14:paraId="14F1D8D7" w14:textId="77777777" w:rsidR="00B10156" w:rsidRPr="008B4A46" w:rsidRDefault="00B10156" w:rsidP="00B10156">
            <w:pPr>
              <w:jc w:val="center"/>
              <w:rPr>
                <w:b/>
                <w:lang w:eastAsia="lt-LT"/>
              </w:rPr>
            </w:pPr>
          </w:p>
        </w:tc>
        <w:tc>
          <w:tcPr>
            <w:tcW w:w="1560" w:type="dxa"/>
            <w:shd w:val="clear" w:color="auto" w:fill="FDE9D9" w:themeFill="accent6" w:themeFillTint="33"/>
            <w:vAlign w:val="center"/>
          </w:tcPr>
          <w:p w14:paraId="1D187112" w14:textId="77777777" w:rsidR="00B10156" w:rsidRPr="008B4A46" w:rsidRDefault="00B10156" w:rsidP="00B10156">
            <w:pPr>
              <w:jc w:val="center"/>
              <w:rPr>
                <w:b/>
                <w:lang w:eastAsia="lt-LT"/>
              </w:rPr>
            </w:pPr>
            <w:r w:rsidRPr="008B4A46">
              <w:rPr>
                <w:b/>
                <w:lang w:eastAsia="lt-LT"/>
              </w:rPr>
              <w:t>Įvertintas</w:t>
            </w:r>
          </w:p>
          <w:p w14:paraId="4DB68586" w14:textId="77777777" w:rsidR="006C3CDF" w:rsidRPr="008B4A46" w:rsidRDefault="006C3CDF" w:rsidP="00B10156">
            <w:pPr>
              <w:jc w:val="center"/>
              <w:rPr>
                <w:b/>
                <w:lang w:eastAsia="lt-LT"/>
              </w:rPr>
            </w:pPr>
            <w:r w:rsidRPr="008B4A46">
              <w:rPr>
                <w:b/>
                <w:lang w:eastAsia="lt-LT"/>
              </w:rPr>
              <w:t>(suteikta)</w:t>
            </w:r>
          </w:p>
        </w:tc>
        <w:tc>
          <w:tcPr>
            <w:tcW w:w="1417" w:type="dxa"/>
            <w:shd w:val="clear" w:color="auto" w:fill="FDE9D9" w:themeFill="accent6" w:themeFillTint="33"/>
            <w:vAlign w:val="center"/>
          </w:tcPr>
          <w:p w14:paraId="6E2D322E" w14:textId="77777777" w:rsidR="00B10156" w:rsidRPr="00E00DB9" w:rsidRDefault="00B10156" w:rsidP="00B10156">
            <w:pPr>
              <w:jc w:val="center"/>
              <w:rPr>
                <w:b/>
                <w:lang w:eastAsia="lt-LT"/>
              </w:rPr>
            </w:pPr>
            <w:r w:rsidRPr="00E00DB9">
              <w:rPr>
                <w:b/>
                <w:lang w:eastAsia="lt-LT"/>
              </w:rPr>
              <w:t>Nepatenkintas</w:t>
            </w:r>
          </w:p>
          <w:p w14:paraId="56EAFA02" w14:textId="77777777" w:rsidR="006C3CDF" w:rsidRPr="002A0B54" w:rsidRDefault="006C3CDF" w:rsidP="00B10156">
            <w:pPr>
              <w:jc w:val="center"/>
              <w:rPr>
                <w:b/>
                <w:color w:val="FF0000"/>
                <w:lang w:eastAsia="lt-LT"/>
              </w:rPr>
            </w:pPr>
            <w:r w:rsidRPr="00E00DB9">
              <w:rPr>
                <w:b/>
                <w:lang w:eastAsia="lt-LT"/>
              </w:rPr>
              <w:t>(laukia eilėje)</w:t>
            </w:r>
          </w:p>
        </w:tc>
        <w:tc>
          <w:tcPr>
            <w:tcW w:w="1418" w:type="dxa"/>
            <w:shd w:val="clear" w:color="auto" w:fill="FDE9D9" w:themeFill="accent6" w:themeFillTint="33"/>
            <w:vAlign w:val="center"/>
          </w:tcPr>
          <w:p w14:paraId="0F85FCC4" w14:textId="77777777" w:rsidR="00B10156" w:rsidRPr="002A0B54" w:rsidRDefault="00B10156" w:rsidP="00287BF3">
            <w:pPr>
              <w:jc w:val="center"/>
              <w:rPr>
                <w:b/>
                <w:color w:val="FF0000"/>
                <w:lang w:eastAsia="lt-LT"/>
              </w:rPr>
            </w:pPr>
            <w:r w:rsidRPr="00B93C51">
              <w:rPr>
                <w:b/>
                <w:lang w:eastAsia="lt-LT"/>
              </w:rPr>
              <w:t>Tenka vietų</w:t>
            </w:r>
          </w:p>
        </w:tc>
      </w:tr>
      <w:tr w:rsidR="002A0B54" w:rsidRPr="002A0B54" w14:paraId="649023FE" w14:textId="77777777" w:rsidTr="008F2B84">
        <w:trPr>
          <w:trHeight w:val="233"/>
        </w:trPr>
        <w:tc>
          <w:tcPr>
            <w:tcW w:w="882" w:type="dxa"/>
            <w:vAlign w:val="bottom"/>
          </w:tcPr>
          <w:p w14:paraId="571DED99" w14:textId="77777777" w:rsidR="00B10156" w:rsidRPr="00B93C51" w:rsidRDefault="00B10156" w:rsidP="00C64366">
            <w:pPr>
              <w:jc w:val="center"/>
              <w:rPr>
                <w:b/>
                <w:sz w:val="20"/>
                <w:szCs w:val="20"/>
                <w:lang w:eastAsia="lt-LT"/>
              </w:rPr>
            </w:pPr>
            <w:r w:rsidRPr="00B93C51">
              <w:rPr>
                <w:b/>
                <w:sz w:val="20"/>
                <w:szCs w:val="20"/>
                <w:lang w:eastAsia="lt-LT"/>
              </w:rPr>
              <w:t>1</w:t>
            </w:r>
          </w:p>
        </w:tc>
        <w:tc>
          <w:tcPr>
            <w:tcW w:w="4221" w:type="dxa"/>
            <w:noWrap/>
            <w:vAlign w:val="bottom"/>
          </w:tcPr>
          <w:p w14:paraId="3230E9CA" w14:textId="77777777" w:rsidR="00B10156" w:rsidRPr="00B93C51" w:rsidRDefault="00B10156" w:rsidP="00C64366">
            <w:pPr>
              <w:jc w:val="center"/>
              <w:rPr>
                <w:b/>
                <w:sz w:val="20"/>
                <w:szCs w:val="20"/>
                <w:lang w:eastAsia="lt-LT"/>
              </w:rPr>
            </w:pPr>
            <w:r w:rsidRPr="00B93C51">
              <w:rPr>
                <w:b/>
                <w:sz w:val="20"/>
                <w:szCs w:val="20"/>
                <w:lang w:eastAsia="lt-LT"/>
              </w:rPr>
              <w:t>2</w:t>
            </w:r>
          </w:p>
        </w:tc>
        <w:tc>
          <w:tcPr>
            <w:tcW w:w="1560" w:type="dxa"/>
            <w:vAlign w:val="bottom"/>
          </w:tcPr>
          <w:p w14:paraId="1985B0BE" w14:textId="77777777" w:rsidR="00B10156" w:rsidRPr="00B93C51" w:rsidRDefault="00B10156" w:rsidP="00C64366">
            <w:pPr>
              <w:jc w:val="center"/>
              <w:rPr>
                <w:b/>
                <w:sz w:val="20"/>
                <w:szCs w:val="20"/>
                <w:lang w:eastAsia="lt-LT"/>
              </w:rPr>
            </w:pPr>
            <w:r w:rsidRPr="00B93C51">
              <w:rPr>
                <w:b/>
                <w:sz w:val="20"/>
                <w:szCs w:val="20"/>
                <w:lang w:eastAsia="lt-LT"/>
              </w:rPr>
              <w:t>3</w:t>
            </w:r>
          </w:p>
        </w:tc>
        <w:tc>
          <w:tcPr>
            <w:tcW w:w="1417" w:type="dxa"/>
            <w:vAlign w:val="bottom"/>
          </w:tcPr>
          <w:p w14:paraId="38DA3201" w14:textId="77777777" w:rsidR="00B10156" w:rsidRPr="00F51431" w:rsidRDefault="00B10156" w:rsidP="00C64366">
            <w:pPr>
              <w:jc w:val="center"/>
              <w:rPr>
                <w:b/>
                <w:sz w:val="20"/>
                <w:szCs w:val="20"/>
                <w:lang w:eastAsia="lt-LT"/>
              </w:rPr>
            </w:pPr>
            <w:r w:rsidRPr="00F51431">
              <w:rPr>
                <w:b/>
                <w:sz w:val="20"/>
                <w:szCs w:val="20"/>
                <w:lang w:eastAsia="lt-LT"/>
              </w:rPr>
              <w:t>4</w:t>
            </w:r>
          </w:p>
        </w:tc>
        <w:tc>
          <w:tcPr>
            <w:tcW w:w="1418" w:type="dxa"/>
            <w:vAlign w:val="bottom"/>
          </w:tcPr>
          <w:p w14:paraId="25BD270F" w14:textId="77777777" w:rsidR="00B10156" w:rsidRPr="00F51431" w:rsidRDefault="00B10156" w:rsidP="00C64366">
            <w:pPr>
              <w:jc w:val="center"/>
              <w:rPr>
                <w:b/>
                <w:sz w:val="20"/>
                <w:szCs w:val="20"/>
                <w:lang w:eastAsia="lt-LT"/>
              </w:rPr>
            </w:pPr>
            <w:r w:rsidRPr="00F51431">
              <w:rPr>
                <w:b/>
                <w:sz w:val="20"/>
                <w:szCs w:val="20"/>
                <w:lang w:eastAsia="lt-LT"/>
              </w:rPr>
              <w:t>5</w:t>
            </w:r>
          </w:p>
        </w:tc>
      </w:tr>
      <w:tr w:rsidR="002A0B54" w:rsidRPr="002A0B54" w14:paraId="6FE850E6" w14:textId="77777777" w:rsidTr="008F2B84">
        <w:trPr>
          <w:trHeight w:val="341"/>
        </w:trPr>
        <w:tc>
          <w:tcPr>
            <w:tcW w:w="882" w:type="dxa"/>
            <w:vAlign w:val="center"/>
          </w:tcPr>
          <w:p w14:paraId="08C1B44C" w14:textId="77777777" w:rsidR="00B10156" w:rsidRPr="00550C92" w:rsidRDefault="00B10156" w:rsidP="008F2B84">
            <w:pPr>
              <w:jc w:val="center"/>
              <w:rPr>
                <w:b/>
                <w:sz w:val="23"/>
                <w:szCs w:val="23"/>
                <w:lang w:eastAsia="lt-LT"/>
              </w:rPr>
            </w:pPr>
            <w:r w:rsidRPr="00550C92">
              <w:rPr>
                <w:b/>
                <w:sz w:val="23"/>
                <w:szCs w:val="23"/>
                <w:lang w:eastAsia="lt-LT"/>
              </w:rPr>
              <w:lastRenderedPageBreak/>
              <w:t>1.</w:t>
            </w:r>
          </w:p>
        </w:tc>
        <w:tc>
          <w:tcPr>
            <w:tcW w:w="4221" w:type="dxa"/>
            <w:noWrap/>
            <w:vAlign w:val="center"/>
          </w:tcPr>
          <w:p w14:paraId="0A2E861A" w14:textId="77777777" w:rsidR="00B10156" w:rsidRPr="00550C92" w:rsidRDefault="00B10156" w:rsidP="00B10156">
            <w:pPr>
              <w:jc w:val="both"/>
              <w:rPr>
                <w:b/>
                <w:sz w:val="23"/>
                <w:szCs w:val="23"/>
                <w:lang w:eastAsia="lt-LT"/>
              </w:rPr>
            </w:pPr>
            <w:r w:rsidRPr="00550C92">
              <w:rPr>
                <w:b/>
                <w:sz w:val="23"/>
                <w:szCs w:val="23"/>
                <w:lang w:eastAsia="lt-LT"/>
              </w:rPr>
              <w:t>Ilgalaikė socialinė globa</w:t>
            </w:r>
          </w:p>
        </w:tc>
        <w:tc>
          <w:tcPr>
            <w:tcW w:w="1560" w:type="dxa"/>
            <w:vAlign w:val="center"/>
          </w:tcPr>
          <w:p w14:paraId="35DB59A7" w14:textId="278CD3A4" w:rsidR="00B10156" w:rsidRPr="00550C92" w:rsidRDefault="00B93C51" w:rsidP="00B10156">
            <w:pPr>
              <w:jc w:val="center"/>
              <w:rPr>
                <w:b/>
                <w:sz w:val="23"/>
                <w:szCs w:val="23"/>
                <w:lang w:eastAsia="lt-LT"/>
              </w:rPr>
            </w:pPr>
            <w:r w:rsidRPr="00550C92">
              <w:rPr>
                <w:b/>
                <w:sz w:val="23"/>
                <w:szCs w:val="23"/>
                <w:lang w:eastAsia="lt-LT"/>
              </w:rPr>
              <w:t>179</w:t>
            </w:r>
          </w:p>
        </w:tc>
        <w:tc>
          <w:tcPr>
            <w:tcW w:w="1417" w:type="dxa"/>
            <w:vAlign w:val="center"/>
          </w:tcPr>
          <w:p w14:paraId="3B0B3D13" w14:textId="5A7E4FFD" w:rsidR="00B10156" w:rsidRPr="00550C92" w:rsidRDefault="00173280" w:rsidP="00B10156">
            <w:pPr>
              <w:jc w:val="center"/>
              <w:rPr>
                <w:b/>
                <w:sz w:val="23"/>
                <w:szCs w:val="23"/>
                <w:lang w:eastAsia="lt-LT"/>
              </w:rPr>
            </w:pPr>
            <w:r w:rsidRPr="00550C92">
              <w:rPr>
                <w:b/>
                <w:sz w:val="23"/>
                <w:szCs w:val="23"/>
                <w:lang w:eastAsia="lt-LT"/>
              </w:rPr>
              <w:t>2</w:t>
            </w:r>
            <w:r w:rsidR="00F51431" w:rsidRPr="00550C92">
              <w:rPr>
                <w:b/>
                <w:sz w:val="23"/>
                <w:szCs w:val="23"/>
                <w:lang w:eastAsia="lt-LT"/>
              </w:rPr>
              <w:t>8</w:t>
            </w:r>
          </w:p>
        </w:tc>
        <w:tc>
          <w:tcPr>
            <w:tcW w:w="1418" w:type="dxa"/>
            <w:vAlign w:val="center"/>
          </w:tcPr>
          <w:p w14:paraId="3932E0D6" w14:textId="22C75FA6" w:rsidR="00B10156" w:rsidRPr="00550C92" w:rsidRDefault="00173280" w:rsidP="00B10156">
            <w:pPr>
              <w:jc w:val="center"/>
              <w:rPr>
                <w:b/>
                <w:sz w:val="23"/>
                <w:szCs w:val="23"/>
                <w:highlight w:val="yellow"/>
                <w:lang w:eastAsia="lt-LT"/>
              </w:rPr>
            </w:pPr>
            <w:r w:rsidRPr="00550C92">
              <w:rPr>
                <w:b/>
                <w:sz w:val="23"/>
                <w:szCs w:val="23"/>
                <w:lang w:eastAsia="lt-LT"/>
              </w:rPr>
              <w:t>5,</w:t>
            </w:r>
            <w:r w:rsidR="00200D39" w:rsidRPr="00550C92">
              <w:rPr>
                <w:b/>
                <w:sz w:val="23"/>
                <w:szCs w:val="23"/>
                <w:lang w:eastAsia="lt-LT"/>
              </w:rPr>
              <w:t>42</w:t>
            </w:r>
          </w:p>
        </w:tc>
      </w:tr>
      <w:tr w:rsidR="002A0B54" w:rsidRPr="002A0B54" w14:paraId="00B69C49" w14:textId="77777777" w:rsidTr="008F2B84">
        <w:trPr>
          <w:trHeight w:val="341"/>
        </w:trPr>
        <w:tc>
          <w:tcPr>
            <w:tcW w:w="882" w:type="dxa"/>
            <w:vAlign w:val="center"/>
          </w:tcPr>
          <w:p w14:paraId="3E747B9E" w14:textId="77777777" w:rsidR="00B10156" w:rsidRPr="00550C92" w:rsidRDefault="00B10156" w:rsidP="008F2B84">
            <w:pPr>
              <w:jc w:val="center"/>
              <w:rPr>
                <w:sz w:val="23"/>
                <w:szCs w:val="23"/>
                <w:lang w:eastAsia="lt-LT"/>
              </w:rPr>
            </w:pPr>
            <w:r w:rsidRPr="00550C92">
              <w:rPr>
                <w:sz w:val="23"/>
                <w:szCs w:val="23"/>
                <w:lang w:eastAsia="lt-LT"/>
              </w:rPr>
              <w:t>1.1.</w:t>
            </w:r>
          </w:p>
        </w:tc>
        <w:tc>
          <w:tcPr>
            <w:tcW w:w="4221" w:type="dxa"/>
            <w:noWrap/>
            <w:vAlign w:val="center"/>
          </w:tcPr>
          <w:p w14:paraId="15B7442D" w14:textId="2BD45D74" w:rsidR="00B10156" w:rsidRPr="00550C92" w:rsidRDefault="00842F80" w:rsidP="00B10156">
            <w:pPr>
              <w:rPr>
                <w:sz w:val="23"/>
                <w:szCs w:val="23"/>
                <w:lang w:eastAsia="lt-LT"/>
              </w:rPr>
            </w:pPr>
            <w:r w:rsidRPr="00550C92">
              <w:rPr>
                <w:sz w:val="23"/>
                <w:szCs w:val="23"/>
                <w:lang w:eastAsia="lt-LT"/>
              </w:rPr>
              <w:t>s</w:t>
            </w:r>
            <w:r w:rsidR="00B10156" w:rsidRPr="00550C92">
              <w:rPr>
                <w:sz w:val="23"/>
                <w:szCs w:val="23"/>
                <w:lang w:eastAsia="lt-LT"/>
              </w:rPr>
              <w:t xml:space="preserve">enyvo </w:t>
            </w:r>
            <w:r w:rsidR="00C37713" w:rsidRPr="00550C92">
              <w:rPr>
                <w:sz w:val="23"/>
                <w:szCs w:val="23"/>
                <w:lang w:eastAsia="lt-LT"/>
              </w:rPr>
              <w:t>amžiaus asmenims ir suaugusiems</w:t>
            </w:r>
            <w:r w:rsidR="00B10156" w:rsidRPr="00550C92">
              <w:rPr>
                <w:sz w:val="23"/>
                <w:szCs w:val="23"/>
                <w:lang w:eastAsia="lt-LT"/>
              </w:rPr>
              <w:t xml:space="preserve"> asmenims su negalia</w:t>
            </w:r>
          </w:p>
        </w:tc>
        <w:tc>
          <w:tcPr>
            <w:tcW w:w="1560" w:type="dxa"/>
            <w:vAlign w:val="center"/>
          </w:tcPr>
          <w:p w14:paraId="32BF3BC7" w14:textId="6BDF6E95" w:rsidR="00B10156" w:rsidRPr="00550C92" w:rsidRDefault="001A13C8" w:rsidP="00B10156">
            <w:pPr>
              <w:jc w:val="center"/>
              <w:rPr>
                <w:sz w:val="23"/>
                <w:szCs w:val="23"/>
                <w:lang w:eastAsia="lt-LT"/>
              </w:rPr>
            </w:pPr>
            <w:r w:rsidRPr="00550C92">
              <w:rPr>
                <w:sz w:val="23"/>
                <w:szCs w:val="23"/>
                <w:lang w:eastAsia="lt-LT"/>
              </w:rPr>
              <w:t>1</w:t>
            </w:r>
            <w:r w:rsidR="008F2B84" w:rsidRPr="00550C92">
              <w:rPr>
                <w:sz w:val="23"/>
                <w:szCs w:val="23"/>
                <w:lang w:eastAsia="lt-LT"/>
              </w:rPr>
              <w:t>7</w:t>
            </w:r>
            <w:r w:rsidR="008B4A46" w:rsidRPr="00550C92">
              <w:rPr>
                <w:sz w:val="23"/>
                <w:szCs w:val="23"/>
                <w:lang w:eastAsia="lt-LT"/>
              </w:rPr>
              <w:t>2</w:t>
            </w:r>
          </w:p>
        </w:tc>
        <w:tc>
          <w:tcPr>
            <w:tcW w:w="1417" w:type="dxa"/>
            <w:vAlign w:val="center"/>
          </w:tcPr>
          <w:p w14:paraId="6D651B6E" w14:textId="441F9484" w:rsidR="00B10156" w:rsidRPr="00550C92" w:rsidRDefault="00173280" w:rsidP="00B10156">
            <w:pPr>
              <w:jc w:val="center"/>
              <w:rPr>
                <w:sz w:val="23"/>
                <w:szCs w:val="23"/>
                <w:lang w:eastAsia="lt-LT"/>
              </w:rPr>
            </w:pPr>
            <w:r w:rsidRPr="00550C92">
              <w:rPr>
                <w:sz w:val="23"/>
                <w:szCs w:val="23"/>
                <w:lang w:eastAsia="lt-LT"/>
              </w:rPr>
              <w:t>2</w:t>
            </w:r>
            <w:r w:rsidR="00F51431" w:rsidRPr="00550C92">
              <w:rPr>
                <w:sz w:val="23"/>
                <w:szCs w:val="23"/>
                <w:lang w:eastAsia="lt-LT"/>
              </w:rPr>
              <w:t>8</w:t>
            </w:r>
          </w:p>
        </w:tc>
        <w:tc>
          <w:tcPr>
            <w:tcW w:w="1418" w:type="dxa"/>
            <w:vAlign w:val="center"/>
          </w:tcPr>
          <w:p w14:paraId="5ADA3881" w14:textId="08570034" w:rsidR="00B10156" w:rsidRPr="00550C92" w:rsidRDefault="00200D39" w:rsidP="00B10156">
            <w:pPr>
              <w:jc w:val="center"/>
              <w:rPr>
                <w:sz w:val="23"/>
                <w:szCs w:val="23"/>
                <w:lang w:eastAsia="lt-LT"/>
              </w:rPr>
            </w:pPr>
            <w:r w:rsidRPr="00550C92">
              <w:rPr>
                <w:sz w:val="23"/>
                <w:szCs w:val="23"/>
                <w:lang w:eastAsia="lt-LT"/>
              </w:rPr>
              <w:t>5,21</w:t>
            </w:r>
          </w:p>
        </w:tc>
      </w:tr>
      <w:tr w:rsidR="002A0B54" w:rsidRPr="002A0B54" w14:paraId="264BF872" w14:textId="77777777" w:rsidTr="008F2B84">
        <w:trPr>
          <w:trHeight w:val="341"/>
        </w:trPr>
        <w:tc>
          <w:tcPr>
            <w:tcW w:w="882" w:type="dxa"/>
            <w:vAlign w:val="center"/>
          </w:tcPr>
          <w:p w14:paraId="5F7FB638" w14:textId="35C098F1" w:rsidR="00B10156" w:rsidRPr="00550C92" w:rsidRDefault="00530F81" w:rsidP="008F2B84">
            <w:pPr>
              <w:jc w:val="center"/>
              <w:rPr>
                <w:sz w:val="23"/>
                <w:szCs w:val="23"/>
                <w:lang w:eastAsia="lt-LT"/>
              </w:rPr>
            </w:pPr>
            <w:r w:rsidRPr="00550C92">
              <w:rPr>
                <w:sz w:val="23"/>
                <w:szCs w:val="23"/>
                <w:lang w:eastAsia="lt-LT"/>
              </w:rPr>
              <w:t>1.</w:t>
            </w:r>
            <w:r w:rsidR="00B93C51" w:rsidRPr="00550C92">
              <w:rPr>
                <w:sz w:val="23"/>
                <w:szCs w:val="23"/>
                <w:lang w:eastAsia="lt-LT"/>
              </w:rPr>
              <w:t>2</w:t>
            </w:r>
            <w:r w:rsidRPr="00550C92">
              <w:rPr>
                <w:sz w:val="23"/>
                <w:szCs w:val="23"/>
                <w:lang w:eastAsia="lt-LT"/>
              </w:rPr>
              <w:t>.</w:t>
            </w:r>
          </w:p>
        </w:tc>
        <w:tc>
          <w:tcPr>
            <w:tcW w:w="4221" w:type="dxa"/>
            <w:noWrap/>
            <w:vAlign w:val="center"/>
          </w:tcPr>
          <w:p w14:paraId="417E63FA" w14:textId="061F87D4" w:rsidR="00B10156" w:rsidRPr="00550C92" w:rsidRDefault="00842F80" w:rsidP="00B10156">
            <w:pPr>
              <w:rPr>
                <w:sz w:val="23"/>
                <w:szCs w:val="23"/>
                <w:lang w:eastAsia="lt-LT"/>
              </w:rPr>
            </w:pPr>
            <w:r w:rsidRPr="00550C92">
              <w:rPr>
                <w:sz w:val="23"/>
                <w:szCs w:val="23"/>
                <w:lang w:eastAsia="lt-LT"/>
              </w:rPr>
              <w:t>l</w:t>
            </w:r>
            <w:r w:rsidR="00B10156" w:rsidRPr="00550C92">
              <w:rPr>
                <w:sz w:val="23"/>
                <w:szCs w:val="23"/>
                <w:lang w:eastAsia="lt-LT"/>
              </w:rPr>
              <w:t xml:space="preserve">ikusiems be tėvų globos vaikams </w:t>
            </w:r>
          </w:p>
        </w:tc>
        <w:tc>
          <w:tcPr>
            <w:tcW w:w="1560" w:type="dxa"/>
            <w:vAlign w:val="center"/>
          </w:tcPr>
          <w:p w14:paraId="28CE3B4C" w14:textId="561579EC" w:rsidR="00B10156" w:rsidRPr="00550C92" w:rsidRDefault="00E33251" w:rsidP="00B10156">
            <w:pPr>
              <w:jc w:val="center"/>
              <w:rPr>
                <w:sz w:val="23"/>
                <w:szCs w:val="23"/>
                <w:lang w:eastAsia="lt-LT"/>
              </w:rPr>
            </w:pPr>
            <w:r w:rsidRPr="00550C92">
              <w:rPr>
                <w:sz w:val="23"/>
                <w:szCs w:val="23"/>
                <w:lang w:eastAsia="lt-LT"/>
              </w:rPr>
              <w:t>7</w:t>
            </w:r>
          </w:p>
        </w:tc>
        <w:tc>
          <w:tcPr>
            <w:tcW w:w="1417" w:type="dxa"/>
            <w:vAlign w:val="center"/>
          </w:tcPr>
          <w:p w14:paraId="0AC5A569" w14:textId="77777777" w:rsidR="00B10156" w:rsidRPr="00550C92" w:rsidRDefault="00B10156" w:rsidP="00B10156">
            <w:pPr>
              <w:jc w:val="center"/>
              <w:rPr>
                <w:sz w:val="23"/>
                <w:szCs w:val="23"/>
                <w:lang w:eastAsia="lt-LT"/>
              </w:rPr>
            </w:pPr>
            <w:r w:rsidRPr="00550C92">
              <w:rPr>
                <w:sz w:val="23"/>
                <w:szCs w:val="23"/>
                <w:lang w:eastAsia="lt-LT"/>
              </w:rPr>
              <w:t>x</w:t>
            </w:r>
          </w:p>
        </w:tc>
        <w:tc>
          <w:tcPr>
            <w:tcW w:w="1418" w:type="dxa"/>
            <w:vAlign w:val="center"/>
          </w:tcPr>
          <w:p w14:paraId="5B67559B" w14:textId="46332F6E" w:rsidR="00B10156" w:rsidRPr="00550C92" w:rsidRDefault="00173280" w:rsidP="00B10156">
            <w:pPr>
              <w:jc w:val="center"/>
              <w:rPr>
                <w:sz w:val="23"/>
                <w:szCs w:val="23"/>
                <w:lang w:eastAsia="lt-LT"/>
              </w:rPr>
            </w:pPr>
            <w:r w:rsidRPr="00550C92">
              <w:rPr>
                <w:sz w:val="23"/>
                <w:szCs w:val="23"/>
                <w:lang w:eastAsia="lt-LT"/>
              </w:rPr>
              <w:t>0,2</w:t>
            </w:r>
            <w:r w:rsidR="00200D39" w:rsidRPr="00550C92">
              <w:rPr>
                <w:sz w:val="23"/>
                <w:szCs w:val="23"/>
                <w:lang w:eastAsia="lt-LT"/>
              </w:rPr>
              <w:t>1</w:t>
            </w:r>
          </w:p>
        </w:tc>
      </w:tr>
      <w:tr w:rsidR="002A0B54" w:rsidRPr="002A0B54" w14:paraId="43AE3E09" w14:textId="77777777" w:rsidTr="008F2B84">
        <w:trPr>
          <w:trHeight w:val="341"/>
        </w:trPr>
        <w:tc>
          <w:tcPr>
            <w:tcW w:w="882" w:type="dxa"/>
            <w:vAlign w:val="center"/>
          </w:tcPr>
          <w:p w14:paraId="75F1A46F" w14:textId="16CD1CEA" w:rsidR="000B627B" w:rsidRPr="00550C92" w:rsidRDefault="000B627B" w:rsidP="008F2B84">
            <w:pPr>
              <w:jc w:val="center"/>
              <w:rPr>
                <w:b/>
                <w:bCs/>
                <w:sz w:val="23"/>
                <w:szCs w:val="23"/>
                <w:lang w:eastAsia="lt-LT"/>
              </w:rPr>
            </w:pPr>
            <w:r w:rsidRPr="00550C92">
              <w:rPr>
                <w:b/>
                <w:bCs/>
                <w:sz w:val="23"/>
                <w:szCs w:val="23"/>
                <w:lang w:eastAsia="lt-LT"/>
              </w:rPr>
              <w:t>2.</w:t>
            </w:r>
          </w:p>
        </w:tc>
        <w:tc>
          <w:tcPr>
            <w:tcW w:w="4221" w:type="dxa"/>
            <w:noWrap/>
            <w:vAlign w:val="center"/>
          </w:tcPr>
          <w:p w14:paraId="523E1E8C" w14:textId="4A0C64F2" w:rsidR="000B627B" w:rsidRPr="00550C92" w:rsidRDefault="000B627B" w:rsidP="00B10156">
            <w:pPr>
              <w:rPr>
                <w:sz w:val="23"/>
                <w:szCs w:val="23"/>
                <w:lang w:eastAsia="lt-LT"/>
              </w:rPr>
            </w:pPr>
            <w:r w:rsidRPr="00550C92">
              <w:rPr>
                <w:b/>
                <w:sz w:val="23"/>
                <w:szCs w:val="23"/>
                <w:lang w:eastAsia="lt-LT"/>
              </w:rPr>
              <w:t>Trumpalaikė socialinė globa</w:t>
            </w:r>
          </w:p>
        </w:tc>
        <w:tc>
          <w:tcPr>
            <w:tcW w:w="1560" w:type="dxa"/>
            <w:vAlign w:val="center"/>
          </w:tcPr>
          <w:p w14:paraId="3426D42D" w14:textId="28AC5525" w:rsidR="000B627B" w:rsidRPr="00550C92" w:rsidRDefault="00D63A4A" w:rsidP="00B10156">
            <w:pPr>
              <w:jc w:val="center"/>
              <w:rPr>
                <w:b/>
                <w:bCs/>
                <w:sz w:val="23"/>
                <w:szCs w:val="23"/>
                <w:lang w:eastAsia="lt-LT"/>
              </w:rPr>
            </w:pPr>
            <w:r w:rsidRPr="00550C92">
              <w:rPr>
                <w:b/>
                <w:bCs/>
                <w:sz w:val="23"/>
                <w:szCs w:val="23"/>
                <w:lang w:eastAsia="lt-LT"/>
              </w:rPr>
              <w:t>54</w:t>
            </w:r>
          </w:p>
        </w:tc>
        <w:tc>
          <w:tcPr>
            <w:tcW w:w="1417" w:type="dxa"/>
            <w:vAlign w:val="center"/>
          </w:tcPr>
          <w:p w14:paraId="50A68ABA" w14:textId="1DECA45E" w:rsidR="000B627B" w:rsidRPr="00550C92" w:rsidRDefault="000B627B" w:rsidP="00B10156">
            <w:pPr>
              <w:jc w:val="center"/>
              <w:rPr>
                <w:b/>
                <w:bCs/>
                <w:sz w:val="23"/>
                <w:szCs w:val="23"/>
                <w:lang w:eastAsia="lt-LT"/>
              </w:rPr>
            </w:pPr>
            <w:r w:rsidRPr="00550C92">
              <w:rPr>
                <w:b/>
                <w:bCs/>
                <w:sz w:val="23"/>
                <w:szCs w:val="23"/>
                <w:lang w:eastAsia="lt-LT"/>
              </w:rPr>
              <w:t>x</w:t>
            </w:r>
          </w:p>
        </w:tc>
        <w:tc>
          <w:tcPr>
            <w:tcW w:w="1418" w:type="dxa"/>
            <w:vAlign w:val="center"/>
          </w:tcPr>
          <w:p w14:paraId="2024ED3F" w14:textId="2371DC80" w:rsidR="000B627B" w:rsidRPr="00550C92" w:rsidRDefault="00200D39" w:rsidP="00B10156">
            <w:pPr>
              <w:jc w:val="center"/>
              <w:rPr>
                <w:b/>
                <w:bCs/>
                <w:color w:val="FF0000"/>
                <w:sz w:val="23"/>
                <w:szCs w:val="23"/>
                <w:lang w:eastAsia="lt-LT"/>
              </w:rPr>
            </w:pPr>
            <w:r w:rsidRPr="00550C92">
              <w:rPr>
                <w:b/>
                <w:bCs/>
                <w:sz w:val="23"/>
                <w:szCs w:val="23"/>
                <w:lang w:eastAsia="lt-LT"/>
              </w:rPr>
              <w:t>1,63</w:t>
            </w:r>
          </w:p>
        </w:tc>
      </w:tr>
      <w:tr w:rsidR="002A0B54" w:rsidRPr="002A0B54" w14:paraId="668D3D5A" w14:textId="77777777" w:rsidTr="008F2B84">
        <w:trPr>
          <w:trHeight w:val="652"/>
        </w:trPr>
        <w:tc>
          <w:tcPr>
            <w:tcW w:w="882" w:type="dxa"/>
            <w:vAlign w:val="center"/>
          </w:tcPr>
          <w:p w14:paraId="3D67196F" w14:textId="1FDF35B2" w:rsidR="008F2B84" w:rsidRPr="00550C92" w:rsidRDefault="008F2B84" w:rsidP="008F2B84">
            <w:pPr>
              <w:jc w:val="center"/>
              <w:rPr>
                <w:bCs/>
                <w:sz w:val="23"/>
                <w:szCs w:val="23"/>
                <w:lang w:eastAsia="lt-LT"/>
              </w:rPr>
            </w:pPr>
            <w:r w:rsidRPr="00550C92">
              <w:rPr>
                <w:bCs/>
                <w:sz w:val="23"/>
                <w:szCs w:val="23"/>
                <w:lang w:eastAsia="lt-LT"/>
              </w:rPr>
              <w:t>2.1.</w:t>
            </w:r>
          </w:p>
        </w:tc>
        <w:tc>
          <w:tcPr>
            <w:tcW w:w="4221" w:type="dxa"/>
            <w:noWrap/>
            <w:vAlign w:val="center"/>
          </w:tcPr>
          <w:p w14:paraId="3747833A" w14:textId="6EA38971" w:rsidR="008F2B84" w:rsidRPr="00550C92" w:rsidRDefault="008F2B84" w:rsidP="00B10156">
            <w:pPr>
              <w:jc w:val="both"/>
              <w:rPr>
                <w:b/>
                <w:sz w:val="23"/>
                <w:szCs w:val="23"/>
                <w:lang w:eastAsia="lt-LT"/>
              </w:rPr>
            </w:pPr>
            <w:r w:rsidRPr="00550C92">
              <w:rPr>
                <w:bCs/>
                <w:sz w:val="23"/>
                <w:szCs w:val="23"/>
                <w:lang w:eastAsia="lt-LT"/>
              </w:rPr>
              <w:t>vaikams su negalia, senyvo amžiaus asm</w:t>
            </w:r>
            <w:r w:rsidRPr="00550C92">
              <w:rPr>
                <w:sz w:val="23"/>
                <w:szCs w:val="23"/>
                <w:lang w:eastAsia="lt-LT"/>
              </w:rPr>
              <w:t xml:space="preserve">enims ir suaugusiems asmenims su negalia, </w:t>
            </w:r>
            <w:r w:rsidRPr="00550C92">
              <w:rPr>
                <w:i/>
                <w:iCs/>
                <w:sz w:val="23"/>
                <w:szCs w:val="23"/>
                <w:lang w:eastAsia="lt-LT"/>
              </w:rPr>
              <w:t>iš jų laikinas atokvėpis:</w:t>
            </w:r>
          </w:p>
        </w:tc>
        <w:tc>
          <w:tcPr>
            <w:tcW w:w="1560" w:type="dxa"/>
            <w:vAlign w:val="center"/>
          </w:tcPr>
          <w:p w14:paraId="4D8221FC" w14:textId="060F30F1" w:rsidR="008F2B84" w:rsidRPr="00550C92" w:rsidRDefault="00092A46" w:rsidP="00C64366">
            <w:pPr>
              <w:jc w:val="center"/>
              <w:rPr>
                <w:bCs/>
                <w:color w:val="FF0000"/>
                <w:sz w:val="23"/>
                <w:szCs w:val="23"/>
                <w:lang w:eastAsia="lt-LT"/>
              </w:rPr>
            </w:pPr>
            <w:r w:rsidRPr="00550C92">
              <w:rPr>
                <w:bCs/>
                <w:sz w:val="23"/>
                <w:szCs w:val="23"/>
                <w:lang w:eastAsia="lt-LT"/>
              </w:rPr>
              <w:t>47</w:t>
            </w:r>
          </w:p>
        </w:tc>
        <w:tc>
          <w:tcPr>
            <w:tcW w:w="1417" w:type="dxa"/>
            <w:vAlign w:val="center"/>
          </w:tcPr>
          <w:p w14:paraId="145E9931" w14:textId="080B0854" w:rsidR="008F2B84" w:rsidRPr="00550C92" w:rsidRDefault="000B627B" w:rsidP="00C64366">
            <w:pPr>
              <w:jc w:val="center"/>
              <w:rPr>
                <w:bCs/>
                <w:sz w:val="23"/>
                <w:szCs w:val="23"/>
                <w:lang w:eastAsia="lt-LT"/>
              </w:rPr>
            </w:pPr>
            <w:r w:rsidRPr="00550C92">
              <w:rPr>
                <w:bCs/>
                <w:sz w:val="23"/>
                <w:szCs w:val="23"/>
                <w:lang w:eastAsia="lt-LT"/>
              </w:rPr>
              <w:t>x</w:t>
            </w:r>
          </w:p>
        </w:tc>
        <w:tc>
          <w:tcPr>
            <w:tcW w:w="1418" w:type="dxa"/>
            <w:vAlign w:val="center"/>
          </w:tcPr>
          <w:p w14:paraId="0C279BB6" w14:textId="13898A33" w:rsidR="008F2B84" w:rsidRPr="00550C92" w:rsidRDefault="003D6EC6" w:rsidP="00EF5F91">
            <w:pPr>
              <w:jc w:val="center"/>
              <w:rPr>
                <w:bCs/>
                <w:color w:val="FF0000"/>
                <w:sz w:val="23"/>
                <w:szCs w:val="23"/>
                <w:lang w:eastAsia="lt-LT"/>
              </w:rPr>
            </w:pPr>
            <w:r w:rsidRPr="00550C92">
              <w:rPr>
                <w:bCs/>
                <w:sz w:val="23"/>
                <w:szCs w:val="23"/>
                <w:lang w:eastAsia="lt-LT"/>
              </w:rPr>
              <w:t>1,42</w:t>
            </w:r>
          </w:p>
        </w:tc>
      </w:tr>
      <w:tr w:rsidR="002A0B54" w:rsidRPr="002A0B54" w14:paraId="1D0D38D0" w14:textId="77777777" w:rsidTr="008F2B84">
        <w:trPr>
          <w:trHeight w:val="369"/>
        </w:trPr>
        <w:tc>
          <w:tcPr>
            <w:tcW w:w="882" w:type="dxa"/>
            <w:vAlign w:val="center"/>
          </w:tcPr>
          <w:p w14:paraId="1ED5806E" w14:textId="20C8505A" w:rsidR="00AE2089" w:rsidRPr="00550C92" w:rsidRDefault="00AE2089" w:rsidP="008F2B84">
            <w:pPr>
              <w:jc w:val="center"/>
              <w:rPr>
                <w:bCs/>
                <w:sz w:val="23"/>
                <w:szCs w:val="23"/>
                <w:lang w:eastAsia="lt-LT"/>
              </w:rPr>
            </w:pPr>
            <w:r w:rsidRPr="00550C92">
              <w:rPr>
                <w:bCs/>
                <w:i/>
                <w:iCs/>
                <w:sz w:val="23"/>
                <w:szCs w:val="23"/>
                <w:lang w:eastAsia="lt-LT"/>
              </w:rPr>
              <w:t>2.1.</w:t>
            </w:r>
            <w:r w:rsidR="008F2B84" w:rsidRPr="00550C92">
              <w:rPr>
                <w:bCs/>
                <w:i/>
                <w:iCs/>
                <w:sz w:val="23"/>
                <w:szCs w:val="23"/>
                <w:lang w:eastAsia="lt-LT"/>
              </w:rPr>
              <w:t>1</w:t>
            </w:r>
            <w:r w:rsidR="008F2B84" w:rsidRPr="00550C92">
              <w:rPr>
                <w:bCs/>
                <w:sz w:val="23"/>
                <w:szCs w:val="23"/>
                <w:lang w:eastAsia="lt-LT"/>
              </w:rPr>
              <w:t>.</w:t>
            </w:r>
          </w:p>
        </w:tc>
        <w:tc>
          <w:tcPr>
            <w:tcW w:w="4221" w:type="dxa"/>
            <w:noWrap/>
            <w:vAlign w:val="center"/>
          </w:tcPr>
          <w:p w14:paraId="7FACBD38" w14:textId="77777777" w:rsidR="00AE2089" w:rsidRPr="00550C92" w:rsidRDefault="00AE2089" w:rsidP="00B10156">
            <w:pPr>
              <w:jc w:val="both"/>
              <w:rPr>
                <w:bCs/>
                <w:i/>
                <w:iCs/>
                <w:sz w:val="23"/>
                <w:szCs w:val="23"/>
                <w:lang w:eastAsia="lt-LT"/>
              </w:rPr>
            </w:pPr>
            <w:r w:rsidRPr="00550C92">
              <w:rPr>
                <w:bCs/>
                <w:i/>
                <w:iCs/>
                <w:sz w:val="23"/>
                <w:szCs w:val="23"/>
                <w:lang w:eastAsia="lt-LT"/>
              </w:rPr>
              <w:t>senyvo amžiaus asmenims</w:t>
            </w:r>
          </w:p>
        </w:tc>
        <w:tc>
          <w:tcPr>
            <w:tcW w:w="1560" w:type="dxa"/>
            <w:vAlign w:val="center"/>
          </w:tcPr>
          <w:p w14:paraId="20E41591" w14:textId="271012BD" w:rsidR="00AE2089" w:rsidRPr="00550C92" w:rsidRDefault="002F3CEA" w:rsidP="00C64366">
            <w:pPr>
              <w:jc w:val="center"/>
              <w:rPr>
                <w:bCs/>
                <w:i/>
                <w:iCs/>
                <w:sz w:val="23"/>
                <w:szCs w:val="23"/>
                <w:lang w:eastAsia="lt-LT"/>
              </w:rPr>
            </w:pPr>
            <w:r w:rsidRPr="00550C92">
              <w:rPr>
                <w:bCs/>
                <w:i/>
                <w:iCs/>
                <w:sz w:val="23"/>
                <w:szCs w:val="23"/>
                <w:lang w:eastAsia="lt-LT"/>
              </w:rPr>
              <w:t>7</w:t>
            </w:r>
          </w:p>
        </w:tc>
        <w:tc>
          <w:tcPr>
            <w:tcW w:w="1417" w:type="dxa"/>
            <w:vAlign w:val="center"/>
          </w:tcPr>
          <w:p w14:paraId="691C17D7" w14:textId="77777777" w:rsidR="00AE2089" w:rsidRPr="00550C92" w:rsidRDefault="00AE2089" w:rsidP="00C64366">
            <w:pPr>
              <w:jc w:val="center"/>
              <w:rPr>
                <w:bCs/>
                <w:i/>
                <w:iCs/>
                <w:sz w:val="23"/>
                <w:szCs w:val="23"/>
                <w:lang w:eastAsia="lt-LT"/>
              </w:rPr>
            </w:pPr>
            <w:r w:rsidRPr="00550C92">
              <w:rPr>
                <w:bCs/>
                <w:i/>
                <w:iCs/>
                <w:sz w:val="23"/>
                <w:szCs w:val="23"/>
                <w:lang w:eastAsia="lt-LT"/>
              </w:rPr>
              <w:t>x</w:t>
            </w:r>
          </w:p>
        </w:tc>
        <w:tc>
          <w:tcPr>
            <w:tcW w:w="1418" w:type="dxa"/>
            <w:vAlign w:val="center"/>
          </w:tcPr>
          <w:p w14:paraId="75CB8DD6" w14:textId="7148BDF8" w:rsidR="00AE2089" w:rsidRPr="00550C92" w:rsidRDefault="007808E4" w:rsidP="00EF5F91">
            <w:pPr>
              <w:jc w:val="center"/>
              <w:rPr>
                <w:bCs/>
                <w:i/>
                <w:iCs/>
                <w:color w:val="FF0000"/>
                <w:sz w:val="23"/>
                <w:szCs w:val="23"/>
                <w:lang w:eastAsia="lt-LT"/>
              </w:rPr>
            </w:pPr>
            <w:r w:rsidRPr="00550C92">
              <w:rPr>
                <w:bCs/>
                <w:i/>
                <w:iCs/>
                <w:sz w:val="23"/>
                <w:szCs w:val="23"/>
                <w:lang w:eastAsia="lt-LT"/>
              </w:rPr>
              <w:t>0,</w:t>
            </w:r>
            <w:r w:rsidR="003D6EC6" w:rsidRPr="00550C92">
              <w:rPr>
                <w:bCs/>
                <w:i/>
                <w:iCs/>
                <w:sz w:val="23"/>
                <w:szCs w:val="23"/>
                <w:lang w:eastAsia="lt-LT"/>
              </w:rPr>
              <w:t>21</w:t>
            </w:r>
          </w:p>
        </w:tc>
      </w:tr>
      <w:tr w:rsidR="002A0B54" w:rsidRPr="002A0B54" w14:paraId="0586977C" w14:textId="77777777" w:rsidTr="008F2B84">
        <w:trPr>
          <w:trHeight w:val="276"/>
        </w:trPr>
        <w:tc>
          <w:tcPr>
            <w:tcW w:w="882" w:type="dxa"/>
            <w:vAlign w:val="center"/>
          </w:tcPr>
          <w:p w14:paraId="1F4956F6" w14:textId="4382A9E8" w:rsidR="00AE2089" w:rsidRPr="00550C92" w:rsidRDefault="00AE2089" w:rsidP="008F2B84">
            <w:pPr>
              <w:jc w:val="center"/>
              <w:rPr>
                <w:bCs/>
                <w:i/>
                <w:iCs/>
                <w:sz w:val="23"/>
                <w:szCs w:val="23"/>
                <w:lang w:eastAsia="lt-LT"/>
              </w:rPr>
            </w:pPr>
            <w:r w:rsidRPr="00550C92">
              <w:rPr>
                <w:bCs/>
                <w:i/>
                <w:iCs/>
                <w:sz w:val="23"/>
                <w:szCs w:val="23"/>
                <w:lang w:eastAsia="lt-LT"/>
              </w:rPr>
              <w:t>2.</w:t>
            </w:r>
            <w:r w:rsidR="008F2B84" w:rsidRPr="00550C92">
              <w:rPr>
                <w:bCs/>
                <w:i/>
                <w:iCs/>
                <w:sz w:val="23"/>
                <w:szCs w:val="23"/>
                <w:lang w:eastAsia="lt-LT"/>
              </w:rPr>
              <w:t>1</w:t>
            </w:r>
            <w:r w:rsidRPr="00550C92">
              <w:rPr>
                <w:bCs/>
                <w:i/>
                <w:iCs/>
                <w:sz w:val="23"/>
                <w:szCs w:val="23"/>
                <w:lang w:eastAsia="lt-LT"/>
              </w:rPr>
              <w:t>.</w:t>
            </w:r>
            <w:r w:rsidR="008F2B84" w:rsidRPr="00550C92">
              <w:rPr>
                <w:bCs/>
                <w:i/>
                <w:iCs/>
                <w:sz w:val="23"/>
                <w:szCs w:val="23"/>
                <w:lang w:eastAsia="lt-LT"/>
              </w:rPr>
              <w:t>2.</w:t>
            </w:r>
          </w:p>
        </w:tc>
        <w:tc>
          <w:tcPr>
            <w:tcW w:w="4221" w:type="dxa"/>
            <w:noWrap/>
            <w:vAlign w:val="center"/>
          </w:tcPr>
          <w:p w14:paraId="5B99D536" w14:textId="77777777" w:rsidR="00AE2089" w:rsidRPr="00550C92" w:rsidRDefault="00AE2089" w:rsidP="00B10156">
            <w:pPr>
              <w:jc w:val="both"/>
              <w:rPr>
                <w:bCs/>
                <w:i/>
                <w:iCs/>
                <w:sz w:val="23"/>
                <w:szCs w:val="23"/>
                <w:lang w:eastAsia="lt-LT"/>
              </w:rPr>
            </w:pPr>
            <w:r w:rsidRPr="00550C92">
              <w:rPr>
                <w:bCs/>
                <w:i/>
                <w:iCs/>
                <w:sz w:val="23"/>
                <w:szCs w:val="23"/>
                <w:lang w:eastAsia="lt-LT"/>
              </w:rPr>
              <w:t>suaugusiems asmenims su negalia</w:t>
            </w:r>
          </w:p>
        </w:tc>
        <w:tc>
          <w:tcPr>
            <w:tcW w:w="1560" w:type="dxa"/>
            <w:vAlign w:val="center"/>
          </w:tcPr>
          <w:p w14:paraId="37955B26" w14:textId="256F5669" w:rsidR="00AE2089" w:rsidRPr="00550C92" w:rsidRDefault="000B627B" w:rsidP="00C64366">
            <w:pPr>
              <w:jc w:val="center"/>
              <w:rPr>
                <w:bCs/>
                <w:i/>
                <w:iCs/>
                <w:sz w:val="23"/>
                <w:szCs w:val="23"/>
                <w:lang w:eastAsia="lt-LT"/>
              </w:rPr>
            </w:pPr>
            <w:r w:rsidRPr="00550C92">
              <w:rPr>
                <w:bCs/>
                <w:i/>
                <w:iCs/>
                <w:sz w:val="23"/>
                <w:szCs w:val="23"/>
                <w:lang w:eastAsia="lt-LT"/>
              </w:rPr>
              <w:t>4</w:t>
            </w:r>
          </w:p>
        </w:tc>
        <w:tc>
          <w:tcPr>
            <w:tcW w:w="1417" w:type="dxa"/>
            <w:vAlign w:val="center"/>
          </w:tcPr>
          <w:p w14:paraId="77D6952C" w14:textId="77777777" w:rsidR="00AE2089" w:rsidRPr="00550C92" w:rsidRDefault="00AE2089" w:rsidP="00C64366">
            <w:pPr>
              <w:jc w:val="center"/>
              <w:rPr>
                <w:bCs/>
                <w:i/>
                <w:iCs/>
                <w:sz w:val="23"/>
                <w:szCs w:val="23"/>
                <w:lang w:eastAsia="lt-LT"/>
              </w:rPr>
            </w:pPr>
            <w:r w:rsidRPr="00550C92">
              <w:rPr>
                <w:bCs/>
                <w:i/>
                <w:iCs/>
                <w:sz w:val="23"/>
                <w:szCs w:val="23"/>
                <w:lang w:eastAsia="lt-LT"/>
              </w:rPr>
              <w:t>x</w:t>
            </w:r>
          </w:p>
        </w:tc>
        <w:tc>
          <w:tcPr>
            <w:tcW w:w="1418" w:type="dxa"/>
            <w:vAlign w:val="center"/>
          </w:tcPr>
          <w:p w14:paraId="7E25A70D" w14:textId="138CA677" w:rsidR="00AE2089" w:rsidRPr="00550C92" w:rsidRDefault="007808E4" w:rsidP="00EF5F91">
            <w:pPr>
              <w:jc w:val="center"/>
              <w:rPr>
                <w:bCs/>
                <w:i/>
                <w:iCs/>
                <w:color w:val="FF0000"/>
                <w:sz w:val="23"/>
                <w:szCs w:val="23"/>
                <w:lang w:eastAsia="lt-LT"/>
              </w:rPr>
            </w:pPr>
            <w:r w:rsidRPr="00550C92">
              <w:rPr>
                <w:bCs/>
                <w:i/>
                <w:iCs/>
                <w:sz w:val="23"/>
                <w:szCs w:val="23"/>
                <w:lang w:eastAsia="lt-LT"/>
              </w:rPr>
              <w:t>0,1</w:t>
            </w:r>
            <w:r w:rsidR="003D6EC6" w:rsidRPr="00550C92">
              <w:rPr>
                <w:bCs/>
                <w:i/>
                <w:iCs/>
                <w:sz w:val="23"/>
                <w:szCs w:val="23"/>
                <w:lang w:eastAsia="lt-LT"/>
              </w:rPr>
              <w:t>2</w:t>
            </w:r>
          </w:p>
        </w:tc>
      </w:tr>
      <w:tr w:rsidR="002A0B54" w:rsidRPr="002A0B54" w14:paraId="6669EA80" w14:textId="77777777" w:rsidTr="008F2B84">
        <w:trPr>
          <w:trHeight w:val="276"/>
        </w:trPr>
        <w:tc>
          <w:tcPr>
            <w:tcW w:w="882" w:type="dxa"/>
            <w:vAlign w:val="center"/>
          </w:tcPr>
          <w:p w14:paraId="3E355437" w14:textId="2C9C15C1" w:rsidR="00C82787" w:rsidRPr="00550C92" w:rsidRDefault="00173280" w:rsidP="008F2B84">
            <w:pPr>
              <w:jc w:val="center"/>
              <w:rPr>
                <w:bCs/>
                <w:color w:val="FF0000"/>
                <w:sz w:val="23"/>
                <w:szCs w:val="23"/>
                <w:lang w:eastAsia="lt-LT"/>
              </w:rPr>
            </w:pPr>
            <w:r w:rsidRPr="00550C92">
              <w:rPr>
                <w:bCs/>
                <w:sz w:val="23"/>
                <w:szCs w:val="23"/>
                <w:lang w:eastAsia="lt-LT"/>
              </w:rPr>
              <w:t>2.2.</w:t>
            </w:r>
          </w:p>
        </w:tc>
        <w:tc>
          <w:tcPr>
            <w:tcW w:w="4221" w:type="dxa"/>
            <w:noWrap/>
            <w:vAlign w:val="center"/>
          </w:tcPr>
          <w:p w14:paraId="1EEC8F89" w14:textId="172C8B4E" w:rsidR="00C82787" w:rsidRPr="00550C92" w:rsidRDefault="00842F80" w:rsidP="00B10156">
            <w:pPr>
              <w:jc w:val="both"/>
              <w:rPr>
                <w:bCs/>
                <w:sz w:val="23"/>
                <w:szCs w:val="23"/>
                <w:highlight w:val="yellow"/>
                <w:lang w:eastAsia="lt-LT"/>
              </w:rPr>
            </w:pPr>
            <w:r w:rsidRPr="00550C92">
              <w:rPr>
                <w:bCs/>
                <w:sz w:val="23"/>
                <w:szCs w:val="23"/>
                <w:lang w:eastAsia="lt-LT"/>
              </w:rPr>
              <w:t>l</w:t>
            </w:r>
            <w:r w:rsidR="00C82787" w:rsidRPr="00550C92">
              <w:rPr>
                <w:bCs/>
                <w:sz w:val="23"/>
                <w:szCs w:val="23"/>
                <w:lang w:eastAsia="lt-LT"/>
              </w:rPr>
              <w:t xml:space="preserve">ikusiems be tėvų globos vaikams </w:t>
            </w:r>
          </w:p>
        </w:tc>
        <w:tc>
          <w:tcPr>
            <w:tcW w:w="1560" w:type="dxa"/>
            <w:vAlign w:val="center"/>
          </w:tcPr>
          <w:p w14:paraId="744B2E2B" w14:textId="780A9C52" w:rsidR="00C82787" w:rsidRPr="00550C92" w:rsidRDefault="002F4A3A" w:rsidP="00C64366">
            <w:pPr>
              <w:jc w:val="center"/>
              <w:rPr>
                <w:bCs/>
                <w:sz w:val="23"/>
                <w:szCs w:val="23"/>
                <w:highlight w:val="yellow"/>
                <w:lang w:eastAsia="lt-LT"/>
              </w:rPr>
            </w:pPr>
            <w:r w:rsidRPr="00550C92">
              <w:rPr>
                <w:bCs/>
                <w:sz w:val="23"/>
                <w:szCs w:val="23"/>
                <w:lang w:eastAsia="lt-LT"/>
              </w:rPr>
              <w:t>2/2</w:t>
            </w:r>
          </w:p>
        </w:tc>
        <w:tc>
          <w:tcPr>
            <w:tcW w:w="1417" w:type="dxa"/>
            <w:vAlign w:val="center"/>
          </w:tcPr>
          <w:p w14:paraId="033718B1" w14:textId="0685227A" w:rsidR="00C82787" w:rsidRPr="00550C92" w:rsidRDefault="00C82787" w:rsidP="00C64366">
            <w:pPr>
              <w:jc w:val="center"/>
              <w:rPr>
                <w:bCs/>
                <w:sz w:val="23"/>
                <w:szCs w:val="23"/>
                <w:lang w:eastAsia="lt-LT"/>
              </w:rPr>
            </w:pPr>
            <w:r w:rsidRPr="00550C92">
              <w:rPr>
                <w:bCs/>
                <w:sz w:val="23"/>
                <w:szCs w:val="23"/>
                <w:lang w:eastAsia="lt-LT"/>
              </w:rPr>
              <w:t>x</w:t>
            </w:r>
          </w:p>
        </w:tc>
        <w:tc>
          <w:tcPr>
            <w:tcW w:w="1418" w:type="dxa"/>
            <w:vAlign w:val="center"/>
          </w:tcPr>
          <w:p w14:paraId="73BAF585" w14:textId="7037BB7F" w:rsidR="00C82787" w:rsidRPr="00550C92" w:rsidRDefault="007808E4" w:rsidP="00EF5F91">
            <w:pPr>
              <w:jc w:val="center"/>
              <w:rPr>
                <w:bCs/>
                <w:color w:val="FF0000"/>
                <w:sz w:val="23"/>
                <w:szCs w:val="23"/>
                <w:lang w:eastAsia="lt-LT"/>
              </w:rPr>
            </w:pPr>
            <w:r w:rsidRPr="00550C92">
              <w:rPr>
                <w:bCs/>
                <w:sz w:val="23"/>
                <w:szCs w:val="23"/>
                <w:lang w:eastAsia="lt-LT"/>
              </w:rPr>
              <w:t>0</w:t>
            </w:r>
            <w:r w:rsidR="003D6EC6" w:rsidRPr="00550C92">
              <w:rPr>
                <w:bCs/>
                <w:sz w:val="23"/>
                <w:szCs w:val="23"/>
                <w:lang w:eastAsia="lt-LT"/>
              </w:rPr>
              <w:t>,12</w:t>
            </w:r>
          </w:p>
        </w:tc>
      </w:tr>
      <w:tr w:rsidR="002A0B54" w:rsidRPr="002A0B54" w14:paraId="5C1E23E8" w14:textId="77777777" w:rsidTr="008F2B84">
        <w:trPr>
          <w:trHeight w:val="341"/>
        </w:trPr>
        <w:tc>
          <w:tcPr>
            <w:tcW w:w="882" w:type="dxa"/>
            <w:vAlign w:val="center"/>
          </w:tcPr>
          <w:p w14:paraId="176E29F8" w14:textId="77777777" w:rsidR="00B10156" w:rsidRPr="00550C92" w:rsidRDefault="00B10156" w:rsidP="008F2B84">
            <w:pPr>
              <w:jc w:val="center"/>
              <w:rPr>
                <w:b/>
                <w:sz w:val="23"/>
                <w:szCs w:val="23"/>
                <w:lang w:eastAsia="lt-LT"/>
              </w:rPr>
            </w:pPr>
            <w:r w:rsidRPr="00550C92">
              <w:rPr>
                <w:b/>
                <w:sz w:val="23"/>
                <w:szCs w:val="23"/>
                <w:lang w:eastAsia="lt-LT"/>
              </w:rPr>
              <w:t>3.</w:t>
            </w:r>
          </w:p>
        </w:tc>
        <w:tc>
          <w:tcPr>
            <w:tcW w:w="4221" w:type="dxa"/>
            <w:noWrap/>
            <w:vAlign w:val="center"/>
          </w:tcPr>
          <w:p w14:paraId="784CD23A" w14:textId="77777777" w:rsidR="00B10156" w:rsidRPr="00550C92" w:rsidRDefault="00B10156" w:rsidP="00B10156">
            <w:pPr>
              <w:jc w:val="both"/>
              <w:rPr>
                <w:b/>
                <w:sz w:val="23"/>
                <w:szCs w:val="23"/>
                <w:lang w:eastAsia="lt-LT"/>
              </w:rPr>
            </w:pPr>
            <w:r w:rsidRPr="00550C92">
              <w:rPr>
                <w:b/>
                <w:sz w:val="23"/>
                <w:szCs w:val="23"/>
                <w:lang w:eastAsia="lt-LT"/>
              </w:rPr>
              <w:t xml:space="preserve">Dienos socialinė globa </w:t>
            </w:r>
          </w:p>
        </w:tc>
        <w:tc>
          <w:tcPr>
            <w:tcW w:w="1560" w:type="dxa"/>
            <w:vAlign w:val="center"/>
          </w:tcPr>
          <w:p w14:paraId="3629F1AF" w14:textId="1874253B" w:rsidR="00B10156" w:rsidRPr="00550C92" w:rsidRDefault="004F36EE" w:rsidP="00B10156">
            <w:pPr>
              <w:jc w:val="center"/>
              <w:rPr>
                <w:b/>
                <w:sz w:val="23"/>
                <w:szCs w:val="23"/>
                <w:lang w:eastAsia="lt-LT"/>
              </w:rPr>
            </w:pPr>
            <w:r w:rsidRPr="00550C92">
              <w:rPr>
                <w:b/>
                <w:sz w:val="23"/>
                <w:szCs w:val="23"/>
                <w:lang w:eastAsia="lt-LT"/>
              </w:rPr>
              <w:t>86</w:t>
            </w:r>
          </w:p>
        </w:tc>
        <w:tc>
          <w:tcPr>
            <w:tcW w:w="1417" w:type="dxa"/>
            <w:vAlign w:val="center"/>
          </w:tcPr>
          <w:p w14:paraId="02298EBC" w14:textId="0F077885" w:rsidR="00B10156" w:rsidRPr="00550C92" w:rsidRDefault="004F36EE" w:rsidP="00B10156">
            <w:pPr>
              <w:jc w:val="center"/>
              <w:rPr>
                <w:b/>
                <w:sz w:val="23"/>
                <w:szCs w:val="23"/>
                <w:lang w:eastAsia="lt-LT"/>
              </w:rPr>
            </w:pPr>
            <w:r w:rsidRPr="00550C92">
              <w:rPr>
                <w:b/>
                <w:sz w:val="23"/>
                <w:szCs w:val="23"/>
                <w:lang w:eastAsia="lt-LT"/>
              </w:rPr>
              <w:t>9</w:t>
            </w:r>
          </w:p>
        </w:tc>
        <w:tc>
          <w:tcPr>
            <w:tcW w:w="1418" w:type="dxa"/>
            <w:vAlign w:val="center"/>
          </w:tcPr>
          <w:p w14:paraId="0F5572B4" w14:textId="3BCA9FF4" w:rsidR="00B10156" w:rsidRPr="00550C92" w:rsidRDefault="007808E4" w:rsidP="00B10156">
            <w:pPr>
              <w:jc w:val="center"/>
              <w:rPr>
                <w:b/>
                <w:color w:val="FF0000"/>
                <w:sz w:val="23"/>
                <w:szCs w:val="23"/>
                <w:highlight w:val="yellow"/>
                <w:lang w:eastAsia="lt-LT"/>
              </w:rPr>
            </w:pPr>
            <w:r w:rsidRPr="00550C92">
              <w:rPr>
                <w:b/>
                <w:sz w:val="23"/>
                <w:szCs w:val="23"/>
                <w:lang w:eastAsia="lt-LT"/>
              </w:rPr>
              <w:t>2,</w:t>
            </w:r>
            <w:r w:rsidR="003D6EC6" w:rsidRPr="00550C92">
              <w:rPr>
                <w:b/>
                <w:sz w:val="23"/>
                <w:szCs w:val="23"/>
                <w:lang w:eastAsia="lt-LT"/>
              </w:rPr>
              <w:t>60</w:t>
            </w:r>
          </w:p>
        </w:tc>
      </w:tr>
      <w:tr w:rsidR="002A0B54" w:rsidRPr="002A0B54" w14:paraId="65F451F6" w14:textId="77777777" w:rsidTr="008F2B84">
        <w:trPr>
          <w:trHeight w:val="341"/>
        </w:trPr>
        <w:tc>
          <w:tcPr>
            <w:tcW w:w="882" w:type="dxa"/>
            <w:vAlign w:val="center"/>
          </w:tcPr>
          <w:p w14:paraId="436429EE" w14:textId="289716EE" w:rsidR="00FD42E3" w:rsidRPr="00550C92" w:rsidRDefault="00102FA9" w:rsidP="008F2B84">
            <w:pPr>
              <w:jc w:val="center"/>
              <w:rPr>
                <w:bCs/>
                <w:sz w:val="23"/>
                <w:szCs w:val="23"/>
                <w:lang w:eastAsia="lt-LT"/>
              </w:rPr>
            </w:pPr>
            <w:r w:rsidRPr="00550C92">
              <w:rPr>
                <w:bCs/>
                <w:sz w:val="23"/>
                <w:szCs w:val="23"/>
                <w:lang w:eastAsia="lt-LT"/>
              </w:rPr>
              <w:t>3.1</w:t>
            </w:r>
          </w:p>
        </w:tc>
        <w:tc>
          <w:tcPr>
            <w:tcW w:w="4221" w:type="dxa"/>
            <w:noWrap/>
            <w:vAlign w:val="center"/>
          </w:tcPr>
          <w:p w14:paraId="74A96793" w14:textId="7931EF34" w:rsidR="00FD42E3" w:rsidRPr="00550C92" w:rsidRDefault="001C3432" w:rsidP="00B10156">
            <w:pPr>
              <w:jc w:val="both"/>
              <w:rPr>
                <w:bCs/>
                <w:sz w:val="23"/>
                <w:szCs w:val="23"/>
                <w:lang w:eastAsia="lt-LT"/>
              </w:rPr>
            </w:pPr>
            <w:r w:rsidRPr="00550C92">
              <w:rPr>
                <w:bCs/>
                <w:sz w:val="23"/>
                <w:szCs w:val="23"/>
                <w:lang w:eastAsia="lt-LT"/>
              </w:rPr>
              <w:t>v</w:t>
            </w:r>
            <w:r w:rsidR="00C42FED" w:rsidRPr="00550C92">
              <w:rPr>
                <w:bCs/>
                <w:sz w:val="23"/>
                <w:szCs w:val="23"/>
                <w:lang w:eastAsia="lt-LT"/>
              </w:rPr>
              <w:t>aikams su negalia</w:t>
            </w:r>
            <w:r w:rsidR="008F2B84" w:rsidRPr="00550C92">
              <w:rPr>
                <w:bCs/>
                <w:sz w:val="23"/>
                <w:szCs w:val="23"/>
                <w:lang w:eastAsia="lt-LT"/>
              </w:rPr>
              <w:t xml:space="preserve"> ir su sunkia negalia </w:t>
            </w:r>
            <w:r w:rsidR="00C42FED" w:rsidRPr="00550C92">
              <w:rPr>
                <w:bCs/>
                <w:sz w:val="23"/>
                <w:szCs w:val="23"/>
                <w:lang w:eastAsia="lt-LT"/>
              </w:rPr>
              <w:t>institucijoje Plun</w:t>
            </w:r>
            <w:r w:rsidR="006E2561" w:rsidRPr="00550C92">
              <w:rPr>
                <w:bCs/>
                <w:sz w:val="23"/>
                <w:szCs w:val="23"/>
                <w:lang w:eastAsia="lt-LT"/>
              </w:rPr>
              <w:t>gės SUC</w:t>
            </w:r>
          </w:p>
        </w:tc>
        <w:tc>
          <w:tcPr>
            <w:tcW w:w="1560" w:type="dxa"/>
            <w:vAlign w:val="center"/>
          </w:tcPr>
          <w:p w14:paraId="21F7639F" w14:textId="0AC87AED" w:rsidR="00FD42E3" w:rsidRPr="00550C92" w:rsidRDefault="008F2B84" w:rsidP="00B10156">
            <w:pPr>
              <w:jc w:val="center"/>
              <w:rPr>
                <w:bCs/>
                <w:sz w:val="23"/>
                <w:szCs w:val="23"/>
                <w:lang w:eastAsia="lt-LT"/>
              </w:rPr>
            </w:pPr>
            <w:r w:rsidRPr="00550C92">
              <w:rPr>
                <w:bCs/>
                <w:sz w:val="23"/>
                <w:szCs w:val="23"/>
                <w:lang w:eastAsia="lt-LT"/>
              </w:rPr>
              <w:t>1</w:t>
            </w:r>
            <w:r w:rsidR="00E93222" w:rsidRPr="00550C92">
              <w:rPr>
                <w:bCs/>
                <w:sz w:val="23"/>
                <w:szCs w:val="23"/>
                <w:lang w:eastAsia="lt-LT"/>
              </w:rPr>
              <w:t>5</w:t>
            </w:r>
          </w:p>
        </w:tc>
        <w:tc>
          <w:tcPr>
            <w:tcW w:w="1417" w:type="dxa"/>
            <w:vAlign w:val="center"/>
          </w:tcPr>
          <w:p w14:paraId="2AB58FEC" w14:textId="6CA4AAF1" w:rsidR="00FD42E3" w:rsidRPr="00550C92" w:rsidRDefault="008F2B84" w:rsidP="00B10156">
            <w:pPr>
              <w:jc w:val="center"/>
              <w:rPr>
                <w:bCs/>
                <w:sz w:val="23"/>
                <w:szCs w:val="23"/>
                <w:lang w:eastAsia="lt-LT"/>
              </w:rPr>
            </w:pPr>
            <w:r w:rsidRPr="00550C92">
              <w:rPr>
                <w:bCs/>
                <w:sz w:val="23"/>
                <w:szCs w:val="23"/>
                <w:lang w:eastAsia="lt-LT"/>
              </w:rPr>
              <w:t>x</w:t>
            </w:r>
          </w:p>
        </w:tc>
        <w:tc>
          <w:tcPr>
            <w:tcW w:w="1418" w:type="dxa"/>
            <w:vAlign w:val="center"/>
          </w:tcPr>
          <w:p w14:paraId="125F1D50" w14:textId="7BD5B7A0" w:rsidR="00FD42E3" w:rsidRPr="00550C92" w:rsidRDefault="00B4738A" w:rsidP="00B10156">
            <w:pPr>
              <w:jc w:val="center"/>
              <w:rPr>
                <w:b/>
                <w:color w:val="FF0000"/>
                <w:sz w:val="23"/>
                <w:szCs w:val="23"/>
                <w:lang w:eastAsia="lt-LT"/>
              </w:rPr>
            </w:pPr>
            <w:r w:rsidRPr="00550C92">
              <w:rPr>
                <w:b/>
                <w:sz w:val="23"/>
                <w:szCs w:val="23"/>
                <w:lang w:eastAsia="lt-LT"/>
              </w:rPr>
              <w:t>0,</w:t>
            </w:r>
            <w:r w:rsidR="003D6EC6" w:rsidRPr="00550C92">
              <w:rPr>
                <w:b/>
                <w:sz w:val="23"/>
                <w:szCs w:val="23"/>
                <w:lang w:eastAsia="lt-LT"/>
              </w:rPr>
              <w:t>45</w:t>
            </w:r>
          </w:p>
        </w:tc>
      </w:tr>
      <w:tr w:rsidR="002A0B54" w:rsidRPr="002A0B54" w14:paraId="616A7B14" w14:textId="77777777" w:rsidTr="008F2B84">
        <w:trPr>
          <w:trHeight w:val="272"/>
        </w:trPr>
        <w:tc>
          <w:tcPr>
            <w:tcW w:w="882" w:type="dxa"/>
            <w:vAlign w:val="center"/>
          </w:tcPr>
          <w:p w14:paraId="0B5454D3" w14:textId="03625352" w:rsidR="00B10156" w:rsidRPr="00550C92" w:rsidRDefault="00B10156" w:rsidP="008F2B84">
            <w:pPr>
              <w:jc w:val="center"/>
              <w:rPr>
                <w:strike/>
                <w:sz w:val="23"/>
                <w:szCs w:val="23"/>
                <w:lang w:eastAsia="lt-LT"/>
              </w:rPr>
            </w:pPr>
            <w:r w:rsidRPr="00550C92">
              <w:rPr>
                <w:sz w:val="23"/>
                <w:szCs w:val="23"/>
                <w:lang w:eastAsia="lt-LT"/>
              </w:rPr>
              <w:t>3.</w:t>
            </w:r>
            <w:r w:rsidR="00102FA9" w:rsidRPr="00550C92">
              <w:rPr>
                <w:sz w:val="23"/>
                <w:szCs w:val="23"/>
                <w:lang w:eastAsia="lt-LT"/>
              </w:rPr>
              <w:t>2</w:t>
            </w:r>
            <w:r w:rsidRPr="00550C92">
              <w:rPr>
                <w:sz w:val="23"/>
                <w:szCs w:val="23"/>
                <w:lang w:eastAsia="lt-LT"/>
              </w:rPr>
              <w:t>.</w:t>
            </w:r>
          </w:p>
        </w:tc>
        <w:tc>
          <w:tcPr>
            <w:tcW w:w="4221" w:type="dxa"/>
            <w:noWrap/>
            <w:vAlign w:val="center"/>
          </w:tcPr>
          <w:p w14:paraId="3D46D874" w14:textId="5922C683" w:rsidR="00B10156" w:rsidRPr="00550C92" w:rsidRDefault="007A0907" w:rsidP="00B10156">
            <w:pPr>
              <w:jc w:val="both"/>
              <w:rPr>
                <w:strike/>
                <w:sz w:val="23"/>
                <w:szCs w:val="23"/>
                <w:lang w:eastAsia="lt-LT"/>
              </w:rPr>
            </w:pPr>
            <w:r w:rsidRPr="00550C92">
              <w:rPr>
                <w:sz w:val="23"/>
                <w:szCs w:val="23"/>
                <w:lang w:eastAsia="lt-LT"/>
              </w:rPr>
              <w:t>s</w:t>
            </w:r>
            <w:r w:rsidR="00B10156" w:rsidRPr="00550C92">
              <w:rPr>
                <w:sz w:val="23"/>
                <w:szCs w:val="23"/>
                <w:lang w:eastAsia="lt-LT"/>
              </w:rPr>
              <w:t xml:space="preserve">unkią negalią turintiems asmenims institucijoje Plungės </w:t>
            </w:r>
            <w:r w:rsidRPr="00550C92">
              <w:rPr>
                <w:sz w:val="23"/>
                <w:szCs w:val="23"/>
                <w:lang w:eastAsia="lt-LT"/>
              </w:rPr>
              <w:t>SPC</w:t>
            </w:r>
          </w:p>
        </w:tc>
        <w:tc>
          <w:tcPr>
            <w:tcW w:w="1560" w:type="dxa"/>
            <w:vAlign w:val="center"/>
          </w:tcPr>
          <w:p w14:paraId="61EA9DA6" w14:textId="548AFB5F" w:rsidR="00B10156" w:rsidRPr="00550C92" w:rsidRDefault="00B10156" w:rsidP="00B10156">
            <w:pPr>
              <w:jc w:val="center"/>
              <w:rPr>
                <w:strike/>
                <w:sz w:val="23"/>
                <w:szCs w:val="23"/>
                <w:lang w:eastAsia="lt-LT"/>
              </w:rPr>
            </w:pPr>
            <w:r w:rsidRPr="00550C92">
              <w:rPr>
                <w:sz w:val="23"/>
                <w:szCs w:val="23"/>
                <w:lang w:eastAsia="lt-LT"/>
              </w:rPr>
              <w:t>1</w:t>
            </w:r>
            <w:r w:rsidR="00E33251" w:rsidRPr="00550C92">
              <w:rPr>
                <w:sz w:val="23"/>
                <w:szCs w:val="23"/>
                <w:lang w:eastAsia="lt-LT"/>
              </w:rPr>
              <w:t>8</w:t>
            </w:r>
          </w:p>
        </w:tc>
        <w:tc>
          <w:tcPr>
            <w:tcW w:w="1417" w:type="dxa"/>
            <w:vAlign w:val="center"/>
          </w:tcPr>
          <w:p w14:paraId="00AEDC66" w14:textId="4EE001CE" w:rsidR="00B10156" w:rsidRPr="00550C92" w:rsidRDefault="00B4738A" w:rsidP="00B10156">
            <w:pPr>
              <w:jc w:val="center"/>
              <w:rPr>
                <w:strike/>
                <w:sz w:val="23"/>
                <w:szCs w:val="23"/>
                <w:lang w:eastAsia="lt-LT"/>
              </w:rPr>
            </w:pPr>
            <w:r w:rsidRPr="00550C92">
              <w:rPr>
                <w:sz w:val="23"/>
                <w:szCs w:val="23"/>
                <w:lang w:eastAsia="lt-LT"/>
              </w:rPr>
              <w:t>x</w:t>
            </w:r>
          </w:p>
        </w:tc>
        <w:tc>
          <w:tcPr>
            <w:tcW w:w="1418" w:type="dxa"/>
            <w:vAlign w:val="center"/>
          </w:tcPr>
          <w:p w14:paraId="4F49E888" w14:textId="026EDF14" w:rsidR="00B10156" w:rsidRPr="00550C92" w:rsidRDefault="00B4738A" w:rsidP="00B10156">
            <w:pPr>
              <w:jc w:val="center"/>
              <w:rPr>
                <w:strike/>
                <w:color w:val="FF0000"/>
                <w:sz w:val="23"/>
                <w:szCs w:val="23"/>
                <w:lang w:eastAsia="lt-LT"/>
              </w:rPr>
            </w:pPr>
            <w:r w:rsidRPr="00550C92">
              <w:rPr>
                <w:sz w:val="23"/>
                <w:szCs w:val="23"/>
                <w:lang w:eastAsia="lt-LT"/>
              </w:rPr>
              <w:t>0,5</w:t>
            </w:r>
            <w:r w:rsidR="003D6EC6" w:rsidRPr="00550C92">
              <w:rPr>
                <w:sz w:val="23"/>
                <w:szCs w:val="23"/>
                <w:lang w:eastAsia="lt-LT"/>
              </w:rPr>
              <w:t>4</w:t>
            </w:r>
          </w:p>
        </w:tc>
      </w:tr>
      <w:tr w:rsidR="002A0B54" w:rsidRPr="002A0B54" w14:paraId="7AE0353F" w14:textId="77777777" w:rsidTr="008F2B84">
        <w:trPr>
          <w:trHeight w:val="444"/>
        </w:trPr>
        <w:tc>
          <w:tcPr>
            <w:tcW w:w="882" w:type="dxa"/>
            <w:vAlign w:val="center"/>
          </w:tcPr>
          <w:p w14:paraId="4D00931E" w14:textId="33A1CF5B" w:rsidR="00B10156" w:rsidRPr="00550C92" w:rsidRDefault="00B10156" w:rsidP="008F2B84">
            <w:pPr>
              <w:jc w:val="center"/>
              <w:rPr>
                <w:sz w:val="23"/>
                <w:szCs w:val="23"/>
                <w:lang w:eastAsia="lt-LT"/>
              </w:rPr>
            </w:pPr>
            <w:r w:rsidRPr="00550C92">
              <w:rPr>
                <w:sz w:val="23"/>
                <w:szCs w:val="23"/>
                <w:lang w:eastAsia="lt-LT"/>
              </w:rPr>
              <w:t>3.</w:t>
            </w:r>
            <w:r w:rsidR="00102FA9" w:rsidRPr="00550C92">
              <w:rPr>
                <w:sz w:val="23"/>
                <w:szCs w:val="23"/>
                <w:lang w:eastAsia="lt-LT"/>
              </w:rPr>
              <w:t>3.</w:t>
            </w:r>
          </w:p>
        </w:tc>
        <w:tc>
          <w:tcPr>
            <w:tcW w:w="4221" w:type="dxa"/>
            <w:noWrap/>
            <w:vAlign w:val="center"/>
          </w:tcPr>
          <w:p w14:paraId="2A18D279" w14:textId="14F4D42E" w:rsidR="00B10156" w:rsidRPr="00550C92" w:rsidRDefault="007A0907" w:rsidP="00B10156">
            <w:pPr>
              <w:jc w:val="both"/>
              <w:rPr>
                <w:sz w:val="23"/>
                <w:szCs w:val="23"/>
                <w:lang w:eastAsia="lt-LT"/>
              </w:rPr>
            </w:pPr>
            <w:r w:rsidRPr="00550C92">
              <w:rPr>
                <w:sz w:val="23"/>
                <w:szCs w:val="23"/>
                <w:lang w:eastAsia="lt-LT"/>
              </w:rPr>
              <w:t>s</w:t>
            </w:r>
            <w:r w:rsidR="00B10156" w:rsidRPr="00550C92">
              <w:rPr>
                <w:sz w:val="23"/>
                <w:szCs w:val="23"/>
                <w:lang w:eastAsia="lt-LT"/>
              </w:rPr>
              <w:t>unkią negalią turintiems asmenims jų namuose (integralios pagalbos paslaugos)</w:t>
            </w:r>
          </w:p>
        </w:tc>
        <w:tc>
          <w:tcPr>
            <w:tcW w:w="1560" w:type="dxa"/>
            <w:vAlign w:val="center"/>
          </w:tcPr>
          <w:p w14:paraId="154F2701" w14:textId="45C7734C" w:rsidR="00B10156" w:rsidRPr="00550C92" w:rsidRDefault="00E33251" w:rsidP="00B10156">
            <w:pPr>
              <w:jc w:val="center"/>
              <w:rPr>
                <w:sz w:val="23"/>
                <w:szCs w:val="23"/>
                <w:lang w:eastAsia="lt-LT"/>
              </w:rPr>
            </w:pPr>
            <w:r w:rsidRPr="00550C92">
              <w:rPr>
                <w:sz w:val="23"/>
                <w:szCs w:val="23"/>
                <w:lang w:eastAsia="lt-LT"/>
              </w:rPr>
              <w:t>40</w:t>
            </w:r>
          </w:p>
        </w:tc>
        <w:tc>
          <w:tcPr>
            <w:tcW w:w="1417" w:type="dxa"/>
            <w:vAlign w:val="center"/>
          </w:tcPr>
          <w:p w14:paraId="189809F0" w14:textId="4B9F9444" w:rsidR="00B10156" w:rsidRPr="00550C92" w:rsidRDefault="003305F8" w:rsidP="00B10156">
            <w:pPr>
              <w:jc w:val="center"/>
              <w:rPr>
                <w:sz w:val="23"/>
                <w:szCs w:val="23"/>
                <w:lang w:eastAsia="lt-LT"/>
              </w:rPr>
            </w:pPr>
            <w:r w:rsidRPr="00550C92">
              <w:rPr>
                <w:sz w:val="23"/>
                <w:szCs w:val="23"/>
                <w:lang w:eastAsia="lt-LT"/>
              </w:rPr>
              <w:t>9</w:t>
            </w:r>
          </w:p>
        </w:tc>
        <w:tc>
          <w:tcPr>
            <w:tcW w:w="1418" w:type="dxa"/>
            <w:vAlign w:val="center"/>
          </w:tcPr>
          <w:p w14:paraId="1BC1F4FC" w14:textId="79050A8A" w:rsidR="00B10156" w:rsidRPr="00550C92" w:rsidRDefault="00B4738A" w:rsidP="00B10156">
            <w:pPr>
              <w:jc w:val="center"/>
              <w:rPr>
                <w:color w:val="FF0000"/>
                <w:sz w:val="23"/>
                <w:szCs w:val="23"/>
                <w:lang w:eastAsia="lt-LT"/>
              </w:rPr>
            </w:pPr>
            <w:r w:rsidRPr="00550C92">
              <w:rPr>
                <w:sz w:val="23"/>
                <w:szCs w:val="23"/>
                <w:lang w:eastAsia="lt-LT"/>
              </w:rPr>
              <w:t>1,</w:t>
            </w:r>
            <w:r w:rsidR="003D6EC6" w:rsidRPr="00550C92">
              <w:rPr>
                <w:sz w:val="23"/>
                <w:szCs w:val="23"/>
                <w:lang w:eastAsia="lt-LT"/>
              </w:rPr>
              <w:t>21</w:t>
            </w:r>
          </w:p>
        </w:tc>
      </w:tr>
      <w:tr w:rsidR="00E33251" w:rsidRPr="002A0B54" w14:paraId="143DDDD5" w14:textId="77777777" w:rsidTr="008F2B84">
        <w:trPr>
          <w:trHeight w:val="444"/>
        </w:trPr>
        <w:tc>
          <w:tcPr>
            <w:tcW w:w="882" w:type="dxa"/>
            <w:vAlign w:val="center"/>
          </w:tcPr>
          <w:p w14:paraId="39888CEF" w14:textId="42B63320" w:rsidR="00E33251" w:rsidRPr="00550C92" w:rsidRDefault="00E33251" w:rsidP="008F2B84">
            <w:pPr>
              <w:jc w:val="center"/>
              <w:rPr>
                <w:sz w:val="23"/>
                <w:szCs w:val="23"/>
                <w:lang w:eastAsia="lt-LT"/>
              </w:rPr>
            </w:pPr>
            <w:r w:rsidRPr="00550C92">
              <w:rPr>
                <w:sz w:val="23"/>
                <w:szCs w:val="23"/>
                <w:lang w:eastAsia="lt-LT"/>
              </w:rPr>
              <w:t>3.4</w:t>
            </w:r>
          </w:p>
        </w:tc>
        <w:tc>
          <w:tcPr>
            <w:tcW w:w="4221" w:type="dxa"/>
            <w:noWrap/>
            <w:vAlign w:val="center"/>
          </w:tcPr>
          <w:p w14:paraId="46937C2C" w14:textId="3B134884" w:rsidR="00E33251" w:rsidRPr="00550C92" w:rsidRDefault="007A0907" w:rsidP="00B10156">
            <w:pPr>
              <w:jc w:val="both"/>
              <w:rPr>
                <w:sz w:val="23"/>
                <w:szCs w:val="23"/>
                <w:lang w:eastAsia="lt-LT"/>
              </w:rPr>
            </w:pPr>
            <w:r w:rsidRPr="00550C92">
              <w:rPr>
                <w:sz w:val="23"/>
                <w:szCs w:val="23"/>
                <w:lang w:eastAsia="lt-LT"/>
              </w:rPr>
              <w:t>s</w:t>
            </w:r>
            <w:r w:rsidR="00E33251" w:rsidRPr="00550C92">
              <w:rPr>
                <w:sz w:val="23"/>
                <w:szCs w:val="23"/>
                <w:lang w:eastAsia="lt-LT"/>
              </w:rPr>
              <w:t>unkią negalią turintiems asmenims jų namuose</w:t>
            </w:r>
          </w:p>
        </w:tc>
        <w:tc>
          <w:tcPr>
            <w:tcW w:w="1560" w:type="dxa"/>
            <w:vAlign w:val="center"/>
          </w:tcPr>
          <w:p w14:paraId="230F8B8A" w14:textId="020EC535" w:rsidR="00E33251" w:rsidRPr="00550C92" w:rsidRDefault="00E33251" w:rsidP="00B10156">
            <w:pPr>
              <w:jc w:val="center"/>
              <w:rPr>
                <w:sz w:val="23"/>
                <w:szCs w:val="23"/>
                <w:lang w:eastAsia="lt-LT"/>
              </w:rPr>
            </w:pPr>
            <w:r w:rsidRPr="00550C92">
              <w:rPr>
                <w:sz w:val="23"/>
                <w:szCs w:val="23"/>
                <w:lang w:eastAsia="lt-LT"/>
              </w:rPr>
              <w:t>13</w:t>
            </w:r>
          </w:p>
        </w:tc>
        <w:tc>
          <w:tcPr>
            <w:tcW w:w="1417" w:type="dxa"/>
            <w:vAlign w:val="center"/>
          </w:tcPr>
          <w:p w14:paraId="2668E1A9" w14:textId="3DC34A78" w:rsidR="00E33251" w:rsidRPr="00550C92" w:rsidRDefault="005C03E9" w:rsidP="00B10156">
            <w:pPr>
              <w:jc w:val="center"/>
              <w:rPr>
                <w:sz w:val="23"/>
                <w:szCs w:val="23"/>
                <w:lang w:eastAsia="lt-LT"/>
              </w:rPr>
            </w:pPr>
            <w:r w:rsidRPr="00550C92">
              <w:rPr>
                <w:sz w:val="23"/>
                <w:szCs w:val="23"/>
                <w:lang w:eastAsia="lt-LT"/>
              </w:rPr>
              <w:t>x</w:t>
            </w:r>
          </w:p>
        </w:tc>
        <w:tc>
          <w:tcPr>
            <w:tcW w:w="1418" w:type="dxa"/>
            <w:vAlign w:val="center"/>
          </w:tcPr>
          <w:p w14:paraId="20A5D089" w14:textId="712D7764" w:rsidR="00E33251" w:rsidRPr="00550C92" w:rsidRDefault="003D6EC6" w:rsidP="00B10156">
            <w:pPr>
              <w:jc w:val="center"/>
              <w:rPr>
                <w:color w:val="FF0000"/>
                <w:sz w:val="23"/>
                <w:szCs w:val="23"/>
                <w:lang w:eastAsia="lt-LT"/>
              </w:rPr>
            </w:pPr>
            <w:r w:rsidRPr="00550C92">
              <w:rPr>
                <w:sz w:val="23"/>
                <w:szCs w:val="23"/>
                <w:lang w:eastAsia="lt-LT"/>
              </w:rPr>
              <w:t>0,39</w:t>
            </w:r>
          </w:p>
        </w:tc>
      </w:tr>
      <w:tr w:rsidR="002A0B54" w:rsidRPr="002A0B54" w14:paraId="5A2741E4" w14:textId="77777777" w:rsidTr="008F2B84">
        <w:trPr>
          <w:trHeight w:val="341"/>
        </w:trPr>
        <w:tc>
          <w:tcPr>
            <w:tcW w:w="882" w:type="dxa"/>
            <w:vAlign w:val="center"/>
          </w:tcPr>
          <w:p w14:paraId="06679997" w14:textId="06BD0BBE" w:rsidR="00B10156" w:rsidRPr="00550C92" w:rsidRDefault="00B10156" w:rsidP="008F2B84">
            <w:pPr>
              <w:jc w:val="center"/>
              <w:rPr>
                <w:b/>
                <w:sz w:val="23"/>
                <w:szCs w:val="23"/>
                <w:lang w:eastAsia="lt-LT"/>
              </w:rPr>
            </w:pPr>
            <w:r w:rsidRPr="00550C92">
              <w:rPr>
                <w:b/>
                <w:sz w:val="23"/>
                <w:szCs w:val="23"/>
                <w:lang w:eastAsia="lt-LT"/>
              </w:rPr>
              <w:t>4.</w:t>
            </w:r>
          </w:p>
        </w:tc>
        <w:tc>
          <w:tcPr>
            <w:tcW w:w="4221" w:type="dxa"/>
            <w:noWrap/>
            <w:vAlign w:val="center"/>
          </w:tcPr>
          <w:p w14:paraId="4F7BF851" w14:textId="77777777" w:rsidR="00B10156" w:rsidRPr="00550C92" w:rsidRDefault="00B10156" w:rsidP="00B10156">
            <w:pPr>
              <w:jc w:val="both"/>
              <w:rPr>
                <w:b/>
                <w:sz w:val="23"/>
                <w:szCs w:val="23"/>
                <w:lang w:eastAsia="lt-LT"/>
              </w:rPr>
            </w:pPr>
            <w:r w:rsidRPr="00550C92">
              <w:rPr>
                <w:b/>
                <w:sz w:val="23"/>
                <w:szCs w:val="23"/>
                <w:lang w:eastAsia="lt-LT"/>
              </w:rPr>
              <w:t>Socialinės priežiūros paslaugos</w:t>
            </w:r>
          </w:p>
        </w:tc>
        <w:tc>
          <w:tcPr>
            <w:tcW w:w="1560" w:type="dxa"/>
            <w:vAlign w:val="center"/>
          </w:tcPr>
          <w:p w14:paraId="61F219AF" w14:textId="76434ED1" w:rsidR="00B10156" w:rsidRPr="00550C92" w:rsidRDefault="00615BB0" w:rsidP="00B10156">
            <w:pPr>
              <w:jc w:val="center"/>
              <w:rPr>
                <w:b/>
                <w:sz w:val="23"/>
                <w:szCs w:val="23"/>
                <w:highlight w:val="yellow"/>
                <w:lang w:eastAsia="lt-LT"/>
              </w:rPr>
            </w:pPr>
            <w:r w:rsidRPr="00550C92">
              <w:rPr>
                <w:b/>
                <w:sz w:val="23"/>
                <w:szCs w:val="23"/>
                <w:lang w:eastAsia="lt-LT"/>
              </w:rPr>
              <w:t>1</w:t>
            </w:r>
            <w:r w:rsidR="00B4738A" w:rsidRPr="00550C92">
              <w:rPr>
                <w:b/>
                <w:sz w:val="23"/>
                <w:szCs w:val="23"/>
                <w:lang w:eastAsia="lt-LT"/>
              </w:rPr>
              <w:t>6</w:t>
            </w:r>
            <w:r w:rsidR="00B26C3F" w:rsidRPr="00550C92">
              <w:rPr>
                <w:b/>
                <w:sz w:val="23"/>
                <w:szCs w:val="23"/>
                <w:lang w:eastAsia="lt-LT"/>
              </w:rPr>
              <w:t>18</w:t>
            </w:r>
          </w:p>
        </w:tc>
        <w:tc>
          <w:tcPr>
            <w:tcW w:w="1417" w:type="dxa"/>
            <w:vAlign w:val="center"/>
          </w:tcPr>
          <w:p w14:paraId="1FD03BBF" w14:textId="77777777" w:rsidR="00B10156" w:rsidRPr="00550C92" w:rsidRDefault="00701266" w:rsidP="00B10156">
            <w:pPr>
              <w:jc w:val="center"/>
              <w:rPr>
                <w:b/>
                <w:sz w:val="23"/>
                <w:szCs w:val="23"/>
                <w:lang w:eastAsia="lt-LT"/>
              </w:rPr>
            </w:pPr>
            <w:r w:rsidRPr="00550C92">
              <w:rPr>
                <w:b/>
                <w:sz w:val="23"/>
                <w:szCs w:val="23"/>
                <w:lang w:eastAsia="lt-LT"/>
              </w:rPr>
              <w:t>x</w:t>
            </w:r>
          </w:p>
        </w:tc>
        <w:tc>
          <w:tcPr>
            <w:tcW w:w="1418" w:type="dxa"/>
            <w:vAlign w:val="center"/>
          </w:tcPr>
          <w:p w14:paraId="1290DAD1" w14:textId="78A3CEF7" w:rsidR="00B10156" w:rsidRPr="00550C92" w:rsidRDefault="00B4738A" w:rsidP="00B10156">
            <w:pPr>
              <w:jc w:val="center"/>
              <w:rPr>
                <w:b/>
                <w:color w:val="FF0000"/>
                <w:sz w:val="23"/>
                <w:szCs w:val="23"/>
                <w:lang w:eastAsia="lt-LT"/>
              </w:rPr>
            </w:pPr>
            <w:r w:rsidRPr="00550C92">
              <w:rPr>
                <w:b/>
                <w:sz w:val="23"/>
                <w:szCs w:val="23"/>
                <w:lang w:eastAsia="lt-LT"/>
              </w:rPr>
              <w:t>4</w:t>
            </w:r>
            <w:r w:rsidR="009C172B" w:rsidRPr="00550C92">
              <w:rPr>
                <w:b/>
                <w:sz w:val="23"/>
                <w:szCs w:val="23"/>
                <w:lang w:eastAsia="lt-LT"/>
              </w:rPr>
              <w:t>8,97</w:t>
            </w:r>
          </w:p>
        </w:tc>
      </w:tr>
      <w:tr w:rsidR="002A0B54" w:rsidRPr="002A0B54" w14:paraId="028736EF" w14:textId="77777777" w:rsidTr="008F2B84">
        <w:trPr>
          <w:trHeight w:val="341"/>
        </w:trPr>
        <w:tc>
          <w:tcPr>
            <w:tcW w:w="882" w:type="dxa"/>
            <w:vAlign w:val="center"/>
          </w:tcPr>
          <w:p w14:paraId="2F17A9FC" w14:textId="77777777" w:rsidR="00B10156" w:rsidRPr="00550C92" w:rsidRDefault="00B10156" w:rsidP="008F2B84">
            <w:pPr>
              <w:jc w:val="center"/>
              <w:rPr>
                <w:b/>
                <w:sz w:val="23"/>
                <w:szCs w:val="23"/>
                <w:lang w:eastAsia="lt-LT"/>
              </w:rPr>
            </w:pPr>
            <w:r w:rsidRPr="00550C92">
              <w:rPr>
                <w:sz w:val="23"/>
                <w:szCs w:val="23"/>
                <w:lang w:eastAsia="lt-LT"/>
              </w:rPr>
              <w:t>4.</w:t>
            </w:r>
            <w:r w:rsidR="00701266" w:rsidRPr="00550C92">
              <w:rPr>
                <w:sz w:val="23"/>
                <w:szCs w:val="23"/>
                <w:lang w:eastAsia="lt-LT"/>
              </w:rPr>
              <w:t>1.</w:t>
            </w:r>
          </w:p>
        </w:tc>
        <w:tc>
          <w:tcPr>
            <w:tcW w:w="4221" w:type="dxa"/>
            <w:noWrap/>
            <w:vAlign w:val="center"/>
          </w:tcPr>
          <w:p w14:paraId="39E10070" w14:textId="2165C2E2" w:rsidR="00B10156" w:rsidRPr="00550C92" w:rsidRDefault="007A0907" w:rsidP="00B10156">
            <w:pPr>
              <w:rPr>
                <w:sz w:val="23"/>
                <w:szCs w:val="23"/>
                <w:lang w:eastAsia="lt-LT"/>
              </w:rPr>
            </w:pPr>
            <w:r w:rsidRPr="00550C92">
              <w:rPr>
                <w:sz w:val="23"/>
                <w:szCs w:val="23"/>
                <w:lang w:eastAsia="lt-LT"/>
              </w:rPr>
              <w:t>p</w:t>
            </w:r>
            <w:r w:rsidR="00B10156" w:rsidRPr="00550C92">
              <w:rPr>
                <w:sz w:val="23"/>
                <w:szCs w:val="23"/>
                <w:lang w:eastAsia="lt-LT"/>
              </w:rPr>
              <w:t xml:space="preserve">agalbos į namus paslaugos </w:t>
            </w:r>
          </w:p>
        </w:tc>
        <w:tc>
          <w:tcPr>
            <w:tcW w:w="1560" w:type="dxa"/>
            <w:vAlign w:val="center"/>
          </w:tcPr>
          <w:p w14:paraId="07DAA501" w14:textId="077F38C2" w:rsidR="00B10156" w:rsidRPr="00550C92" w:rsidRDefault="008A50B0" w:rsidP="00B10156">
            <w:pPr>
              <w:jc w:val="center"/>
              <w:rPr>
                <w:sz w:val="23"/>
                <w:szCs w:val="23"/>
                <w:lang w:eastAsia="lt-LT"/>
              </w:rPr>
            </w:pPr>
            <w:r w:rsidRPr="00550C92">
              <w:rPr>
                <w:sz w:val="23"/>
                <w:szCs w:val="23"/>
                <w:lang w:eastAsia="lt-LT"/>
              </w:rPr>
              <w:t>307</w:t>
            </w:r>
          </w:p>
        </w:tc>
        <w:tc>
          <w:tcPr>
            <w:tcW w:w="1417" w:type="dxa"/>
            <w:vAlign w:val="center"/>
          </w:tcPr>
          <w:p w14:paraId="69F8C272" w14:textId="77777777" w:rsidR="00B10156" w:rsidRPr="00550C92" w:rsidRDefault="00B10156" w:rsidP="00B10156">
            <w:pPr>
              <w:jc w:val="center"/>
              <w:rPr>
                <w:sz w:val="23"/>
                <w:szCs w:val="23"/>
                <w:lang w:eastAsia="lt-LT"/>
              </w:rPr>
            </w:pPr>
            <w:r w:rsidRPr="00550C92">
              <w:rPr>
                <w:sz w:val="23"/>
                <w:szCs w:val="23"/>
                <w:lang w:eastAsia="lt-LT"/>
              </w:rPr>
              <w:t>x</w:t>
            </w:r>
          </w:p>
        </w:tc>
        <w:tc>
          <w:tcPr>
            <w:tcW w:w="1418" w:type="dxa"/>
            <w:vAlign w:val="center"/>
          </w:tcPr>
          <w:p w14:paraId="07487A44" w14:textId="34AA5CB4" w:rsidR="00B10156" w:rsidRPr="00550C92" w:rsidRDefault="009C172B" w:rsidP="00B10156">
            <w:pPr>
              <w:jc w:val="center"/>
              <w:rPr>
                <w:color w:val="FF0000"/>
                <w:sz w:val="23"/>
                <w:szCs w:val="23"/>
                <w:lang w:eastAsia="lt-LT"/>
              </w:rPr>
            </w:pPr>
            <w:r w:rsidRPr="00550C92">
              <w:rPr>
                <w:sz w:val="23"/>
                <w:szCs w:val="23"/>
                <w:lang w:eastAsia="lt-LT"/>
              </w:rPr>
              <w:t>9,29</w:t>
            </w:r>
          </w:p>
        </w:tc>
      </w:tr>
      <w:tr w:rsidR="002A0B54" w:rsidRPr="002A0B54" w14:paraId="1F3ED8B2" w14:textId="77777777" w:rsidTr="0063316F">
        <w:trPr>
          <w:trHeight w:val="341"/>
        </w:trPr>
        <w:tc>
          <w:tcPr>
            <w:tcW w:w="882" w:type="dxa"/>
            <w:vAlign w:val="center"/>
          </w:tcPr>
          <w:p w14:paraId="18531318" w14:textId="77777777" w:rsidR="00B10156" w:rsidRPr="00550C92" w:rsidRDefault="00B10156" w:rsidP="008F2B84">
            <w:pPr>
              <w:jc w:val="center"/>
              <w:rPr>
                <w:sz w:val="23"/>
                <w:szCs w:val="23"/>
                <w:lang w:eastAsia="lt-LT"/>
              </w:rPr>
            </w:pPr>
            <w:r w:rsidRPr="00550C92">
              <w:rPr>
                <w:sz w:val="23"/>
                <w:szCs w:val="23"/>
                <w:lang w:eastAsia="lt-LT"/>
              </w:rPr>
              <w:t>4.</w:t>
            </w:r>
            <w:r w:rsidR="00701266" w:rsidRPr="00550C92">
              <w:rPr>
                <w:sz w:val="23"/>
                <w:szCs w:val="23"/>
                <w:lang w:eastAsia="lt-LT"/>
              </w:rPr>
              <w:t>2</w:t>
            </w:r>
            <w:r w:rsidRPr="00550C92">
              <w:rPr>
                <w:sz w:val="23"/>
                <w:szCs w:val="23"/>
                <w:lang w:eastAsia="lt-LT"/>
              </w:rPr>
              <w:t>.</w:t>
            </w:r>
          </w:p>
        </w:tc>
        <w:tc>
          <w:tcPr>
            <w:tcW w:w="4221" w:type="dxa"/>
            <w:noWrap/>
            <w:vAlign w:val="center"/>
          </w:tcPr>
          <w:p w14:paraId="46102FE6" w14:textId="16ECE25B" w:rsidR="00B10156" w:rsidRPr="00550C92" w:rsidRDefault="009164BD" w:rsidP="00B10156">
            <w:pPr>
              <w:rPr>
                <w:sz w:val="23"/>
                <w:szCs w:val="23"/>
                <w:lang w:eastAsia="lt-LT"/>
              </w:rPr>
            </w:pPr>
            <w:r w:rsidRPr="00550C92">
              <w:rPr>
                <w:sz w:val="23"/>
                <w:szCs w:val="23"/>
                <w:lang w:eastAsia="lt-LT"/>
              </w:rPr>
              <w:t>s</w:t>
            </w:r>
            <w:r w:rsidR="00B10156" w:rsidRPr="00550C92">
              <w:rPr>
                <w:sz w:val="23"/>
                <w:szCs w:val="23"/>
                <w:lang w:eastAsia="lt-LT"/>
              </w:rPr>
              <w:t>ocialin</w:t>
            </w:r>
            <w:r w:rsidR="00023EBB" w:rsidRPr="00550C92">
              <w:rPr>
                <w:sz w:val="23"/>
                <w:szCs w:val="23"/>
                <w:lang w:eastAsia="lt-LT"/>
              </w:rPr>
              <w:t>ės priežiūros</w:t>
            </w:r>
            <w:r w:rsidR="0007755C" w:rsidRPr="00550C92">
              <w:rPr>
                <w:sz w:val="23"/>
                <w:szCs w:val="23"/>
                <w:lang w:eastAsia="lt-LT"/>
              </w:rPr>
              <w:t xml:space="preserve"> </w:t>
            </w:r>
            <w:r w:rsidR="00B10156" w:rsidRPr="00550C92">
              <w:rPr>
                <w:sz w:val="23"/>
                <w:szCs w:val="23"/>
                <w:lang w:eastAsia="lt-LT"/>
              </w:rPr>
              <w:t>paslaugos socialinę riziką patiriančioms šeimoms ir jose aug</w:t>
            </w:r>
            <w:r w:rsidR="0023032D" w:rsidRPr="00550C92">
              <w:rPr>
                <w:sz w:val="23"/>
                <w:szCs w:val="23"/>
                <w:lang w:eastAsia="lt-LT"/>
              </w:rPr>
              <w:t>a</w:t>
            </w:r>
            <w:r w:rsidR="00B10156" w:rsidRPr="00550C92">
              <w:rPr>
                <w:sz w:val="23"/>
                <w:szCs w:val="23"/>
                <w:lang w:eastAsia="lt-LT"/>
              </w:rPr>
              <w:t>ntiems</w:t>
            </w:r>
            <w:r w:rsidR="0007755C" w:rsidRPr="00550C92">
              <w:rPr>
                <w:sz w:val="23"/>
                <w:szCs w:val="23"/>
                <w:lang w:eastAsia="lt-LT"/>
              </w:rPr>
              <w:t xml:space="preserve"> </w:t>
            </w:r>
            <w:r w:rsidR="00B10156" w:rsidRPr="00550C92">
              <w:rPr>
                <w:sz w:val="23"/>
                <w:szCs w:val="23"/>
                <w:lang w:eastAsia="lt-LT"/>
              </w:rPr>
              <w:t>vaikams</w:t>
            </w:r>
          </w:p>
        </w:tc>
        <w:tc>
          <w:tcPr>
            <w:tcW w:w="1560" w:type="dxa"/>
            <w:vAlign w:val="center"/>
          </w:tcPr>
          <w:p w14:paraId="760A7387" w14:textId="533FA2AE" w:rsidR="00B10156" w:rsidRPr="00550C92" w:rsidRDefault="00D57A57" w:rsidP="0063316F">
            <w:pPr>
              <w:jc w:val="center"/>
              <w:rPr>
                <w:sz w:val="23"/>
                <w:szCs w:val="23"/>
                <w:lang w:eastAsia="lt-LT"/>
              </w:rPr>
            </w:pPr>
            <w:r w:rsidRPr="00550C92">
              <w:rPr>
                <w:sz w:val="23"/>
                <w:szCs w:val="23"/>
                <w:lang w:eastAsia="lt-LT"/>
              </w:rPr>
              <w:t>2</w:t>
            </w:r>
            <w:r w:rsidR="00E33251" w:rsidRPr="00550C92">
              <w:rPr>
                <w:sz w:val="23"/>
                <w:szCs w:val="23"/>
                <w:lang w:eastAsia="lt-LT"/>
              </w:rPr>
              <w:t>88</w:t>
            </w:r>
            <w:r w:rsidR="00B10156" w:rsidRPr="00550C92">
              <w:rPr>
                <w:sz w:val="23"/>
                <w:szCs w:val="23"/>
                <w:lang w:eastAsia="lt-LT"/>
              </w:rPr>
              <w:t xml:space="preserve"> šeimos</w:t>
            </w:r>
          </w:p>
          <w:p w14:paraId="09FEEE3E" w14:textId="7ED8D20B" w:rsidR="00B10156" w:rsidRPr="00550C92" w:rsidRDefault="00E33251" w:rsidP="0063316F">
            <w:pPr>
              <w:jc w:val="center"/>
              <w:rPr>
                <w:sz w:val="23"/>
                <w:szCs w:val="23"/>
                <w:lang w:eastAsia="lt-LT"/>
              </w:rPr>
            </w:pPr>
            <w:r w:rsidRPr="00550C92">
              <w:rPr>
                <w:sz w:val="23"/>
                <w:szCs w:val="23"/>
                <w:lang w:eastAsia="lt-LT"/>
              </w:rPr>
              <w:t>498</w:t>
            </w:r>
            <w:r w:rsidR="00B10156" w:rsidRPr="00550C92">
              <w:rPr>
                <w:sz w:val="23"/>
                <w:szCs w:val="23"/>
                <w:lang w:eastAsia="lt-LT"/>
              </w:rPr>
              <w:t xml:space="preserve"> vaik</w:t>
            </w:r>
            <w:r w:rsidRPr="00550C92">
              <w:rPr>
                <w:sz w:val="23"/>
                <w:szCs w:val="23"/>
                <w:lang w:eastAsia="lt-LT"/>
              </w:rPr>
              <w:t>ai</w:t>
            </w:r>
          </w:p>
        </w:tc>
        <w:tc>
          <w:tcPr>
            <w:tcW w:w="1417" w:type="dxa"/>
            <w:vAlign w:val="center"/>
          </w:tcPr>
          <w:p w14:paraId="14067F17" w14:textId="77777777" w:rsidR="00B10156" w:rsidRPr="00550C92" w:rsidRDefault="00B10156" w:rsidP="0063316F">
            <w:pPr>
              <w:jc w:val="center"/>
              <w:rPr>
                <w:sz w:val="23"/>
                <w:szCs w:val="23"/>
                <w:lang w:eastAsia="lt-LT"/>
              </w:rPr>
            </w:pPr>
            <w:r w:rsidRPr="00550C92">
              <w:rPr>
                <w:sz w:val="23"/>
                <w:szCs w:val="23"/>
                <w:lang w:eastAsia="lt-LT"/>
              </w:rPr>
              <w:t>x</w:t>
            </w:r>
          </w:p>
        </w:tc>
        <w:tc>
          <w:tcPr>
            <w:tcW w:w="1418" w:type="dxa"/>
            <w:vAlign w:val="center"/>
          </w:tcPr>
          <w:p w14:paraId="58466288" w14:textId="50F8ED0C" w:rsidR="00B10156" w:rsidRPr="00550C92" w:rsidRDefault="00B4738A" w:rsidP="0063316F">
            <w:pPr>
              <w:jc w:val="center"/>
              <w:rPr>
                <w:color w:val="FF0000"/>
                <w:sz w:val="23"/>
                <w:szCs w:val="23"/>
                <w:lang w:eastAsia="lt-LT"/>
              </w:rPr>
            </w:pPr>
            <w:r w:rsidRPr="00550C92">
              <w:rPr>
                <w:sz w:val="23"/>
                <w:szCs w:val="23"/>
                <w:lang w:eastAsia="lt-LT"/>
              </w:rPr>
              <w:t>2</w:t>
            </w:r>
            <w:r w:rsidR="00241D63" w:rsidRPr="00550C92">
              <w:rPr>
                <w:sz w:val="23"/>
                <w:szCs w:val="23"/>
                <w:lang w:eastAsia="lt-LT"/>
              </w:rPr>
              <w:t>3,79</w:t>
            </w:r>
          </w:p>
        </w:tc>
      </w:tr>
      <w:tr w:rsidR="002A0B54" w:rsidRPr="002A0B54" w14:paraId="61AE9280" w14:textId="77777777" w:rsidTr="008F2B84">
        <w:trPr>
          <w:trHeight w:val="341"/>
        </w:trPr>
        <w:tc>
          <w:tcPr>
            <w:tcW w:w="882" w:type="dxa"/>
            <w:vAlign w:val="center"/>
          </w:tcPr>
          <w:p w14:paraId="490BDD9C" w14:textId="77777777" w:rsidR="00B10156" w:rsidRPr="00550C92" w:rsidRDefault="00B10156" w:rsidP="008F2B84">
            <w:pPr>
              <w:jc w:val="center"/>
              <w:rPr>
                <w:sz w:val="23"/>
                <w:szCs w:val="23"/>
                <w:lang w:eastAsia="lt-LT"/>
              </w:rPr>
            </w:pPr>
            <w:r w:rsidRPr="00550C92">
              <w:rPr>
                <w:sz w:val="23"/>
                <w:szCs w:val="23"/>
                <w:lang w:eastAsia="lt-LT"/>
              </w:rPr>
              <w:t>4.</w:t>
            </w:r>
            <w:r w:rsidR="00701266" w:rsidRPr="00550C92">
              <w:rPr>
                <w:sz w:val="23"/>
                <w:szCs w:val="23"/>
                <w:lang w:eastAsia="lt-LT"/>
              </w:rPr>
              <w:t>3</w:t>
            </w:r>
            <w:r w:rsidRPr="00550C92">
              <w:rPr>
                <w:sz w:val="23"/>
                <w:szCs w:val="23"/>
                <w:lang w:eastAsia="lt-LT"/>
              </w:rPr>
              <w:t>.</w:t>
            </w:r>
          </w:p>
        </w:tc>
        <w:tc>
          <w:tcPr>
            <w:tcW w:w="4221" w:type="dxa"/>
            <w:noWrap/>
            <w:vAlign w:val="center"/>
          </w:tcPr>
          <w:p w14:paraId="6741854F" w14:textId="51752ECE" w:rsidR="00B10156" w:rsidRPr="00550C92" w:rsidRDefault="009164BD" w:rsidP="00B10156">
            <w:pPr>
              <w:rPr>
                <w:sz w:val="23"/>
                <w:szCs w:val="23"/>
                <w:lang w:eastAsia="lt-LT"/>
              </w:rPr>
            </w:pPr>
            <w:r w:rsidRPr="00550C92">
              <w:rPr>
                <w:sz w:val="23"/>
                <w:szCs w:val="23"/>
                <w:lang w:eastAsia="lt-LT"/>
              </w:rPr>
              <w:t>s</w:t>
            </w:r>
            <w:r w:rsidR="00B10156" w:rsidRPr="00550C92">
              <w:rPr>
                <w:sz w:val="23"/>
                <w:szCs w:val="23"/>
                <w:lang w:eastAsia="lt-LT"/>
              </w:rPr>
              <w:t xml:space="preserve">ocialinių įgūdžių ugdymo ir palaikymo paslaugos </w:t>
            </w:r>
            <w:r w:rsidRPr="00550C92">
              <w:rPr>
                <w:sz w:val="23"/>
                <w:szCs w:val="23"/>
                <w:lang w:eastAsia="lt-LT"/>
              </w:rPr>
              <w:t>intelekto</w:t>
            </w:r>
            <w:r w:rsidR="00B10156" w:rsidRPr="00550C92">
              <w:rPr>
                <w:sz w:val="23"/>
                <w:szCs w:val="23"/>
                <w:lang w:eastAsia="lt-LT"/>
              </w:rPr>
              <w:t xml:space="preserve"> negalią turintiems asmenims </w:t>
            </w:r>
            <w:r w:rsidR="00023EBB" w:rsidRPr="00550C92">
              <w:rPr>
                <w:sz w:val="23"/>
                <w:szCs w:val="23"/>
                <w:lang w:eastAsia="lt-LT"/>
              </w:rPr>
              <w:t xml:space="preserve">Plungės </w:t>
            </w:r>
            <w:r w:rsidRPr="00550C92">
              <w:rPr>
                <w:sz w:val="23"/>
                <w:szCs w:val="23"/>
                <w:lang w:eastAsia="lt-LT"/>
              </w:rPr>
              <w:t>SPC</w:t>
            </w:r>
          </w:p>
        </w:tc>
        <w:tc>
          <w:tcPr>
            <w:tcW w:w="1560" w:type="dxa"/>
            <w:vAlign w:val="center"/>
          </w:tcPr>
          <w:p w14:paraId="57A40728" w14:textId="2DE29CEE" w:rsidR="00B10156" w:rsidRPr="00550C92" w:rsidRDefault="00EE1A88" w:rsidP="00B10156">
            <w:pPr>
              <w:jc w:val="center"/>
              <w:rPr>
                <w:sz w:val="23"/>
                <w:szCs w:val="23"/>
                <w:lang w:eastAsia="lt-LT"/>
              </w:rPr>
            </w:pPr>
            <w:r w:rsidRPr="00550C92">
              <w:rPr>
                <w:sz w:val="23"/>
                <w:szCs w:val="23"/>
                <w:lang w:eastAsia="lt-LT"/>
              </w:rPr>
              <w:t>1</w:t>
            </w:r>
            <w:r w:rsidR="00E33251" w:rsidRPr="00550C92">
              <w:rPr>
                <w:sz w:val="23"/>
                <w:szCs w:val="23"/>
                <w:lang w:eastAsia="lt-LT"/>
              </w:rPr>
              <w:t>3</w:t>
            </w:r>
          </w:p>
        </w:tc>
        <w:tc>
          <w:tcPr>
            <w:tcW w:w="1417" w:type="dxa"/>
            <w:vAlign w:val="center"/>
          </w:tcPr>
          <w:p w14:paraId="4AB3731B" w14:textId="77777777" w:rsidR="00B10156" w:rsidRPr="00550C92" w:rsidRDefault="00B10156" w:rsidP="00B10156">
            <w:pPr>
              <w:jc w:val="center"/>
              <w:rPr>
                <w:sz w:val="23"/>
                <w:szCs w:val="23"/>
                <w:lang w:eastAsia="lt-LT"/>
              </w:rPr>
            </w:pPr>
            <w:r w:rsidRPr="00550C92">
              <w:rPr>
                <w:sz w:val="23"/>
                <w:szCs w:val="23"/>
                <w:lang w:eastAsia="lt-LT"/>
              </w:rPr>
              <w:t>x</w:t>
            </w:r>
          </w:p>
        </w:tc>
        <w:tc>
          <w:tcPr>
            <w:tcW w:w="1418" w:type="dxa"/>
            <w:vAlign w:val="center"/>
          </w:tcPr>
          <w:p w14:paraId="6153AA06" w14:textId="342D212F" w:rsidR="00B10156" w:rsidRPr="00550C92" w:rsidRDefault="00B4738A" w:rsidP="00B10156">
            <w:pPr>
              <w:jc w:val="center"/>
              <w:rPr>
                <w:color w:val="FF0000"/>
                <w:sz w:val="23"/>
                <w:szCs w:val="23"/>
                <w:lang w:eastAsia="lt-LT"/>
              </w:rPr>
            </w:pPr>
            <w:r w:rsidRPr="00550C92">
              <w:rPr>
                <w:sz w:val="23"/>
                <w:szCs w:val="23"/>
                <w:lang w:eastAsia="lt-LT"/>
              </w:rPr>
              <w:t>0,</w:t>
            </w:r>
            <w:r w:rsidR="00241D63" w:rsidRPr="00550C92">
              <w:rPr>
                <w:sz w:val="23"/>
                <w:szCs w:val="23"/>
                <w:lang w:eastAsia="lt-LT"/>
              </w:rPr>
              <w:t>39</w:t>
            </w:r>
          </w:p>
        </w:tc>
      </w:tr>
      <w:tr w:rsidR="002A0B54" w:rsidRPr="002A0B54" w14:paraId="360535FD" w14:textId="77777777" w:rsidTr="008F2B84">
        <w:trPr>
          <w:trHeight w:val="341"/>
        </w:trPr>
        <w:tc>
          <w:tcPr>
            <w:tcW w:w="882" w:type="dxa"/>
            <w:vAlign w:val="center"/>
          </w:tcPr>
          <w:p w14:paraId="01372F0A" w14:textId="77777777" w:rsidR="00B10156" w:rsidRPr="00550C92" w:rsidRDefault="00B10156" w:rsidP="008F2B84">
            <w:pPr>
              <w:jc w:val="center"/>
              <w:rPr>
                <w:sz w:val="23"/>
                <w:szCs w:val="23"/>
                <w:lang w:eastAsia="lt-LT"/>
              </w:rPr>
            </w:pPr>
            <w:r w:rsidRPr="00550C92">
              <w:rPr>
                <w:sz w:val="23"/>
                <w:szCs w:val="23"/>
                <w:lang w:eastAsia="lt-LT"/>
              </w:rPr>
              <w:t>4.</w:t>
            </w:r>
            <w:r w:rsidR="00701266" w:rsidRPr="00550C92">
              <w:rPr>
                <w:sz w:val="23"/>
                <w:szCs w:val="23"/>
                <w:lang w:eastAsia="lt-LT"/>
              </w:rPr>
              <w:t>4</w:t>
            </w:r>
            <w:r w:rsidRPr="00550C92">
              <w:rPr>
                <w:sz w:val="23"/>
                <w:szCs w:val="23"/>
                <w:lang w:eastAsia="lt-LT"/>
              </w:rPr>
              <w:t>.</w:t>
            </w:r>
          </w:p>
        </w:tc>
        <w:tc>
          <w:tcPr>
            <w:tcW w:w="4221" w:type="dxa"/>
            <w:noWrap/>
            <w:vAlign w:val="center"/>
          </w:tcPr>
          <w:p w14:paraId="3D1453BF" w14:textId="21C3B703" w:rsidR="00B10156" w:rsidRPr="00550C92" w:rsidRDefault="009879C6" w:rsidP="00B10156">
            <w:pPr>
              <w:rPr>
                <w:sz w:val="23"/>
                <w:szCs w:val="23"/>
                <w:lang w:eastAsia="lt-LT"/>
              </w:rPr>
            </w:pPr>
            <w:r w:rsidRPr="00550C92">
              <w:rPr>
                <w:sz w:val="23"/>
                <w:szCs w:val="23"/>
                <w:lang w:eastAsia="lt-LT"/>
              </w:rPr>
              <w:t>l</w:t>
            </w:r>
            <w:r w:rsidR="00B10156" w:rsidRPr="00550C92">
              <w:rPr>
                <w:sz w:val="23"/>
                <w:szCs w:val="23"/>
                <w:lang w:eastAsia="lt-LT"/>
              </w:rPr>
              <w:t>aik</w:t>
            </w:r>
            <w:r w:rsidR="0075072C" w:rsidRPr="00550C92">
              <w:rPr>
                <w:sz w:val="23"/>
                <w:szCs w:val="23"/>
                <w:lang w:eastAsia="lt-LT"/>
              </w:rPr>
              <w:t xml:space="preserve">ino </w:t>
            </w:r>
            <w:proofErr w:type="spellStart"/>
            <w:r w:rsidR="0075072C" w:rsidRPr="00550C92">
              <w:rPr>
                <w:sz w:val="23"/>
                <w:szCs w:val="23"/>
                <w:lang w:eastAsia="lt-LT"/>
              </w:rPr>
              <w:t>apnakvindinimo</w:t>
            </w:r>
            <w:proofErr w:type="spellEnd"/>
            <w:r w:rsidR="0075072C" w:rsidRPr="00550C92">
              <w:rPr>
                <w:sz w:val="23"/>
                <w:szCs w:val="23"/>
                <w:lang w:eastAsia="lt-LT"/>
              </w:rPr>
              <w:t xml:space="preserve"> </w:t>
            </w:r>
            <w:r w:rsidR="00B10156" w:rsidRPr="00550C92">
              <w:rPr>
                <w:sz w:val="23"/>
                <w:szCs w:val="23"/>
                <w:lang w:eastAsia="lt-LT"/>
              </w:rPr>
              <w:t xml:space="preserve">paslaugos </w:t>
            </w:r>
            <w:r w:rsidR="00A1073C" w:rsidRPr="00550C92">
              <w:rPr>
                <w:sz w:val="23"/>
                <w:szCs w:val="23"/>
                <w:lang w:eastAsia="lt-LT"/>
              </w:rPr>
              <w:t xml:space="preserve">socialinę riziką patiriantiems asmenims </w:t>
            </w:r>
            <w:r w:rsidR="00B10156" w:rsidRPr="00550C92">
              <w:rPr>
                <w:sz w:val="23"/>
                <w:szCs w:val="23"/>
                <w:lang w:eastAsia="lt-LT"/>
              </w:rPr>
              <w:t xml:space="preserve">Plungės </w:t>
            </w:r>
            <w:r w:rsidRPr="00550C92">
              <w:rPr>
                <w:sz w:val="23"/>
                <w:szCs w:val="23"/>
                <w:lang w:eastAsia="lt-LT"/>
              </w:rPr>
              <w:t>KC</w:t>
            </w:r>
          </w:p>
        </w:tc>
        <w:tc>
          <w:tcPr>
            <w:tcW w:w="1560" w:type="dxa"/>
            <w:shd w:val="clear" w:color="auto" w:fill="auto"/>
            <w:vAlign w:val="center"/>
          </w:tcPr>
          <w:p w14:paraId="4FDD9A4F" w14:textId="7D0F7A8E" w:rsidR="00B10156" w:rsidRPr="00550C92" w:rsidRDefault="0070022A" w:rsidP="00B10156">
            <w:pPr>
              <w:jc w:val="center"/>
              <w:rPr>
                <w:sz w:val="23"/>
                <w:szCs w:val="23"/>
                <w:highlight w:val="yellow"/>
                <w:lang w:eastAsia="lt-LT"/>
              </w:rPr>
            </w:pPr>
            <w:r w:rsidRPr="00550C92">
              <w:rPr>
                <w:sz w:val="23"/>
                <w:szCs w:val="23"/>
                <w:lang w:eastAsia="lt-LT"/>
              </w:rPr>
              <w:t>48</w:t>
            </w:r>
          </w:p>
        </w:tc>
        <w:tc>
          <w:tcPr>
            <w:tcW w:w="1417" w:type="dxa"/>
            <w:vAlign w:val="center"/>
          </w:tcPr>
          <w:p w14:paraId="0375986D" w14:textId="77777777" w:rsidR="00B10156" w:rsidRPr="00550C92" w:rsidRDefault="00B10156" w:rsidP="00B10156">
            <w:pPr>
              <w:jc w:val="center"/>
              <w:rPr>
                <w:sz w:val="23"/>
                <w:szCs w:val="23"/>
                <w:lang w:eastAsia="lt-LT"/>
              </w:rPr>
            </w:pPr>
            <w:r w:rsidRPr="00550C92">
              <w:rPr>
                <w:sz w:val="23"/>
                <w:szCs w:val="23"/>
                <w:lang w:eastAsia="lt-LT"/>
              </w:rPr>
              <w:t>x</w:t>
            </w:r>
          </w:p>
        </w:tc>
        <w:tc>
          <w:tcPr>
            <w:tcW w:w="1418" w:type="dxa"/>
            <w:vAlign w:val="center"/>
          </w:tcPr>
          <w:p w14:paraId="51654B43" w14:textId="13A290A3" w:rsidR="00B10156" w:rsidRPr="00550C92" w:rsidRDefault="00B4738A" w:rsidP="00B10156">
            <w:pPr>
              <w:jc w:val="center"/>
              <w:rPr>
                <w:color w:val="FF0000"/>
                <w:sz w:val="23"/>
                <w:szCs w:val="23"/>
                <w:lang w:eastAsia="lt-LT"/>
              </w:rPr>
            </w:pPr>
            <w:r w:rsidRPr="00550C92">
              <w:rPr>
                <w:sz w:val="23"/>
                <w:szCs w:val="23"/>
                <w:lang w:eastAsia="lt-LT"/>
              </w:rPr>
              <w:t>1,</w:t>
            </w:r>
            <w:r w:rsidR="00241D63" w:rsidRPr="00550C92">
              <w:rPr>
                <w:sz w:val="23"/>
                <w:szCs w:val="23"/>
                <w:lang w:eastAsia="lt-LT"/>
              </w:rPr>
              <w:t>45</w:t>
            </w:r>
          </w:p>
        </w:tc>
      </w:tr>
      <w:tr w:rsidR="002A0B54" w:rsidRPr="002A0B54" w14:paraId="233C87C8" w14:textId="77777777" w:rsidTr="008F2B84">
        <w:trPr>
          <w:trHeight w:val="341"/>
        </w:trPr>
        <w:tc>
          <w:tcPr>
            <w:tcW w:w="882" w:type="dxa"/>
            <w:vAlign w:val="center"/>
          </w:tcPr>
          <w:p w14:paraId="00F4ECED" w14:textId="77777777" w:rsidR="00947E00" w:rsidRPr="00550C92" w:rsidRDefault="00947E00" w:rsidP="00E50C77">
            <w:pPr>
              <w:jc w:val="center"/>
              <w:rPr>
                <w:sz w:val="23"/>
                <w:szCs w:val="23"/>
                <w:lang w:eastAsia="lt-LT"/>
              </w:rPr>
            </w:pPr>
            <w:r w:rsidRPr="00550C92">
              <w:rPr>
                <w:sz w:val="23"/>
                <w:szCs w:val="23"/>
                <w:lang w:eastAsia="lt-LT"/>
              </w:rPr>
              <w:t>4.5.</w:t>
            </w:r>
          </w:p>
        </w:tc>
        <w:tc>
          <w:tcPr>
            <w:tcW w:w="4221" w:type="dxa"/>
            <w:noWrap/>
            <w:vAlign w:val="center"/>
          </w:tcPr>
          <w:p w14:paraId="4F31F48C" w14:textId="6FABA4AF" w:rsidR="00947E00" w:rsidRPr="00374E5E" w:rsidRDefault="009879C6" w:rsidP="00947E00">
            <w:pPr>
              <w:rPr>
                <w:sz w:val="23"/>
                <w:szCs w:val="23"/>
                <w:lang w:eastAsia="lt-LT"/>
              </w:rPr>
            </w:pPr>
            <w:r w:rsidRPr="00374E5E">
              <w:rPr>
                <w:sz w:val="23"/>
                <w:szCs w:val="23"/>
                <w:lang w:eastAsia="lt-LT"/>
              </w:rPr>
              <w:t>a</w:t>
            </w:r>
            <w:r w:rsidR="00947E00" w:rsidRPr="00374E5E">
              <w:rPr>
                <w:sz w:val="23"/>
                <w:szCs w:val="23"/>
                <w:lang w:eastAsia="lt-LT"/>
              </w:rPr>
              <w:t xml:space="preserve">pgyvendinimo nakvynės namuose paslaugos socialinę riziką patiriantiems asmenims Plungės </w:t>
            </w:r>
            <w:r w:rsidRPr="00374E5E">
              <w:rPr>
                <w:sz w:val="23"/>
                <w:szCs w:val="23"/>
                <w:lang w:eastAsia="lt-LT"/>
              </w:rPr>
              <w:t>KC</w:t>
            </w:r>
          </w:p>
        </w:tc>
        <w:tc>
          <w:tcPr>
            <w:tcW w:w="1560" w:type="dxa"/>
            <w:vAlign w:val="center"/>
          </w:tcPr>
          <w:p w14:paraId="4A7F7E65" w14:textId="6DFD799B" w:rsidR="00947E00" w:rsidRPr="00550C92" w:rsidRDefault="0070022A" w:rsidP="00947E00">
            <w:pPr>
              <w:jc w:val="center"/>
              <w:rPr>
                <w:sz w:val="23"/>
                <w:szCs w:val="23"/>
                <w:highlight w:val="yellow"/>
                <w:lang w:eastAsia="lt-LT"/>
              </w:rPr>
            </w:pPr>
            <w:r w:rsidRPr="00550C92">
              <w:rPr>
                <w:sz w:val="23"/>
                <w:szCs w:val="23"/>
                <w:lang w:eastAsia="lt-LT"/>
              </w:rPr>
              <w:t>60</w:t>
            </w:r>
          </w:p>
        </w:tc>
        <w:tc>
          <w:tcPr>
            <w:tcW w:w="1417" w:type="dxa"/>
            <w:vAlign w:val="center"/>
          </w:tcPr>
          <w:p w14:paraId="1820BE56" w14:textId="77777777" w:rsidR="00947E00" w:rsidRPr="00550C92" w:rsidRDefault="00947E00" w:rsidP="00947E00">
            <w:pPr>
              <w:jc w:val="center"/>
              <w:rPr>
                <w:sz w:val="23"/>
                <w:szCs w:val="23"/>
                <w:lang w:eastAsia="lt-LT"/>
              </w:rPr>
            </w:pPr>
            <w:r w:rsidRPr="00550C92">
              <w:rPr>
                <w:sz w:val="23"/>
                <w:szCs w:val="23"/>
                <w:lang w:eastAsia="lt-LT"/>
              </w:rPr>
              <w:t>x</w:t>
            </w:r>
          </w:p>
        </w:tc>
        <w:tc>
          <w:tcPr>
            <w:tcW w:w="1418" w:type="dxa"/>
            <w:vAlign w:val="center"/>
          </w:tcPr>
          <w:p w14:paraId="3B32B452" w14:textId="67BD9B97" w:rsidR="00947E00" w:rsidRPr="00550C92" w:rsidRDefault="00B4738A" w:rsidP="00947E00">
            <w:pPr>
              <w:jc w:val="center"/>
              <w:rPr>
                <w:color w:val="FF0000"/>
                <w:sz w:val="23"/>
                <w:szCs w:val="23"/>
                <w:highlight w:val="yellow"/>
                <w:lang w:eastAsia="lt-LT"/>
              </w:rPr>
            </w:pPr>
            <w:r w:rsidRPr="00550C92">
              <w:rPr>
                <w:sz w:val="23"/>
                <w:szCs w:val="23"/>
                <w:lang w:eastAsia="lt-LT"/>
              </w:rPr>
              <w:t>1,</w:t>
            </w:r>
            <w:r w:rsidR="00241D63" w:rsidRPr="00550C92">
              <w:rPr>
                <w:sz w:val="23"/>
                <w:szCs w:val="23"/>
                <w:lang w:eastAsia="lt-LT"/>
              </w:rPr>
              <w:t>82</w:t>
            </w:r>
          </w:p>
        </w:tc>
      </w:tr>
      <w:tr w:rsidR="002A0B54" w:rsidRPr="002A0B54" w14:paraId="03BD9748" w14:textId="77777777" w:rsidTr="008F2B84">
        <w:trPr>
          <w:trHeight w:val="341"/>
        </w:trPr>
        <w:tc>
          <w:tcPr>
            <w:tcW w:w="882" w:type="dxa"/>
            <w:vAlign w:val="center"/>
          </w:tcPr>
          <w:p w14:paraId="6431BCE6" w14:textId="77777777" w:rsidR="009B357C" w:rsidRPr="00550C92" w:rsidRDefault="009B357C" w:rsidP="00E50C77">
            <w:pPr>
              <w:jc w:val="center"/>
              <w:rPr>
                <w:color w:val="FF0000"/>
                <w:sz w:val="23"/>
                <w:szCs w:val="23"/>
                <w:lang w:eastAsia="lt-LT"/>
              </w:rPr>
            </w:pPr>
            <w:r w:rsidRPr="00550C92">
              <w:rPr>
                <w:sz w:val="23"/>
                <w:szCs w:val="23"/>
                <w:lang w:eastAsia="lt-LT"/>
              </w:rPr>
              <w:t>4.</w:t>
            </w:r>
            <w:r w:rsidR="00701266" w:rsidRPr="00550C92">
              <w:rPr>
                <w:sz w:val="23"/>
                <w:szCs w:val="23"/>
                <w:lang w:eastAsia="lt-LT"/>
              </w:rPr>
              <w:t>6</w:t>
            </w:r>
            <w:r w:rsidRPr="00550C92">
              <w:rPr>
                <w:sz w:val="23"/>
                <w:szCs w:val="23"/>
                <w:lang w:eastAsia="lt-LT"/>
              </w:rPr>
              <w:t>.</w:t>
            </w:r>
          </w:p>
        </w:tc>
        <w:tc>
          <w:tcPr>
            <w:tcW w:w="4221" w:type="dxa"/>
            <w:noWrap/>
            <w:vAlign w:val="center"/>
          </w:tcPr>
          <w:p w14:paraId="6328BB10" w14:textId="4C2EFF35" w:rsidR="009B357C" w:rsidRPr="0097742E" w:rsidRDefault="009879C6" w:rsidP="009B357C">
            <w:pPr>
              <w:rPr>
                <w:color w:val="FF0000"/>
                <w:sz w:val="23"/>
                <w:szCs w:val="23"/>
                <w:lang w:eastAsia="lt-LT"/>
              </w:rPr>
            </w:pPr>
            <w:r w:rsidRPr="00374E5E">
              <w:rPr>
                <w:sz w:val="23"/>
                <w:szCs w:val="23"/>
                <w:lang w:eastAsia="lt-LT"/>
              </w:rPr>
              <w:t>i</w:t>
            </w:r>
            <w:r w:rsidR="009B357C" w:rsidRPr="00374E5E">
              <w:rPr>
                <w:sz w:val="23"/>
                <w:szCs w:val="23"/>
                <w:lang w:eastAsia="lt-LT"/>
              </w:rPr>
              <w:t xml:space="preserve">ntensyvi krizių įveikimo pagalba </w:t>
            </w:r>
            <w:r w:rsidR="00EC3696" w:rsidRPr="00374E5E">
              <w:rPr>
                <w:sz w:val="23"/>
                <w:szCs w:val="23"/>
                <w:lang w:eastAsia="lt-LT"/>
              </w:rPr>
              <w:t xml:space="preserve">socialinę riziką patiriantiems </w:t>
            </w:r>
            <w:r w:rsidR="00EC3696" w:rsidRPr="0037285D">
              <w:rPr>
                <w:sz w:val="23"/>
                <w:szCs w:val="23"/>
                <w:lang w:eastAsia="lt-LT"/>
              </w:rPr>
              <w:t xml:space="preserve">suaugusiems asmenims ir jų vaikams </w:t>
            </w:r>
            <w:r w:rsidR="008C1570" w:rsidRPr="0072607E">
              <w:rPr>
                <w:sz w:val="23"/>
                <w:szCs w:val="23"/>
                <w:lang w:eastAsia="lt-LT"/>
              </w:rPr>
              <w:t>P</w:t>
            </w:r>
            <w:r w:rsidRPr="0072607E">
              <w:rPr>
                <w:sz w:val="23"/>
                <w:szCs w:val="23"/>
                <w:lang w:eastAsia="lt-LT"/>
              </w:rPr>
              <w:t>lungės SPC</w:t>
            </w:r>
            <w:r w:rsidR="009B357C" w:rsidRPr="0097742E">
              <w:rPr>
                <w:sz w:val="23"/>
                <w:szCs w:val="23"/>
                <w:lang w:eastAsia="lt-LT"/>
              </w:rPr>
              <w:t xml:space="preserve"> Krizių centre</w:t>
            </w:r>
          </w:p>
        </w:tc>
        <w:tc>
          <w:tcPr>
            <w:tcW w:w="1560" w:type="dxa"/>
            <w:vAlign w:val="center"/>
          </w:tcPr>
          <w:p w14:paraId="2C9D4A27" w14:textId="667FF61E" w:rsidR="009B357C" w:rsidRPr="00550C92" w:rsidRDefault="00E33251" w:rsidP="009B357C">
            <w:pPr>
              <w:jc w:val="center"/>
              <w:rPr>
                <w:color w:val="FF0000"/>
                <w:sz w:val="23"/>
                <w:szCs w:val="23"/>
                <w:highlight w:val="yellow"/>
                <w:lang w:eastAsia="lt-LT"/>
              </w:rPr>
            </w:pPr>
            <w:r w:rsidRPr="00550C92">
              <w:rPr>
                <w:sz w:val="23"/>
                <w:szCs w:val="23"/>
                <w:lang w:eastAsia="lt-LT"/>
              </w:rPr>
              <w:t>2</w:t>
            </w:r>
            <w:r w:rsidR="00023EBB" w:rsidRPr="00550C92">
              <w:rPr>
                <w:sz w:val="23"/>
                <w:szCs w:val="23"/>
                <w:lang w:eastAsia="lt-LT"/>
              </w:rPr>
              <w:t>4</w:t>
            </w:r>
          </w:p>
        </w:tc>
        <w:tc>
          <w:tcPr>
            <w:tcW w:w="1417" w:type="dxa"/>
            <w:vAlign w:val="center"/>
          </w:tcPr>
          <w:p w14:paraId="29327EE1" w14:textId="77777777" w:rsidR="009B357C" w:rsidRPr="00550C92" w:rsidRDefault="009B357C" w:rsidP="009B357C">
            <w:pPr>
              <w:jc w:val="center"/>
              <w:rPr>
                <w:color w:val="FF0000"/>
                <w:sz w:val="23"/>
                <w:szCs w:val="23"/>
                <w:lang w:eastAsia="lt-LT"/>
              </w:rPr>
            </w:pPr>
            <w:r w:rsidRPr="00550C92">
              <w:rPr>
                <w:sz w:val="23"/>
                <w:szCs w:val="23"/>
                <w:lang w:eastAsia="lt-LT"/>
              </w:rPr>
              <w:t>x</w:t>
            </w:r>
          </w:p>
        </w:tc>
        <w:tc>
          <w:tcPr>
            <w:tcW w:w="1418" w:type="dxa"/>
            <w:vAlign w:val="center"/>
          </w:tcPr>
          <w:p w14:paraId="113A46DF" w14:textId="68015AEF" w:rsidR="009B357C" w:rsidRPr="00550C92" w:rsidRDefault="00E50C77" w:rsidP="009B357C">
            <w:pPr>
              <w:jc w:val="center"/>
              <w:rPr>
                <w:color w:val="FF0000"/>
                <w:sz w:val="23"/>
                <w:szCs w:val="23"/>
                <w:highlight w:val="yellow"/>
                <w:lang w:eastAsia="lt-LT"/>
              </w:rPr>
            </w:pPr>
            <w:r w:rsidRPr="00550C92">
              <w:rPr>
                <w:sz w:val="23"/>
                <w:szCs w:val="23"/>
                <w:lang w:eastAsia="lt-LT"/>
              </w:rPr>
              <w:t>0,</w:t>
            </w:r>
            <w:r w:rsidR="00241D63" w:rsidRPr="00550C92">
              <w:rPr>
                <w:sz w:val="23"/>
                <w:szCs w:val="23"/>
                <w:lang w:eastAsia="lt-LT"/>
              </w:rPr>
              <w:t>73</w:t>
            </w:r>
          </w:p>
        </w:tc>
      </w:tr>
      <w:tr w:rsidR="002A0B54" w:rsidRPr="002A0B54" w14:paraId="2136E99B" w14:textId="77777777" w:rsidTr="008F2B84">
        <w:trPr>
          <w:trHeight w:val="341"/>
        </w:trPr>
        <w:tc>
          <w:tcPr>
            <w:tcW w:w="882" w:type="dxa"/>
            <w:vAlign w:val="center"/>
          </w:tcPr>
          <w:p w14:paraId="4503D0F9" w14:textId="06A1B458" w:rsidR="00701266" w:rsidRPr="00550C92" w:rsidRDefault="00701266" w:rsidP="00E50C77">
            <w:pPr>
              <w:jc w:val="center"/>
              <w:rPr>
                <w:sz w:val="23"/>
                <w:szCs w:val="23"/>
                <w:lang w:eastAsia="lt-LT"/>
              </w:rPr>
            </w:pPr>
            <w:r w:rsidRPr="00550C92">
              <w:rPr>
                <w:sz w:val="23"/>
                <w:szCs w:val="23"/>
                <w:lang w:eastAsia="lt-LT"/>
              </w:rPr>
              <w:t>4.</w:t>
            </w:r>
            <w:r w:rsidR="00D63A4A" w:rsidRPr="00550C92">
              <w:rPr>
                <w:sz w:val="23"/>
                <w:szCs w:val="23"/>
                <w:lang w:eastAsia="lt-LT"/>
              </w:rPr>
              <w:t>7</w:t>
            </w:r>
            <w:r w:rsidRPr="00550C92">
              <w:rPr>
                <w:sz w:val="23"/>
                <w:szCs w:val="23"/>
                <w:lang w:eastAsia="lt-LT"/>
              </w:rPr>
              <w:t>.</w:t>
            </w:r>
          </w:p>
        </w:tc>
        <w:tc>
          <w:tcPr>
            <w:tcW w:w="4221" w:type="dxa"/>
            <w:noWrap/>
            <w:vAlign w:val="center"/>
          </w:tcPr>
          <w:p w14:paraId="3E74A94A" w14:textId="49D59851" w:rsidR="00701266" w:rsidRPr="00550C92" w:rsidRDefault="009879C6" w:rsidP="009B357C">
            <w:pPr>
              <w:rPr>
                <w:sz w:val="23"/>
                <w:szCs w:val="23"/>
                <w:lang w:eastAsia="lt-LT"/>
              </w:rPr>
            </w:pPr>
            <w:r w:rsidRPr="00550C92">
              <w:rPr>
                <w:sz w:val="23"/>
                <w:szCs w:val="23"/>
                <w:lang w:eastAsia="lt-LT"/>
              </w:rPr>
              <w:t>p</w:t>
            </w:r>
            <w:r w:rsidR="00701266" w:rsidRPr="00550C92">
              <w:rPr>
                <w:sz w:val="23"/>
                <w:szCs w:val="23"/>
                <w:lang w:eastAsia="lt-LT"/>
              </w:rPr>
              <w:t>agalba globėjams (rūpintojams), budintiems globotojams, įtėviams ir šeimynų dalyviams ar besirengiantiems jais tapti Globos centre</w:t>
            </w:r>
          </w:p>
        </w:tc>
        <w:tc>
          <w:tcPr>
            <w:tcW w:w="1560" w:type="dxa"/>
            <w:vAlign w:val="center"/>
          </w:tcPr>
          <w:p w14:paraId="1C8F44A4" w14:textId="46039768" w:rsidR="00C66B24" w:rsidRPr="00550C92" w:rsidRDefault="00726E97" w:rsidP="009B357C">
            <w:pPr>
              <w:jc w:val="center"/>
              <w:rPr>
                <w:sz w:val="23"/>
                <w:szCs w:val="23"/>
                <w:lang w:eastAsia="lt-LT"/>
              </w:rPr>
            </w:pPr>
            <w:r w:rsidRPr="00550C92">
              <w:rPr>
                <w:sz w:val="23"/>
                <w:szCs w:val="23"/>
                <w:lang w:eastAsia="lt-LT"/>
              </w:rPr>
              <w:t xml:space="preserve"> </w:t>
            </w:r>
            <w:r w:rsidR="00F208F0" w:rsidRPr="00550C92">
              <w:rPr>
                <w:sz w:val="23"/>
                <w:szCs w:val="23"/>
                <w:lang w:eastAsia="lt-LT"/>
              </w:rPr>
              <w:t>60</w:t>
            </w:r>
            <w:r w:rsidRPr="00550C92">
              <w:rPr>
                <w:sz w:val="23"/>
                <w:szCs w:val="23"/>
                <w:lang w:eastAsia="lt-LT"/>
              </w:rPr>
              <w:t xml:space="preserve"> </w:t>
            </w:r>
            <w:r w:rsidR="00C66B24" w:rsidRPr="00550C92">
              <w:rPr>
                <w:sz w:val="23"/>
                <w:szCs w:val="23"/>
                <w:lang w:eastAsia="lt-LT"/>
              </w:rPr>
              <w:t>šei</w:t>
            </w:r>
            <w:r w:rsidR="00F208F0" w:rsidRPr="00550C92">
              <w:rPr>
                <w:sz w:val="23"/>
                <w:szCs w:val="23"/>
                <w:lang w:eastAsia="lt-LT"/>
              </w:rPr>
              <w:t>mų</w:t>
            </w:r>
          </w:p>
          <w:p w14:paraId="3F49095E" w14:textId="770892DE" w:rsidR="00701266" w:rsidRPr="00550C92" w:rsidRDefault="00F208F0" w:rsidP="009B357C">
            <w:pPr>
              <w:jc w:val="center"/>
              <w:rPr>
                <w:sz w:val="23"/>
                <w:szCs w:val="23"/>
                <w:lang w:eastAsia="lt-LT"/>
              </w:rPr>
            </w:pPr>
            <w:r w:rsidRPr="00550C92">
              <w:rPr>
                <w:sz w:val="23"/>
                <w:szCs w:val="23"/>
                <w:lang w:eastAsia="lt-LT"/>
              </w:rPr>
              <w:t>8</w:t>
            </w:r>
            <w:r w:rsidR="00726E97" w:rsidRPr="00550C92">
              <w:rPr>
                <w:sz w:val="23"/>
                <w:szCs w:val="23"/>
                <w:lang w:eastAsia="lt-LT"/>
              </w:rPr>
              <w:t xml:space="preserve">4 </w:t>
            </w:r>
            <w:r w:rsidR="00701266" w:rsidRPr="00550C92">
              <w:rPr>
                <w:sz w:val="23"/>
                <w:szCs w:val="23"/>
                <w:lang w:eastAsia="lt-LT"/>
              </w:rPr>
              <w:t>vaikai</w:t>
            </w:r>
          </w:p>
        </w:tc>
        <w:tc>
          <w:tcPr>
            <w:tcW w:w="1417" w:type="dxa"/>
            <w:vAlign w:val="center"/>
          </w:tcPr>
          <w:p w14:paraId="6FF9210E" w14:textId="77777777" w:rsidR="00701266" w:rsidRPr="00550C92" w:rsidRDefault="007330AF" w:rsidP="009B357C">
            <w:pPr>
              <w:jc w:val="center"/>
              <w:rPr>
                <w:color w:val="FF0000"/>
                <w:sz w:val="23"/>
                <w:szCs w:val="23"/>
                <w:lang w:eastAsia="lt-LT"/>
              </w:rPr>
            </w:pPr>
            <w:r w:rsidRPr="00550C92">
              <w:rPr>
                <w:sz w:val="23"/>
                <w:szCs w:val="23"/>
                <w:lang w:eastAsia="lt-LT"/>
              </w:rPr>
              <w:t>x</w:t>
            </w:r>
          </w:p>
        </w:tc>
        <w:tc>
          <w:tcPr>
            <w:tcW w:w="1418" w:type="dxa"/>
            <w:vAlign w:val="center"/>
          </w:tcPr>
          <w:p w14:paraId="437601FC" w14:textId="62E5086E" w:rsidR="00701266" w:rsidRPr="00550C92" w:rsidRDefault="00241D63" w:rsidP="009B357C">
            <w:pPr>
              <w:jc w:val="center"/>
              <w:rPr>
                <w:color w:val="FF0000"/>
                <w:sz w:val="23"/>
                <w:szCs w:val="23"/>
                <w:lang w:eastAsia="lt-LT"/>
              </w:rPr>
            </w:pPr>
            <w:r w:rsidRPr="00550C92">
              <w:rPr>
                <w:sz w:val="23"/>
                <w:szCs w:val="23"/>
                <w:lang w:eastAsia="lt-LT"/>
              </w:rPr>
              <w:t>4,36</w:t>
            </w:r>
          </w:p>
        </w:tc>
      </w:tr>
      <w:tr w:rsidR="002A0B54" w:rsidRPr="002A0B54" w14:paraId="2EE2C6FF" w14:textId="77777777" w:rsidTr="008F2B84">
        <w:trPr>
          <w:trHeight w:val="341"/>
        </w:trPr>
        <w:tc>
          <w:tcPr>
            <w:tcW w:w="882" w:type="dxa"/>
            <w:vAlign w:val="center"/>
          </w:tcPr>
          <w:p w14:paraId="1FF29FE8" w14:textId="2E4B2F80" w:rsidR="008F2B84" w:rsidRPr="00550C92" w:rsidRDefault="008F2B84" w:rsidP="00E50C77">
            <w:pPr>
              <w:jc w:val="center"/>
              <w:rPr>
                <w:sz w:val="23"/>
                <w:szCs w:val="23"/>
                <w:lang w:eastAsia="lt-LT"/>
              </w:rPr>
            </w:pPr>
            <w:r w:rsidRPr="00550C92">
              <w:rPr>
                <w:sz w:val="23"/>
                <w:szCs w:val="23"/>
                <w:lang w:eastAsia="lt-LT"/>
              </w:rPr>
              <w:t>4.</w:t>
            </w:r>
            <w:r w:rsidR="00D63A4A" w:rsidRPr="00550C92">
              <w:rPr>
                <w:sz w:val="23"/>
                <w:szCs w:val="23"/>
                <w:lang w:eastAsia="lt-LT"/>
              </w:rPr>
              <w:t>8</w:t>
            </w:r>
            <w:r w:rsidRPr="00550C92">
              <w:rPr>
                <w:sz w:val="23"/>
                <w:szCs w:val="23"/>
                <w:lang w:eastAsia="lt-LT"/>
              </w:rPr>
              <w:t>.</w:t>
            </w:r>
          </w:p>
        </w:tc>
        <w:tc>
          <w:tcPr>
            <w:tcW w:w="4221" w:type="dxa"/>
            <w:noWrap/>
            <w:vAlign w:val="center"/>
          </w:tcPr>
          <w:p w14:paraId="39ED3D61" w14:textId="3A1D4830" w:rsidR="008F2B84" w:rsidRPr="00550C92" w:rsidRDefault="009879C6" w:rsidP="009B357C">
            <w:pPr>
              <w:rPr>
                <w:sz w:val="23"/>
                <w:szCs w:val="23"/>
                <w:lang w:eastAsia="lt-LT"/>
              </w:rPr>
            </w:pPr>
            <w:r w:rsidRPr="00550C92">
              <w:rPr>
                <w:sz w:val="23"/>
                <w:szCs w:val="23"/>
                <w:lang w:eastAsia="lt-LT"/>
              </w:rPr>
              <w:t>p</w:t>
            </w:r>
            <w:r w:rsidR="008F2B84" w:rsidRPr="00550C92">
              <w:rPr>
                <w:sz w:val="23"/>
                <w:szCs w:val="23"/>
                <w:lang w:eastAsia="lt-LT"/>
              </w:rPr>
              <w:t xml:space="preserve">alydėjimo paslauga jaunuoliams Plungės </w:t>
            </w:r>
            <w:r w:rsidRPr="00550C92">
              <w:rPr>
                <w:sz w:val="23"/>
                <w:szCs w:val="23"/>
                <w:lang w:eastAsia="lt-LT"/>
              </w:rPr>
              <w:t>SPC</w:t>
            </w:r>
          </w:p>
        </w:tc>
        <w:tc>
          <w:tcPr>
            <w:tcW w:w="1560" w:type="dxa"/>
            <w:vAlign w:val="center"/>
          </w:tcPr>
          <w:p w14:paraId="5D58919F" w14:textId="65F6E993" w:rsidR="008F2B84" w:rsidRPr="00550C92" w:rsidRDefault="00F208F0" w:rsidP="009B357C">
            <w:pPr>
              <w:jc w:val="center"/>
              <w:rPr>
                <w:sz w:val="23"/>
                <w:szCs w:val="23"/>
                <w:lang w:eastAsia="lt-LT"/>
              </w:rPr>
            </w:pPr>
            <w:r w:rsidRPr="00550C92">
              <w:rPr>
                <w:sz w:val="23"/>
                <w:szCs w:val="23"/>
                <w:lang w:eastAsia="lt-LT"/>
              </w:rPr>
              <w:t>2</w:t>
            </w:r>
          </w:p>
        </w:tc>
        <w:tc>
          <w:tcPr>
            <w:tcW w:w="1417" w:type="dxa"/>
            <w:vAlign w:val="center"/>
          </w:tcPr>
          <w:p w14:paraId="29D7635E" w14:textId="1B82AC6C" w:rsidR="008F2B84" w:rsidRPr="00550C92" w:rsidRDefault="008F2B84" w:rsidP="009B357C">
            <w:pPr>
              <w:jc w:val="center"/>
              <w:rPr>
                <w:color w:val="FF0000"/>
                <w:sz w:val="23"/>
                <w:szCs w:val="23"/>
                <w:lang w:eastAsia="lt-LT"/>
              </w:rPr>
            </w:pPr>
            <w:r w:rsidRPr="00550C92">
              <w:rPr>
                <w:sz w:val="23"/>
                <w:szCs w:val="23"/>
                <w:lang w:eastAsia="lt-LT"/>
              </w:rPr>
              <w:t>x</w:t>
            </w:r>
          </w:p>
        </w:tc>
        <w:tc>
          <w:tcPr>
            <w:tcW w:w="1418" w:type="dxa"/>
            <w:vAlign w:val="center"/>
          </w:tcPr>
          <w:p w14:paraId="470BE87C" w14:textId="03FD5C92" w:rsidR="008F2B84" w:rsidRPr="00550C92" w:rsidRDefault="00E50C77" w:rsidP="009B357C">
            <w:pPr>
              <w:jc w:val="center"/>
              <w:rPr>
                <w:color w:val="FF0000"/>
                <w:sz w:val="23"/>
                <w:szCs w:val="23"/>
                <w:lang w:eastAsia="lt-LT"/>
              </w:rPr>
            </w:pPr>
            <w:r w:rsidRPr="00550C92">
              <w:rPr>
                <w:sz w:val="23"/>
                <w:szCs w:val="23"/>
                <w:lang w:eastAsia="lt-LT"/>
              </w:rPr>
              <w:t>0,0</w:t>
            </w:r>
            <w:r w:rsidR="008C1349" w:rsidRPr="00550C92">
              <w:rPr>
                <w:sz w:val="23"/>
                <w:szCs w:val="23"/>
                <w:lang w:eastAsia="lt-LT"/>
              </w:rPr>
              <w:t>6</w:t>
            </w:r>
          </w:p>
        </w:tc>
      </w:tr>
      <w:tr w:rsidR="002A0B54" w:rsidRPr="002A0B54" w14:paraId="5CE8C950" w14:textId="77777777" w:rsidTr="008F2B84">
        <w:trPr>
          <w:trHeight w:val="341"/>
        </w:trPr>
        <w:tc>
          <w:tcPr>
            <w:tcW w:w="882" w:type="dxa"/>
            <w:vAlign w:val="center"/>
          </w:tcPr>
          <w:p w14:paraId="52AC969B" w14:textId="42AE5426" w:rsidR="009B357C" w:rsidRPr="00550C92" w:rsidRDefault="009B357C" w:rsidP="00E50C77">
            <w:pPr>
              <w:jc w:val="center"/>
              <w:rPr>
                <w:color w:val="FF0000"/>
                <w:sz w:val="23"/>
                <w:szCs w:val="23"/>
                <w:lang w:eastAsia="lt-LT"/>
              </w:rPr>
            </w:pPr>
            <w:r w:rsidRPr="00550C92">
              <w:rPr>
                <w:sz w:val="23"/>
                <w:szCs w:val="23"/>
                <w:lang w:eastAsia="lt-LT"/>
              </w:rPr>
              <w:t>4.</w:t>
            </w:r>
            <w:r w:rsidR="00D63A4A" w:rsidRPr="00550C92">
              <w:rPr>
                <w:sz w:val="23"/>
                <w:szCs w:val="23"/>
                <w:lang w:eastAsia="lt-LT"/>
              </w:rPr>
              <w:t>9</w:t>
            </w:r>
            <w:r w:rsidR="008F2B84" w:rsidRPr="00550C92">
              <w:rPr>
                <w:sz w:val="23"/>
                <w:szCs w:val="23"/>
                <w:lang w:eastAsia="lt-LT"/>
              </w:rPr>
              <w:t>.</w:t>
            </w:r>
          </w:p>
        </w:tc>
        <w:tc>
          <w:tcPr>
            <w:tcW w:w="4221" w:type="dxa"/>
            <w:noWrap/>
            <w:vAlign w:val="center"/>
          </w:tcPr>
          <w:p w14:paraId="421A9419" w14:textId="40295865" w:rsidR="009B357C" w:rsidRPr="00550C92" w:rsidRDefault="009879C6" w:rsidP="009B357C">
            <w:pPr>
              <w:rPr>
                <w:color w:val="FF0000"/>
                <w:sz w:val="23"/>
                <w:szCs w:val="23"/>
                <w:lang w:eastAsia="lt-LT"/>
              </w:rPr>
            </w:pPr>
            <w:r w:rsidRPr="00550C92">
              <w:rPr>
                <w:sz w:val="23"/>
                <w:szCs w:val="23"/>
                <w:lang w:eastAsia="lt-LT"/>
              </w:rPr>
              <w:t>a</w:t>
            </w:r>
            <w:r w:rsidR="009B357C" w:rsidRPr="00550C92">
              <w:rPr>
                <w:sz w:val="23"/>
                <w:szCs w:val="23"/>
                <w:lang w:eastAsia="lt-LT"/>
              </w:rPr>
              <w:t>pgyvendinimas apsaugotame būste</w:t>
            </w:r>
            <w:r w:rsidR="009B357C" w:rsidRPr="00550C92">
              <w:rPr>
                <w:sz w:val="23"/>
                <w:szCs w:val="23"/>
              </w:rPr>
              <w:t xml:space="preserve"> </w:t>
            </w:r>
            <w:r w:rsidR="009B357C" w:rsidRPr="00550C92">
              <w:rPr>
                <w:sz w:val="23"/>
                <w:szCs w:val="23"/>
                <w:lang w:eastAsia="lt-LT"/>
              </w:rPr>
              <w:t>suaugusiems asmen</w:t>
            </w:r>
            <w:r w:rsidR="007A6CFE" w:rsidRPr="00550C92">
              <w:rPr>
                <w:sz w:val="23"/>
                <w:szCs w:val="23"/>
                <w:lang w:eastAsia="lt-LT"/>
              </w:rPr>
              <w:t>ims</w:t>
            </w:r>
            <w:r w:rsidR="009B357C" w:rsidRPr="00550C92">
              <w:rPr>
                <w:sz w:val="23"/>
                <w:szCs w:val="23"/>
                <w:lang w:eastAsia="lt-LT"/>
              </w:rPr>
              <w:t xml:space="preserve"> su</w:t>
            </w:r>
            <w:r w:rsidRPr="00550C92">
              <w:rPr>
                <w:sz w:val="23"/>
                <w:szCs w:val="23"/>
                <w:lang w:eastAsia="lt-LT"/>
              </w:rPr>
              <w:t xml:space="preserve"> intelekto</w:t>
            </w:r>
            <w:r w:rsidR="009B357C" w:rsidRPr="00550C92">
              <w:rPr>
                <w:sz w:val="23"/>
                <w:szCs w:val="23"/>
                <w:lang w:eastAsia="lt-LT"/>
              </w:rPr>
              <w:t xml:space="preserve"> ir (ar) psich</w:t>
            </w:r>
            <w:r w:rsidRPr="00550C92">
              <w:rPr>
                <w:sz w:val="23"/>
                <w:szCs w:val="23"/>
                <w:lang w:eastAsia="lt-LT"/>
              </w:rPr>
              <w:t>ikos</w:t>
            </w:r>
            <w:r w:rsidR="009B357C" w:rsidRPr="00550C92">
              <w:rPr>
                <w:sz w:val="23"/>
                <w:szCs w:val="23"/>
                <w:lang w:eastAsia="lt-LT"/>
              </w:rPr>
              <w:t xml:space="preserve"> negalia</w:t>
            </w:r>
          </w:p>
        </w:tc>
        <w:tc>
          <w:tcPr>
            <w:tcW w:w="1560" w:type="dxa"/>
            <w:vAlign w:val="center"/>
          </w:tcPr>
          <w:p w14:paraId="10B04A1E" w14:textId="77777777" w:rsidR="009B357C" w:rsidRPr="00550C92" w:rsidRDefault="009B357C" w:rsidP="009B357C">
            <w:pPr>
              <w:jc w:val="center"/>
              <w:rPr>
                <w:color w:val="FF0000"/>
                <w:sz w:val="23"/>
                <w:szCs w:val="23"/>
                <w:lang w:eastAsia="lt-LT"/>
              </w:rPr>
            </w:pPr>
            <w:r w:rsidRPr="00550C92">
              <w:rPr>
                <w:sz w:val="23"/>
                <w:szCs w:val="23"/>
                <w:lang w:eastAsia="lt-LT"/>
              </w:rPr>
              <w:t>3</w:t>
            </w:r>
          </w:p>
        </w:tc>
        <w:tc>
          <w:tcPr>
            <w:tcW w:w="1417" w:type="dxa"/>
            <w:vAlign w:val="center"/>
          </w:tcPr>
          <w:p w14:paraId="56181BDE" w14:textId="77777777" w:rsidR="009B357C" w:rsidRPr="00550C92" w:rsidRDefault="009B357C" w:rsidP="009B357C">
            <w:pPr>
              <w:jc w:val="center"/>
              <w:rPr>
                <w:sz w:val="23"/>
                <w:szCs w:val="23"/>
                <w:lang w:eastAsia="lt-LT"/>
              </w:rPr>
            </w:pPr>
            <w:r w:rsidRPr="00550C92">
              <w:rPr>
                <w:sz w:val="23"/>
                <w:szCs w:val="23"/>
                <w:lang w:eastAsia="lt-LT"/>
              </w:rPr>
              <w:t>x</w:t>
            </w:r>
          </w:p>
        </w:tc>
        <w:tc>
          <w:tcPr>
            <w:tcW w:w="1418" w:type="dxa"/>
            <w:vAlign w:val="center"/>
          </w:tcPr>
          <w:p w14:paraId="75F1EB9C" w14:textId="43CAC843" w:rsidR="009B357C" w:rsidRPr="00550C92" w:rsidRDefault="00E50C77" w:rsidP="009B357C">
            <w:pPr>
              <w:jc w:val="center"/>
              <w:rPr>
                <w:color w:val="FF0000"/>
                <w:sz w:val="23"/>
                <w:szCs w:val="23"/>
                <w:lang w:eastAsia="lt-LT"/>
              </w:rPr>
            </w:pPr>
            <w:r w:rsidRPr="00550C92">
              <w:rPr>
                <w:sz w:val="23"/>
                <w:szCs w:val="23"/>
                <w:lang w:eastAsia="lt-LT"/>
              </w:rPr>
              <w:t>0,</w:t>
            </w:r>
            <w:r w:rsidR="008C1349" w:rsidRPr="00550C92">
              <w:rPr>
                <w:sz w:val="23"/>
                <w:szCs w:val="23"/>
                <w:lang w:eastAsia="lt-LT"/>
              </w:rPr>
              <w:t>09</w:t>
            </w:r>
          </w:p>
        </w:tc>
      </w:tr>
      <w:tr w:rsidR="002A0B54" w:rsidRPr="002A0B54" w14:paraId="54B70561" w14:textId="77777777" w:rsidTr="008F2B84">
        <w:trPr>
          <w:trHeight w:val="341"/>
        </w:trPr>
        <w:tc>
          <w:tcPr>
            <w:tcW w:w="882" w:type="dxa"/>
            <w:vAlign w:val="center"/>
          </w:tcPr>
          <w:p w14:paraId="697FF5D3" w14:textId="6BCFA577" w:rsidR="009B357C" w:rsidRPr="00550C92" w:rsidRDefault="009B357C" w:rsidP="00E50C77">
            <w:pPr>
              <w:jc w:val="center"/>
              <w:rPr>
                <w:sz w:val="23"/>
                <w:szCs w:val="23"/>
                <w:lang w:eastAsia="lt-LT"/>
              </w:rPr>
            </w:pPr>
            <w:r w:rsidRPr="00550C92">
              <w:rPr>
                <w:sz w:val="23"/>
                <w:szCs w:val="23"/>
                <w:lang w:eastAsia="lt-LT"/>
              </w:rPr>
              <w:t>4.</w:t>
            </w:r>
            <w:r w:rsidR="00701266" w:rsidRPr="00550C92">
              <w:rPr>
                <w:sz w:val="23"/>
                <w:szCs w:val="23"/>
                <w:lang w:eastAsia="lt-LT"/>
              </w:rPr>
              <w:t>1</w:t>
            </w:r>
            <w:r w:rsidR="00D63A4A" w:rsidRPr="00550C92">
              <w:rPr>
                <w:sz w:val="23"/>
                <w:szCs w:val="23"/>
                <w:lang w:eastAsia="lt-LT"/>
              </w:rPr>
              <w:t>0</w:t>
            </w:r>
            <w:r w:rsidR="008F2B84" w:rsidRPr="00550C92">
              <w:rPr>
                <w:sz w:val="23"/>
                <w:szCs w:val="23"/>
                <w:lang w:eastAsia="lt-LT"/>
              </w:rPr>
              <w:t>.</w:t>
            </w:r>
          </w:p>
        </w:tc>
        <w:tc>
          <w:tcPr>
            <w:tcW w:w="4221" w:type="dxa"/>
            <w:noWrap/>
            <w:vAlign w:val="center"/>
          </w:tcPr>
          <w:p w14:paraId="6D0691D7" w14:textId="2B4CC9A1" w:rsidR="009B357C" w:rsidRPr="00550C92" w:rsidRDefault="009879C6" w:rsidP="009B357C">
            <w:pPr>
              <w:rPr>
                <w:sz w:val="23"/>
                <w:szCs w:val="23"/>
                <w:lang w:eastAsia="lt-LT"/>
              </w:rPr>
            </w:pPr>
            <w:r w:rsidRPr="00550C92">
              <w:rPr>
                <w:sz w:val="23"/>
                <w:szCs w:val="23"/>
                <w:lang w:eastAsia="lt-LT"/>
              </w:rPr>
              <w:t>v</w:t>
            </w:r>
            <w:r w:rsidR="009B357C" w:rsidRPr="00550C92">
              <w:rPr>
                <w:sz w:val="23"/>
                <w:szCs w:val="23"/>
                <w:lang w:eastAsia="lt-LT"/>
              </w:rPr>
              <w:t>aikų dienos socialinė priežiūra</w:t>
            </w:r>
          </w:p>
        </w:tc>
        <w:tc>
          <w:tcPr>
            <w:tcW w:w="1560" w:type="dxa"/>
            <w:vAlign w:val="center"/>
          </w:tcPr>
          <w:p w14:paraId="3015DE6A" w14:textId="58EC31F0" w:rsidR="009B357C" w:rsidRPr="00550C92" w:rsidRDefault="009B357C" w:rsidP="009B357C">
            <w:pPr>
              <w:jc w:val="center"/>
              <w:rPr>
                <w:sz w:val="23"/>
                <w:szCs w:val="23"/>
                <w:lang w:eastAsia="lt-LT"/>
              </w:rPr>
            </w:pPr>
            <w:r w:rsidRPr="00550C92">
              <w:rPr>
                <w:sz w:val="23"/>
                <w:szCs w:val="23"/>
                <w:lang w:eastAsia="lt-LT"/>
              </w:rPr>
              <w:t>2</w:t>
            </w:r>
            <w:r w:rsidR="00FD42E3" w:rsidRPr="00550C92">
              <w:rPr>
                <w:sz w:val="23"/>
                <w:szCs w:val="23"/>
                <w:lang w:eastAsia="lt-LT"/>
              </w:rPr>
              <w:t>3</w:t>
            </w:r>
            <w:r w:rsidR="00F208F0" w:rsidRPr="00550C92">
              <w:rPr>
                <w:sz w:val="23"/>
                <w:szCs w:val="23"/>
                <w:lang w:eastAsia="lt-LT"/>
              </w:rPr>
              <w:t>1</w:t>
            </w:r>
          </w:p>
        </w:tc>
        <w:tc>
          <w:tcPr>
            <w:tcW w:w="1417" w:type="dxa"/>
            <w:vAlign w:val="center"/>
          </w:tcPr>
          <w:p w14:paraId="52026558" w14:textId="77777777" w:rsidR="009B357C" w:rsidRPr="00550C92" w:rsidRDefault="009B357C" w:rsidP="009B357C">
            <w:pPr>
              <w:jc w:val="center"/>
              <w:rPr>
                <w:sz w:val="23"/>
                <w:szCs w:val="23"/>
                <w:lang w:eastAsia="lt-LT"/>
              </w:rPr>
            </w:pPr>
            <w:r w:rsidRPr="00550C92">
              <w:rPr>
                <w:sz w:val="23"/>
                <w:szCs w:val="23"/>
                <w:lang w:eastAsia="lt-LT"/>
              </w:rPr>
              <w:t>x</w:t>
            </w:r>
          </w:p>
        </w:tc>
        <w:tc>
          <w:tcPr>
            <w:tcW w:w="1418" w:type="dxa"/>
            <w:vAlign w:val="center"/>
          </w:tcPr>
          <w:p w14:paraId="40F6BCD5" w14:textId="151EA3C4" w:rsidR="009B357C" w:rsidRPr="00550C92" w:rsidRDefault="00E50C77" w:rsidP="009B357C">
            <w:pPr>
              <w:jc w:val="center"/>
              <w:rPr>
                <w:color w:val="FF0000"/>
                <w:sz w:val="23"/>
                <w:szCs w:val="23"/>
                <w:lang w:eastAsia="lt-LT"/>
              </w:rPr>
            </w:pPr>
            <w:r w:rsidRPr="00550C92">
              <w:rPr>
                <w:sz w:val="23"/>
                <w:szCs w:val="23"/>
                <w:lang w:eastAsia="lt-LT"/>
              </w:rPr>
              <w:t>6,</w:t>
            </w:r>
            <w:r w:rsidR="008C1349" w:rsidRPr="00550C92">
              <w:rPr>
                <w:sz w:val="23"/>
                <w:szCs w:val="23"/>
                <w:lang w:eastAsia="lt-LT"/>
              </w:rPr>
              <w:t>99</w:t>
            </w:r>
          </w:p>
        </w:tc>
      </w:tr>
      <w:tr w:rsidR="002A0B54" w:rsidRPr="002A0B54" w14:paraId="4AFA9E4F" w14:textId="77777777" w:rsidTr="008F2B84">
        <w:trPr>
          <w:trHeight w:val="341"/>
        </w:trPr>
        <w:tc>
          <w:tcPr>
            <w:tcW w:w="882" w:type="dxa"/>
            <w:vAlign w:val="center"/>
          </w:tcPr>
          <w:p w14:paraId="0C563774" w14:textId="77777777" w:rsidR="00B10156" w:rsidRPr="00550C92" w:rsidRDefault="00B10156" w:rsidP="00E50C77">
            <w:pPr>
              <w:jc w:val="center"/>
              <w:rPr>
                <w:b/>
                <w:sz w:val="23"/>
                <w:szCs w:val="23"/>
                <w:lang w:eastAsia="lt-LT"/>
              </w:rPr>
            </w:pPr>
            <w:r w:rsidRPr="00550C92">
              <w:rPr>
                <w:b/>
                <w:sz w:val="23"/>
                <w:szCs w:val="23"/>
                <w:lang w:eastAsia="lt-LT"/>
              </w:rPr>
              <w:t>5.</w:t>
            </w:r>
          </w:p>
        </w:tc>
        <w:tc>
          <w:tcPr>
            <w:tcW w:w="4221" w:type="dxa"/>
            <w:noWrap/>
            <w:vAlign w:val="center"/>
          </w:tcPr>
          <w:p w14:paraId="629A0F1E" w14:textId="77777777" w:rsidR="00B10156" w:rsidRPr="00550C92" w:rsidRDefault="00B10156" w:rsidP="00B10156">
            <w:pPr>
              <w:rPr>
                <w:b/>
                <w:sz w:val="23"/>
                <w:szCs w:val="23"/>
                <w:lang w:eastAsia="lt-LT"/>
              </w:rPr>
            </w:pPr>
            <w:r w:rsidRPr="00550C92">
              <w:rPr>
                <w:b/>
                <w:sz w:val="23"/>
                <w:szCs w:val="23"/>
                <w:lang w:eastAsia="lt-LT"/>
              </w:rPr>
              <w:t>Bendrosios socialinės paslaugos</w:t>
            </w:r>
          </w:p>
        </w:tc>
        <w:tc>
          <w:tcPr>
            <w:tcW w:w="1560" w:type="dxa"/>
            <w:vAlign w:val="bottom"/>
          </w:tcPr>
          <w:p w14:paraId="4B42D1A8" w14:textId="6438D6E1" w:rsidR="00B10156" w:rsidRPr="00550C92" w:rsidRDefault="000D4607" w:rsidP="00B10156">
            <w:pPr>
              <w:jc w:val="center"/>
              <w:rPr>
                <w:b/>
                <w:sz w:val="23"/>
                <w:szCs w:val="23"/>
                <w:lang w:eastAsia="lt-LT"/>
              </w:rPr>
            </w:pPr>
            <w:r w:rsidRPr="00550C92">
              <w:rPr>
                <w:b/>
                <w:sz w:val="23"/>
                <w:szCs w:val="23"/>
                <w:lang w:eastAsia="lt-LT"/>
              </w:rPr>
              <w:t>4</w:t>
            </w:r>
            <w:r w:rsidR="00B819C6" w:rsidRPr="00550C92">
              <w:rPr>
                <w:b/>
                <w:sz w:val="23"/>
                <w:szCs w:val="23"/>
                <w:lang w:eastAsia="lt-LT"/>
              </w:rPr>
              <w:t>95</w:t>
            </w:r>
          </w:p>
        </w:tc>
        <w:tc>
          <w:tcPr>
            <w:tcW w:w="1417" w:type="dxa"/>
            <w:vAlign w:val="bottom"/>
          </w:tcPr>
          <w:p w14:paraId="5D71F91D" w14:textId="77777777" w:rsidR="00B10156" w:rsidRPr="00550C92" w:rsidRDefault="00B10156" w:rsidP="00B10156">
            <w:pPr>
              <w:jc w:val="center"/>
              <w:rPr>
                <w:b/>
                <w:sz w:val="23"/>
                <w:szCs w:val="23"/>
                <w:lang w:eastAsia="lt-LT"/>
              </w:rPr>
            </w:pPr>
            <w:r w:rsidRPr="00550C92">
              <w:rPr>
                <w:b/>
                <w:sz w:val="23"/>
                <w:szCs w:val="23"/>
                <w:lang w:eastAsia="lt-LT"/>
              </w:rPr>
              <w:t>x</w:t>
            </w:r>
          </w:p>
        </w:tc>
        <w:tc>
          <w:tcPr>
            <w:tcW w:w="1418" w:type="dxa"/>
            <w:shd w:val="clear" w:color="auto" w:fill="auto"/>
            <w:vAlign w:val="bottom"/>
          </w:tcPr>
          <w:p w14:paraId="786EBAA1" w14:textId="4D18F3EA" w:rsidR="00B10156" w:rsidRPr="00550C92" w:rsidRDefault="00E50C77" w:rsidP="00B10156">
            <w:pPr>
              <w:jc w:val="center"/>
              <w:rPr>
                <w:b/>
                <w:color w:val="FF0000"/>
                <w:sz w:val="23"/>
                <w:szCs w:val="23"/>
                <w:lang w:eastAsia="lt-LT"/>
              </w:rPr>
            </w:pPr>
            <w:r w:rsidRPr="00550C92">
              <w:rPr>
                <w:b/>
                <w:sz w:val="23"/>
                <w:szCs w:val="23"/>
                <w:lang w:eastAsia="lt-LT"/>
              </w:rPr>
              <w:t>1</w:t>
            </w:r>
            <w:r w:rsidR="008C1349" w:rsidRPr="00550C92">
              <w:rPr>
                <w:b/>
                <w:sz w:val="23"/>
                <w:szCs w:val="23"/>
                <w:lang w:eastAsia="lt-LT"/>
              </w:rPr>
              <w:t>4,98</w:t>
            </w:r>
          </w:p>
        </w:tc>
      </w:tr>
      <w:tr w:rsidR="002A0B54" w:rsidRPr="002A0B54" w14:paraId="13CD6481" w14:textId="77777777" w:rsidTr="0063316F">
        <w:trPr>
          <w:trHeight w:val="578"/>
        </w:trPr>
        <w:tc>
          <w:tcPr>
            <w:tcW w:w="882" w:type="dxa"/>
            <w:vAlign w:val="center"/>
          </w:tcPr>
          <w:p w14:paraId="0B98253A" w14:textId="77777777" w:rsidR="00B10156" w:rsidRPr="00550C92" w:rsidRDefault="00B10156" w:rsidP="00E50C77">
            <w:pPr>
              <w:jc w:val="center"/>
              <w:rPr>
                <w:sz w:val="23"/>
                <w:szCs w:val="23"/>
                <w:lang w:eastAsia="lt-LT"/>
              </w:rPr>
            </w:pPr>
            <w:r w:rsidRPr="00550C92">
              <w:rPr>
                <w:sz w:val="23"/>
                <w:szCs w:val="23"/>
                <w:lang w:eastAsia="lt-LT"/>
              </w:rPr>
              <w:t>5.1.</w:t>
            </w:r>
          </w:p>
        </w:tc>
        <w:tc>
          <w:tcPr>
            <w:tcW w:w="4221" w:type="dxa"/>
            <w:noWrap/>
            <w:vAlign w:val="center"/>
          </w:tcPr>
          <w:p w14:paraId="66D8E474" w14:textId="2C2CE37D" w:rsidR="00B10156" w:rsidRPr="00550C92" w:rsidRDefault="00ED6444" w:rsidP="00B10156">
            <w:pPr>
              <w:rPr>
                <w:sz w:val="23"/>
                <w:szCs w:val="23"/>
                <w:lang w:eastAsia="lt-LT"/>
              </w:rPr>
            </w:pPr>
            <w:r w:rsidRPr="00550C92">
              <w:rPr>
                <w:sz w:val="23"/>
                <w:szCs w:val="23"/>
                <w:lang w:eastAsia="lt-LT"/>
              </w:rPr>
              <w:t>m</w:t>
            </w:r>
            <w:r w:rsidR="00B10156" w:rsidRPr="00550C92">
              <w:rPr>
                <w:sz w:val="23"/>
                <w:szCs w:val="23"/>
                <w:lang w:eastAsia="lt-LT"/>
              </w:rPr>
              <w:t>aitinimo organizavimas (karštas maistas valgykloje, sauso maisto daviniai)</w:t>
            </w:r>
          </w:p>
        </w:tc>
        <w:tc>
          <w:tcPr>
            <w:tcW w:w="1560" w:type="dxa"/>
            <w:shd w:val="clear" w:color="auto" w:fill="auto"/>
            <w:vAlign w:val="center"/>
          </w:tcPr>
          <w:p w14:paraId="29C133CC" w14:textId="244DA26D" w:rsidR="004A28ED" w:rsidRPr="00550C92" w:rsidRDefault="000D4607" w:rsidP="0063316F">
            <w:pPr>
              <w:jc w:val="center"/>
              <w:rPr>
                <w:color w:val="FF0000"/>
                <w:sz w:val="23"/>
                <w:szCs w:val="23"/>
                <w:highlight w:val="yellow"/>
                <w:lang w:eastAsia="lt-LT"/>
              </w:rPr>
            </w:pPr>
            <w:r w:rsidRPr="00550C92">
              <w:rPr>
                <w:sz w:val="23"/>
                <w:szCs w:val="23"/>
                <w:lang w:eastAsia="lt-LT"/>
              </w:rPr>
              <w:t>3</w:t>
            </w:r>
            <w:r w:rsidR="00F173D4" w:rsidRPr="00550C92">
              <w:rPr>
                <w:sz w:val="23"/>
                <w:szCs w:val="23"/>
                <w:lang w:eastAsia="lt-LT"/>
              </w:rPr>
              <w:t>85</w:t>
            </w:r>
          </w:p>
        </w:tc>
        <w:tc>
          <w:tcPr>
            <w:tcW w:w="1417" w:type="dxa"/>
            <w:vAlign w:val="center"/>
          </w:tcPr>
          <w:p w14:paraId="73ECE409" w14:textId="77777777" w:rsidR="00B10156" w:rsidRPr="00550C92" w:rsidRDefault="00B10156" w:rsidP="0063316F">
            <w:pPr>
              <w:jc w:val="center"/>
              <w:rPr>
                <w:sz w:val="23"/>
                <w:szCs w:val="23"/>
                <w:lang w:eastAsia="lt-LT"/>
              </w:rPr>
            </w:pPr>
            <w:r w:rsidRPr="00550C92">
              <w:rPr>
                <w:sz w:val="23"/>
                <w:szCs w:val="23"/>
                <w:lang w:eastAsia="lt-LT"/>
              </w:rPr>
              <w:t>x</w:t>
            </w:r>
          </w:p>
        </w:tc>
        <w:tc>
          <w:tcPr>
            <w:tcW w:w="1418" w:type="dxa"/>
            <w:vAlign w:val="center"/>
          </w:tcPr>
          <w:p w14:paraId="61F51FAF" w14:textId="3B65DB51" w:rsidR="00B10156" w:rsidRPr="00550C92" w:rsidRDefault="00322019" w:rsidP="0063316F">
            <w:pPr>
              <w:jc w:val="center"/>
              <w:rPr>
                <w:color w:val="FF0000"/>
                <w:sz w:val="23"/>
                <w:szCs w:val="23"/>
                <w:lang w:eastAsia="lt-LT"/>
              </w:rPr>
            </w:pPr>
            <w:r w:rsidRPr="00550C92">
              <w:rPr>
                <w:sz w:val="23"/>
                <w:szCs w:val="23"/>
                <w:lang w:eastAsia="lt-LT"/>
              </w:rPr>
              <w:t>11,65</w:t>
            </w:r>
          </w:p>
        </w:tc>
      </w:tr>
      <w:tr w:rsidR="002A0B54" w:rsidRPr="002A0B54" w14:paraId="331D81D9" w14:textId="77777777" w:rsidTr="008F2B84">
        <w:trPr>
          <w:trHeight w:val="341"/>
        </w:trPr>
        <w:tc>
          <w:tcPr>
            <w:tcW w:w="882" w:type="dxa"/>
            <w:vAlign w:val="center"/>
          </w:tcPr>
          <w:p w14:paraId="499559DE" w14:textId="77777777" w:rsidR="00B10156" w:rsidRPr="00550C92" w:rsidRDefault="00B10156" w:rsidP="00E50C77">
            <w:pPr>
              <w:jc w:val="center"/>
              <w:rPr>
                <w:sz w:val="23"/>
                <w:szCs w:val="23"/>
                <w:lang w:eastAsia="lt-LT"/>
              </w:rPr>
            </w:pPr>
            <w:r w:rsidRPr="00550C92">
              <w:rPr>
                <w:sz w:val="23"/>
                <w:szCs w:val="23"/>
                <w:lang w:eastAsia="lt-LT"/>
              </w:rPr>
              <w:lastRenderedPageBreak/>
              <w:t>5.2.</w:t>
            </w:r>
          </w:p>
        </w:tc>
        <w:tc>
          <w:tcPr>
            <w:tcW w:w="4221" w:type="dxa"/>
            <w:noWrap/>
            <w:vAlign w:val="center"/>
          </w:tcPr>
          <w:p w14:paraId="01A56B8D" w14:textId="0F2AAA8E" w:rsidR="00B10156" w:rsidRPr="00550C92" w:rsidRDefault="00ED6444" w:rsidP="00B10156">
            <w:pPr>
              <w:rPr>
                <w:sz w:val="23"/>
                <w:szCs w:val="23"/>
                <w:lang w:eastAsia="lt-LT"/>
              </w:rPr>
            </w:pPr>
            <w:r w:rsidRPr="00550C92">
              <w:rPr>
                <w:sz w:val="23"/>
                <w:szCs w:val="23"/>
                <w:lang w:eastAsia="lt-LT"/>
              </w:rPr>
              <w:t>t</w:t>
            </w:r>
            <w:r w:rsidR="00B10156" w:rsidRPr="00550C92">
              <w:rPr>
                <w:sz w:val="23"/>
                <w:szCs w:val="23"/>
                <w:lang w:eastAsia="lt-LT"/>
              </w:rPr>
              <w:t>ransporto organizavimas</w:t>
            </w:r>
          </w:p>
        </w:tc>
        <w:tc>
          <w:tcPr>
            <w:tcW w:w="1560" w:type="dxa"/>
            <w:shd w:val="clear" w:color="auto" w:fill="auto"/>
            <w:vAlign w:val="bottom"/>
          </w:tcPr>
          <w:p w14:paraId="421BA1CA" w14:textId="276F646B" w:rsidR="00B10156" w:rsidRPr="00550C92" w:rsidRDefault="000C1F62" w:rsidP="00B10156">
            <w:pPr>
              <w:jc w:val="center"/>
              <w:rPr>
                <w:sz w:val="23"/>
                <w:szCs w:val="23"/>
                <w:highlight w:val="yellow"/>
                <w:lang w:eastAsia="lt-LT"/>
              </w:rPr>
            </w:pPr>
            <w:r w:rsidRPr="00550C92">
              <w:rPr>
                <w:sz w:val="23"/>
                <w:szCs w:val="23"/>
                <w:lang w:eastAsia="lt-LT"/>
              </w:rPr>
              <w:t>110</w:t>
            </w:r>
          </w:p>
        </w:tc>
        <w:tc>
          <w:tcPr>
            <w:tcW w:w="1417" w:type="dxa"/>
            <w:vAlign w:val="bottom"/>
          </w:tcPr>
          <w:p w14:paraId="391AAA9C" w14:textId="77777777" w:rsidR="00B10156" w:rsidRPr="00550C92" w:rsidRDefault="00C802AD" w:rsidP="00B10156">
            <w:pPr>
              <w:jc w:val="center"/>
              <w:rPr>
                <w:sz w:val="23"/>
                <w:szCs w:val="23"/>
                <w:lang w:eastAsia="lt-LT"/>
              </w:rPr>
            </w:pPr>
            <w:r w:rsidRPr="00550C92">
              <w:rPr>
                <w:sz w:val="23"/>
                <w:szCs w:val="23"/>
                <w:lang w:eastAsia="lt-LT"/>
              </w:rPr>
              <w:t>x</w:t>
            </w:r>
          </w:p>
        </w:tc>
        <w:tc>
          <w:tcPr>
            <w:tcW w:w="1418" w:type="dxa"/>
            <w:vAlign w:val="bottom"/>
          </w:tcPr>
          <w:p w14:paraId="4F0FFB03" w14:textId="0515D39B" w:rsidR="00B10156" w:rsidRPr="00550C92" w:rsidRDefault="00322019" w:rsidP="00B10156">
            <w:pPr>
              <w:jc w:val="center"/>
              <w:rPr>
                <w:color w:val="FF0000"/>
                <w:sz w:val="23"/>
                <w:szCs w:val="23"/>
                <w:lang w:eastAsia="lt-LT"/>
              </w:rPr>
            </w:pPr>
            <w:r w:rsidRPr="00550C92">
              <w:rPr>
                <w:sz w:val="23"/>
                <w:szCs w:val="23"/>
                <w:lang w:eastAsia="lt-LT"/>
              </w:rPr>
              <w:t>3,33</w:t>
            </w:r>
          </w:p>
        </w:tc>
      </w:tr>
      <w:tr w:rsidR="002A0B54" w:rsidRPr="002A0B54" w14:paraId="06B5E3EF" w14:textId="77777777" w:rsidTr="008F2B84">
        <w:trPr>
          <w:trHeight w:val="341"/>
        </w:trPr>
        <w:tc>
          <w:tcPr>
            <w:tcW w:w="882" w:type="dxa"/>
            <w:vAlign w:val="center"/>
          </w:tcPr>
          <w:p w14:paraId="73F03118" w14:textId="61660593" w:rsidR="00FD42E3" w:rsidRPr="00550C92" w:rsidRDefault="00FD42E3" w:rsidP="00E50C77">
            <w:pPr>
              <w:jc w:val="center"/>
              <w:rPr>
                <w:sz w:val="23"/>
                <w:szCs w:val="23"/>
                <w:lang w:eastAsia="lt-LT"/>
              </w:rPr>
            </w:pPr>
            <w:r w:rsidRPr="00550C92">
              <w:rPr>
                <w:sz w:val="23"/>
                <w:szCs w:val="23"/>
                <w:lang w:eastAsia="lt-LT"/>
              </w:rPr>
              <w:t>5.3.</w:t>
            </w:r>
          </w:p>
        </w:tc>
        <w:tc>
          <w:tcPr>
            <w:tcW w:w="4221" w:type="dxa"/>
            <w:noWrap/>
            <w:vAlign w:val="center"/>
          </w:tcPr>
          <w:p w14:paraId="6098658B" w14:textId="426E3B0E" w:rsidR="00FD42E3" w:rsidRPr="00550C92" w:rsidRDefault="00ED6444" w:rsidP="00B10156">
            <w:pPr>
              <w:rPr>
                <w:sz w:val="23"/>
                <w:szCs w:val="23"/>
                <w:lang w:eastAsia="lt-LT"/>
              </w:rPr>
            </w:pPr>
            <w:r w:rsidRPr="00550C92">
              <w:rPr>
                <w:sz w:val="23"/>
                <w:szCs w:val="23"/>
                <w:lang w:eastAsia="lt-LT"/>
              </w:rPr>
              <w:t>k</w:t>
            </w:r>
            <w:r w:rsidR="00FD42E3" w:rsidRPr="00550C92">
              <w:rPr>
                <w:sz w:val="23"/>
                <w:szCs w:val="23"/>
                <w:lang w:eastAsia="lt-LT"/>
              </w:rPr>
              <w:t>itos bendrosios paslaugos</w:t>
            </w:r>
          </w:p>
        </w:tc>
        <w:tc>
          <w:tcPr>
            <w:tcW w:w="1560" w:type="dxa"/>
            <w:shd w:val="clear" w:color="auto" w:fill="auto"/>
            <w:vAlign w:val="bottom"/>
          </w:tcPr>
          <w:p w14:paraId="517C8134" w14:textId="35C27CFD" w:rsidR="00FD42E3" w:rsidRPr="00550C92" w:rsidRDefault="00ED6444" w:rsidP="00B10156">
            <w:pPr>
              <w:jc w:val="center"/>
              <w:rPr>
                <w:sz w:val="23"/>
                <w:szCs w:val="23"/>
                <w:lang w:eastAsia="lt-LT"/>
              </w:rPr>
            </w:pPr>
            <w:r w:rsidRPr="00550C92">
              <w:rPr>
                <w:sz w:val="23"/>
                <w:szCs w:val="23"/>
                <w:lang w:eastAsia="lt-LT"/>
              </w:rPr>
              <w:t>p</w:t>
            </w:r>
            <w:r w:rsidR="00FD42E3" w:rsidRPr="00550C92">
              <w:rPr>
                <w:sz w:val="23"/>
                <w:szCs w:val="23"/>
                <w:lang w:eastAsia="lt-LT"/>
              </w:rPr>
              <w:t>agal poreikį</w:t>
            </w:r>
          </w:p>
        </w:tc>
        <w:tc>
          <w:tcPr>
            <w:tcW w:w="1417" w:type="dxa"/>
            <w:vAlign w:val="bottom"/>
          </w:tcPr>
          <w:p w14:paraId="30757D76" w14:textId="773379D9" w:rsidR="00FD42E3" w:rsidRPr="00550C92" w:rsidRDefault="00FD42E3" w:rsidP="00B10156">
            <w:pPr>
              <w:jc w:val="center"/>
              <w:rPr>
                <w:sz w:val="23"/>
                <w:szCs w:val="23"/>
                <w:lang w:eastAsia="lt-LT"/>
              </w:rPr>
            </w:pPr>
            <w:r w:rsidRPr="00550C92">
              <w:rPr>
                <w:sz w:val="23"/>
                <w:szCs w:val="23"/>
                <w:lang w:eastAsia="lt-LT"/>
              </w:rPr>
              <w:t>x</w:t>
            </w:r>
          </w:p>
        </w:tc>
        <w:tc>
          <w:tcPr>
            <w:tcW w:w="1418" w:type="dxa"/>
            <w:vAlign w:val="bottom"/>
          </w:tcPr>
          <w:p w14:paraId="265ADBFB" w14:textId="666BDC31" w:rsidR="00FD42E3" w:rsidRPr="00550C92" w:rsidRDefault="0023415A" w:rsidP="00B10156">
            <w:pPr>
              <w:jc w:val="center"/>
              <w:rPr>
                <w:sz w:val="23"/>
                <w:szCs w:val="23"/>
                <w:lang w:eastAsia="lt-LT"/>
              </w:rPr>
            </w:pPr>
            <w:r w:rsidRPr="00550C92">
              <w:rPr>
                <w:sz w:val="23"/>
                <w:szCs w:val="23"/>
                <w:lang w:eastAsia="lt-LT"/>
              </w:rPr>
              <w:t>x</w:t>
            </w:r>
          </w:p>
        </w:tc>
      </w:tr>
      <w:tr w:rsidR="002A0B54" w:rsidRPr="002A0B54" w14:paraId="464D9AE5" w14:textId="77777777" w:rsidTr="008F2B84">
        <w:trPr>
          <w:trHeight w:val="341"/>
        </w:trPr>
        <w:tc>
          <w:tcPr>
            <w:tcW w:w="882" w:type="dxa"/>
            <w:vAlign w:val="center"/>
          </w:tcPr>
          <w:p w14:paraId="771A9DCD" w14:textId="5E6F165F" w:rsidR="00FD42E3" w:rsidRPr="00550C92" w:rsidRDefault="00FD42E3" w:rsidP="00E50C77">
            <w:pPr>
              <w:jc w:val="center"/>
              <w:rPr>
                <w:b/>
                <w:bCs/>
                <w:sz w:val="23"/>
                <w:szCs w:val="23"/>
                <w:lang w:eastAsia="lt-LT"/>
              </w:rPr>
            </w:pPr>
            <w:r w:rsidRPr="00550C92">
              <w:rPr>
                <w:b/>
                <w:bCs/>
                <w:sz w:val="23"/>
                <w:szCs w:val="23"/>
                <w:lang w:eastAsia="lt-LT"/>
              </w:rPr>
              <w:t>6.</w:t>
            </w:r>
          </w:p>
        </w:tc>
        <w:tc>
          <w:tcPr>
            <w:tcW w:w="4221" w:type="dxa"/>
            <w:noWrap/>
            <w:vAlign w:val="center"/>
          </w:tcPr>
          <w:p w14:paraId="5324A99F" w14:textId="69D2A3DC" w:rsidR="00FD42E3" w:rsidRPr="00550C92" w:rsidRDefault="00FD42E3" w:rsidP="00B10156">
            <w:pPr>
              <w:rPr>
                <w:b/>
                <w:bCs/>
                <w:sz w:val="23"/>
                <w:szCs w:val="23"/>
                <w:lang w:eastAsia="lt-LT"/>
              </w:rPr>
            </w:pPr>
            <w:r w:rsidRPr="00550C92">
              <w:rPr>
                <w:b/>
                <w:bCs/>
                <w:sz w:val="23"/>
                <w:szCs w:val="23"/>
                <w:lang w:eastAsia="lt-LT"/>
              </w:rPr>
              <w:t>Prevencinės socialinės paslaugos</w:t>
            </w:r>
          </w:p>
        </w:tc>
        <w:tc>
          <w:tcPr>
            <w:tcW w:w="1560" w:type="dxa"/>
            <w:shd w:val="clear" w:color="auto" w:fill="auto"/>
            <w:vAlign w:val="bottom"/>
          </w:tcPr>
          <w:p w14:paraId="408C252F" w14:textId="573A4B53" w:rsidR="00FD42E3" w:rsidRPr="00550C92" w:rsidRDefault="00FD42E3" w:rsidP="00B10156">
            <w:pPr>
              <w:jc w:val="center"/>
              <w:rPr>
                <w:b/>
                <w:bCs/>
                <w:sz w:val="23"/>
                <w:szCs w:val="23"/>
                <w:lang w:eastAsia="lt-LT"/>
              </w:rPr>
            </w:pPr>
            <w:r w:rsidRPr="00550C92">
              <w:rPr>
                <w:b/>
                <w:bCs/>
                <w:sz w:val="23"/>
                <w:szCs w:val="23"/>
                <w:lang w:eastAsia="lt-LT"/>
              </w:rPr>
              <w:t>2</w:t>
            </w:r>
            <w:r w:rsidR="00E50C77" w:rsidRPr="00550C92">
              <w:rPr>
                <w:b/>
                <w:bCs/>
                <w:sz w:val="23"/>
                <w:szCs w:val="23"/>
                <w:lang w:eastAsia="lt-LT"/>
              </w:rPr>
              <w:t xml:space="preserve"> </w:t>
            </w:r>
            <w:r w:rsidR="009C186F" w:rsidRPr="00550C92">
              <w:rPr>
                <w:b/>
                <w:bCs/>
                <w:sz w:val="23"/>
                <w:szCs w:val="23"/>
                <w:lang w:eastAsia="lt-LT"/>
              </w:rPr>
              <w:t>887</w:t>
            </w:r>
          </w:p>
        </w:tc>
        <w:tc>
          <w:tcPr>
            <w:tcW w:w="1417" w:type="dxa"/>
            <w:vAlign w:val="bottom"/>
          </w:tcPr>
          <w:p w14:paraId="5B7B4F8B" w14:textId="3F5D48BD" w:rsidR="00FD42E3" w:rsidRPr="00550C92" w:rsidRDefault="00FD42E3" w:rsidP="00B10156">
            <w:pPr>
              <w:jc w:val="center"/>
              <w:rPr>
                <w:b/>
                <w:bCs/>
                <w:sz w:val="23"/>
                <w:szCs w:val="23"/>
                <w:lang w:eastAsia="lt-LT"/>
              </w:rPr>
            </w:pPr>
            <w:r w:rsidRPr="00550C92">
              <w:rPr>
                <w:b/>
                <w:bCs/>
                <w:sz w:val="23"/>
                <w:szCs w:val="23"/>
                <w:lang w:eastAsia="lt-LT"/>
              </w:rPr>
              <w:t>x</w:t>
            </w:r>
          </w:p>
        </w:tc>
        <w:tc>
          <w:tcPr>
            <w:tcW w:w="1418" w:type="dxa"/>
            <w:vAlign w:val="bottom"/>
          </w:tcPr>
          <w:p w14:paraId="24A76EAD" w14:textId="01CB234B" w:rsidR="00FD42E3" w:rsidRPr="00550C92" w:rsidRDefault="00322019" w:rsidP="00B10156">
            <w:pPr>
              <w:jc w:val="center"/>
              <w:rPr>
                <w:b/>
                <w:bCs/>
                <w:color w:val="FF0000"/>
                <w:sz w:val="23"/>
                <w:szCs w:val="23"/>
                <w:lang w:eastAsia="lt-LT"/>
              </w:rPr>
            </w:pPr>
            <w:r w:rsidRPr="00550C92">
              <w:rPr>
                <w:b/>
                <w:bCs/>
                <w:sz w:val="23"/>
                <w:szCs w:val="23"/>
                <w:lang w:eastAsia="lt-LT"/>
              </w:rPr>
              <w:t>87,37</w:t>
            </w:r>
          </w:p>
        </w:tc>
      </w:tr>
      <w:tr w:rsidR="009C186F" w:rsidRPr="002A0B54" w14:paraId="6599A80B" w14:textId="77777777" w:rsidTr="008F2B84">
        <w:trPr>
          <w:trHeight w:val="341"/>
        </w:trPr>
        <w:tc>
          <w:tcPr>
            <w:tcW w:w="882" w:type="dxa"/>
            <w:vAlign w:val="center"/>
          </w:tcPr>
          <w:p w14:paraId="43EC83E0" w14:textId="1B30FB12" w:rsidR="009C186F" w:rsidRPr="00550C92" w:rsidRDefault="009C186F" w:rsidP="00E50C77">
            <w:pPr>
              <w:jc w:val="center"/>
              <w:rPr>
                <w:sz w:val="23"/>
                <w:szCs w:val="23"/>
                <w:lang w:eastAsia="lt-LT"/>
              </w:rPr>
            </w:pPr>
            <w:r w:rsidRPr="00550C92">
              <w:rPr>
                <w:sz w:val="23"/>
                <w:szCs w:val="23"/>
                <w:lang w:eastAsia="lt-LT"/>
              </w:rPr>
              <w:t>6.1.</w:t>
            </w:r>
          </w:p>
        </w:tc>
        <w:tc>
          <w:tcPr>
            <w:tcW w:w="4221" w:type="dxa"/>
            <w:noWrap/>
            <w:vAlign w:val="center"/>
          </w:tcPr>
          <w:p w14:paraId="638BFE3E" w14:textId="5247BBA9" w:rsidR="009C186F" w:rsidRPr="00550C92" w:rsidRDefault="00B3653E" w:rsidP="00B10156">
            <w:pPr>
              <w:rPr>
                <w:sz w:val="23"/>
                <w:szCs w:val="23"/>
                <w:lang w:eastAsia="lt-LT"/>
              </w:rPr>
            </w:pPr>
            <w:r w:rsidRPr="00550C92">
              <w:rPr>
                <w:sz w:val="23"/>
                <w:szCs w:val="23"/>
                <w:lang w:eastAsia="lt-LT"/>
              </w:rPr>
              <w:t>p</w:t>
            </w:r>
            <w:r w:rsidR="007B7E83" w:rsidRPr="00550C92">
              <w:rPr>
                <w:sz w:val="23"/>
                <w:szCs w:val="23"/>
                <w:lang w:eastAsia="lt-LT"/>
              </w:rPr>
              <w:t xml:space="preserve">revencinės socialinės paslaugos suteiktos </w:t>
            </w:r>
            <w:r w:rsidR="009C186F" w:rsidRPr="00550C92">
              <w:rPr>
                <w:sz w:val="23"/>
                <w:szCs w:val="23"/>
                <w:lang w:eastAsia="lt-LT"/>
              </w:rPr>
              <w:t xml:space="preserve">Plungės </w:t>
            </w:r>
            <w:r w:rsidRPr="00550C92">
              <w:rPr>
                <w:sz w:val="23"/>
                <w:szCs w:val="23"/>
                <w:lang w:eastAsia="lt-LT"/>
              </w:rPr>
              <w:t>KC</w:t>
            </w:r>
          </w:p>
        </w:tc>
        <w:tc>
          <w:tcPr>
            <w:tcW w:w="1560" w:type="dxa"/>
            <w:shd w:val="clear" w:color="auto" w:fill="auto"/>
            <w:vAlign w:val="bottom"/>
          </w:tcPr>
          <w:p w14:paraId="0CA57083" w14:textId="22192516" w:rsidR="009C186F" w:rsidRPr="00550C92" w:rsidRDefault="009C186F" w:rsidP="00B10156">
            <w:pPr>
              <w:jc w:val="center"/>
              <w:rPr>
                <w:sz w:val="23"/>
                <w:szCs w:val="23"/>
                <w:lang w:eastAsia="lt-LT"/>
              </w:rPr>
            </w:pPr>
            <w:r w:rsidRPr="00550C92">
              <w:rPr>
                <w:sz w:val="23"/>
                <w:szCs w:val="23"/>
                <w:lang w:eastAsia="lt-LT"/>
              </w:rPr>
              <w:t>87</w:t>
            </w:r>
          </w:p>
        </w:tc>
        <w:tc>
          <w:tcPr>
            <w:tcW w:w="1417" w:type="dxa"/>
            <w:vAlign w:val="bottom"/>
          </w:tcPr>
          <w:p w14:paraId="41D9F8DA" w14:textId="39B09316" w:rsidR="009C186F" w:rsidRPr="00550C92" w:rsidRDefault="009C186F" w:rsidP="00B10156">
            <w:pPr>
              <w:jc w:val="center"/>
              <w:rPr>
                <w:b/>
                <w:bCs/>
                <w:sz w:val="23"/>
                <w:szCs w:val="23"/>
                <w:lang w:eastAsia="lt-LT"/>
              </w:rPr>
            </w:pPr>
            <w:r w:rsidRPr="00550C92">
              <w:rPr>
                <w:b/>
                <w:bCs/>
                <w:sz w:val="23"/>
                <w:szCs w:val="23"/>
                <w:lang w:eastAsia="lt-LT"/>
              </w:rPr>
              <w:t>x</w:t>
            </w:r>
          </w:p>
        </w:tc>
        <w:tc>
          <w:tcPr>
            <w:tcW w:w="1418" w:type="dxa"/>
            <w:vAlign w:val="bottom"/>
          </w:tcPr>
          <w:p w14:paraId="622CA3ED" w14:textId="4B6CDBC4" w:rsidR="009C186F" w:rsidRPr="00550C92" w:rsidRDefault="00322019" w:rsidP="00B10156">
            <w:pPr>
              <w:jc w:val="center"/>
              <w:rPr>
                <w:b/>
                <w:bCs/>
                <w:color w:val="FF0000"/>
                <w:sz w:val="23"/>
                <w:szCs w:val="23"/>
                <w:lang w:eastAsia="lt-LT"/>
              </w:rPr>
            </w:pPr>
            <w:r w:rsidRPr="00550C92">
              <w:rPr>
                <w:b/>
                <w:bCs/>
                <w:sz w:val="23"/>
                <w:szCs w:val="23"/>
                <w:lang w:eastAsia="lt-LT"/>
              </w:rPr>
              <w:t>2,63</w:t>
            </w:r>
          </w:p>
        </w:tc>
      </w:tr>
      <w:tr w:rsidR="002A0B54" w:rsidRPr="002A0B54" w14:paraId="2472CEB1" w14:textId="77777777" w:rsidTr="008F2B84">
        <w:trPr>
          <w:trHeight w:val="341"/>
        </w:trPr>
        <w:tc>
          <w:tcPr>
            <w:tcW w:w="882" w:type="dxa"/>
            <w:vAlign w:val="center"/>
          </w:tcPr>
          <w:p w14:paraId="0E0B40EB" w14:textId="0544D5D0" w:rsidR="00D46B8C" w:rsidRPr="00550C92" w:rsidRDefault="00FD42E3" w:rsidP="00E50C77">
            <w:pPr>
              <w:jc w:val="center"/>
              <w:rPr>
                <w:sz w:val="23"/>
                <w:szCs w:val="23"/>
                <w:lang w:eastAsia="lt-LT"/>
              </w:rPr>
            </w:pPr>
            <w:r w:rsidRPr="00550C92">
              <w:rPr>
                <w:sz w:val="23"/>
                <w:szCs w:val="23"/>
                <w:lang w:eastAsia="lt-LT"/>
              </w:rPr>
              <w:t>6.</w:t>
            </w:r>
            <w:r w:rsidR="009C186F" w:rsidRPr="00550C92">
              <w:rPr>
                <w:sz w:val="23"/>
                <w:szCs w:val="23"/>
                <w:lang w:eastAsia="lt-LT"/>
              </w:rPr>
              <w:t>2</w:t>
            </w:r>
            <w:r w:rsidRPr="00550C92">
              <w:rPr>
                <w:sz w:val="23"/>
                <w:szCs w:val="23"/>
                <w:lang w:eastAsia="lt-LT"/>
              </w:rPr>
              <w:t>.</w:t>
            </w:r>
          </w:p>
        </w:tc>
        <w:tc>
          <w:tcPr>
            <w:tcW w:w="4221" w:type="dxa"/>
            <w:noWrap/>
            <w:vAlign w:val="center"/>
          </w:tcPr>
          <w:p w14:paraId="2C8DA831" w14:textId="38EE855B" w:rsidR="00FD42E3" w:rsidRPr="00550C92" w:rsidRDefault="00B3653E" w:rsidP="00B10156">
            <w:pPr>
              <w:rPr>
                <w:sz w:val="23"/>
                <w:szCs w:val="23"/>
                <w:lang w:eastAsia="lt-LT"/>
              </w:rPr>
            </w:pPr>
            <w:r w:rsidRPr="00550C92">
              <w:rPr>
                <w:sz w:val="23"/>
                <w:szCs w:val="23"/>
                <w:lang w:eastAsia="lt-LT"/>
              </w:rPr>
              <w:t>a</w:t>
            </w:r>
            <w:r w:rsidR="00D46B8C" w:rsidRPr="00550C92">
              <w:rPr>
                <w:sz w:val="23"/>
                <w:szCs w:val="23"/>
                <w:lang w:eastAsia="lt-LT"/>
              </w:rPr>
              <w:t xml:space="preserve">tvirasis darbas su jaunimu </w:t>
            </w:r>
          </w:p>
          <w:p w14:paraId="60C63E1A" w14:textId="667D3B71" w:rsidR="00D46B8C" w:rsidRPr="00550C92" w:rsidRDefault="00B3653E" w:rsidP="00B10156">
            <w:pPr>
              <w:rPr>
                <w:sz w:val="23"/>
                <w:szCs w:val="23"/>
                <w:lang w:eastAsia="lt-LT"/>
              </w:rPr>
            </w:pPr>
            <w:r w:rsidRPr="00550C92">
              <w:rPr>
                <w:sz w:val="23"/>
                <w:szCs w:val="23"/>
                <w:lang w:eastAsia="lt-LT"/>
              </w:rPr>
              <w:t>m</w:t>
            </w:r>
            <w:r w:rsidR="00FD42E3" w:rsidRPr="00550C92">
              <w:rPr>
                <w:sz w:val="23"/>
                <w:szCs w:val="23"/>
                <w:lang w:eastAsia="lt-LT"/>
              </w:rPr>
              <w:t>obilus</w:t>
            </w:r>
            <w:r w:rsidR="00E50C77" w:rsidRPr="00550C92">
              <w:rPr>
                <w:sz w:val="23"/>
                <w:szCs w:val="23"/>
                <w:lang w:eastAsia="lt-LT"/>
              </w:rPr>
              <w:t>is</w:t>
            </w:r>
            <w:r w:rsidR="00FD42E3" w:rsidRPr="00550C92">
              <w:rPr>
                <w:sz w:val="23"/>
                <w:szCs w:val="23"/>
                <w:lang w:eastAsia="lt-LT"/>
              </w:rPr>
              <w:t xml:space="preserve"> darbas su jaunimu</w:t>
            </w:r>
          </w:p>
        </w:tc>
        <w:tc>
          <w:tcPr>
            <w:tcW w:w="1560" w:type="dxa"/>
            <w:shd w:val="clear" w:color="auto" w:fill="auto"/>
            <w:vAlign w:val="bottom"/>
          </w:tcPr>
          <w:p w14:paraId="30495745" w14:textId="2593276F" w:rsidR="00D46B8C" w:rsidRPr="00550C92" w:rsidRDefault="00FD42E3" w:rsidP="00B10156">
            <w:pPr>
              <w:jc w:val="center"/>
              <w:rPr>
                <w:sz w:val="23"/>
                <w:szCs w:val="23"/>
                <w:lang w:eastAsia="lt-LT"/>
              </w:rPr>
            </w:pPr>
            <w:r w:rsidRPr="00550C92">
              <w:rPr>
                <w:sz w:val="23"/>
                <w:szCs w:val="23"/>
                <w:lang w:eastAsia="lt-LT"/>
              </w:rPr>
              <w:t>2</w:t>
            </w:r>
            <w:r w:rsidR="00E50C77" w:rsidRPr="00550C92">
              <w:rPr>
                <w:sz w:val="23"/>
                <w:szCs w:val="23"/>
                <w:lang w:eastAsia="lt-LT"/>
              </w:rPr>
              <w:t xml:space="preserve"> </w:t>
            </w:r>
            <w:r w:rsidR="009C186F" w:rsidRPr="00550C92">
              <w:rPr>
                <w:sz w:val="23"/>
                <w:szCs w:val="23"/>
                <w:lang w:eastAsia="lt-LT"/>
              </w:rPr>
              <w:t>8</w:t>
            </w:r>
            <w:r w:rsidR="007330AF" w:rsidRPr="00550C92">
              <w:rPr>
                <w:sz w:val="23"/>
                <w:szCs w:val="23"/>
                <w:lang w:eastAsia="lt-LT"/>
              </w:rPr>
              <w:t>00</w:t>
            </w:r>
          </w:p>
        </w:tc>
        <w:tc>
          <w:tcPr>
            <w:tcW w:w="1417" w:type="dxa"/>
            <w:vAlign w:val="bottom"/>
          </w:tcPr>
          <w:p w14:paraId="08A5B428" w14:textId="77777777" w:rsidR="00D46B8C" w:rsidRPr="00550C92" w:rsidRDefault="007330AF" w:rsidP="00B10156">
            <w:pPr>
              <w:jc w:val="center"/>
              <w:rPr>
                <w:sz w:val="23"/>
                <w:szCs w:val="23"/>
                <w:lang w:eastAsia="lt-LT"/>
              </w:rPr>
            </w:pPr>
            <w:r w:rsidRPr="00550C92">
              <w:rPr>
                <w:sz w:val="23"/>
                <w:szCs w:val="23"/>
                <w:lang w:eastAsia="lt-LT"/>
              </w:rPr>
              <w:t>x</w:t>
            </w:r>
          </w:p>
        </w:tc>
        <w:tc>
          <w:tcPr>
            <w:tcW w:w="1418" w:type="dxa"/>
            <w:vAlign w:val="bottom"/>
          </w:tcPr>
          <w:p w14:paraId="57FD1DF3" w14:textId="3AE3B739" w:rsidR="00D46B8C" w:rsidRPr="00550C92" w:rsidRDefault="00322019" w:rsidP="00B10156">
            <w:pPr>
              <w:jc w:val="center"/>
              <w:rPr>
                <w:color w:val="FF0000"/>
                <w:sz w:val="23"/>
                <w:szCs w:val="23"/>
                <w:lang w:eastAsia="lt-LT"/>
              </w:rPr>
            </w:pPr>
            <w:r w:rsidRPr="00550C92">
              <w:rPr>
                <w:sz w:val="23"/>
                <w:szCs w:val="23"/>
                <w:lang w:eastAsia="lt-LT"/>
              </w:rPr>
              <w:t>84,74</w:t>
            </w:r>
          </w:p>
        </w:tc>
      </w:tr>
    </w:tbl>
    <w:p w14:paraId="4390AFCE" w14:textId="73DD9FE3" w:rsidR="00FD42E3" w:rsidRPr="001B5C67" w:rsidRDefault="00D31085" w:rsidP="00D310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outlineLvl w:val="0"/>
        <w:rPr>
          <w:bCs/>
          <w:i/>
          <w:iCs/>
          <w:sz w:val="22"/>
          <w:szCs w:val="22"/>
          <w:lang w:eastAsia="lt-LT"/>
        </w:rPr>
      </w:pPr>
      <w:bookmarkStart w:id="11" w:name="_Hlk165210498"/>
      <w:bookmarkEnd w:id="10"/>
      <w:r w:rsidRPr="001B5C67">
        <w:rPr>
          <w:bCs/>
          <w:i/>
          <w:iCs/>
          <w:sz w:val="22"/>
          <w:szCs w:val="22"/>
          <w:lang w:eastAsia="lt-LT"/>
        </w:rPr>
        <w:t>Šaltinis:</w:t>
      </w:r>
      <w:r w:rsidR="001B5C67" w:rsidRPr="001B5C67">
        <w:rPr>
          <w:bCs/>
          <w:i/>
          <w:iCs/>
          <w:sz w:val="22"/>
          <w:szCs w:val="22"/>
          <w:lang w:eastAsia="lt-LT"/>
        </w:rPr>
        <w:t xml:space="preserve"> </w:t>
      </w:r>
      <w:r w:rsidRPr="001B5C67">
        <w:rPr>
          <w:bCs/>
          <w:i/>
          <w:iCs/>
          <w:sz w:val="22"/>
          <w:szCs w:val="22"/>
          <w:lang w:eastAsia="lt-LT"/>
        </w:rPr>
        <w:t>paslaugų teikėjų pateikta i</w:t>
      </w:r>
      <w:r w:rsidR="001B5C67" w:rsidRPr="001B5C67">
        <w:rPr>
          <w:bCs/>
          <w:i/>
          <w:iCs/>
          <w:sz w:val="22"/>
          <w:szCs w:val="22"/>
          <w:lang w:eastAsia="lt-LT"/>
        </w:rPr>
        <w:t>nformacija</w:t>
      </w:r>
      <w:bookmarkEnd w:id="11"/>
    </w:p>
    <w:p w14:paraId="0D7900D9" w14:textId="77777777" w:rsidR="001B5C67" w:rsidRPr="00D31085" w:rsidRDefault="001B5C67" w:rsidP="00D310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outlineLvl w:val="0"/>
        <w:rPr>
          <w:bCs/>
          <w:i/>
          <w:iCs/>
          <w:color w:val="FF0000"/>
          <w:sz w:val="22"/>
          <w:szCs w:val="22"/>
          <w:lang w:eastAsia="lt-LT"/>
        </w:rPr>
      </w:pPr>
    </w:p>
    <w:p w14:paraId="49F07240" w14:textId="1A0EC462" w:rsidR="00B10156" w:rsidRPr="0012176E"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12176E">
        <w:rPr>
          <w:b/>
          <w:lang w:eastAsia="lt-LT"/>
        </w:rPr>
        <w:t>Savivaldybės organizuojamų socialinių paslaugų analizė.</w:t>
      </w:r>
    </w:p>
    <w:p w14:paraId="285BEE0C" w14:textId="0D0AD571" w:rsidR="00B10156" w:rsidRPr="0012176E" w:rsidRDefault="00263D75"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12176E">
        <w:rPr>
          <w:lang w:eastAsia="lt-LT"/>
        </w:rPr>
        <w:t>S</w:t>
      </w:r>
      <w:r w:rsidR="00B10156" w:rsidRPr="0012176E">
        <w:rPr>
          <w:lang w:eastAsia="lt-LT"/>
        </w:rPr>
        <w:t>avivaldybėje teikiamos šios socialinės paslaugos, kurių klasifikaciją ir turinį apibrėžia Socialinių paslaugų katalogas.</w:t>
      </w:r>
    </w:p>
    <w:p w14:paraId="20CB4BBD" w14:textId="77777777" w:rsidR="00E249A8" w:rsidRDefault="00E249A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p>
    <w:p w14:paraId="69C8124E" w14:textId="17AC3F43" w:rsidR="00B10156" w:rsidRPr="0012176E"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pPr>
      <w:r w:rsidRPr="0012176E">
        <w:rPr>
          <w:b/>
          <w:lang w:eastAsia="lt-LT"/>
        </w:rPr>
        <w:t xml:space="preserve">6.1. Socialinės globos paslaugos. </w:t>
      </w:r>
      <w:r w:rsidRPr="0012176E">
        <w:rPr>
          <w:lang w:eastAsia="lt-LT"/>
        </w:rPr>
        <w:t>Dienos socialinės globos, trumpalaikės socialinės globos ir ilgalaikės socialinės globos pas</w:t>
      </w:r>
      <w:r w:rsidR="0027406C" w:rsidRPr="0012176E">
        <w:rPr>
          <w:lang w:eastAsia="lt-LT"/>
        </w:rPr>
        <w:t>laugos teikiamos senyvo amžiaus</w:t>
      </w:r>
      <w:r w:rsidRPr="0012176E">
        <w:rPr>
          <w:lang w:eastAsia="lt-LT"/>
        </w:rPr>
        <w:t xml:space="preserve"> ar negalią turintiems suaugusiems asmenims ir vaikams</w:t>
      </w:r>
      <w:r w:rsidR="00D86582" w:rsidRPr="0012176E">
        <w:rPr>
          <w:lang w:eastAsia="lt-LT"/>
        </w:rPr>
        <w:t xml:space="preserve"> su negalia.</w:t>
      </w:r>
      <w:r w:rsidRPr="0012176E">
        <w:rPr>
          <w:lang w:eastAsia="lt-LT"/>
        </w:rPr>
        <w:t xml:space="preserve"> S</w:t>
      </w:r>
      <w:r w:rsidRPr="0012176E">
        <w:t>ocialinės globos paslaugos taip pat teikiamos ir be tėvų globos likusiems vaikams.</w:t>
      </w:r>
    </w:p>
    <w:p w14:paraId="3B733345" w14:textId="6EE5B05B" w:rsidR="000477BD" w:rsidRPr="0012176E" w:rsidRDefault="00B10156" w:rsidP="00C643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bookmarkStart w:id="12" w:name="_Hlk164002179"/>
      <w:r w:rsidRPr="0012176E">
        <w:rPr>
          <w:b/>
          <w:lang w:eastAsia="lt-LT"/>
        </w:rPr>
        <w:t xml:space="preserve">6.1.1. Dienos socialinės globos paslaugas sunkią negalią turintiems asmenims teikia </w:t>
      </w:r>
      <w:bookmarkEnd w:id="12"/>
      <w:r w:rsidRPr="0012176E">
        <w:rPr>
          <w:lang w:eastAsia="lt-LT"/>
        </w:rPr>
        <w:t xml:space="preserve">Plungės </w:t>
      </w:r>
      <w:r w:rsidR="009F44B4" w:rsidRPr="0012176E">
        <w:rPr>
          <w:lang w:eastAsia="lt-LT"/>
        </w:rPr>
        <w:t>SPC</w:t>
      </w:r>
      <w:r w:rsidRPr="0012176E">
        <w:rPr>
          <w:lang w:eastAsia="lt-LT"/>
        </w:rPr>
        <w:t xml:space="preserve">. </w:t>
      </w:r>
      <w:r w:rsidR="009F44B4" w:rsidRPr="0012176E">
        <w:rPr>
          <w:lang w:eastAsia="lt-LT"/>
        </w:rPr>
        <w:t>Dienos centre</w:t>
      </w:r>
      <w:r w:rsidRPr="0012176E">
        <w:rPr>
          <w:lang w:eastAsia="lt-LT"/>
        </w:rPr>
        <w:t xml:space="preserve"> </w:t>
      </w:r>
      <w:r w:rsidR="003A3571">
        <w:rPr>
          <w:lang w:eastAsia="lt-LT"/>
        </w:rPr>
        <w:t xml:space="preserve">suaugusiems </w:t>
      </w:r>
      <w:r w:rsidRPr="0012176E">
        <w:rPr>
          <w:lang w:eastAsia="lt-LT"/>
        </w:rPr>
        <w:t>asmenims</w:t>
      </w:r>
      <w:r w:rsidR="003A3571">
        <w:rPr>
          <w:lang w:eastAsia="lt-LT"/>
        </w:rPr>
        <w:t xml:space="preserve"> su negalia </w:t>
      </w:r>
      <w:r w:rsidR="009F44B4" w:rsidRPr="0012176E">
        <w:rPr>
          <w:lang w:eastAsia="lt-LT"/>
        </w:rPr>
        <w:t xml:space="preserve">dienos metu </w:t>
      </w:r>
      <w:r w:rsidRPr="0012176E">
        <w:rPr>
          <w:lang w:eastAsia="lt-LT"/>
        </w:rPr>
        <w:t>teikiama kompleksinė, nuolatinės specialistų priežiūros reikalaujanti pagalba</w:t>
      </w:r>
      <w:r w:rsidR="00975864" w:rsidRPr="0012176E">
        <w:rPr>
          <w:lang w:eastAsia="lt-LT"/>
        </w:rPr>
        <w:t>,</w:t>
      </w:r>
      <w:r w:rsidRPr="0012176E">
        <w:rPr>
          <w:lang w:eastAsia="lt-LT"/>
        </w:rPr>
        <w:t xml:space="preserve"> nuo 3 </w:t>
      </w:r>
      <w:proofErr w:type="spellStart"/>
      <w:r w:rsidR="003A3571">
        <w:rPr>
          <w:lang w:eastAsia="lt-LT"/>
        </w:rPr>
        <w:t>val</w:t>
      </w:r>
      <w:proofErr w:type="spellEnd"/>
      <w:r w:rsidR="003A3571">
        <w:rPr>
          <w:lang w:eastAsia="lt-LT"/>
        </w:rPr>
        <w:t xml:space="preserve">. </w:t>
      </w:r>
      <w:r w:rsidRPr="0012176E">
        <w:rPr>
          <w:lang w:eastAsia="lt-LT"/>
        </w:rPr>
        <w:t>per dieną kiekvieną darbo dieną. Ši paslauga</w:t>
      </w:r>
      <w:r w:rsidR="00D86582" w:rsidRPr="0012176E">
        <w:rPr>
          <w:lang w:eastAsia="lt-LT"/>
        </w:rPr>
        <w:t xml:space="preserve"> vienu metu</w:t>
      </w:r>
      <w:r w:rsidRPr="0012176E">
        <w:rPr>
          <w:lang w:eastAsia="lt-LT"/>
        </w:rPr>
        <w:t xml:space="preserve"> teikiama </w:t>
      </w:r>
      <w:r w:rsidR="000477BD" w:rsidRPr="0012176E">
        <w:rPr>
          <w:lang w:eastAsia="lt-LT"/>
        </w:rPr>
        <w:t>1</w:t>
      </w:r>
      <w:r w:rsidR="00D86582" w:rsidRPr="0012176E">
        <w:rPr>
          <w:lang w:eastAsia="lt-LT"/>
        </w:rPr>
        <w:t>7</w:t>
      </w:r>
      <w:r w:rsidRPr="0012176E">
        <w:rPr>
          <w:lang w:eastAsia="lt-LT"/>
        </w:rPr>
        <w:t xml:space="preserve"> lankytojų, kuriems nustatytas specialusis nuolatinės slaugos poreikis. </w:t>
      </w:r>
      <w:r w:rsidR="000477BD" w:rsidRPr="0012176E">
        <w:rPr>
          <w:lang w:eastAsia="lt-LT"/>
        </w:rPr>
        <w:t xml:space="preserve">Centras lankytojus </w:t>
      </w:r>
      <w:r w:rsidR="008F5D5E" w:rsidRPr="0012176E">
        <w:rPr>
          <w:lang w:eastAsia="lt-LT"/>
        </w:rPr>
        <w:t xml:space="preserve">specialiuoju transportu </w:t>
      </w:r>
      <w:r w:rsidR="000477BD" w:rsidRPr="0012176E">
        <w:rPr>
          <w:lang w:eastAsia="lt-LT"/>
        </w:rPr>
        <w:t>atsiveža iš Plungės miesto</w:t>
      </w:r>
      <w:r w:rsidR="009E62D8">
        <w:rPr>
          <w:lang w:eastAsia="lt-LT"/>
        </w:rPr>
        <w:t xml:space="preserve">, </w:t>
      </w:r>
      <w:r w:rsidR="000477BD" w:rsidRPr="0012176E">
        <w:rPr>
          <w:lang w:eastAsia="lt-LT"/>
        </w:rPr>
        <w:t>Platelių</w:t>
      </w:r>
      <w:r w:rsidR="00D86582" w:rsidRPr="0012176E">
        <w:rPr>
          <w:lang w:eastAsia="lt-LT"/>
        </w:rPr>
        <w:t xml:space="preserve"> </w:t>
      </w:r>
      <w:r w:rsidR="00610969" w:rsidRPr="0012176E">
        <w:rPr>
          <w:lang w:eastAsia="lt-LT"/>
        </w:rPr>
        <w:t>ir</w:t>
      </w:r>
      <w:r w:rsidR="000477BD" w:rsidRPr="0012176E">
        <w:rPr>
          <w:lang w:eastAsia="lt-LT"/>
        </w:rPr>
        <w:t xml:space="preserve"> Nausodžio</w:t>
      </w:r>
      <w:r w:rsidR="00B06369" w:rsidRPr="0012176E">
        <w:rPr>
          <w:lang w:eastAsia="lt-LT"/>
        </w:rPr>
        <w:t xml:space="preserve"> </w:t>
      </w:r>
      <w:r w:rsidR="000477BD" w:rsidRPr="0012176E">
        <w:rPr>
          <w:lang w:eastAsia="lt-LT"/>
        </w:rPr>
        <w:t>seniūnijų.</w:t>
      </w:r>
    </w:p>
    <w:p w14:paraId="1E56D309" w14:textId="21989F15" w:rsidR="003C3C8E" w:rsidRPr="00395B9A" w:rsidRDefault="00D86582" w:rsidP="00FD630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lang w:eastAsia="lt-LT"/>
        </w:rPr>
      </w:pPr>
      <w:r w:rsidRPr="00FD6302">
        <w:rPr>
          <w:bCs/>
          <w:lang w:eastAsia="lt-LT"/>
        </w:rPr>
        <w:t>202</w:t>
      </w:r>
      <w:r w:rsidR="00FD6302" w:rsidRPr="00FD6302">
        <w:rPr>
          <w:bCs/>
          <w:lang w:eastAsia="lt-LT"/>
        </w:rPr>
        <w:t>3</w:t>
      </w:r>
      <w:r w:rsidRPr="00FD6302">
        <w:rPr>
          <w:bCs/>
          <w:lang w:eastAsia="lt-LT"/>
        </w:rPr>
        <w:t xml:space="preserve"> metais Plungės SPC</w:t>
      </w:r>
      <w:r w:rsidRPr="00FD6302">
        <w:rPr>
          <w:lang w:eastAsia="lt-LT"/>
        </w:rPr>
        <w:t xml:space="preserve"> teikė </w:t>
      </w:r>
      <w:r w:rsidR="009E62D8">
        <w:rPr>
          <w:lang w:eastAsia="lt-LT"/>
        </w:rPr>
        <w:t>i</w:t>
      </w:r>
      <w:r w:rsidRPr="00FD6302">
        <w:rPr>
          <w:lang w:eastAsia="lt-LT"/>
        </w:rPr>
        <w:t>ntegralios pagalbos (dienos socialinės globos ir slaugos paslaugas) asmens namuose. Integralios pagalbos paslaugas teikė trys mobilios komandos: susidedančios iš kvalifikuotų specialistų: slaugytojo, slaugytojo padėjėjo, reabilitacijos/masažo specialisto, socialinio darbuotojo ir individualios priežiūros darbuotojo. Kiekviena komanda vienu metu paslaugas teikė 1</w:t>
      </w:r>
      <w:r w:rsidR="00FD6302" w:rsidRPr="00FD6302">
        <w:rPr>
          <w:lang w:eastAsia="lt-LT"/>
        </w:rPr>
        <w:t>2</w:t>
      </w:r>
      <w:r w:rsidRPr="00FD6302">
        <w:rPr>
          <w:lang w:eastAsia="lt-LT"/>
        </w:rPr>
        <w:t xml:space="preserve"> </w:t>
      </w:r>
      <w:r w:rsidR="009E62D8">
        <w:rPr>
          <w:lang w:eastAsia="lt-LT"/>
        </w:rPr>
        <w:t xml:space="preserve">Savivaldybėje </w:t>
      </w:r>
      <w:r w:rsidRPr="00FD6302">
        <w:rPr>
          <w:lang w:eastAsia="lt-LT"/>
        </w:rPr>
        <w:t>gyvenančių asmenų, kuriems įvertintas slaugos ir dienos socialinės globos poreikis. Per 202</w:t>
      </w:r>
      <w:r w:rsidR="00FD6302" w:rsidRPr="00FD6302">
        <w:rPr>
          <w:lang w:eastAsia="lt-LT"/>
        </w:rPr>
        <w:t>3</w:t>
      </w:r>
      <w:r w:rsidRPr="00FD6302">
        <w:rPr>
          <w:lang w:eastAsia="lt-LT"/>
        </w:rPr>
        <w:t xml:space="preserve"> metus </w:t>
      </w:r>
      <w:r w:rsidR="00ED70C8">
        <w:rPr>
          <w:lang w:eastAsia="lt-LT"/>
        </w:rPr>
        <w:t>i</w:t>
      </w:r>
      <w:r w:rsidRPr="00FD6302">
        <w:rPr>
          <w:lang w:eastAsia="lt-LT"/>
        </w:rPr>
        <w:t xml:space="preserve">ntegralios pagalbos paslaugos </w:t>
      </w:r>
      <w:r w:rsidRPr="00374E5E">
        <w:rPr>
          <w:lang w:eastAsia="lt-LT"/>
        </w:rPr>
        <w:t xml:space="preserve">suteiktos </w:t>
      </w:r>
      <w:r w:rsidR="00FD6302" w:rsidRPr="00374E5E">
        <w:rPr>
          <w:bCs/>
          <w:lang w:eastAsia="lt-LT"/>
        </w:rPr>
        <w:t>40</w:t>
      </w:r>
      <w:r w:rsidRPr="00374E5E">
        <w:rPr>
          <w:lang w:eastAsia="lt-LT"/>
        </w:rPr>
        <w:t xml:space="preserve"> sunkią negalią turin</w:t>
      </w:r>
      <w:r w:rsidR="00374E5E" w:rsidRPr="002F480F">
        <w:rPr>
          <w:lang w:eastAsia="lt-LT"/>
        </w:rPr>
        <w:t>čių</w:t>
      </w:r>
      <w:r w:rsidRPr="00374E5E">
        <w:rPr>
          <w:lang w:eastAsia="lt-LT"/>
        </w:rPr>
        <w:t xml:space="preserve"> asmen</w:t>
      </w:r>
      <w:r w:rsidR="00374E5E" w:rsidRPr="002F480F">
        <w:rPr>
          <w:lang w:eastAsia="lt-LT"/>
        </w:rPr>
        <w:t>ų</w:t>
      </w:r>
      <w:r w:rsidRPr="00374E5E">
        <w:rPr>
          <w:lang w:eastAsia="lt-LT"/>
        </w:rPr>
        <w:t xml:space="preserve">. </w:t>
      </w:r>
      <w:r w:rsidR="00ED70C8" w:rsidRPr="00374E5E">
        <w:rPr>
          <w:lang w:eastAsia="lt-LT"/>
        </w:rPr>
        <w:t xml:space="preserve">Savivaldybės </w:t>
      </w:r>
      <w:r w:rsidRPr="00374E5E">
        <w:rPr>
          <w:lang w:eastAsia="lt-LT"/>
        </w:rPr>
        <w:t xml:space="preserve">gyventojams ši paslauga </w:t>
      </w:r>
      <w:r w:rsidRPr="00374E5E">
        <w:rPr>
          <w:bCs/>
          <w:lang w:eastAsia="lt-LT"/>
        </w:rPr>
        <w:t>labai reikalinga, yr</w:t>
      </w:r>
      <w:r w:rsidRPr="00FD6302">
        <w:rPr>
          <w:bCs/>
          <w:lang w:eastAsia="lt-LT"/>
        </w:rPr>
        <w:t xml:space="preserve">a šios </w:t>
      </w:r>
      <w:r w:rsidRPr="00374E5E">
        <w:rPr>
          <w:bCs/>
          <w:lang w:eastAsia="lt-LT"/>
        </w:rPr>
        <w:t>paslaugos</w:t>
      </w:r>
      <w:r w:rsidRPr="00374E5E">
        <w:rPr>
          <w:b/>
          <w:lang w:eastAsia="lt-LT"/>
        </w:rPr>
        <w:t xml:space="preserve"> </w:t>
      </w:r>
      <w:r w:rsidRPr="00374E5E">
        <w:rPr>
          <w:bCs/>
          <w:lang w:eastAsia="lt-LT"/>
        </w:rPr>
        <w:t>laukian</w:t>
      </w:r>
      <w:r w:rsidR="00374E5E" w:rsidRPr="002F480F">
        <w:rPr>
          <w:bCs/>
          <w:lang w:eastAsia="lt-LT"/>
        </w:rPr>
        <w:t>tys</w:t>
      </w:r>
      <w:r w:rsidRPr="00374E5E">
        <w:rPr>
          <w:bCs/>
          <w:lang w:eastAsia="lt-LT"/>
        </w:rPr>
        <w:t xml:space="preserve"> </w:t>
      </w:r>
      <w:r w:rsidR="00FD6302" w:rsidRPr="00374E5E">
        <w:rPr>
          <w:bCs/>
          <w:lang w:eastAsia="lt-LT"/>
        </w:rPr>
        <w:t>9</w:t>
      </w:r>
      <w:r w:rsidRPr="00374E5E">
        <w:rPr>
          <w:bCs/>
          <w:lang w:eastAsia="lt-LT"/>
        </w:rPr>
        <w:t xml:space="preserve"> asmen</w:t>
      </w:r>
      <w:r w:rsidR="00374E5E" w:rsidRPr="002F480F">
        <w:rPr>
          <w:bCs/>
          <w:lang w:eastAsia="lt-LT"/>
        </w:rPr>
        <w:t>ys</w:t>
      </w:r>
      <w:r w:rsidRPr="00374E5E">
        <w:rPr>
          <w:bCs/>
          <w:lang w:eastAsia="lt-LT"/>
        </w:rPr>
        <w:t xml:space="preserve"> </w:t>
      </w:r>
      <w:r w:rsidR="00897DEE" w:rsidRPr="00374E5E">
        <w:rPr>
          <w:bCs/>
          <w:lang w:eastAsia="lt-LT"/>
        </w:rPr>
        <w:t xml:space="preserve">su sunkia negalia </w:t>
      </w:r>
      <w:r w:rsidRPr="00374E5E">
        <w:rPr>
          <w:bCs/>
          <w:lang w:eastAsia="lt-LT"/>
        </w:rPr>
        <w:t>eilė.</w:t>
      </w:r>
      <w:r w:rsidRPr="00374E5E">
        <w:rPr>
          <w:bCs/>
          <w:color w:val="FF0000"/>
          <w:lang w:eastAsia="lt-LT"/>
        </w:rPr>
        <w:t xml:space="preserve"> </w:t>
      </w:r>
      <w:r w:rsidR="00FD6302" w:rsidRPr="00374E5E">
        <w:rPr>
          <w:bCs/>
          <w:lang w:eastAsia="lt-LT"/>
        </w:rPr>
        <w:t>Šios paslaugos teikiamos</w:t>
      </w:r>
      <w:r w:rsidR="003C3C8E" w:rsidRPr="00374E5E">
        <w:rPr>
          <w:bCs/>
          <w:lang w:eastAsia="lt-LT"/>
        </w:rPr>
        <w:t xml:space="preserve"> vykdant projektą </w:t>
      </w:r>
      <w:r w:rsidR="000F5D49" w:rsidRPr="0037285D">
        <w:rPr>
          <w:rFonts w:eastAsia="Calibri"/>
          <w:lang w:eastAsia="lt-LT"/>
        </w:rPr>
        <w:t>„</w:t>
      </w:r>
      <w:r w:rsidR="003C3C8E" w:rsidRPr="0072607E">
        <w:rPr>
          <w:rFonts w:eastAsia="Calibri"/>
          <w:lang w:eastAsia="lt-LT"/>
        </w:rPr>
        <w:t>Integralios</w:t>
      </w:r>
      <w:r w:rsidR="003C3C8E" w:rsidRPr="0097742E">
        <w:rPr>
          <w:rFonts w:eastAsia="Calibri"/>
          <w:lang w:eastAsia="lt-LT"/>
        </w:rPr>
        <w:t xml:space="preserve"> pagalbos teikimas ir plėtra Lietuvos</w:t>
      </w:r>
      <w:r w:rsidR="003C3C8E" w:rsidRPr="00FD6302">
        <w:rPr>
          <w:rFonts w:eastAsia="Calibri"/>
          <w:lang w:eastAsia="lt-LT"/>
        </w:rPr>
        <w:t xml:space="preserve"> savivaldybėse“ ir </w:t>
      </w:r>
      <w:r w:rsidR="003C3C8E" w:rsidRPr="00FD6302">
        <w:rPr>
          <w:bCs/>
          <w:lang w:eastAsia="lt-LT"/>
        </w:rPr>
        <w:t xml:space="preserve">finansuojamos </w:t>
      </w:r>
      <w:r w:rsidR="003C3C8E" w:rsidRPr="00FD6302">
        <w:rPr>
          <w:rFonts w:eastAsia="Calibri"/>
          <w:lang w:eastAsia="lt-LT"/>
        </w:rPr>
        <w:t>iš ES struktūrinių fondų lėšų. Projekt</w:t>
      </w:r>
      <w:r w:rsidR="008D4773" w:rsidRPr="00FD6302">
        <w:rPr>
          <w:rFonts w:eastAsia="Calibri"/>
          <w:lang w:eastAsia="lt-LT"/>
        </w:rPr>
        <w:t xml:space="preserve">o </w:t>
      </w:r>
      <w:r w:rsidR="003C3C8E" w:rsidRPr="00FD6302">
        <w:rPr>
          <w:rFonts w:eastAsia="Calibri"/>
          <w:lang w:eastAsia="lt-LT"/>
        </w:rPr>
        <w:t>veiklų vykdymo trukmė 2023</w:t>
      </w:r>
      <w:r w:rsidR="000F5D49">
        <w:rPr>
          <w:rFonts w:eastAsia="Calibri"/>
          <w:lang w:eastAsia="lt-LT"/>
        </w:rPr>
        <w:t>–</w:t>
      </w:r>
      <w:r w:rsidR="003C3C8E" w:rsidRPr="00FD6302">
        <w:rPr>
          <w:rFonts w:eastAsia="Calibri"/>
          <w:lang w:eastAsia="lt-LT"/>
        </w:rPr>
        <w:t>2026 metų pabaiga</w:t>
      </w:r>
      <w:r w:rsidR="003C3C8E" w:rsidRPr="00897DEE">
        <w:rPr>
          <w:rFonts w:eastAsia="Calibri"/>
          <w:lang w:eastAsia="lt-LT"/>
        </w:rPr>
        <w:t>.</w:t>
      </w:r>
      <w:r w:rsidR="008D4773" w:rsidRPr="002A0B54">
        <w:rPr>
          <w:rFonts w:eastAsia="Calibri"/>
          <w:color w:val="FF0000"/>
          <w:lang w:eastAsia="lt-LT"/>
        </w:rPr>
        <w:t xml:space="preserve"> </w:t>
      </w:r>
      <w:r w:rsidR="008D4773" w:rsidRPr="00374E5E">
        <w:rPr>
          <w:rFonts w:eastAsia="Calibri"/>
          <w:lang w:eastAsia="lt-LT"/>
        </w:rPr>
        <w:t>Projekto vertė 626 372,00 eur</w:t>
      </w:r>
      <w:r w:rsidR="00374E5E" w:rsidRPr="002F480F">
        <w:rPr>
          <w:rFonts w:eastAsia="Calibri"/>
          <w:lang w:eastAsia="lt-LT"/>
        </w:rPr>
        <w:t>ų</w:t>
      </w:r>
      <w:r w:rsidR="008D4773" w:rsidRPr="00374E5E">
        <w:rPr>
          <w:rFonts w:eastAsia="Calibri"/>
          <w:lang w:eastAsia="lt-LT"/>
        </w:rPr>
        <w:t xml:space="preserve">. </w:t>
      </w:r>
      <w:r w:rsidR="00FD6302" w:rsidRPr="00374E5E">
        <w:rPr>
          <w:rFonts w:eastAsia="Calibri"/>
          <w:lang w:eastAsia="lt-LT"/>
        </w:rPr>
        <w:t xml:space="preserve">2023 metais </w:t>
      </w:r>
      <w:r w:rsidR="00BF6DC8" w:rsidRPr="00374E5E">
        <w:rPr>
          <w:rFonts w:eastAsia="Calibri"/>
          <w:lang w:eastAsia="lt-LT"/>
        </w:rPr>
        <w:t xml:space="preserve">projektinių </w:t>
      </w:r>
      <w:r w:rsidR="00FD6302" w:rsidRPr="00374E5E">
        <w:rPr>
          <w:rFonts w:eastAsia="Calibri"/>
          <w:lang w:eastAsia="lt-LT"/>
        </w:rPr>
        <w:t>paslaug</w:t>
      </w:r>
      <w:r w:rsidR="00BF6DC8" w:rsidRPr="00374E5E">
        <w:rPr>
          <w:rFonts w:eastAsia="Calibri"/>
          <w:lang w:eastAsia="lt-LT"/>
        </w:rPr>
        <w:t>ų</w:t>
      </w:r>
      <w:r w:rsidR="00FD6302" w:rsidRPr="00374E5E">
        <w:rPr>
          <w:rFonts w:eastAsia="Calibri"/>
          <w:lang w:eastAsia="lt-LT"/>
        </w:rPr>
        <w:t xml:space="preserve"> teikimui panaudota</w:t>
      </w:r>
      <w:r w:rsidR="00395B9A" w:rsidRPr="00374E5E">
        <w:rPr>
          <w:rFonts w:eastAsia="Calibri"/>
          <w:lang w:eastAsia="lt-LT"/>
        </w:rPr>
        <w:t xml:space="preserve"> 115 375 eurai </w:t>
      </w:r>
      <w:r w:rsidR="00FD6302" w:rsidRPr="00374E5E">
        <w:rPr>
          <w:rFonts w:eastAsia="Calibri"/>
          <w:lang w:eastAsia="lt-LT"/>
        </w:rPr>
        <w:t>projektinių</w:t>
      </w:r>
      <w:r w:rsidR="00FD6302" w:rsidRPr="00395B9A">
        <w:rPr>
          <w:rFonts w:eastAsia="Calibri"/>
          <w:lang w:eastAsia="lt-LT"/>
        </w:rPr>
        <w:t xml:space="preserve"> lėšų.</w:t>
      </w:r>
    </w:p>
    <w:p w14:paraId="4DE00C7F" w14:textId="38240F12" w:rsidR="00DE1448" w:rsidRPr="00600FF7" w:rsidRDefault="00DE1448" w:rsidP="00FD630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Cs/>
          <w:lang w:eastAsia="lt-LT"/>
        </w:rPr>
      </w:pPr>
      <w:r w:rsidRPr="00600FF7">
        <w:rPr>
          <w:bCs/>
          <w:lang w:eastAsia="lt-LT"/>
        </w:rPr>
        <w:t>Nuo 2023 metų gegužės mėnesio Plungės SPC pradėjo teikti dienos socialinės globos paslaugas asmens namuose asmenims su sunkia negalia. Vienu metu paslaugos teikiamos 10 asmenų su sunkia negalia. Per 2023 metus šios paslaugos suteiktos 13 asmenų.</w:t>
      </w:r>
      <w:r w:rsidR="00600FF7">
        <w:rPr>
          <w:bCs/>
          <w:lang w:eastAsia="lt-LT"/>
        </w:rPr>
        <w:t xml:space="preserve"> Paslaugos finansuojamos </w:t>
      </w:r>
      <w:r w:rsidR="00600FF7" w:rsidRPr="00600FF7">
        <w:rPr>
          <w:bCs/>
          <w:lang w:eastAsia="lt-LT"/>
        </w:rPr>
        <w:t>iš valstybės biudžeto specialiųjų tikslinių dotacijų Savivaldybės biudžetui</w:t>
      </w:r>
      <w:r w:rsidR="00600FF7">
        <w:rPr>
          <w:bCs/>
          <w:lang w:eastAsia="lt-LT"/>
        </w:rPr>
        <w:t>, skirtų asmen</w:t>
      </w:r>
      <w:r w:rsidR="004E08DD">
        <w:rPr>
          <w:bCs/>
          <w:lang w:eastAsia="lt-LT"/>
        </w:rPr>
        <w:t>ims</w:t>
      </w:r>
      <w:r w:rsidR="00600FF7">
        <w:rPr>
          <w:bCs/>
          <w:lang w:eastAsia="lt-LT"/>
        </w:rPr>
        <w:t xml:space="preserve"> su sunkia negalia organizuoti.</w:t>
      </w:r>
    </w:p>
    <w:p w14:paraId="2BCD45D5" w14:textId="628B6170" w:rsidR="008C0018" w:rsidRPr="004E08DD" w:rsidRDefault="008C0018" w:rsidP="00DE64E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bCs/>
          <w:lang w:eastAsia="lt-LT"/>
        </w:rPr>
      </w:pPr>
      <w:r w:rsidRPr="004E08DD">
        <w:rPr>
          <w:bCs/>
          <w:lang w:eastAsia="lt-LT"/>
        </w:rPr>
        <w:t>Gerinant asmenų priežiūrą jų namuose teik</w:t>
      </w:r>
      <w:r w:rsidR="00231476" w:rsidRPr="004E08DD">
        <w:rPr>
          <w:bCs/>
          <w:lang w:eastAsia="lt-LT"/>
        </w:rPr>
        <w:t>iamos</w:t>
      </w:r>
      <w:r w:rsidRPr="004E08DD">
        <w:rPr>
          <w:bCs/>
          <w:lang w:eastAsia="lt-LT"/>
        </w:rPr>
        <w:t xml:space="preserve"> </w:t>
      </w:r>
      <w:r w:rsidR="00636048" w:rsidRPr="004E08DD">
        <w:rPr>
          <w:bCs/>
          <w:lang w:eastAsia="lt-LT"/>
        </w:rPr>
        <w:t>A</w:t>
      </w:r>
      <w:r w:rsidRPr="004E08DD">
        <w:rPr>
          <w:bCs/>
          <w:lang w:eastAsia="lt-LT"/>
        </w:rPr>
        <w:t>mbulatorinė</w:t>
      </w:r>
      <w:r w:rsidR="008146FF" w:rsidRPr="004E08DD">
        <w:rPr>
          <w:bCs/>
          <w:lang w:eastAsia="lt-LT"/>
        </w:rPr>
        <w:t>s</w:t>
      </w:r>
      <w:r w:rsidRPr="004E08DD">
        <w:rPr>
          <w:bCs/>
          <w:lang w:eastAsia="lt-LT"/>
        </w:rPr>
        <w:t xml:space="preserve"> slaugos paslaugos asmens namuose</w:t>
      </w:r>
      <w:r w:rsidR="00231476" w:rsidRPr="004E08DD">
        <w:rPr>
          <w:bCs/>
          <w:lang w:eastAsia="lt-LT"/>
        </w:rPr>
        <w:t xml:space="preserve">. </w:t>
      </w:r>
      <w:r w:rsidR="009A11FD" w:rsidRPr="004E08DD">
        <w:rPr>
          <w:bCs/>
          <w:lang w:eastAsia="lt-LT"/>
        </w:rPr>
        <w:t xml:space="preserve">Organizuojant šias paslaugas </w:t>
      </w:r>
      <w:r w:rsidR="00231476" w:rsidRPr="004E08DD">
        <w:rPr>
          <w:bCs/>
          <w:lang w:eastAsia="lt-LT"/>
        </w:rPr>
        <w:t xml:space="preserve">asmenims turi būti užtikrintas medicininių ir </w:t>
      </w:r>
      <w:r w:rsidR="009A11FD" w:rsidRPr="004E08DD">
        <w:rPr>
          <w:bCs/>
          <w:lang w:eastAsia="lt-LT"/>
        </w:rPr>
        <w:t xml:space="preserve">pagal poreikį </w:t>
      </w:r>
      <w:r w:rsidR="00231476" w:rsidRPr="004E08DD">
        <w:rPr>
          <w:bCs/>
          <w:lang w:eastAsia="lt-LT"/>
        </w:rPr>
        <w:t>soci</w:t>
      </w:r>
      <w:r w:rsidR="009A11FD" w:rsidRPr="004E08DD">
        <w:rPr>
          <w:bCs/>
          <w:lang w:eastAsia="lt-LT"/>
        </w:rPr>
        <w:t>alinių</w:t>
      </w:r>
      <w:r w:rsidR="00231476" w:rsidRPr="004E08DD">
        <w:rPr>
          <w:bCs/>
          <w:lang w:eastAsia="lt-LT"/>
        </w:rPr>
        <w:t xml:space="preserve"> paslaugų teik</w:t>
      </w:r>
      <w:r w:rsidR="009A11FD" w:rsidRPr="004E08DD">
        <w:rPr>
          <w:bCs/>
          <w:lang w:eastAsia="lt-LT"/>
        </w:rPr>
        <w:t xml:space="preserve">imas. Savivaldybėje 2 įstaigos </w:t>
      </w:r>
      <w:r w:rsidR="000F5D49">
        <w:rPr>
          <w:bCs/>
          <w:lang w:eastAsia="lt-LT"/>
        </w:rPr>
        <w:t>–</w:t>
      </w:r>
      <w:r w:rsidR="009A11FD" w:rsidRPr="004E08DD">
        <w:rPr>
          <w:bCs/>
          <w:lang w:eastAsia="lt-LT"/>
        </w:rPr>
        <w:t xml:space="preserve"> </w:t>
      </w:r>
      <w:proofErr w:type="spellStart"/>
      <w:r w:rsidRPr="004E08DD">
        <w:rPr>
          <w:bCs/>
          <w:lang w:eastAsia="lt-LT"/>
        </w:rPr>
        <w:t>VšĮ</w:t>
      </w:r>
      <w:proofErr w:type="spellEnd"/>
      <w:r w:rsidRPr="004E08DD">
        <w:rPr>
          <w:bCs/>
          <w:lang w:eastAsia="lt-LT"/>
        </w:rPr>
        <w:t xml:space="preserve"> Plungės ligoninė ir UAB </w:t>
      </w:r>
      <w:r w:rsidR="000F5D49">
        <w:rPr>
          <w:bCs/>
          <w:lang w:eastAsia="lt-LT"/>
        </w:rPr>
        <w:t>„</w:t>
      </w:r>
      <w:r w:rsidRPr="004E08DD">
        <w:rPr>
          <w:bCs/>
          <w:lang w:eastAsia="lt-LT"/>
        </w:rPr>
        <w:t>Plungės sveikatos centras“</w:t>
      </w:r>
      <w:r w:rsidR="007C01CC" w:rsidRPr="004E08DD">
        <w:rPr>
          <w:bCs/>
          <w:lang w:eastAsia="lt-LT"/>
        </w:rPr>
        <w:t xml:space="preserve"> sutarčių pagrindu </w:t>
      </w:r>
      <w:r w:rsidR="00FD0EDC" w:rsidRPr="004E08DD">
        <w:rPr>
          <w:bCs/>
          <w:lang w:eastAsia="lt-LT"/>
        </w:rPr>
        <w:t xml:space="preserve">bendradarbiauja </w:t>
      </w:r>
      <w:r w:rsidR="007C01CC" w:rsidRPr="004E08DD">
        <w:rPr>
          <w:bCs/>
          <w:lang w:eastAsia="lt-LT"/>
        </w:rPr>
        <w:t>su P</w:t>
      </w:r>
      <w:r w:rsidR="009A11FD" w:rsidRPr="004E08DD">
        <w:rPr>
          <w:bCs/>
          <w:lang w:eastAsia="lt-LT"/>
        </w:rPr>
        <w:t xml:space="preserve">lungės </w:t>
      </w:r>
      <w:r w:rsidR="007C01CC" w:rsidRPr="004E08DD">
        <w:rPr>
          <w:bCs/>
          <w:lang w:eastAsia="lt-LT"/>
        </w:rPr>
        <w:t>SPC</w:t>
      </w:r>
      <w:r w:rsidR="00636048" w:rsidRPr="004E08DD">
        <w:rPr>
          <w:bCs/>
          <w:lang w:eastAsia="lt-LT"/>
        </w:rPr>
        <w:t xml:space="preserve"> ir jam</w:t>
      </w:r>
      <w:r w:rsidR="007C01CC" w:rsidRPr="004E08DD">
        <w:rPr>
          <w:bCs/>
          <w:lang w:eastAsia="lt-LT"/>
        </w:rPr>
        <w:t xml:space="preserve"> teikia</w:t>
      </w:r>
      <w:r w:rsidRPr="004E08DD">
        <w:rPr>
          <w:bCs/>
          <w:lang w:eastAsia="lt-LT"/>
        </w:rPr>
        <w:t xml:space="preserve"> informaciją apie reikalingas socialines paslaugas</w:t>
      </w:r>
      <w:r w:rsidR="007F5250" w:rsidRPr="004E08DD">
        <w:rPr>
          <w:bCs/>
          <w:lang w:eastAsia="lt-LT"/>
        </w:rPr>
        <w:t xml:space="preserve"> </w:t>
      </w:r>
      <w:r w:rsidR="007F5250" w:rsidRPr="00374E5E">
        <w:rPr>
          <w:bCs/>
          <w:lang w:eastAsia="lt-LT"/>
        </w:rPr>
        <w:t>asmenims. P</w:t>
      </w:r>
      <w:r w:rsidR="009A11FD" w:rsidRPr="00374E5E">
        <w:rPr>
          <w:bCs/>
          <w:lang w:eastAsia="lt-LT"/>
        </w:rPr>
        <w:t xml:space="preserve">lungės </w:t>
      </w:r>
      <w:r w:rsidR="007F5250" w:rsidRPr="00374E5E">
        <w:rPr>
          <w:bCs/>
          <w:lang w:eastAsia="lt-LT"/>
        </w:rPr>
        <w:t>SPC gavęs informaciją vertina</w:t>
      </w:r>
      <w:r w:rsidR="007F5250" w:rsidRPr="004E08DD">
        <w:rPr>
          <w:bCs/>
          <w:lang w:eastAsia="lt-LT"/>
        </w:rPr>
        <w:t xml:space="preserve"> </w:t>
      </w:r>
      <w:r w:rsidR="004E5EE4" w:rsidRPr="004E08DD">
        <w:rPr>
          <w:bCs/>
          <w:lang w:eastAsia="lt-LT"/>
        </w:rPr>
        <w:t>socialinių paslaugų poreikį asmenims</w:t>
      </w:r>
      <w:r w:rsidR="007F5250" w:rsidRPr="004E08DD">
        <w:rPr>
          <w:bCs/>
          <w:lang w:eastAsia="lt-LT"/>
        </w:rPr>
        <w:t xml:space="preserve"> ir organizuoja reikalingų socialinių paslaugų asmenims teikimą.</w:t>
      </w:r>
      <w:r w:rsidRPr="004E08DD">
        <w:rPr>
          <w:bCs/>
          <w:lang w:eastAsia="lt-LT"/>
        </w:rPr>
        <w:t xml:space="preserve"> </w:t>
      </w:r>
      <w:r w:rsidR="009A11FD" w:rsidRPr="004E08DD">
        <w:rPr>
          <w:bCs/>
          <w:lang w:eastAsia="lt-LT"/>
        </w:rPr>
        <w:t>Per 202</w:t>
      </w:r>
      <w:r w:rsidR="004F1B3D" w:rsidRPr="004E08DD">
        <w:rPr>
          <w:bCs/>
          <w:lang w:eastAsia="lt-LT"/>
        </w:rPr>
        <w:t>3</w:t>
      </w:r>
      <w:r w:rsidR="009A11FD" w:rsidRPr="004E08DD">
        <w:rPr>
          <w:bCs/>
          <w:lang w:eastAsia="lt-LT"/>
        </w:rPr>
        <w:t xml:space="preserve"> metus gavusių </w:t>
      </w:r>
      <w:r w:rsidR="009A11FD" w:rsidRPr="00374E5E">
        <w:rPr>
          <w:bCs/>
          <w:lang w:eastAsia="lt-LT"/>
        </w:rPr>
        <w:t>socialines paslauga</w:t>
      </w:r>
      <w:r w:rsidR="00C1770F" w:rsidRPr="00374E5E">
        <w:rPr>
          <w:bCs/>
          <w:lang w:eastAsia="lt-LT"/>
        </w:rPr>
        <w:t>s</w:t>
      </w:r>
      <w:r w:rsidR="009A11FD" w:rsidRPr="00374E5E">
        <w:rPr>
          <w:bCs/>
          <w:lang w:eastAsia="lt-LT"/>
        </w:rPr>
        <w:t xml:space="preserve"> teikimas</w:t>
      </w:r>
      <w:r w:rsidR="00374E5E">
        <w:rPr>
          <w:bCs/>
          <w:lang w:eastAsia="lt-LT"/>
        </w:rPr>
        <w:t>,</w:t>
      </w:r>
      <w:r w:rsidR="009A11FD" w:rsidRPr="00374E5E">
        <w:rPr>
          <w:bCs/>
          <w:lang w:eastAsia="lt-LT"/>
        </w:rPr>
        <w:t xml:space="preserve"> kartu</w:t>
      </w:r>
      <w:r w:rsidR="009A11FD" w:rsidRPr="004E08DD">
        <w:rPr>
          <w:bCs/>
          <w:lang w:eastAsia="lt-LT"/>
        </w:rPr>
        <w:t xml:space="preserve"> su ambulatorine</w:t>
      </w:r>
      <w:r w:rsidR="00C1770F" w:rsidRPr="004E08DD">
        <w:rPr>
          <w:bCs/>
          <w:lang w:eastAsia="lt-LT"/>
        </w:rPr>
        <w:t>s</w:t>
      </w:r>
      <w:r w:rsidR="009A11FD" w:rsidRPr="004E08DD">
        <w:rPr>
          <w:bCs/>
          <w:lang w:eastAsia="lt-LT"/>
        </w:rPr>
        <w:t xml:space="preserve"> slaugos paslaugas teikiančiomis </w:t>
      </w:r>
      <w:r w:rsidR="009A11FD" w:rsidRPr="00374E5E">
        <w:rPr>
          <w:bCs/>
          <w:lang w:eastAsia="lt-LT"/>
        </w:rPr>
        <w:t>įstaigomis</w:t>
      </w:r>
      <w:r w:rsidR="00C1770F" w:rsidRPr="00374E5E">
        <w:rPr>
          <w:bCs/>
          <w:lang w:eastAsia="lt-LT"/>
        </w:rPr>
        <w:t>,</w:t>
      </w:r>
      <w:r w:rsidR="009A11FD" w:rsidRPr="00374E5E">
        <w:rPr>
          <w:bCs/>
          <w:lang w:eastAsia="lt-LT"/>
        </w:rPr>
        <w:t xml:space="preserve"> buvo </w:t>
      </w:r>
      <w:r w:rsidR="004E08DD" w:rsidRPr="00374E5E">
        <w:rPr>
          <w:bCs/>
          <w:lang w:eastAsia="lt-LT"/>
        </w:rPr>
        <w:t>188</w:t>
      </w:r>
      <w:r w:rsidR="009A11FD" w:rsidRPr="00374E5E">
        <w:rPr>
          <w:bCs/>
          <w:lang w:eastAsia="lt-LT"/>
        </w:rPr>
        <w:t xml:space="preserve"> asmenys</w:t>
      </w:r>
      <w:r w:rsidR="009A11FD" w:rsidRPr="004E08DD">
        <w:rPr>
          <w:bCs/>
          <w:lang w:eastAsia="lt-LT"/>
        </w:rPr>
        <w:t>.</w:t>
      </w:r>
    </w:p>
    <w:p w14:paraId="4D2482DF" w14:textId="18260358" w:rsidR="004F575C" w:rsidRPr="004F575C" w:rsidRDefault="004F575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Cs/>
        </w:rPr>
      </w:pPr>
      <w:r w:rsidRPr="004E6600">
        <w:rPr>
          <w:b/>
          <w:lang w:eastAsia="lt-LT"/>
        </w:rPr>
        <w:t>6.1.</w:t>
      </w:r>
      <w:r w:rsidR="004E6600" w:rsidRPr="004E6600">
        <w:rPr>
          <w:b/>
          <w:lang w:eastAsia="lt-LT"/>
        </w:rPr>
        <w:t>2</w:t>
      </w:r>
      <w:r w:rsidRPr="004E6600">
        <w:rPr>
          <w:b/>
          <w:lang w:eastAsia="lt-LT"/>
        </w:rPr>
        <w:t>. Dienos</w:t>
      </w:r>
      <w:r w:rsidRPr="004F575C">
        <w:rPr>
          <w:b/>
          <w:lang w:eastAsia="lt-LT"/>
        </w:rPr>
        <w:t xml:space="preserve"> socialinės globos paslaug</w:t>
      </w:r>
      <w:r>
        <w:rPr>
          <w:b/>
          <w:lang w:eastAsia="lt-LT"/>
        </w:rPr>
        <w:t>os</w:t>
      </w:r>
      <w:r w:rsidRPr="004F575C">
        <w:rPr>
          <w:b/>
          <w:lang w:eastAsia="lt-LT"/>
        </w:rPr>
        <w:t xml:space="preserve"> </w:t>
      </w:r>
      <w:r>
        <w:rPr>
          <w:b/>
          <w:lang w:eastAsia="lt-LT"/>
        </w:rPr>
        <w:t>vaikams su negalia</w:t>
      </w:r>
      <w:r w:rsidRPr="004F575C">
        <w:rPr>
          <w:b/>
          <w:lang w:eastAsia="lt-LT"/>
        </w:rPr>
        <w:t xml:space="preserve"> bei suaugusiems asmenims su sunkia negalia iki 21 metų</w:t>
      </w:r>
      <w:r w:rsidR="000B238C" w:rsidRPr="002F480F">
        <w:rPr>
          <w:lang w:eastAsia="lt-LT"/>
        </w:rPr>
        <w:t>,</w:t>
      </w:r>
      <w:r w:rsidRPr="004F575C">
        <w:rPr>
          <w:bCs/>
          <w:lang w:eastAsia="lt-LT"/>
        </w:rPr>
        <w:t xml:space="preserve"> kol </w:t>
      </w:r>
      <w:r w:rsidRPr="00374E5E">
        <w:rPr>
          <w:bCs/>
          <w:lang w:eastAsia="lt-LT"/>
        </w:rPr>
        <w:t>mokosi centre ir laikino atokvėpio paslaugos teikiamos</w:t>
      </w:r>
      <w:r w:rsidRPr="00374E5E">
        <w:rPr>
          <w:b/>
          <w:lang w:eastAsia="lt-LT"/>
        </w:rPr>
        <w:t xml:space="preserve"> </w:t>
      </w:r>
      <w:r w:rsidRPr="00374E5E">
        <w:rPr>
          <w:bCs/>
          <w:lang w:eastAsia="lt-LT"/>
        </w:rPr>
        <w:t xml:space="preserve">Plungės </w:t>
      </w:r>
      <w:r w:rsidR="005C4E62" w:rsidRPr="00374E5E">
        <w:rPr>
          <w:bCs/>
          <w:lang w:eastAsia="lt-LT"/>
        </w:rPr>
        <w:t>SUC</w:t>
      </w:r>
      <w:r w:rsidRPr="00374E5E">
        <w:rPr>
          <w:bCs/>
          <w:lang w:eastAsia="lt-LT"/>
        </w:rPr>
        <w:t xml:space="preserve"> </w:t>
      </w:r>
      <w:r w:rsidRPr="00374E5E">
        <w:rPr>
          <w:bCs/>
        </w:rPr>
        <w:t>Dienos socialinės</w:t>
      </w:r>
      <w:r w:rsidRPr="00374E5E">
        <w:t xml:space="preserve"> globos centre.</w:t>
      </w:r>
      <w:r w:rsidRPr="00374E5E">
        <w:rPr>
          <w:b/>
          <w:lang w:eastAsia="lt-LT"/>
        </w:rPr>
        <w:t xml:space="preserve"> </w:t>
      </w:r>
      <w:r w:rsidRPr="00374E5E">
        <w:rPr>
          <w:bCs/>
          <w:lang w:eastAsia="lt-LT"/>
        </w:rPr>
        <w:t xml:space="preserve">Paslaugoms teikti numatytos 24 vietos, iš jų </w:t>
      </w:r>
      <w:r w:rsidR="00374E5E" w:rsidRPr="002F480F">
        <w:rPr>
          <w:bCs/>
          <w:lang w:eastAsia="lt-LT"/>
        </w:rPr>
        <w:t xml:space="preserve">– </w:t>
      </w:r>
      <w:r w:rsidRPr="00374E5E">
        <w:rPr>
          <w:bCs/>
          <w:lang w:eastAsia="lt-LT"/>
        </w:rPr>
        <w:t xml:space="preserve">3 vietos laikino atokvėpio paslaugoms, kurios teikiamos iki 5 parų per savaitę </w:t>
      </w:r>
      <w:r w:rsidR="000B238C" w:rsidRPr="0072607E">
        <w:rPr>
          <w:bCs/>
          <w:lang w:eastAsia="lt-LT"/>
        </w:rPr>
        <w:t>–</w:t>
      </w:r>
      <w:r w:rsidRPr="0072607E">
        <w:rPr>
          <w:bCs/>
          <w:lang w:eastAsia="lt-LT"/>
        </w:rPr>
        <w:t xml:space="preserve"> iš viso 720 valandų arba 30 parų</w:t>
      </w:r>
      <w:r w:rsidRPr="004F575C">
        <w:rPr>
          <w:bCs/>
          <w:lang w:eastAsia="lt-LT"/>
        </w:rPr>
        <w:t xml:space="preserve"> </w:t>
      </w:r>
      <w:r w:rsidRPr="004F575C">
        <w:rPr>
          <w:bCs/>
          <w:lang w:eastAsia="lt-LT"/>
        </w:rPr>
        <w:lastRenderedPageBreak/>
        <w:t>per metus.</w:t>
      </w:r>
    </w:p>
    <w:p w14:paraId="128CDE9D" w14:textId="77777777" w:rsidR="004F575C" w:rsidRPr="001252F7" w:rsidRDefault="004F575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1252F7">
        <w:rPr>
          <w:lang w:eastAsia="lt-LT"/>
        </w:rPr>
        <w:t>Vaikams teikiamos šios specializuotos paslaugos:</w:t>
      </w:r>
    </w:p>
    <w:p w14:paraId="4144F138" w14:textId="77777777" w:rsidR="004F575C" w:rsidRPr="001252F7" w:rsidRDefault="004F575C" w:rsidP="002F480F">
      <w:pPr>
        <w:widowControl w:val="0"/>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proofErr w:type="spellStart"/>
      <w:r w:rsidRPr="001252F7">
        <w:rPr>
          <w:lang w:eastAsia="lt-LT"/>
        </w:rPr>
        <w:t>kineziterapija</w:t>
      </w:r>
      <w:proofErr w:type="spellEnd"/>
      <w:r w:rsidRPr="001252F7">
        <w:rPr>
          <w:lang w:eastAsia="lt-LT"/>
        </w:rPr>
        <w:t>;</w:t>
      </w:r>
    </w:p>
    <w:p w14:paraId="0CE6D66D" w14:textId="77777777" w:rsidR="004F575C" w:rsidRPr="001252F7" w:rsidRDefault="004F575C" w:rsidP="002F480F">
      <w:pPr>
        <w:widowControl w:val="0"/>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proofErr w:type="spellStart"/>
      <w:r w:rsidRPr="001252F7">
        <w:rPr>
          <w:lang w:eastAsia="lt-LT"/>
        </w:rPr>
        <w:t>ergoterapija</w:t>
      </w:r>
      <w:proofErr w:type="spellEnd"/>
      <w:r w:rsidRPr="001252F7">
        <w:rPr>
          <w:lang w:eastAsia="lt-LT"/>
        </w:rPr>
        <w:t>;</w:t>
      </w:r>
    </w:p>
    <w:p w14:paraId="0EBCC85A" w14:textId="055B11E7" w:rsidR="004F575C" w:rsidRPr="001252F7" w:rsidRDefault="004F575C" w:rsidP="002F480F">
      <w:pPr>
        <w:widowControl w:val="0"/>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97742E">
        <w:rPr>
          <w:lang w:eastAsia="lt-LT"/>
        </w:rPr>
        <w:t>specialiojo pedagogo</w:t>
      </w:r>
      <w:r w:rsidR="0097742E" w:rsidRPr="002F480F">
        <w:rPr>
          <w:lang w:eastAsia="lt-LT"/>
        </w:rPr>
        <w:t>-</w:t>
      </w:r>
      <w:r w:rsidRPr="0097742E">
        <w:rPr>
          <w:lang w:eastAsia="lt-LT"/>
        </w:rPr>
        <w:t>logopedo</w:t>
      </w:r>
      <w:r w:rsidRPr="004E708C">
        <w:rPr>
          <w:lang w:eastAsia="lt-LT"/>
        </w:rPr>
        <w:t>, socialinio</w:t>
      </w:r>
      <w:r w:rsidRPr="001252F7">
        <w:rPr>
          <w:lang w:eastAsia="lt-LT"/>
        </w:rPr>
        <w:t xml:space="preserve"> pedagogo konsultacijos;</w:t>
      </w:r>
    </w:p>
    <w:p w14:paraId="7B5ED35F" w14:textId="77777777" w:rsidR="004F575C" w:rsidRPr="001252F7" w:rsidRDefault="004F575C" w:rsidP="002F480F">
      <w:pPr>
        <w:widowControl w:val="0"/>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1252F7">
        <w:rPr>
          <w:lang w:eastAsia="lt-LT"/>
        </w:rPr>
        <w:t>muzikos užsiėmimai;</w:t>
      </w:r>
    </w:p>
    <w:p w14:paraId="7FDFE9EE" w14:textId="77777777" w:rsidR="004F575C" w:rsidRPr="001252F7" w:rsidRDefault="004F575C" w:rsidP="002F480F">
      <w:pPr>
        <w:widowControl w:val="0"/>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1252F7">
        <w:rPr>
          <w:lang w:eastAsia="lt-LT"/>
        </w:rPr>
        <w:t>sensoriniai skaitymai;</w:t>
      </w:r>
    </w:p>
    <w:p w14:paraId="4C1E4A91" w14:textId="77777777" w:rsidR="004F575C" w:rsidRPr="001252F7" w:rsidRDefault="004F575C" w:rsidP="002F480F">
      <w:pPr>
        <w:widowControl w:val="0"/>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1252F7">
        <w:rPr>
          <w:lang w:eastAsia="lt-LT"/>
        </w:rPr>
        <w:t>užsiėmimai baseine (žiemos metu);</w:t>
      </w:r>
    </w:p>
    <w:p w14:paraId="411F874D" w14:textId="77777777" w:rsidR="004F575C" w:rsidRPr="001252F7" w:rsidRDefault="004F575C" w:rsidP="002F480F">
      <w:pPr>
        <w:widowControl w:val="0"/>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1252F7">
        <w:rPr>
          <w:lang w:eastAsia="lt-LT"/>
        </w:rPr>
        <w:t xml:space="preserve">esant poreikiui psichologo paslaugos. </w:t>
      </w:r>
    </w:p>
    <w:p w14:paraId="29D20385" w14:textId="77777777" w:rsidR="001252F7" w:rsidRDefault="004F575C"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1252F7">
        <w:rPr>
          <w:lang w:eastAsia="lt-LT"/>
        </w:rPr>
        <w:t xml:space="preserve">Be specialistų pagalbos kiekvieną darbo dieną vaikų priežiūra, užimtumu, laisvalaikiu, </w:t>
      </w:r>
      <w:r w:rsidRPr="0037285D">
        <w:rPr>
          <w:lang w:eastAsia="lt-LT"/>
        </w:rPr>
        <w:t>socialinės-kultūrinės</w:t>
      </w:r>
      <w:r w:rsidRPr="0072607E">
        <w:rPr>
          <w:lang w:eastAsia="lt-LT"/>
        </w:rPr>
        <w:t>, kasdieninių</w:t>
      </w:r>
      <w:r w:rsidRPr="001252F7">
        <w:rPr>
          <w:lang w:eastAsia="lt-LT"/>
        </w:rPr>
        <w:t xml:space="preserve"> savitvarkos ir gyvenimo įgūdžių palaikymu rūpinasi socialinis pedagogas ir individualios priežiūros specialistai.</w:t>
      </w:r>
    </w:p>
    <w:p w14:paraId="67524857" w14:textId="579B0883" w:rsidR="001252F7" w:rsidRDefault="004F575C"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1252F7">
        <w:rPr>
          <w:lang w:eastAsia="lt-LT"/>
        </w:rPr>
        <w:t>Per 2023 metus Dienos socialinės globos centre paslaugos iš viso suteiktos 15 Savivaldybės vaikų</w:t>
      </w:r>
      <w:r w:rsidR="001252F7" w:rsidRPr="001252F7">
        <w:rPr>
          <w:lang w:eastAsia="lt-LT"/>
        </w:rPr>
        <w:t xml:space="preserve">, </w:t>
      </w:r>
      <w:r w:rsidR="001252F7" w:rsidRPr="00706148">
        <w:rPr>
          <w:lang w:eastAsia="lt-LT"/>
        </w:rPr>
        <w:t xml:space="preserve">iš jų </w:t>
      </w:r>
      <w:r w:rsidR="009854CD" w:rsidRPr="0037285D">
        <w:rPr>
          <w:lang w:eastAsia="lt-LT"/>
        </w:rPr>
        <w:t>–</w:t>
      </w:r>
      <w:r w:rsidR="009854CD" w:rsidRPr="0072607E">
        <w:rPr>
          <w:lang w:eastAsia="lt-LT"/>
        </w:rPr>
        <w:t xml:space="preserve"> </w:t>
      </w:r>
      <w:r w:rsidR="001252F7" w:rsidRPr="0072607E">
        <w:rPr>
          <w:lang w:eastAsia="lt-LT"/>
        </w:rPr>
        <w:t xml:space="preserve">14 </w:t>
      </w:r>
      <w:r w:rsidR="00993A96" w:rsidRPr="0097742E">
        <w:rPr>
          <w:lang w:eastAsia="lt-LT"/>
        </w:rPr>
        <w:t xml:space="preserve">vaikų </w:t>
      </w:r>
      <w:r w:rsidR="001252F7" w:rsidRPr="0097742E">
        <w:rPr>
          <w:lang w:eastAsia="lt-LT"/>
        </w:rPr>
        <w:t>su sunkia negalia</w:t>
      </w:r>
      <w:r w:rsidR="001252F7" w:rsidRPr="00706148">
        <w:rPr>
          <w:lang w:eastAsia="lt-LT"/>
        </w:rPr>
        <w:t>.</w:t>
      </w:r>
      <w:r w:rsidRPr="00706148">
        <w:rPr>
          <w:lang w:eastAsia="lt-LT"/>
        </w:rPr>
        <w:t xml:space="preserve"> Laikino</w:t>
      </w:r>
      <w:r w:rsidRPr="001252F7">
        <w:rPr>
          <w:lang w:eastAsia="lt-LT"/>
        </w:rPr>
        <w:t xml:space="preserve"> atokvėpio paslaugomis nebuvo pasinaudota. </w:t>
      </w:r>
      <w:r w:rsidR="001252F7" w:rsidRPr="001252F7">
        <w:t>Paslaugos teikiamos ir jomis paslaugos gavėjai gali pasinaudoti visus metus.</w:t>
      </w:r>
    </w:p>
    <w:p w14:paraId="291FF61C" w14:textId="29FFB8E3" w:rsidR="001252F7" w:rsidRPr="003E6DEB" w:rsidRDefault="004F575C"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1252F7">
        <w:rPr>
          <w:lang w:eastAsia="lt-LT"/>
        </w:rPr>
        <w:t>202</w:t>
      </w:r>
      <w:r w:rsidR="001252F7" w:rsidRPr="001252F7">
        <w:rPr>
          <w:lang w:eastAsia="lt-LT"/>
        </w:rPr>
        <w:t>3</w:t>
      </w:r>
      <w:r w:rsidRPr="001252F7">
        <w:rPr>
          <w:lang w:eastAsia="lt-LT"/>
        </w:rPr>
        <w:t xml:space="preserve"> metais Savivaldybės vaikų dienos socialinės globos paslaugoms organizuoti iš Savivaldybės biudžeto buvo </w:t>
      </w:r>
      <w:r w:rsidRPr="000C045C">
        <w:rPr>
          <w:lang w:eastAsia="lt-LT"/>
        </w:rPr>
        <w:t xml:space="preserve">skirta </w:t>
      </w:r>
      <w:r w:rsidR="001252F7" w:rsidRPr="000C045C">
        <w:rPr>
          <w:lang w:eastAsia="lt-LT"/>
        </w:rPr>
        <w:t xml:space="preserve">37 700 eurų </w:t>
      </w:r>
      <w:r w:rsidRPr="000C045C">
        <w:rPr>
          <w:lang w:eastAsia="lt-LT"/>
        </w:rPr>
        <w:t>ir</w:t>
      </w:r>
      <w:r w:rsidRPr="001252F7">
        <w:rPr>
          <w:lang w:eastAsia="lt-LT"/>
        </w:rPr>
        <w:t xml:space="preserve"> panaudota </w:t>
      </w:r>
      <w:r w:rsidR="001252F7" w:rsidRPr="001252F7">
        <w:rPr>
          <w:lang w:eastAsia="lt-LT"/>
        </w:rPr>
        <w:t>46 473</w:t>
      </w:r>
      <w:r w:rsidRPr="001252F7">
        <w:rPr>
          <w:lang w:eastAsia="lt-LT"/>
        </w:rPr>
        <w:t xml:space="preserve"> eurai valstybės biudžeto tikslinės dotacijos lėšų asmenims su sunkia negalia socialinei globai organizuoti. </w:t>
      </w:r>
      <w:r w:rsidRPr="003E6DEB">
        <w:rPr>
          <w:lang w:eastAsia="lt-LT"/>
        </w:rPr>
        <w:t>202</w:t>
      </w:r>
      <w:r w:rsidR="001252F7" w:rsidRPr="003E6DEB">
        <w:rPr>
          <w:lang w:eastAsia="lt-LT"/>
        </w:rPr>
        <w:t>4</w:t>
      </w:r>
      <w:r w:rsidRPr="003E6DEB">
        <w:rPr>
          <w:lang w:eastAsia="lt-LT"/>
        </w:rPr>
        <w:t xml:space="preserve"> metams paslaugų teikimui Savivaldybės biudžeto lėšų numatyta skirti</w:t>
      </w:r>
      <w:r w:rsidR="00A36B74">
        <w:rPr>
          <w:lang w:eastAsia="lt-LT"/>
        </w:rPr>
        <w:t xml:space="preserve"> 40 0</w:t>
      </w:r>
      <w:r w:rsidR="003E6DEB" w:rsidRPr="003E6DEB">
        <w:rPr>
          <w:lang w:eastAsia="lt-LT"/>
        </w:rPr>
        <w:t>00 eurų.</w:t>
      </w:r>
    </w:p>
    <w:p w14:paraId="7E4C3391" w14:textId="2ACEBFEB" w:rsidR="004F575C" w:rsidRPr="006967D8"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C55279">
        <w:rPr>
          <w:bCs/>
          <w:lang w:eastAsia="lt-LT"/>
        </w:rPr>
        <w:t xml:space="preserve">Plungės </w:t>
      </w:r>
      <w:r w:rsidR="00C27EB4">
        <w:rPr>
          <w:bCs/>
          <w:lang w:eastAsia="lt-LT"/>
        </w:rPr>
        <w:t>SUC</w:t>
      </w:r>
      <w:r w:rsidRPr="00962FE9">
        <w:rPr>
          <w:b/>
          <w:lang w:eastAsia="lt-LT"/>
        </w:rPr>
        <w:t xml:space="preserve"> </w:t>
      </w:r>
      <w:r w:rsidRPr="00962FE9">
        <w:rPr>
          <w:lang w:eastAsia="lt-LT"/>
        </w:rPr>
        <w:t>teikia specialiojo ugdymo paslaugas vaikams su intelekto ir</w:t>
      </w:r>
      <w:r w:rsidR="00ED3BD8">
        <w:rPr>
          <w:lang w:eastAsia="lt-LT"/>
        </w:rPr>
        <w:t xml:space="preserve"> (ar) </w:t>
      </w:r>
      <w:proofErr w:type="spellStart"/>
      <w:r w:rsidR="00ED3BD8">
        <w:rPr>
          <w:lang w:eastAsia="lt-LT"/>
        </w:rPr>
        <w:t>kompelskine</w:t>
      </w:r>
      <w:proofErr w:type="spellEnd"/>
      <w:r w:rsidRPr="00962FE9">
        <w:rPr>
          <w:lang w:eastAsia="lt-LT"/>
        </w:rPr>
        <w:t xml:space="preserve"> negalia. </w:t>
      </w:r>
      <w:r w:rsidR="00C27EB4">
        <w:rPr>
          <w:lang w:eastAsia="lt-LT"/>
        </w:rPr>
        <w:t>Įstaigą</w:t>
      </w:r>
      <w:r w:rsidRPr="00962FE9">
        <w:rPr>
          <w:lang w:eastAsia="lt-LT"/>
        </w:rPr>
        <w:t xml:space="preserve"> lanko</w:t>
      </w:r>
      <w:r w:rsidR="00627C78" w:rsidRPr="00962FE9">
        <w:rPr>
          <w:lang w:eastAsia="lt-LT"/>
        </w:rPr>
        <w:t xml:space="preserve"> </w:t>
      </w:r>
      <w:r w:rsidR="00C402D5" w:rsidRPr="00962FE9">
        <w:rPr>
          <w:lang w:eastAsia="lt-LT"/>
        </w:rPr>
        <w:t>9</w:t>
      </w:r>
      <w:r w:rsidR="00962FE9" w:rsidRPr="00962FE9">
        <w:rPr>
          <w:lang w:eastAsia="lt-LT"/>
        </w:rPr>
        <w:t>1</w:t>
      </w:r>
      <w:r w:rsidR="00627C78" w:rsidRPr="00962FE9">
        <w:rPr>
          <w:lang w:eastAsia="lt-LT"/>
        </w:rPr>
        <w:t xml:space="preserve"> mokin</w:t>
      </w:r>
      <w:r w:rsidR="00962FE9" w:rsidRPr="00962FE9">
        <w:rPr>
          <w:lang w:eastAsia="lt-LT"/>
        </w:rPr>
        <w:t>ys</w:t>
      </w:r>
      <w:r w:rsidRPr="00962FE9">
        <w:rPr>
          <w:lang w:eastAsia="lt-LT"/>
        </w:rPr>
        <w:t xml:space="preserve"> iki 21 metų amžiaus. </w:t>
      </w:r>
      <w:r w:rsidR="00C27EB4">
        <w:rPr>
          <w:lang w:eastAsia="lt-LT"/>
        </w:rPr>
        <w:t>Plungės SUC</w:t>
      </w:r>
      <w:r w:rsidRPr="00962FE9">
        <w:rPr>
          <w:lang w:eastAsia="lt-LT"/>
        </w:rPr>
        <w:t xml:space="preserve"> veikia Švietimo pagalbos ir konsultav</w:t>
      </w:r>
      <w:r w:rsidR="00452929" w:rsidRPr="00962FE9">
        <w:rPr>
          <w:lang w:eastAsia="lt-LT"/>
        </w:rPr>
        <w:t>imo skyrius, teikiantis pagalbą</w:t>
      </w:r>
      <w:r w:rsidRPr="00962FE9">
        <w:rPr>
          <w:lang w:eastAsia="lt-LT"/>
        </w:rPr>
        <w:t xml:space="preserve"> </w:t>
      </w:r>
      <w:r w:rsidR="00ED3BD8">
        <w:rPr>
          <w:lang w:eastAsia="lt-LT"/>
        </w:rPr>
        <w:t>kitų ugdymo įstaigų</w:t>
      </w:r>
      <w:r w:rsidRPr="00962FE9">
        <w:rPr>
          <w:lang w:eastAsia="lt-LT"/>
        </w:rPr>
        <w:t xml:space="preserve"> vaikams, turintiems </w:t>
      </w:r>
      <w:r w:rsidR="00ED3BD8">
        <w:rPr>
          <w:lang w:eastAsia="lt-LT"/>
        </w:rPr>
        <w:t>specialiųjų ugdymosi poreikių, jų tėvams ir ugdytojams</w:t>
      </w:r>
      <w:r w:rsidRPr="00962FE9">
        <w:rPr>
          <w:lang w:eastAsia="lt-LT"/>
        </w:rPr>
        <w:t>.</w:t>
      </w:r>
      <w:r w:rsidR="001252F7">
        <w:rPr>
          <w:lang w:eastAsia="lt-LT"/>
        </w:rPr>
        <w:t xml:space="preserve"> Nuo 2023 </w:t>
      </w:r>
      <w:proofErr w:type="spellStart"/>
      <w:r w:rsidR="001252F7">
        <w:rPr>
          <w:lang w:eastAsia="lt-LT"/>
        </w:rPr>
        <w:t>m</w:t>
      </w:r>
      <w:proofErr w:type="spellEnd"/>
      <w:r w:rsidR="00C27EB4">
        <w:rPr>
          <w:lang w:eastAsia="lt-LT"/>
        </w:rPr>
        <w:t>.</w:t>
      </w:r>
      <w:r w:rsidR="001252F7">
        <w:rPr>
          <w:lang w:eastAsia="lt-LT"/>
        </w:rPr>
        <w:t xml:space="preserve"> rugsėjo 1 </w:t>
      </w:r>
      <w:proofErr w:type="spellStart"/>
      <w:r w:rsidR="001252F7">
        <w:rPr>
          <w:lang w:eastAsia="lt-LT"/>
        </w:rPr>
        <w:t>d</w:t>
      </w:r>
      <w:proofErr w:type="spellEnd"/>
      <w:r w:rsidR="00C27EB4">
        <w:rPr>
          <w:lang w:eastAsia="lt-LT"/>
        </w:rPr>
        <w:t>.</w:t>
      </w:r>
      <w:r w:rsidR="001252F7">
        <w:rPr>
          <w:lang w:eastAsia="lt-LT"/>
        </w:rPr>
        <w:t xml:space="preserve"> </w:t>
      </w:r>
      <w:r w:rsidR="0079791F">
        <w:rPr>
          <w:lang w:eastAsia="lt-LT"/>
        </w:rPr>
        <w:t>Plungės SUC</w:t>
      </w:r>
      <w:r w:rsidR="001252F7">
        <w:rPr>
          <w:lang w:eastAsia="lt-LT"/>
        </w:rPr>
        <w:t xml:space="preserve"> tapo regioniniu </w:t>
      </w:r>
      <w:r w:rsidR="0079791F">
        <w:rPr>
          <w:lang w:eastAsia="lt-LT"/>
        </w:rPr>
        <w:t xml:space="preserve">centru </w:t>
      </w:r>
      <w:r w:rsidR="001252F7">
        <w:rPr>
          <w:lang w:eastAsia="lt-LT"/>
        </w:rPr>
        <w:t xml:space="preserve">ir </w:t>
      </w:r>
      <w:r w:rsidR="00C55279">
        <w:rPr>
          <w:lang w:eastAsia="lt-LT"/>
        </w:rPr>
        <w:t xml:space="preserve">pradėjo teikti konsultavimo </w:t>
      </w:r>
      <w:proofErr w:type="spellStart"/>
      <w:r w:rsidR="00C55279">
        <w:rPr>
          <w:lang w:eastAsia="lt-LT"/>
        </w:rPr>
        <w:t>įtraukties</w:t>
      </w:r>
      <w:proofErr w:type="spellEnd"/>
      <w:r w:rsidR="00C55279">
        <w:rPr>
          <w:lang w:eastAsia="lt-LT"/>
        </w:rPr>
        <w:t xml:space="preserve"> klausimais paslaugas </w:t>
      </w:r>
      <w:r w:rsidR="006967D8">
        <w:rPr>
          <w:lang w:eastAsia="lt-LT"/>
        </w:rPr>
        <w:t>kitoms</w:t>
      </w:r>
      <w:r w:rsidR="00C55279">
        <w:rPr>
          <w:lang w:eastAsia="lt-LT"/>
        </w:rPr>
        <w:t xml:space="preserve"> ugdymo įstaigoms </w:t>
      </w:r>
      <w:r w:rsidR="00C55279" w:rsidRPr="006967D8">
        <w:rPr>
          <w:lang w:eastAsia="lt-LT"/>
        </w:rPr>
        <w:t>Savivaldybėje, taip pat</w:t>
      </w:r>
      <w:r w:rsidR="006967D8" w:rsidRPr="006967D8">
        <w:rPr>
          <w:lang w:eastAsia="lt-LT"/>
        </w:rPr>
        <w:t xml:space="preserve"> ir</w:t>
      </w:r>
      <w:r w:rsidR="00C55279" w:rsidRPr="006967D8">
        <w:rPr>
          <w:lang w:eastAsia="lt-LT"/>
        </w:rPr>
        <w:t xml:space="preserve"> regiono ugdymo įstaig</w:t>
      </w:r>
      <w:r w:rsidR="006967D8" w:rsidRPr="006967D8">
        <w:rPr>
          <w:lang w:eastAsia="lt-LT"/>
        </w:rPr>
        <w:t>oms</w:t>
      </w:r>
      <w:r w:rsidR="00C55279" w:rsidRPr="006967D8">
        <w:rPr>
          <w:lang w:eastAsia="lt-LT"/>
        </w:rPr>
        <w:t>.</w:t>
      </w:r>
    </w:p>
    <w:p w14:paraId="6F4004DF" w14:textId="740B6C42" w:rsidR="00614D85" w:rsidRPr="002C464E" w:rsidRDefault="0009146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6967D8">
        <w:rPr>
          <w:b/>
          <w:bCs/>
          <w:lang w:eastAsia="lt-LT"/>
        </w:rPr>
        <w:t xml:space="preserve">Plungės </w:t>
      </w:r>
      <w:r w:rsidR="00DA01DA">
        <w:rPr>
          <w:b/>
          <w:bCs/>
          <w:lang w:eastAsia="lt-LT"/>
        </w:rPr>
        <w:t>SUC</w:t>
      </w:r>
      <w:r w:rsidR="00361331" w:rsidRPr="006967D8">
        <w:rPr>
          <w:lang w:eastAsia="lt-LT"/>
        </w:rPr>
        <w:t xml:space="preserve"> </w:t>
      </w:r>
      <w:r w:rsidRPr="006967D8">
        <w:rPr>
          <w:lang w:eastAsia="lt-LT"/>
        </w:rPr>
        <w:t>įgyve</w:t>
      </w:r>
      <w:r w:rsidR="002119CD" w:rsidRPr="006967D8">
        <w:rPr>
          <w:lang w:eastAsia="lt-LT"/>
        </w:rPr>
        <w:t>ndin</w:t>
      </w:r>
      <w:r w:rsidR="00E07438" w:rsidRPr="006967D8">
        <w:rPr>
          <w:lang w:eastAsia="lt-LT"/>
        </w:rPr>
        <w:t>a</w:t>
      </w:r>
      <w:r w:rsidRPr="006967D8">
        <w:rPr>
          <w:lang w:eastAsia="lt-LT"/>
        </w:rPr>
        <w:t xml:space="preserve"> iš ES struktūrinių fondų lėšų finansuojamą projektą „Paslaugų centro vaikams įkūrimas Plungės mieste“</w:t>
      </w:r>
      <w:r w:rsidR="00904CBD" w:rsidRPr="006967D8">
        <w:rPr>
          <w:lang w:eastAsia="lt-LT"/>
        </w:rPr>
        <w:t xml:space="preserve">, kurio tikslas </w:t>
      </w:r>
      <w:r w:rsidR="000B238C">
        <w:rPr>
          <w:lang w:eastAsia="lt-LT"/>
        </w:rPr>
        <w:t>–</w:t>
      </w:r>
      <w:r w:rsidR="00904CBD" w:rsidRPr="006967D8">
        <w:rPr>
          <w:lang w:eastAsia="lt-LT"/>
        </w:rPr>
        <w:t xml:space="preserve"> gerinti kompleksiškai ir individualizuotai teikiamų paslaugų vaikams su negalia ir jų šeimos nariams prieinamumą, plėtojant šių paslaugų infrastruktūrą bendruomenėje. </w:t>
      </w:r>
      <w:r w:rsidR="00E02F81" w:rsidRPr="006967D8">
        <w:rPr>
          <w:lang w:eastAsia="lt-LT"/>
        </w:rPr>
        <w:t xml:space="preserve">Projekto tikslinė grupė – vaikai nuo 1 iki 18 metų, kuriems yra nustatytas </w:t>
      </w:r>
      <w:proofErr w:type="spellStart"/>
      <w:r w:rsidR="00E02F81" w:rsidRPr="006967D8">
        <w:rPr>
          <w:lang w:eastAsia="lt-LT"/>
        </w:rPr>
        <w:t>neįgalumo</w:t>
      </w:r>
      <w:proofErr w:type="spellEnd"/>
      <w:r w:rsidR="00E02F81" w:rsidRPr="006967D8">
        <w:rPr>
          <w:lang w:eastAsia="lt-LT"/>
        </w:rPr>
        <w:t xml:space="preserve"> lygis, ir vaikai, turintys įvairiapusių raidos sutrikimų, mišrų raidos sutrikimą, intelekto sutrikimą, kompleksinę negalią, judesio ir padėties sutrikimų, elgesio ir emocijų sutrikimų, kurie dėl savo sveikatos būklės ar raidos sutrikimų turi specialiųjų poreikių. </w:t>
      </w:r>
      <w:r w:rsidR="00614D85" w:rsidRPr="006967D8">
        <w:rPr>
          <w:lang w:eastAsia="lt-LT"/>
        </w:rPr>
        <w:t>Įgyvendinus projektą, b</w:t>
      </w:r>
      <w:r w:rsidR="00DA01DA">
        <w:rPr>
          <w:lang w:eastAsia="lt-LT"/>
        </w:rPr>
        <w:t>us</w:t>
      </w:r>
      <w:r w:rsidR="00614D85" w:rsidRPr="006967D8">
        <w:rPr>
          <w:lang w:eastAsia="lt-LT"/>
        </w:rPr>
        <w:t xml:space="preserve"> sudarytos sąlygos ne tik</w:t>
      </w:r>
      <w:r w:rsidR="007000C6" w:rsidRPr="006967D8">
        <w:rPr>
          <w:lang w:eastAsia="lt-LT"/>
        </w:rPr>
        <w:t xml:space="preserve"> S</w:t>
      </w:r>
      <w:r w:rsidR="00614D85" w:rsidRPr="006967D8">
        <w:rPr>
          <w:lang w:eastAsia="lt-LT"/>
        </w:rPr>
        <w:t>avivaldybės, aplinkinių, bet ir tolimesnių savivaldybių vaikams</w:t>
      </w:r>
      <w:r w:rsidR="006967D8" w:rsidRPr="006967D8">
        <w:rPr>
          <w:lang w:eastAsia="lt-LT"/>
        </w:rPr>
        <w:t xml:space="preserve"> su negalia</w:t>
      </w:r>
      <w:r w:rsidR="00614D85" w:rsidRPr="006967D8">
        <w:rPr>
          <w:lang w:eastAsia="lt-LT"/>
        </w:rPr>
        <w:t xml:space="preserve"> ir jų šeimoms naudotis naujai sukurto paslaugų centro vaikams Plungėje paslaugomis. </w:t>
      </w:r>
      <w:r w:rsidR="006431E4">
        <w:rPr>
          <w:lang w:eastAsia="lt-LT"/>
        </w:rPr>
        <w:t>P</w:t>
      </w:r>
      <w:r w:rsidR="000825D1" w:rsidRPr="00385FAC">
        <w:rPr>
          <w:lang w:eastAsia="lt-LT"/>
        </w:rPr>
        <w:t>rojekto įgyvendinimo laikotarpi</w:t>
      </w:r>
      <w:r w:rsidR="00385FAC">
        <w:rPr>
          <w:lang w:eastAsia="lt-LT"/>
        </w:rPr>
        <w:t>o pabaiga</w:t>
      </w:r>
      <w:r w:rsidR="000825D1" w:rsidRPr="00385FAC">
        <w:rPr>
          <w:lang w:eastAsia="lt-LT"/>
        </w:rPr>
        <w:t xml:space="preserve"> </w:t>
      </w:r>
      <w:r w:rsidR="000B238C">
        <w:rPr>
          <w:lang w:eastAsia="lt-LT"/>
        </w:rPr>
        <w:t>–</w:t>
      </w:r>
      <w:r w:rsidR="000825D1" w:rsidRPr="00385FAC">
        <w:rPr>
          <w:lang w:eastAsia="lt-LT"/>
        </w:rPr>
        <w:t xml:space="preserve"> 2025 metų balandžio mėnuo.</w:t>
      </w:r>
    </w:p>
    <w:p w14:paraId="103807FD" w14:textId="03F1D2A8" w:rsidR="00C55279" w:rsidRPr="006967D8" w:rsidRDefault="00614D8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pPr>
      <w:bookmarkStart w:id="13" w:name="_Hlk131162473"/>
      <w:r w:rsidRPr="006967D8">
        <w:rPr>
          <w:lang w:eastAsia="lt-LT"/>
        </w:rPr>
        <w:t xml:space="preserve">Įgyvendinant </w:t>
      </w:r>
      <w:r w:rsidRPr="0037285D">
        <w:rPr>
          <w:lang w:eastAsia="lt-LT"/>
        </w:rPr>
        <w:t>projektą</w:t>
      </w:r>
      <w:r w:rsidR="00904CBD" w:rsidRPr="0072607E">
        <w:rPr>
          <w:lang w:eastAsia="lt-LT"/>
        </w:rPr>
        <w:t xml:space="preserve"> </w:t>
      </w:r>
      <w:r w:rsidR="00384B2B" w:rsidRPr="0072607E">
        <w:rPr>
          <w:lang w:eastAsia="lt-LT"/>
        </w:rPr>
        <w:t xml:space="preserve">Plungės SUC </w:t>
      </w:r>
      <w:r w:rsidR="009547D1" w:rsidRPr="0097742E">
        <w:rPr>
          <w:lang w:eastAsia="lt-LT"/>
        </w:rPr>
        <w:t xml:space="preserve">pradėtos </w:t>
      </w:r>
      <w:r w:rsidR="00904CBD" w:rsidRPr="0097742E">
        <w:rPr>
          <w:lang w:eastAsia="lt-LT"/>
        </w:rPr>
        <w:t xml:space="preserve">teikti </w:t>
      </w:r>
      <w:r w:rsidR="00EC6326" w:rsidRPr="0097742E">
        <w:rPr>
          <w:lang w:eastAsia="lt-LT"/>
        </w:rPr>
        <w:t>licencijuot</w:t>
      </w:r>
      <w:r w:rsidR="009547D1" w:rsidRPr="004E708C">
        <w:rPr>
          <w:lang w:eastAsia="lt-LT"/>
        </w:rPr>
        <w:t>o</w:t>
      </w:r>
      <w:r w:rsidR="00EC6326" w:rsidRPr="009854CD">
        <w:rPr>
          <w:lang w:eastAsia="lt-LT"/>
        </w:rPr>
        <w:t xml:space="preserve">s </w:t>
      </w:r>
      <w:r w:rsidR="00904CBD" w:rsidRPr="009854CD">
        <w:rPr>
          <w:lang w:eastAsia="lt-LT"/>
        </w:rPr>
        <w:t>dienos socialinės</w:t>
      </w:r>
      <w:r w:rsidR="00904CBD" w:rsidRPr="006967D8">
        <w:rPr>
          <w:lang w:eastAsia="lt-LT"/>
        </w:rPr>
        <w:t xml:space="preserve"> globos paslaug</w:t>
      </w:r>
      <w:r w:rsidR="009547D1">
        <w:rPr>
          <w:lang w:eastAsia="lt-LT"/>
        </w:rPr>
        <w:t>o</w:t>
      </w:r>
      <w:r w:rsidR="00904CBD" w:rsidRPr="006967D8">
        <w:rPr>
          <w:lang w:eastAsia="lt-LT"/>
        </w:rPr>
        <w:t xml:space="preserve">s </w:t>
      </w:r>
      <w:r w:rsidR="00E07438" w:rsidRPr="006967D8">
        <w:t>vaikams su negalia bei suaugusiems asmenims su sunkia negalia</w:t>
      </w:r>
      <w:r w:rsidR="006967D8" w:rsidRPr="006967D8">
        <w:t xml:space="preserve"> iki 21 metų</w:t>
      </w:r>
      <w:r w:rsidR="00C55279" w:rsidRPr="006967D8">
        <w:t xml:space="preserve">. Numatyta paslaugų vaikams su negalia plėtra – </w:t>
      </w:r>
      <w:r w:rsidR="00B77683">
        <w:t>Plungės SUC</w:t>
      </w:r>
      <w:r w:rsidR="00C55279" w:rsidRPr="006967D8">
        <w:t xml:space="preserve"> nuo 2025 metų planuoja teikti trumpalaikės socialinės globos paslaugas </w:t>
      </w:r>
      <w:r w:rsidR="00B77683">
        <w:t>institucijoje</w:t>
      </w:r>
      <w:r w:rsidR="00C55279" w:rsidRPr="006967D8">
        <w:t>.</w:t>
      </w:r>
    </w:p>
    <w:p w14:paraId="5323D8C5" w14:textId="6C45F643" w:rsidR="00C55279" w:rsidRPr="003B5363" w:rsidRDefault="00C5527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37285D">
        <w:rPr>
          <w:b/>
          <w:lang w:eastAsia="lt-LT"/>
        </w:rPr>
        <w:t xml:space="preserve">Vaikams, turintiems specialiųjų ugdymosi </w:t>
      </w:r>
      <w:r w:rsidRPr="0072607E">
        <w:rPr>
          <w:b/>
          <w:lang w:eastAsia="lt-LT"/>
        </w:rPr>
        <w:t>poreikių</w:t>
      </w:r>
      <w:r w:rsidRPr="0072607E">
        <w:rPr>
          <w:lang w:eastAsia="lt-LT"/>
        </w:rPr>
        <w:t xml:space="preserve"> (negalia, sutrikimai, mokymosi sunkumai), pa</w:t>
      </w:r>
      <w:r w:rsidRPr="0097742E">
        <w:rPr>
          <w:lang w:eastAsia="lt-LT"/>
        </w:rPr>
        <w:t>gal</w:t>
      </w:r>
      <w:r w:rsidRPr="003B5363">
        <w:rPr>
          <w:lang w:eastAsia="lt-LT"/>
        </w:rPr>
        <w:t xml:space="preserve"> Pedagoginės psichologinės tarnybos specialųjį nustatytą poreikį yra teikiama švietimo specialistų pagalba. </w:t>
      </w:r>
      <w:r w:rsidR="0046578D" w:rsidRPr="003B5363">
        <w:rPr>
          <w:lang w:eastAsia="lt-LT"/>
        </w:rPr>
        <w:t>Plungės l</w:t>
      </w:r>
      <w:r w:rsidRPr="003B5363">
        <w:rPr>
          <w:lang w:eastAsia="lt-LT"/>
        </w:rPr>
        <w:t xml:space="preserve">opšelyje-darželyje </w:t>
      </w:r>
      <w:r w:rsidR="000B238C">
        <w:rPr>
          <w:lang w:eastAsia="lt-LT"/>
        </w:rPr>
        <w:t>„</w:t>
      </w:r>
      <w:r w:rsidRPr="003B5363">
        <w:rPr>
          <w:lang w:eastAsia="lt-LT"/>
        </w:rPr>
        <w:t xml:space="preserve">Pasaka“ organizuojamas ikimokyklinis ugdymas vaikams nuo 3 iki 7 metų amžiaus. Šiuo metu </w:t>
      </w:r>
      <w:r w:rsidR="008E1708">
        <w:rPr>
          <w:lang w:eastAsia="lt-LT"/>
        </w:rPr>
        <w:t xml:space="preserve">įstaigoje </w:t>
      </w:r>
      <w:r w:rsidRPr="003B5363">
        <w:rPr>
          <w:lang w:eastAsia="lt-LT"/>
        </w:rPr>
        <w:t xml:space="preserve">ugdymo ir lavinimo paslaugas gauna </w:t>
      </w:r>
      <w:r w:rsidR="00B12E6B" w:rsidRPr="003B5363">
        <w:rPr>
          <w:lang w:eastAsia="lt-LT"/>
        </w:rPr>
        <w:t>3</w:t>
      </w:r>
      <w:r w:rsidRPr="003B5363">
        <w:rPr>
          <w:lang w:eastAsia="lt-LT"/>
        </w:rPr>
        <w:t xml:space="preserve">7 </w:t>
      </w:r>
      <w:bookmarkStart w:id="14" w:name="_Hlk164091827"/>
      <w:r w:rsidR="00B12E6B" w:rsidRPr="003B5363">
        <w:rPr>
          <w:lang w:eastAsia="lt-LT"/>
        </w:rPr>
        <w:t>specialiųjų ugdymosi poreikių turintys</w:t>
      </w:r>
      <w:r w:rsidRPr="003B5363">
        <w:rPr>
          <w:lang w:eastAsia="lt-LT"/>
        </w:rPr>
        <w:t xml:space="preserve"> </w:t>
      </w:r>
      <w:bookmarkEnd w:id="14"/>
      <w:r w:rsidRPr="003B5363">
        <w:rPr>
          <w:lang w:eastAsia="lt-LT"/>
        </w:rPr>
        <w:t xml:space="preserve">vaikai, kuriems organizuojamas </w:t>
      </w:r>
      <w:proofErr w:type="spellStart"/>
      <w:r w:rsidRPr="003B5363">
        <w:rPr>
          <w:lang w:eastAsia="lt-LT"/>
        </w:rPr>
        <w:t>įtraukusis</w:t>
      </w:r>
      <w:proofErr w:type="spellEnd"/>
      <w:r w:rsidRPr="003B5363">
        <w:rPr>
          <w:lang w:eastAsia="lt-LT"/>
        </w:rPr>
        <w:t xml:space="preserve"> ugdymas</w:t>
      </w:r>
      <w:r w:rsidR="00B12E6B" w:rsidRPr="003B5363">
        <w:rPr>
          <w:lang w:eastAsia="lt-LT"/>
        </w:rPr>
        <w:t>. Jo</w:t>
      </w:r>
      <w:r w:rsidRPr="003B5363">
        <w:rPr>
          <w:lang w:eastAsia="lt-LT"/>
        </w:rPr>
        <w:t xml:space="preserve"> tikslas </w:t>
      </w:r>
      <w:r w:rsidR="000B238C">
        <w:rPr>
          <w:lang w:eastAsia="lt-LT"/>
        </w:rPr>
        <w:t>–</w:t>
      </w:r>
      <w:r w:rsidRPr="003B5363">
        <w:rPr>
          <w:lang w:eastAsia="lt-LT"/>
        </w:rPr>
        <w:t xml:space="preserve"> integruoti </w:t>
      </w:r>
      <w:r w:rsidR="00B12E6B" w:rsidRPr="003B5363">
        <w:rPr>
          <w:lang w:eastAsia="lt-LT"/>
        </w:rPr>
        <w:t>specialiųjų ugdymosi poreikių turinčius</w:t>
      </w:r>
      <w:r w:rsidRPr="003B5363">
        <w:rPr>
          <w:lang w:eastAsia="lt-LT"/>
        </w:rPr>
        <w:t xml:space="preserve"> vaikus į bendrąsias ugdymo grupes. </w:t>
      </w:r>
    </w:p>
    <w:p w14:paraId="76DA33C4" w14:textId="53055642" w:rsidR="00B12E6B" w:rsidRPr="003B5363" w:rsidRDefault="00C5527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3B5363">
        <w:rPr>
          <w:lang w:eastAsia="lt-LT"/>
        </w:rPr>
        <w:t>Ugdymo turinio įgyvendinimui ir jo tobulinimui Plungės lopšelis-darželis „Pasaka“ dalyvavo ES finansuojamame projekte „Kryptingas vaikų mokymosi mokytis kompetencijų ugdymas taikant „Mąstymo įpročių“ metodą“.</w:t>
      </w:r>
      <w:r w:rsidR="00A51E50">
        <w:rPr>
          <w:lang w:eastAsia="lt-LT"/>
        </w:rPr>
        <w:t xml:space="preserve"> </w:t>
      </w:r>
      <w:r w:rsidR="0046578D" w:rsidRPr="003B5363">
        <w:rPr>
          <w:lang w:eastAsia="lt-LT"/>
        </w:rPr>
        <w:t>Šis projektas užbaigtas 2022 metų pabaigoje.</w:t>
      </w:r>
      <w:r w:rsidR="008E1708" w:rsidRPr="008E1708">
        <w:t xml:space="preserve"> </w:t>
      </w:r>
      <w:r w:rsidR="008E1708" w:rsidRPr="008E1708">
        <w:rPr>
          <w:lang w:eastAsia="lt-LT"/>
        </w:rPr>
        <w:t xml:space="preserve">Įstaigai suteiktas </w:t>
      </w:r>
      <w:r w:rsidR="000B238C">
        <w:rPr>
          <w:lang w:eastAsia="lt-LT"/>
        </w:rPr>
        <w:t>„</w:t>
      </w:r>
      <w:r w:rsidR="008E1708" w:rsidRPr="008E1708">
        <w:rPr>
          <w:lang w:eastAsia="lt-LT"/>
        </w:rPr>
        <w:t>Mąstymo mokyklos“ vardas.</w:t>
      </w:r>
    </w:p>
    <w:p w14:paraId="6227BDB4" w14:textId="4FF6B28B" w:rsidR="00B12E6B" w:rsidRPr="003B5363" w:rsidRDefault="00B12E6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3B5363">
        <w:rPr>
          <w:lang w:eastAsia="lt-LT"/>
        </w:rPr>
        <w:t>„Mąstymo mokyklos“ metodų taikymo nauda:</w:t>
      </w:r>
    </w:p>
    <w:p w14:paraId="23191A20" w14:textId="77777777"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lastRenderedPageBreak/>
        <w:t>mokyklos bendruomenėje susiformuoja mąstymo kultūra;</w:t>
      </w:r>
    </w:p>
    <w:p w14:paraId="748009C7" w14:textId="77777777"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t>į ugdymo turinį integruojami mąstymo įgūdžiai;</w:t>
      </w:r>
    </w:p>
    <w:p w14:paraId="117F205A" w14:textId="704C0E2B"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t>keičiasi vaikų elgesys ir požiūris į ugdymąsi;</w:t>
      </w:r>
    </w:p>
    <w:p w14:paraId="5508C920" w14:textId="0C0BDA67"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t xml:space="preserve">gerėja </w:t>
      </w:r>
      <w:proofErr w:type="spellStart"/>
      <w:r w:rsidRPr="003B5363">
        <w:t>ugdymo(si</w:t>
      </w:r>
      <w:proofErr w:type="spellEnd"/>
      <w:r w:rsidRPr="003B5363">
        <w:t>) proceso kokybė;</w:t>
      </w:r>
    </w:p>
    <w:p w14:paraId="29F4DD9E" w14:textId="77777777"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t>didėja vaikų ir tėvų įsitraukimas į ugdymosi procesą, nes tėvai gali naudotis tais pačiais, mąstymą ugdančiais, įrankiais;</w:t>
      </w:r>
    </w:p>
    <w:p w14:paraId="4A6999B3" w14:textId="1911A0EF"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t xml:space="preserve"> gerėja reflektavimo įgūdžiai;</w:t>
      </w:r>
    </w:p>
    <w:p w14:paraId="503A3966" w14:textId="6C5F283B"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t>gerėja klausinėjimo ir klausymo įgūdžiai;</w:t>
      </w:r>
    </w:p>
    <w:p w14:paraId="64B8E1EF" w14:textId="253F0DC2"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t>didėja vaikų ugdymosi motyvacija;</w:t>
      </w:r>
    </w:p>
    <w:p w14:paraId="23C06C89" w14:textId="59706647"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t>gerėja vaikų mąstymo gebėjimai, problemų sprendimo strategijos;</w:t>
      </w:r>
    </w:p>
    <w:p w14:paraId="28108E06" w14:textId="208F0AA1"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t>ugdytiniai tampa labiau lankstūs, kūrybiški, labiau pasitikintys savimi ir kitais;</w:t>
      </w:r>
    </w:p>
    <w:p w14:paraId="1E25563F" w14:textId="0ECB0DCD"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t>padidėja ugdymosi bendradarbiaujant galimybės, nes mąstymo žemėlapiai gali būti kuriami poromis, mažesnėmis grupelėmis bei kartu su visa grupe;</w:t>
      </w:r>
    </w:p>
    <w:p w14:paraId="393AD977" w14:textId="6895FAE3" w:rsidR="00B12E6B" w:rsidRPr="003B5363" w:rsidRDefault="00B12E6B" w:rsidP="002F480F">
      <w:pPr>
        <w:pStyle w:val="Sraopastraipa"/>
        <w:widowControl w:val="0"/>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3B5363">
        <w:t xml:space="preserve">suaktyvėja savarankiško </w:t>
      </w:r>
      <w:proofErr w:type="spellStart"/>
      <w:r w:rsidRPr="003B5363">
        <w:t>ugdymo(si</w:t>
      </w:r>
      <w:proofErr w:type="spellEnd"/>
      <w:r w:rsidRPr="003B5363">
        <w:t>) įgūdžiai.</w:t>
      </w:r>
    </w:p>
    <w:p w14:paraId="377BD3F3" w14:textId="1EDD3390" w:rsidR="0046578D" w:rsidRPr="003B5363" w:rsidRDefault="00C5527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3B5363">
        <w:rPr>
          <w:lang w:eastAsia="lt-LT"/>
        </w:rPr>
        <w:t xml:space="preserve"> </w:t>
      </w:r>
      <w:r w:rsidR="0046578D" w:rsidRPr="003B5363">
        <w:rPr>
          <w:lang w:eastAsia="lt-LT"/>
        </w:rPr>
        <w:t xml:space="preserve">2023 metų birželio mėnesį įstaigai suteikta Jungtinės Karalystės </w:t>
      </w:r>
      <w:proofErr w:type="spellStart"/>
      <w:r w:rsidR="0046578D" w:rsidRPr="003B5363">
        <w:rPr>
          <w:lang w:eastAsia="lt-LT"/>
        </w:rPr>
        <w:t>Ekseterio</w:t>
      </w:r>
      <w:proofErr w:type="spellEnd"/>
      <w:r w:rsidR="0046578D" w:rsidRPr="003B5363">
        <w:rPr>
          <w:lang w:eastAsia="lt-LT"/>
        </w:rPr>
        <w:t xml:space="preserve"> universiteto </w:t>
      </w:r>
      <w:r w:rsidR="000B238C">
        <w:rPr>
          <w:lang w:eastAsia="lt-LT"/>
        </w:rPr>
        <w:t>„</w:t>
      </w:r>
      <w:r w:rsidR="0046578D" w:rsidRPr="003B5363">
        <w:rPr>
          <w:lang w:eastAsia="lt-LT"/>
        </w:rPr>
        <w:t>Mąstymo mokyklos“ akreditacija.</w:t>
      </w:r>
    </w:p>
    <w:bookmarkEnd w:id="13"/>
    <w:p w14:paraId="743D0691" w14:textId="1CF96288" w:rsidR="00A83C06" w:rsidRPr="00AC215D" w:rsidRDefault="00B10156" w:rsidP="00FD362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AC215D">
        <w:rPr>
          <w:b/>
          <w:lang w:eastAsia="lt-LT"/>
        </w:rPr>
        <w:t>6.1.</w:t>
      </w:r>
      <w:r w:rsidR="004E6600">
        <w:rPr>
          <w:b/>
          <w:lang w:eastAsia="lt-LT"/>
        </w:rPr>
        <w:t>3</w:t>
      </w:r>
      <w:r w:rsidRPr="00AC215D">
        <w:rPr>
          <w:b/>
          <w:lang w:eastAsia="lt-LT"/>
        </w:rPr>
        <w:t xml:space="preserve">. </w:t>
      </w:r>
      <w:r w:rsidRPr="00457EDB">
        <w:rPr>
          <w:b/>
          <w:lang w:eastAsia="lt-LT"/>
        </w:rPr>
        <w:t>Trumpalaikės socialinės globos</w:t>
      </w:r>
      <w:r w:rsidRPr="00AC215D">
        <w:rPr>
          <w:b/>
          <w:lang w:eastAsia="lt-LT"/>
        </w:rPr>
        <w:t xml:space="preserve"> paslaugos </w:t>
      </w:r>
      <w:r w:rsidR="00A83C06" w:rsidRPr="00AC215D">
        <w:rPr>
          <w:b/>
          <w:lang w:eastAsia="lt-LT"/>
        </w:rPr>
        <w:t>teikiamos</w:t>
      </w:r>
      <w:r w:rsidR="00A83C06" w:rsidRPr="00AC215D">
        <w:rPr>
          <w:lang w:eastAsia="lt-LT"/>
        </w:rPr>
        <w:t xml:space="preserve"> </w:t>
      </w:r>
      <w:r w:rsidR="00D376AA" w:rsidRPr="00AC215D">
        <w:rPr>
          <w:lang w:eastAsia="lt-LT"/>
        </w:rPr>
        <w:t>S</w:t>
      </w:r>
      <w:r w:rsidR="005B3D28" w:rsidRPr="00AC215D">
        <w:rPr>
          <w:lang w:eastAsia="lt-LT"/>
        </w:rPr>
        <w:t>avivaldybė</w:t>
      </w:r>
      <w:r w:rsidR="005A7156" w:rsidRPr="00AC215D">
        <w:rPr>
          <w:lang w:eastAsia="lt-LT"/>
        </w:rPr>
        <w:t xml:space="preserve">s teritorijoje veikiančiose </w:t>
      </w:r>
      <w:r w:rsidR="005B3D28" w:rsidRPr="00AC215D">
        <w:rPr>
          <w:lang w:eastAsia="lt-LT"/>
        </w:rPr>
        <w:t xml:space="preserve">įstaigose ir </w:t>
      </w:r>
      <w:r w:rsidR="00690C79" w:rsidRPr="00AC215D">
        <w:rPr>
          <w:lang w:eastAsia="lt-LT"/>
        </w:rPr>
        <w:t xml:space="preserve">socialinėse </w:t>
      </w:r>
      <w:r w:rsidR="005B3D28" w:rsidRPr="00AC215D">
        <w:rPr>
          <w:lang w:eastAsia="lt-LT"/>
        </w:rPr>
        <w:t>įstaigose kitose savivaldybėse.</w:t>
      </w:r>
    </w:p>
    <w:p w14:paraId="4B069A83" w14:textId="47DFD3C4" w:rsidR="002A232C" w:rsidRPr="009854CD" w:rsidRDefault="00A83C06" w:rsidP="002A232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37285D">
        <w:rPr>
          <w:lang w:eastAsia="lt-LT"/>
        </w:rPr>
        <w:t xml:space="preserve">Šios </w:t>
      </w:r>
      <w:r w:rsidRPr="0072607E">
        <w:rPr>
          <w:lang w:eastAsia="lt-LT"/>
        </w:rPr>
        <w:t>paslaugos</w:t>
      </w:r>
      <w:r w:rsidRPr="0072607E">
        <w:rPr>
          <w:b/>
          <w:lang w:eastAsia="lt-LT"/>
        </w:rPr>
        <w:t xml:space="preserve"> </w:t>
      </w:r>
      <w:r w:rsidR="00B10156" w:rsidRPr="0097742E">
        <w:rPr>
          <w:lang w:eastAsia="lt-LT"/>
        </w:rPr>
        <w:t>Plungės ligoninė</w:t>
      </w:r>
      <w:r w:rsidR="005A5A8C" w:rsidRPr="0097742E">
        <w:rPr>
          <w:lang w:eastAsia="lt-LT"/>
        </w:rPr>
        <w:t>je</w:t>
      </w:r>
      <w:r w:rsidR="00B10156" w:rsidRPr="0097742E">
        <w:rPr>
          <w:lang w:eastAsia="lt-LT"/>
        </w:rPr>
        <w:t xml:space="preserve"> yra</w:t>
      </w:r>
      <w:r w:rsidR="00B10156" w:rsidRPr="00AC215D">
        <w:rPr>
          <w:lang w:eastAsia="lt-LT"/>
        </w:rPr>
        <w:t xml:space="preserve"> teikiamos asmenims</w:t>
      </w:r>
      <w:r w:rsidR="00D376AA" w:rsidRPr="00AC215D">
        <w:rPr>
          <w:lang w:eastAsia="lt-LT"/>
        </w:rPr>
        <w:t xml:space="preserve"> </w:t>
      </w:r>
      <w:r w:rsidR="00B10156" w:rsidRPr="00AC215D">
        <w:rPr>
          <w:lang w:eastAsia="lt-LT"/>
        </w:rPr>
        <w:t>dėl ligo</w:t>
      </w:r>
      <w:r w:rsidRPr="00AC215D">
        <w:rPr>
          <w:lang w:eastAsia="lt-LT"/>
        </w:rPr>
        <w:t>s,</w:t>
      </w:r>
      <w:r w:rsidR="00B10156" w:rsidRPr="00AC215D">
        <w:rPr>
          <w:lang w:eastAsia="lt-LT"/>
        </w:rPr>
        <w:t xml:space="preserve"> </w:t>
      </w:r>
      <w:r w:rsidR="006873A9">
        <w:rPr>
          <w:lang w:eastAsia="lt-LT"/>
        </w:rPr>
        <w:t>turimos negalios</w:t>
      </w:r>
      <w:r w:rsidR="00B10156" w:rsidRPr="00AC215D">
        <w:rPr>
          <w:lang w:eastAsia="lt-LT"/>
        </w:rPr>
        <w:t>, senatvės</w:t>
      </w:r>
      <w:r w:rsidR="00D376AA" w:rsidRPr="00AC215D">
        <w:rPr>
          <w:lang w:eastAsia="lt-LT"/>
        </w:rPr>
        <w:t xml:space="preserve"> ir </w:t>
      </w:r>
      <w:proofErr w:type="spellStart"/>
      <w:r w:rsidR="00D376AA" w:rsidRPr="00AC215D">
        <w:rPr>
          <w:lang w:eastAsia="lt-LT"/>
        </w:rPr>
        <w:t>kt</w:t>
      </w:r>
      <w:proofErr w:type="spellEnd"/>
      <w:r w:rsidR="00D376AA" w:rsidRPr="00AC215D">
        <w:rPr>
          <w:lang w:eastAsia="lt-LT"/>
        </w:rPr>
        <w:t>. aplinkybių</w:t>
      </w:r>
      <w:r w:rsidR="00E37813">
        <w:rPr>
          <w:lang w:eastAsia="lt-LT"/>
        </w:rPr>
        <w:t>, ribojančių jų savarankiškumą, ir</w:t>
      </w:r>
      <w:r w:rsidR="006873A9">
        <w:rPr>
          <w:lang w:eastAsia="lt-LT"/>
        </w:rPr>
        <w:t xml:space="preserve"> kai </w:t>
      </w:r>
      <w:r w:rsidR="00E37813">
        <w:rPr>
          <w:lang w:eastAsia="lt-LT"/>
        </w:rPr>
        <w:t xml:space="preserve">yra </w:t>
      </w:r>
      <w:r w:rsidR="006873A9">
        <w:rPr>
          <w:lang w:eastAsia="lt-LT"/>
        </w:rPr>
        <w:t>nustatytas šios socialinės paslaugos poreikis.</w:t>
      </w:r>
      <w:r w:rsidR="00B10156" w:rsidRPr="00AC215D">
        <w:rPr>
          <w:lang w:eastAsia="lt-LT"/>
        </w:rPr>
        <w:t xml:space="preserve"> </w:t>
      </w:r>
      <w:r w:rsidR="0068126A" w:rsidRPr="00AC215D">
        <w:rPr>
          <w:lang w:eastAsia="lt-LT"/>
        </w:rPr>
        <w:t xml:space="preserve">Ši paslauga užtikrina nepertraukiamą priežiūrą asmenų, kuriems po gydymosi </w:t>
      </w:r>
      <w:r w:rsidR="009854CD" w:rsidRPr="002F480F">
        <w:rPr>
          <w:lang w:eastAsia="lt-LT"/>
        </w:rPr>
        <w:t>P</w:t>
      </w:r>
      <w:r w:rsidR="0068126A" w:rsidRPr="0072607E">
        <w:rPr>
          <w:lang w:eastAsia="lt-LT"/>
        </w:rPr>
        <w:t>alaikomojo gydymo ir slaugos</w:t>
      </w:r>
      <w:r w:rsidR="0068126A" w:rsidRPr="0097742E">
        <w:rPr>
          <w:lang w:eastAsia="lt-LT"/>
        </w:rPr>
        <w:t xml:space="preserve"> skyriuje reikalinga nuolatin</w:t>
      </w:r>
      <w:r w:rsidRPr="0097742E">
        <w:rPr>
          <w:lang w:eastAsia="lt-LT"/>
        </w:rPr>
        <w:t>ė ir kompleksinė</w:t>
      </w:r>
      <w:r w:rsidR="0068126A" w:rsidRPr="0097742E">
        <w:rPr>
          <w:lang w:eastAsia="lt-LT"/>
        </w:rPr>
        <w:t xml:space="preserve"> specialistų slauga ir priežiū</w:t>
      </w:r>
      <w:r w:rsidR="0068126A" w:rsidRPr="004E708C">
        <w:rPr>
          <w:lang w:eastAsia="lt-LT"/>
        </w:rPr>
        <w:t xml:space="preserve">ra, </w:t>
      </w:r>
      <w:r w:rsidR="002427F7" w:rsidRPr="009854CD">
        <w:rPr>
          <w:lang w:eastAsia="lt-LT"/>
        </w:rPr>
        <w:t>kai asmens namuose šių paslaugų organizuoti ir teikti nėra galimybių.</w:t>
      </w:r>
    </w:p>
    <w:p w14:paraId="04E34D29" w14:textId="5C7219DC" w:rsidR="00AC215D" w:rsidRDefault="00AC215D" w:rsidP="002A232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9854CD">
        <w:rPr>
          <w:lang w:eastAsia="lt-LT"/>
        </w:rPr>
        <w:t xml:space="preserve">2023 metais trumpalaikės socialinės globos paslaugos Plungės ligoninėje, kurioje yra iš viso 15 vietų, iš jų </w:t>
      </w:r>
      <w:r w:rsidR="009854CD" w:rsidRPr="009854CD">
        <w:rPr>
          <w:lang w:eastAsia="lt-LT"/>
        </w:rPr>
        <w:t xml:space="preserve">– </w:t>
      </w:r>
      <w:r w:rsidRPr="009854CD">
        <w:rPr>
          <w:lang w:eastAsia="lt-LT"/>
        </w:rPr>
        <w:t xml:space="preserve">3 vietos laikino atokvėpio paslaugai teikti, buvo skirtos ir suteiktos 32 asmenims, iš kurių </w:t>
      </w:r>
      <w:r w:rsidR="009854CD" w:rsidRPr="002F480F">
        <w:rPr>
          <w:lang w:eastAsia="lt-LT"/>
        </w:rPr>
        <w:t xml:space="preserve">– </w:t>
      </w:r>
      <w:r w:rsidRPr="0037285D">
        <w:rPr>
          <w:lang w:eastAsia="lt-LT"/>
        </w:rPr>
        <w:t>7</w:t>
      </w:r>
      <w:r w:rsidR="002A232C" w:rsidRPr="0072607E">
        <w:rPr>
          <w:lang w:eastAsia="lt-LT"/>
        </w:rPr>
        <w:t>, juos prižiūrintiems</w:t>
      </w:r>
      <w:r w:rsidR="002A232C" w:rsidRPr="0097742E">
        <w:rPr>
          <w:lang w:eastAsia="lt-LT"/>
        </w:rPr>
        <w:t xml:space="preserve"> artimiesiems</w:t>
      </w:r>
      <w:r w:rsidR="002A232C">
        <w:rPr>
          <w:lang w:eastAsia="lt-LT"/>
        </w:rPr>
        <w:t>,</w:t>
      </w:r>
      <w:r>
        <w:rPr>
          <w:lang w:eastAsia="lt-LT"/>
        </w:rPr>
        <w:t xml:space="preserve"> buvo suteikta laikino atokvėpio paslauga.</w:t>
      </w:r>
    </w:p>
    <w:p w14:paraId="388C7B60" w14:textId="70CBD5A0" w:rsidR="00A96D29" w:rsidRPr="00DE7C8F" w:rsidRDefault="003A37CE" w:rsidP="00AC215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AC215D">
        <w:rPr>
          <w:lang w:eastAsia="lt-LT"/>
        </w:rPr>
        <w:t>202</w:t>
      </w:r>
      <w:r w:rsidR="00AC215D" w:rsidRPr="00AC215D">
        <w:rPr>
          <w:lang w:eastAsia="lt-LT"/>
        </w:rPr>
        <w:t>3</w:t>
      </w:r>
      <w:r w:rsidRPr="00AC215D">
        <w:rPr>
          <w:lang w:eastAsia="lt-LT"/>
        </w:rPr>
        <w:t xml:space="preserve"> metais</w:t>
      </w:r>
      <w:r w:rsidR="00B10156" w:rsidRPr="00AC215D">
        <w:rPr>
          <w:lang w:eastAsia="lt-LT"/>
        </w:rPr>
        <w:t xml:space="preserve"> trumpalaikės socialinės globos paslaugos </w:t>
      </w:r>
      <w:r w:rsidR="004C300C" w:rsidRPr="00AC215D">
        <w:rPr>
          <w:lang w:eastAsia="lt-LT"/>
        </w:rPr>
        <w:t>2</w:t>
      </w:r>
      <w:r w:rsidR="00B10156" w:rsidRPr="00AC215D">
        <w:rPr>
          <w:lang w:eastAsia="lt-LT"/>
        </w:rPr>
        <w:t xml:space="preserve"> as</w:t>
      </w:r>
      <w:r w:rsidR="004C300C" w:rsidRPr="00AC215D">
        <w:rPr>
          <w:lang w:eastAsia="lt-LT"/>
        </w:rPr>
        <w:t xml:space="preserve">menims </w:t>
      </w:r>
      <w:r w:rsidR="00685BC0">
        <w:rPr>
          <w:lang w:eastAsia="lt-LT"/>
        </w:rPr>
        <w:t xml:space="preserve">su intelekto ir (ar) psichikos negalia </w:t>
      </w:r>
      <w:r w:rsidR="00535C12" w:rsidRPr="00AC215D">
        <w:rPr>
          <w:lang w:eastAsia="lt-LT"/>
        </w:rPr>
        <w:t xml:space="preserve">buvo perkamos </w:t>
      </w:r>
      <w:r w:rsidR="00B10156" w:rsidRPr="00AC215D">
        <w:rPr>
          <w:lang w:eastAsia="lt-LT"/>
        </w:rPr>
        <w:t>iš Dienos veiklos centro Salantų padalinio K</w:t>
      </w:r>
      <w:r w:rsidR="00A96D29" w:rsidRPr="00AC215D">
        <w:rPr>
          <w:lang w:eastAsia="lt-LT"/>
        </w:rPr>
        <w:t>re</w:t>
      </w:r>
      <w:r w:rsidRPr="00AC215D">
        <w:rPr>
          <w:lang w:eastAsia="lt-LT"/>
        </w:rPr>
        <w:t xml:space="preserve">tingos rajono savivaldybėje. </w:t>
      </w:r>
      <w:r w:rsidR="00AC215D">
        <w:rPr>
          <w:lang w:eastAsia="lt-LT"/>
        </w:rPr>
        <w:t xml:space="preserve">Iš jų vienam asmeniui paskirta </w:t>
      </w:r>
      <w:r w:rsidR="00AC215D" w:rsidRPr="00DE7C8F">
        <w:rPr>
          <w:lang w:eastAsia="lt-LT"/>
        </w:rPr>
        <w:t>laikino atokvėpio paslauga. Taip pat</w:t>
      </w:r>
      <w:r w:rsidR="00A96D29" w:rsidRPr="00DE7C8F">
        <w:rPr>
          <w:lang w:eastAsia="lt-LT"/>
        </w:rPr>
        <w:t xml:space="preserve"> trumpalaikės socialinės globos paslaugos </w:t>
      </w:r>
      <w:r w:rsidR="002139C6" w:rsidRPr="00DE7C8F">
        <w:rPr>
          <w:lang w:eastAsia="lt-LT"/>
        </w:rPr>
        <w:t>buvo perkamos</w:t>
      </w:r>
      <w:r w:rsidR="00334054" w:rsidRPr="00DE7C8F">
        <w:rPr>
          <w:lang w:eastAsia="lt-LT"/>
        </w:rPr>
        <w:t xml:space="preserve"> ir </w:t>
      </w:r>
      <w:r w:rsidR="002139C6" w:rsidRPr="00DE7C8F">
        <w:rPr>
          <w:lang w:eastAsia="lt-LT"/>
        </w:rPr>
        <w:t>iš Dūseikių socialinės globos namų</w:t>
      </w:r>
      <w:r w:rsidR="00AC215D" w:rsidRPr="00DE7C8F">
        <w:rPr>
          <w:lang w:eastAsia="lt-LT"/>
        </w:rPr>
        <w:t xml:space="preserve">, Senjorų namų </w:t>
      </w:r>
      <w:r w:rsidR="00457EDB">
        <w:rPr>
          <w:lang w:eastAsia="lt-LT"/>
        </w:rPr>
        <w:t>„</w:t>
      </w:r>
      <w:r w:rsidR="00AC215D" w:rsidRPr="00DE7C8F">
        <w:rPr>
          <w:lang w:eastAsia="lt-LT"/>
        </w:rPr>
        <w:t>Pušelė“</w:t>
      </w:r>
      <w:r w:rsidR="00EA50EA" w:rsidRPr="00DE7C8F">
        <w:rPr>
          <w:lang w:eastAsia="lt-LT"/>
        </w:rPr>
        <w:t xml:space="preserve"> bei </w:t>
      </w:r>
      <w:r w:rsidR="004C300C" w:rsidRPr="00DE7C8F">
        <w:rPr>
          <w:lang w:eastAsia="lt-LT"/>
        </w:rPr>
        <w:t xml:space="preserve">dviejų parapijinių </w:t>
      </w:r>
      <w:r w:rsidR="00D338A6" w:rsidRPr="00DE7C8F">
        <w:rPr>
          <w:lang w:eastAsia="lt-LT"/>
        </w:rPr>
        <w:t>senelių globos namų</w:t>
      </w:r>
      <w:r w:rsidR="00CA5328" w:rsidRPr="00DE7C8F">
        <w:rPr>
          <w:lang w:eastAsia="lt-LT"/>
        </w:rPr>
        <w:t xml:space="preserve"> Savivaldybėje</w:t>
      </w:r>
      <w:r w:rsidR="00AC215D" w:rsidRPr="00DE7C8F">
        <w:rPr>
          <w:lang w:eastAsia="lt-LT"/>
        </w:rPr>
        <w:t xml:space="preserve"> ir Klaipėdos sutrikusio vystymosi kūdikių nam</w:t>
      </w:r>
      <w:r w:rsidR="00507752" w:rsidRPr="00DE7C8F">
        <w:rPr>
          <w:lang w:eastAsia="lt-LT"/>
        </w:rPr>
        <w:t>ų</w:t>
      </w:r>
      <w:r w:rsidR="00AC215D" w:rsidRPr="00DE7C8F">
        <w:rPr>
          <w:lang w:eastAsia="lt-LT"/>
        </w:rPr>
        <w:t>.</w:t>
      </w:r>
      <w:r w:rsidR="002139C6" w:rsidRPr="00DE7C8F">
        <w:rPr>
          <w:lang w:eastAsia="lt-LT"/>
        </w:rPr>
        <w:t xml:space="preserve"> </w:t>
      </w:r>
      <w:proofErr w:type="spellStart"/>
      <w:r w:rsidR="00D338A6" w:rsidRPr="00DE7C8F">
        <w:rPr>
          <w:lang w:eastAsia="lt-LT"/>
        </w:rPr>
        <w:t>Dūseikiuose</w:t>
      </w:r>
      <w:proofErr w:type="spellEnd"/>
      <w:r w:rsidR="00D338A6" w:rsidRPr="00DE7C8F">
        <w:rPr>
          <w:lang w:eastAsia="lt-LT"/>
        </w:rPr>
        <w:t xml:space="preserve"> š</w:t>
      </w:r>
      <w:r w:rsidR="002139C6" w:rsidRPr="00DE7C8F">
        <w:rPr>
          <w:lang w:eastAsia="lt-LT"/>
        </w:rPr>
        <w:t>i</w:t>
      </w:r>
      <w:r w:rsidR="003A7EE4" w:rsidRPr="00DE7C8F">
        <w:rPr>
          <w:lang w:eastAsia="lt-LT"/>
        </w:rPr>
        <w:t>os paslaugos skirtos ir teiktos</w:t>
      </w:r>
      <w:r w:rsidR="002139C6" w:rsidRPr="00DE7C8F">
        <w:rPr>
          <w:lang w:eastAsia="lt-LT"/>
        </w:rPr>
        <w:t xml:space="preserve"> </w:t>
      </w:r>
      <w:r w:rsidR="00AC215D" w:rsidRPr="00DE7C8F">
        <w:rPr>
          <w:lang w:eastAsia="lt-LT"/>
        </w:rPr>
        <w:t>5</w:t>
      </w:r>
      <w:r w:rsidR="002139C6" w:rsidRPr="00DE7C8F">
        <w:rPr>
          <w:lang w:eastAsia="lt-LT"/>
        </w:rPr>
        <w:t xml:space="preserve"> </w:t>
      </w:r>
      <w:r w:rsidR="00685BC0">
        <w:rPr>
          <w:lang w:eastAsia="lt-LT"/>
        </w:rPr>
        <w:t>intelekto</w:t>
      </w:r>
      <w:r w:rsidR="002139C6" w:rsidRPr="00DE7C8F">
        <w:rPr>
          <w:lang w:eastAsia="lt-LT"/>
        </w:rPr>
        <w:t xml:space="preserve"> ir (ar) </w:t>
      </w:r>
      <w:r w:rsidR="00A96D29" w:rsidRPr="00DE7C8F">
        <w:rPr>
          <w:lang w:eastAsia="lt-LT"/>
        </w:rPr>
        <w:t>ps</w:t>
      </w:r>
      <w:r w:rsidR="002139C6" w:rsidRPr="00DE7C8F">
        <w:rPr>
          <w:lang w:eastAsia="lt-LT"/>
        </w:rPr>
        <w:t>ichi</w:t>
      </w:r>
      <w:r w:rsidR="00685BC0">
        <w:rPr>
          <w:lang w:eastAsia="lt-LT"/>
        </w:rPr>
        <w:t>kos</w:t>
      </w:r>
      <w:r w:rsidR="002139C6" w:rsidRPr="00DE7C8F">
        <w:rPr>
          <w:lang w:eastAsia="lt-LT"/>
        </w:rPr>
        <w:t xml:space="preserve"> negalią turintiems </w:t>
      </w:r>
      <w:r w:rsidR="005D37B1" w:rsidRPr="0037285D">
        <w:rPr>
          <w:lang w:eastAsia="lt-LT"/>
        </w:rPr>
        <w:t>asmenims</w:t>
      </w:r>
      <w:r w:rsidR="00AC215D" w:rsidRPr="0072607E">
        <w:rPr>
          <w:lang w:eastAsia="lt-LT"/>
        </w:rPr>
        <w:t xml:space="preserve">. </w:t>
      </w:r>
      <w:r w:rsidR="00DF57E6" w:rsidRPr="0097742E">
        <w:rPr>
          <w:lang w:eastAsia="lt-LT"/>
        </w:rPr>
        <w:t>I</w:t>
      </w:r>
      <w:r w:rsidR="00722444" w:rsidRPr="0097742E">
        <w:rPr>
          <w:lang w:eastAsia="lt-LT"/>
        </w:rPr>
        <w:t>š</w:t>
      </w:r>
      <w:r w:rsidR="00CC7389" w:rsidRPr="0097742E">
        <w:rPr>
          <w:lang w:eastAsia="lt-LT"/>
        </w:rPr>
        <w:t xml:space="preserve"> jų </w:t>
      </w:r>
      <w:r w:rsidR="009854CD" w:rsidRPr="002F480F">
        <w:rPr>
          <w:lang w:eastAsia="lt-LT"/>
        </w:rPr>
        <w:t xml:space="preserve">– </w:t>
      </w:r>
      <w:r w:rsidR="00133BD4" w:rsidRPr="0037285D">
        <w:rPr>
          <w:lang w:eastAsia="lt-LT"/>
        </w:rPr>
        <w:t>2</w:t>
      </w:r>
      <w:r w:rsidR="00CC7389" w:rsidRPr="0072607E">
        <w:rPr>
          <w:lang w:eastAsia="lt-LT"/>
        </w:rPr>
        <w:t xml:space="preserve"> asm</w:t>
      </w:r>
      <w:r w:rsidR="00162A3A" w:rsidRPr="0097742E">
        <w:rPr>
          <w:lang w:eastAsia="lt-LT"/>
        </w:rPr>
        <w:t>e</w:t>
      </w:r>
      <w:r w:rsidR="00CC7389" w:rsidRPr="0097742E">
        <w:rPr>
          <w:lang w:eastAsia="lt-LT"/>
        </w:rPr>
        <w:t>n</w:t>
      </w:r>
      <w:r w:rsidR="00DF57E6" w:rsidRPr="0097742E">
        <w:rPr>
          <w:lang w:eastAsia="lt-LT"/>
        </w:rPr>
        <w:t>ims</w:t>
      </w:r>
      <w:r w:rsidR="00CC7389" w:rsidRPr="004E708C">
        <w:rPr>
          <w:lang w:eastAsia="lt-LT"/>
        </w:rPr>
        <w:t xml:space="preserve"> ir j</w:t>
      </w:r>
      <w:r w:rsidR="00DF57E6" w:rsidRPr="009854CD">
        <w:rPr>
          <w:lang w:eastAsia="lt-LT"/>
        </w:rPr>
        <w:t>uos</w:t>
      </w:r>
      <w:r w:rsidR="00CC7389" w:rsidRPr="009854CD">
        <w:rPr>
          <w:lang w:eastAsia="lt-LT"/>
        </w:rPr>
        <w:t xml:space="preserve"> prižiūrinti</w:t>
      </w:r>
      <w:r w:rsidR="00162A3A" w:rsidRPr="009854CD">
        <w:rPr>
          <w:lang w:eastAsia="lt-LT"/>
        </w:rPr>
        <w:t>e</w:t>
      </w:r>
      <w:r w:rsidR="00CC7389" w:rsidRPr="009854CD">
        <w:rPr>
          <w:lang w:eastAsia="lt-LT"/>
        </w:rPr>
        <w:t>ms arti</w:t>
      </w:r>
      <w:r w:rsidR="00162A3A" w:rsidRPr="009854CD">
        <w:rPr>
          <w:lang w:eastAsia="lt-LT"/>
        </w:rPr>
        <w:t>miesiems</w:t>
      </w:r>
      <w:r w:rsidR="00CC7389" w:rsidRPr="009854CD">
        <w:rPr>
          <w:lang w:eastAsia="lt-LT"/>
        </w:rPr>
        <w:t xml:space="preserve"> skirta </w:t>
      </w:r>
      <w:r w:rsidR="000C5B6E" w:rsidRPr="009854CD">
        <w:rPr>
          <w:lang w:eastAsia="lt-LT"/>
        </w:rPr>
        <w:t>l</w:t>
      </w:r>
      <w:r w:rsidR="00162A3A" w:rsidRPr="009854CD">
        <w:rPr>
          <w:lang w:eastAsia="lt-LT"/>
        </w:rPr>
        <w:t>aikino atokvėpio paslauga.</w:t>
      </w:r>
      <w:r w:rsidR="00D338A6" w:rsidRPr="009854CD">
        <w:rPr>
          <w:lang w:eastAsia="lt-LT"/>
        </w:rPr>
        <w:t xml:space="preserve"> P</w:t>
      </w:r>
      <w:r w:rsidR="001815E2" w:rsidRPr="009854CD">
        <w:rPr>
          <w:lang w:eastAsia="lt-LT"/>
        </w:rPr>
        <w:t>arapij</w:t>
      </w:r>
      <w:r w:rsidR="00133BD4" w:rsidRPr="009854CD">
        <w:rPr>
          <w:lang w:eastAsia="lt-LT"/>
        </w:rPr>
        <w:t>iniuose</w:t>
      </w:r>
      <w:r w:rsidR="001815E2" w:rsidRPr="009854CD">
        <w:rPr>
          <w:lang w:eastAsia="lt-LT"/>
        </w:rPr>
        <w:t xml:space="preserve"> senelių globos namuose</w:t>
      </w:r>
      <w:r w:rsidR="00D338A6" w:rsidRPr="009854CD">
        <w:rPr>
          <w:lang w:eastAsia="lt-LT"/>
        </w:rPr>
        <w:t xml:space="preserve"> </w:t>
      </w:r>
      <w:r w:rsidR="00162A3A" w:rsidRPr="009854CD">
        <w:rPr>
          <w:lang w:eastAsia="lt-LT"/>
        </w:rPr>
        <w:t>trumpalaikės</w:t>
      </w:r>
      <w:r w:rsidR="00162A3A" w:rsidRPr="00DE7C8F">
        <w:rPr>
          <w:lang w:eastAsia="lt-LT"/>
        </w:rPr>
        <w:t xml:space="preserve"> socialinės globos paslaugos </w:t>
      </w:r>
      <w:r w:rsidR="00133BD4" w:rsidRPr="00DE7C8F">
        <w:rPr>
          <w:lang w:eastAsia="lt-LT"/>
        </w:rPr>
        <w:t xml:space="preserve">iš viso </w:t>
      </w:r>
      <w:r w:rsidR="00162A3A" w:rsidRPr="00DE7C8F">
        <w:rPr>
          <w:lang w:eastAsia="lt-LT"/>
        </w:rPr>
        <w:t>suteiktos</w:t>
      </w:r>
      <w:r w:rsidR="001815E2" w:rsidRPr="00DE7C8F">
        <w:rPr>
          <w:lang w:eastAsia="lt-LT"/>
        </w:rPr>
        <w:t xml:space="preserve"> </w:t>
      </w:r>
      <w:r w:rsidR="00133BD4" w:rsidRPr="00DE7C8F">
        <w:rPr>
          <w:lang w:eastAsia="lt-LT"/>
        </w:rPr>
        <w:t>6</w:t>
      </w:r>
      <w:r w:rsidR="004C300C" w:rsidRPr="00DE7C8F">
        <w:rPr>
          <w:lang w:eastAsia="lt-LT"/>
        </w:rPr>
        <w:t xml:space="preserve"> asme</w:t>
      </w:r>
      <w:r w:rsidR="00133BD4" w:rsidRPr="00DE7C8F">
        <w:rPr>
          <w:lang w:eastAsia="lt-LT"/>
        </w:rPr>
        <w:t xml:space="preserve">nims, </w:t>
      </w:r>
      <w:r w:rsidR="004C300C" w:rsidRPr="00DE7C8F">
        <w:rPr>
          <w:lang w:eastAsia="lt-LT"/>
        </w:rPr>
        <w:t xml:space="preserve">iš jų 1 laikino atokvėpio paslauga. </w:t>
      </w:r>
      <w:r w:rsidR="00507752" w:rsidRPr="00DE7C8F">
        <w:rPr>
          <w:lang w:eastAsia="lt-LT"/>
        </w:rPr>
        <w:t>Klaipėdos sutrikusio vystymosi kūdikių namuose trumpalaikė socialinė globa organizuojama vienam Savivaldybės vaikui su sunkia negalia.</w:t>
      </w:r>
    </w:p>
    <w:p w14:paraId="4181D003" w14:textId="56CF49A5" w:rsidR="00535C12" w:rsidRPr="004E4C65" w:rsidRDefault="00AC215D" w:rsidP="004E4C6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DE7C8F">
        <w:rPr>
          <w:lang w:eastAsia="lt-LT"/>
        </w:rPr>
        <w:t xml:space="preserve">2023 metais </w:t>
      </w:r>
      <w:r w:rsidR="00133BD4" w:rsidRPr="00DE7C8F">
        <w:rPr>
          <w:lang w:eastAsia="lt-LT"/>
        </w:rPr>
        <w:t xml:space="preserve">trumpalaikės socialinės globos paslaugos </w:t>
      </w:r>
      <w:r w:rsidRPr="00DE7C8F">
        <w:rPr>
          <w:lang w:eastAsia="lt-LT"/>
        </w:rPr>
        <w:t>paskirt</w:t>
      </w:r>
      <w:r w:rsidR="00133BD4" w:rsidRPr="00DE7C8F">
        <w:rPr>
          <w:lang w:eastAsia="lt-LT"/>
        </w:rPr>
        <w:t>os iš viso</w:t>
      </w:r>
      <w:r w:rsidRPr="00DE7C8F">
        <w:rPr>
          <w:lang w:eastAsia="lt-LT"/>
        </w:rPr>
        <w:t xml:space="preserve"> </w:t>
      </w:r>
      <w:r w:rsidR="00133BD4" w:rsidRPr="00DE7C8F">
        <w:rPr>
          <w:lang w:eastAsia="lt-LT"/>
        </w:rPr>
        <w:t>47</w:t>
      </w:r>
      <w:r w:rsidRPr="00DE7C8F">
        <w:rPr>
          <w:lang w:eastAsia="lt-LT"/>
        </w:rPr>
        <w:t xml:space="preserve"> Savivaldybės gyventoj</w:t>
      </w:r>
      <w:r w:rsidR="00685BC0">
        <w:rPr>
          <w:lang w:eastAsia="lt-LT"/>
        </w:rPr>
        <w:t>ams</w:t>
      </w:r>
      <w:r w:rsidRPr="0037285D">
        <w:rPr>
          <w:lang w:eastAsia="lt-LT"/>
        </w:rPr>
        <w:t xml:space="preserve">, iš </w:t>
      </w:r>
      <w:r w:rsidRPr="0072607E">
        <w:rPr>
          <w:lang w:eastAsia="lt-LT"/>
        </w:rPr>
        <w:t xml:space="preserve">jų </w:t>
      </w:r>
      <w:r w:rsidR="009854CD" w:rsidRPr="002F480F">
        <w:rPr>
          <w:lang w:eastAsia="lt-LT"/>
        </w:rPr>
        <w:t xml:space="preserve">– </w:t>
      </w:r>
      <w:r w:rsidR="00133BD4" w:rsidRPr="0037285D">
        <w:rPr>
          <w:lang w:eastAsia="lt-LT"/>
        </w:rPr>
        <w:t>27</w:t>
      </w:r>
      <w:r w:rsidR="009854CD" w:rsidRPr="002F480F">
        <w:rPr>
          <w:lang w:eastAsia="lt-LT"/>
        </w:rPr>
        <w:t>,</w:t>
      </w:r>
      <w:r w:rsidRPr="0037285D">
        <w:rPr>
          <w:lang w:eastAsia="lt-LT"/>
        </w:rPr>
        <w:t xml:space="preserve"> turintiems sunkią</w:t>
      </w:r>
      <w:r w:rsidRPr="0072607E">
        <w:rPr>
          <w:lang w:eastAsia="lt-LT"/>
        </w:rPr>
        <w:t xml:space="preserve"> negalią. </w:t>
      </w:r>
      <w:r w:rsidR="00133BD4" w:rsidRPr="0097742E">
        <w:rPr>
          <w:lang w:eastAsia="lt-LT"/>
        </w:rPr>
        <w:t>Iš viso šios rūšies laikino atokvėpio paslauga suteikta 11</w:t>
      </w:r>
      <w:r w:rsidR="00457EDB" w:rsidRPr="0097742E">
        <w:rPr>
          <w:lang w:eastAsia="lt-LT"/>
        </w:rPr>
        <w:t xml:space="preserve"> </w:t>
      </w:r>
      <w:r w:rsidR="00133BD4" w:rsidRPr="0097742E">
        <w:rPr>
          <w:lang w:eastAsia="lt-LT"/>
        </w:rPr>
        <w:t xml:space="preserve">asmenų, iš jų </w:t>
      </w:r>
      <w:r w:rsidR="009854CD" w:rsidRPr="002F480F">
        <w:rPr>
          <w:lang w:eastAsia="lt-LT"/>
        </w:rPr>
        <w:t xml:space="preserve">– </w:t>
      </w:r>
      <w:r w:rsidR="00133BD4" w:rsidRPr="0037285D">
        <w:rPr>
          <w:lang w:eastAsia="lt-LT"/>
        </w:rPr>
        <w:t>7</w:t>
      </w:r>
      <w:r w:rsidR="009854CD" w:rsidRPr="002F480F">
        <w:rPr>
          <w:lang w:eastAsia="lt-LT"/>
        </w:rPr>
        <w:t>,</w:t>
      </w:r>
      <w:r w:rsidR="00133BD4" w:rsidRPr="0037285D">
        <w:rPr>
          <w:lang w:eastAsia="lt-LT"/>
        </w:rPr>
        <w:t xml:space="preserve"> turintiems</w:t>
      </w:r>
      <w:r w:rsidR="00133BD4" w:rsidRPr="0072607E">
        <w:rPr>
          <w:lang w:eastAsia="lt-LT"/>
        </w:rPr>
        <w:t xml:space="preserve"> sunkią negalią. </w:t>
      </w:r>
      <w:r w:rsidR="00535C12" w:rsidRPr="0097742E">
        <w:rPr>
          <w:lang w:eastAsia="lt-LT"/>
        </w:rPr>
        <w:t>Palyginus su praėjusių metų duomenimis</w:t>
      </w:r>
      <w:r w:rsidR="009854CD" w:rsidRPr="002F480F">
        <w:rPr>
          <w:lang w:eastAsia="lt-LT"/>
        </w:rPr>
        <w:t>,</w:t>
      </w:r>
      <w:r w:rsidR="00535C12" w:rsidRPr="0037285D">
        <w:rPr>
          <w:lang w:eastAsia="lt-LT"/>
        </w:rPr>
        <w:t xml:space="preserve"> 2023</w:t>
      </w:r>
      <w:r w:rsidR="00535C12" w:rsidRPr="0072607E">
        <w:rPr>
          <w:lang w:eastAsia="lt-LT"/>
        </w:rPr>
        <w:t xml:space="preserve"> metais trumpalaikės socialinės globos paslaugos suteiktos 20 asmenų daugiau</w:t>
      </w:r>
      <w:r w:rsidR="00535C12" w:rsidRPr="0097742E">
        <w:rPr>
          <w:lang w:eastAsia="lt-LT"/>
        </w:rPr>
        <w:t xml:space="preserve"> nei 2022 metais, laikino atokvėpio paslaugos – 6 asmenimis daugiau nei 2022 metais.</w:t>
      </w:r>
    </w:p>
    <w:p w14:paraId="0065D2B1" w14:textId="21BC1E48" w:rsidR="00B86760" w:rsidRPr="00E927D1" w:rsidRDefault="00B10156" w:rsidP="00FD362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DC7809">
        <w:rPr>
          <w:b/>
          <w:lang w:eastAsia="lt-LT"/>
        </w:rPr>
        <w:t>6.1.</w:t>
      </w:r>
      <w:r w:rsidR="004E6600">
        <w:rPr>
          <w:b/>
          <w:lang w:eastAsia="lt-LT"/>
        </w:rPr>
        <w:t>4</w:t>
      </w:r>
      <w:r w:rsidRPr="00DC7809">
        <w:rPr>
          <w:b/>
          <w:lang w:eastAsia="lt-LT"/>
        </w:rPr>
        <w:t>. Ilgalaikės socialinės globos paslaugos</w:t>
      </w:r>
      <w:r w:rsidRPr="00DC7809">
        <w:rPr>
          <w:lang w:eastAsia="lt-LT"/>
        </w:rPr>
        <w:t xml:space="preserve"> teikiamos nesavarankiškiems senyvo amžiaus</w:t>
      </w:r>
      <w:r w:rsidR="003D1EE5">
        <w:rPr>
          <w:lang w:eastAsia="lt-LT"/>
        </w:rPr>
        <w:t xml:space="preserve"> asmenims</w:t>
      </w:r>
      <w:r w:rsidRPr="00DC7809">
        <w:rPr>
          <w:lang w:eastAsia="lt-LT"/>
        </w:rPr>
        <w:t xml:space="preserve"> ir suaugusiems asmenims su negalia, kuriems</w:t>
      </w:r>
      <w:r w:rsidR="003D1EE5">
        <w:rPr>
          <w:lang w:eastAsia="lt-LT"/>
        </w:rPr>
        <w:t xml:space="preserve"> yra nustatyti specialieji poreikiai (nuo 2024 </w:t>
      </w:r>
      <w:proofErr w:type="spellStart"/>
      <w:r w:rsidR="003D1EE5">
        <w:rPr>
          <w:lang w:eastAsia="lt-LT"/>
        </w:rPr>
        <w:t>m</w:t>
      </w:r>
      <w:proofErr w:type="spellEnd"/>
      <w:r w:rsidR="003D1EE5">
        <w:rPr>
          <w:lang w:eastAsia="lt-LT"/>
        </w:rPr>
        <w:t xml:space="preserve">. sausio 1 </w:t>
      </w:r>
      <w:proofErr w:type="spellStart"/>
      <w:r w:rsidR="003D1EE5">
        <w:rPr>
          <w:lang w:eastAsia="lt-LT"/>
        </w:rPr>
        <w:t>d</w:t>
      </w:r>
      <w:proofErr w:type="spellEnd"/>
      <w:r w:rsidR="003D1EE5">
        <w:rPr>
          <w:lang w:eastAsia="lt-LT"/>
        </w:rPr>
        <w:t>. individualieji pagalbos poreikiai) ir</w:t>
      </w:r>
      <w:r w:rsidRPr="00DC7809">
        <w:rPr>
          <w:lang w:eastAsia="lt-LT"/>
        </w:rPr>
        <w:t xml:space="preserve"> reikalinga </w:t>
      </w:r>
      <w:r w:rsidRPr="00DC7809">
        <w:t>nuolatinė specialistų priežiūra</w:t>
      </w:r>
      <w:r w:rsidR="004850F0" w:rsidRPr="00DC7809">
        <w:t>,</w:t>
      </w:r>
      <w:r w:rsidRPr="00DC7809">
        <w:t xml:space="preserve"> ir </w:t>
      </w:r>
      <w:r w:rsidRPr="00DC7809">
        <w:rPr>
          <w:lang w:eastAsia="lt-LT"/>
        </w:rPr>
        <w:t xml:space="preserve">artimieji dėl objektyvių priežasčių negali jais pasirūpinti. </w:t>
      </w:r>
      <w:r w:rsidR="00F13EE5" w:rsidRPr="00DC7809">
        <w:rPr>
          <w:lang w:eastAsia="lt-LT"/>
        </w:rPr>
        <w:t>202</w:t>
      </w:r>
      <w:r w:rsidR="00DC7809" w:rsidRPr="00DC7809">
        <w:rPr>
          <w:lang w:eastAsia="lt-LT"/>
        </w:rPr>
        <w:t>4</w:t>
      </w:r>
      <w:r w:rsidRPr="00DC7809">
        <w:rPr>
          <w:lang w:eastAsia="lt-LT"/>
        </w:rPr>
        <w:t xml:space="preserve"> </w:t>
      </w:r>
      <w:proofErr w:type="spellStart"/>
      <w:r w:rsidRPr="00DC7809">
        <w:rPr>
          <w:lang w:eastAsia="lt-LT"/>
        </w:rPr>
        <w:t>m</w:t>
      </w:r>
      <w:proofErr w:type="spellEnd"/>
      <w:r w:rsidR="003D1EE5">
        <w:rPr>
          <w:lang w:eastAsia="lt-LT"/>
        </w:rPr>
        <w:t>.</w:t>
      </w:r>
      <w:r w:rsidRPr="00DC7809">
        <w:rPr>
          <w:lang w:eastAsia="lt-LT"/>
        </w:rPr>
        <w:t xml:space="preserve"> sausio 1 </w:t>
      </w:r>
      <w:proofErr w:type="spellStart"/>
      <w:r w:rsidRPr="00DC7809">
        <w:rPr>
          <w:lang w:eastAsia="lt-LT"/>
        </w:rPr>
        <w:t>d</w:t>
      </w:r>
      <w:proofErr w:type="spellEnd"/>
      <w:r w:rsidR="003D1EE5">
        <w:rPr>
          <w:lang w:eastAsia="lt-LT"/>
        </w:rPr>
        <w:t>.</w:t>
      </w:r>
      <w:r w:rsidRPr="00DC7809">
        <w:rPr>
          <w:lang w:eastAsia="lt-LT"/>
        </w:rPr>
        <w:t xml:space="preserve"> stacionarios socialinės globos paslaugos buvo perkamos iš parapijinių Plungės, Rietavo, Žemaičių Kalvarijos, Kvėdarnos</w:t>
      </w:r>
      <w:r w:rsidR="004733E1" w:rsidRPr="00DC7809">
        <w:rPr>
          <w:lang w:eastAsia="lt-LT"/>
        </w:rPr>
        <w:t xml:space="preserve"> senelių globos </w:t>
      </w:r>
      <w:r w:rsidR="004733E1" w:rsidRPr="0037285D">
        <w:rPr>
          <w:lang w:eastAsia="lt-LT"/>
        </w:rPr>
        <w:t>namų</w:t>
      </w:r>
      <w:r w:rsidR="00033CA1" w:rsidRPr="0072607E">
        <w:rPr>
          <w:lang w:eastAsia="lt-LT"/>
        </w:rPr>
        <w:t>,</w:t>
      </w:r>
      <w:r w:rsidR="00033CA1" w:rsidRPr="0097742E">
        <w:rPr>
          <w:color w:val="FF0000"/>
          <w:lang w:eastAsia="lt-LT"/>
        </w:rPr>
        <w:t xml:space="preserve"> </w:t>
      </w:r>
      <w:proofErr w:type="spellStart"/>
      <w:r w:rsidR="00A852C6" w:rsidRPr="0097742E">
        <w:rPr>
          <w:lang w:eastAsia="lt-LT"/>
        </w:rPr>
        <w:t>VšĮ</w:t>
      </w:r>
      <w:proofErr w:type="spellEnd"/>
      <w:r w:rsidR="00A852C6" w:rsidRPr="0097742E">
        <w:rPr>
          <w:lang w:eastAsia="lt-LT"/>
        </w:rPr>
        <w:t xml:space="preserve"> </w:t>
      </w:r>
      <w:r w:rsidR="009854CD" w:rsidRPr="0097742E">
        <w:rPr>
          <w:lang w:eastAsia="lt-LT"/>
        </w:rPr>
        <w:t>„</w:t>
      </w:r>
      <w:r w:rsidR="009A4A5D" w:rsidRPr="004E708C">
        <w:rPr>
          <w:lang w:eastAsia="lt-LT"/>
        </w:rPr>
        <w:t>Senjorų dvaras</w:t>
      </w:r>
      <w:r w:rsidR="009854CD" w:rsidRPr="002F480F">
        <w:rPr>
          <w:lang w:eastAsia="lt-LT"/>
        </w:rPr>
        <w:t>“</w:t>
      </w:r>
      <w:r w:rsidR="009A4A5D" w:rsidRPr="0037285D">
        <w:rPr>
          <w:lang w:eastAsia="lt-LT"/>
        </w:rPr>
        <w:t xml:space="preserve">, </w:t>
      </w:r>
      <w:proofErr w:type="spellStart"/>
      <w:r w:rsidR="009854CD" w:rsidRPr="002F480F">
        <w:rPr>
          <w:lang w:eastAsia="lt-LT"/>
        </w:rPr>
        <w:t>VšĮ</w:t>
      </w:r>
      <w:proofErr w:type="spellEnd"/>
      <w:r w:rsidR="009854CD" w:rsidRPr="002F480F">
        <w:rPr>
          <w:lang w:eastAsia="lt-LT"/>
        </w:rPr>
        <w:t xml:space="preserve"> </w:t>
      </w:r>
      <w:r w:rsidR="009A4A5D" w:rsidRPr="0037285D">
        <w:rPr>
          <w:lang w:eastAsia="lt-LT"/>
        </w:rPr>
        <w:t>Sveikatos fondo</w:t>
      </w:r>
      <w:r w:rsidR="009A4A5D" w:rsidRPr="0072607E">
        <w:rPr>
          <w:lang w:eastAsia="lt-LT"/>
        </w:rPr>
        <w:t>,</w:t>
      </w:r>
      <w:r w:rsidR="00E57F2D" w:rsidRPr="0097742E">
        <w:rPr>
          <w:lang w:eastAsia="lt-LT"/>
        </w:rPr>
        <w:t xml:space="preserve"> </w:t>
      </w:r>
      <w:proofErr w:type="spellStart"/>
      <w:r w:rsidR="00E57F2D" w:rsidRPr="0097742E">
        <w:rPr>
          <w:lang w:eastAsia="lt-LT"/>
        </w:rPr>
        <w:t>Muniškių</w:t>
      </w:r>
      <w:proofErr w:type="spellEnd"/>
      <w:r w:rsidR="00A852C6" w:rsidRPr="00A852C6">
        <w:rPr>
          <w:lang w:eastAsia="lt-LT"/>
        </w:rPr>
        <w:t xml:space="preserve">, Pajūrio, </w:t>
      </w:r>
      <w:proofErr w:type="spellStart"/>
      <w:r w:rsidR="00A852C6" w:rsidRPr="00A852C6">
        <w:rPr>
          <w:lang w:eastAsia="lt-LT"/>
        </w:rPr>
        <w:t>Šv</w:t>
      </w:r>
      <w:proofErr w:type="spellEnd"/>
      <w:r w:rsidR="00A852C6" w:rsidRPr="00A852C6">
        <w:rPr>
          <w:lang w:eastAsia="lt-LT"/>
        </w:rPr>
        <w:t xml:space="preserve">. Domininko, </w:t>
      </w:r>
      <w:proofErr w:type="spellStart"/>
      <w:r w:rsidR="00A852C6" w:rsidRPr="00A852C6">
        <w:rPr>
          <w:lang w:eastAsia="lt-LT"/>
        </w:rPr>
        <w:t>Varputėnų</w:t>
      </w:r>
      <w:proofErr w:type="spellEnd"/>
      <w:r w:rsidR="00A852C6" w:rsidRPr="00A852C6">
        <w:rPr>
          <w:lang w:eastAsia="lt-LT"/>
        </w:rPr>
        <w:t>, Ylakių</w:t>
      </w:r>
      <w:r w:rsidR="009A4A5D" w:rsidRPr="00A852C6">
        <w:rPr>
          <w:lang w:eastAsia="lt-LT"/>
        </w:rPr>
        <w:t xml:space="preserve"> globos namų</w:t>
      </w:r>
      <w:r w:rsidR="00E57F2D" w:rsidRPr="00A852C6">
        <w:rPr>
          <w:lang w:eastAsia="lt-LT"/>
        </w:rPr>
        <w:t>,</w:t>
      </w:r>
      <w:r w:rsidR="00033CA1" w:rsidRPr="00A852C6">
        <w:rPr>
          <w:lang w:eastAsia="lt-LT"/>
        </w:rPr>
        <w:t xml:space="preserve"> grupinio gyvenimo namų </w:t>
      </w:r>
      <w:r w:rsidR="00BF74D2">
        <w:rPr>
          <w:lang w:eastAsia="lt-LT"/>
        </w:rPr>
        <w:t>„</w:t>
      </w:r>
      <w:r w:rsidR="00033CA1" w:rsidRPr="00A852C6">
        <w:rPr>
          <w:lang w:eastAsia="lt-LT"/>
        </w:rPr>
        <w:t>Vaikystės aitvarai“,</w:t>
      </w:r>
      <w:r w:rsidRPr="00A852C6">
        <w:rPr>
          <w:lang w:eastAsia="lt-LT"/>
        </w:rPr>
        <w:t xml:space="preserve"> </w:t>
      </w:r>
      <w:r w:rsidR="00A852C6" w:rsidRPr="00A852C6">
        <w:rPr>
          <w:lang w:eastAsia="lt-LT"/>
        </w:rPr>
        <w:t xml:space="preserve">Antavilių pensionato, </w:t>
      </w:r>
      <w:r w:rsidRPr="00A852C6">
        <w:rPr>
          <w:lang w:eastAsia="lt-LT"/>
        </w:rPr>
        <w:t>bei kitų valstybinių social</w:t>
      </w:r>
      <w:r w:rsidR="00033CA1" w:rsidRPr="00A852C6">
        <w:rPr>
          <w:lang w:eastAsia="lt-LT"/>
        </w:rPr>
        <w:t xml:space="preserve">inės globos </w:t>
      </w:r>
      <w:r w:rsidR="00033CA1" w:rsidRPr="0037285D">
        <w:rPr>
          <w:lang w:eastAsia="lt-LT"/>
        </w:rPr>
        <w:t>įstaigų, iš viso 1</w:t>
      </w:r>
      <w:r w:rsidR="00FE4BFE" w:rsidRPr="0072607E">
        <w:rPr>
          <w:lang w:eastAsia="lt-LT"/>
        </w:rPr>
        <w:t>4</w:t>
      </w:r>
      <w:r w:rsidR="002E0C23" w:rsidRPr="0097742E">
        <w:rPr>
          <w:lang w:eastAsia="lt-LT"/>
        </w:rPr>
        <w:t>9</w:t>
      </w:r>
      <w:r w:rsidRPr="0097742E">
        <w:rPr>
          <w:lang w:eastAsia="lt-LT"/>
        </w:rPr>
        <w:t xml:space="preserve"> </w:t>
      </w:r>
      <w:r w:rsidR="009A4A5D" w:rsidRPr="0097742E">
        <w:rPr>
          <w:lang w:eastAsia="lt-LT"/>
        </w:rPr>
        <w:t>S</w:t>
      </w:r>
      <w:r w:rsidR="00B6786F" w:rsidRPr="004E708C">
        <w:rPr>
          <w:lang w:eastAsia="lt-LT"/>
        </w:rPr>
        <w:t>aviv</w:t>
      </w:r>
      <w:r w:rsidR="00033CA1" w:rsidRPr="009854CD">
        <w:rPr>
          <w:lang w:eastAsia="lt-LT"/>
        </w:rPr>
        <w:t xml:space="preserve">aldybės </w:t>
      </w:r>
      <w:r w:rsidR="00033CA1" w:rsidRPr="009854CD">
        <w:rPr>
          <w:lang w:eastAsia="lt-LT"/>
        </w:rPr>
        <w:lastRenderedPageBreak/>
        <w:t>gyventoj</w:t>
      </w:r>
      <w:r w:rsidR="009854CD" w:rsidRPr="002F480F">
        <w:rPr>
          <w:lang w:eastAsia="lt-LT"/>
        </w:rPr>
        <w:t>ams</w:t>
      </w:r>
      <w:r w:rsidR="00033CA1" w:rsidRPr="0072607E">
        <w:rPr>
          <w:lang w:eastAsia="lt-LT"/>
        </w:rPr>
        <w:t>, iš kurių</w:t>
      </w:r>
      <w:r w:rsidR="009854CD" w:rsidRPr="0097742E">
        <w:rPr>
          <w:lang w:eastAsia="lt-LT"/>
        </w:rPr>
        <w:t xml:space="preserve"> – </w:t>
      </w:r>
      <w:r w:rsidR="00033CA1" w:rsidRPr="0097742E">
        <w:rPr>
          <w:lang w:eastAsia="lt-LT"/>
        </w:rPr>
        <w:t xml:space="preserve"> </w:t>
      </w:r>
      <w:r w:rsidR="00FE4BFE" w:rsidRPr="0097742E">
        <w:rPr>
          <w:lang w:eastAsia="lt-LT"/>
        </w:rPr>
        <w:t>1</w:t>
      </w:r>
      <w:r w:rsidR="00A852C6" w:rsidRPr="004E708C">
        <w:rPr>
          <w:lang w:eastAsia="lt-LT"/>
        </w:rPr>
        <w:t>12</w:t>
      </w:r>
      <w:r w:rsidR="00B6786F" w:rsidRPr="009854CD">
        <w:rPr>
          <w:lang w:eastAsia="lt-LT"/>
        </w:rPr>
        <w:t xml:space="preserve"> asm</w:t>
      </w:r>
      <w:r w:rsidR="00E82844" w:rsidRPr="009854CD">
        <w:rPr>
          <w:lang w:eastAsia="lt-LT"/>
        </w:rPr>
        <w:t>en</w:t>
      </w:r>
      <w:r w:rsidR="00A852C6" w:rsidRPr="009854CD">
        <w:rPr>
          <w:lang w:eastAsia="lt-LT"/>
        </w:rPr>
        <w:t>ų</w:t>
      </w:r>
      <w:r w:rsidR="00033CA1" w:rsidRPr="009854CD">
        <w:rPr>
          <w:lang w:eastAsia="lt-LT"/>
        </w:rPr>
        <w:t xml:space="preserve"> buvo su sunkia negalia ir 3</w:t>
      </w:r>
      <w:r w:rsidR="00A852C6" w:rsidRPr="009854CD">
        <w:rPr>
          <w:lang w:eastAsia="lt-LT"/>
        </w:rPr>
        <w:t>7</w:t>
      </w:r>
      <w:r w:rsidRPr="009854CD">
        <w:rPr>
          <w:lang w:eastAsia="lt-LT"/>
        </w:rPr>
        <w:t xml:space="preserve"> </w:t>
      </w:r>
      <w:r w:rsidR="00457EDB" w:rsidRPr="009854CD">
        <w:rPr>
          <w:lang w:eastAsia="lt-LT"/>
        </w:rPr>
        <w:t>–</w:t>
      </w:r>
      <w:r w:rsidRPr="009854CD">
        <w:rPr>
          <w:lang w:eastAsia="lt-LT"/>
        </w:rPr>
        <w:t xml:space="preserve"> senyvo amžiaus </w:t>
      </w:r>
      <w:r w:rsidR="00BF74D2" w:rsidRPr="009854CD">
        <w:rPr>
          <w:lang w:eastAsia="lt-LT"/>
        </w:rPr>
        <w:t xml:space="preserve">asmenys </w:t>
      </w:r>
      <w:r w:rsidRPr="009854CD">
        <w:rPr>
          <w:lang w:eastAsia="lt-LT"/>
        </w:rPr>
        <w:t>ir asmenys</w:t>
      </w:r>
      <w:r w:rsidR="00A852C6" w:rsidRPr="009854CD">
        <w:rPr>
          <w:lang w:eastAsia="lt-LT"/>
        </w:rPr>
        <w:t xml:space="preserve"> su negalia</w:t>
      </w:r>
      <w:r w:rsidRPr="009854CD">
        <w:rPr>
          <w:lang w:eastAsia="lt-LT"/>
        </w:rPr>
        <w:t xml:space="preserve">. </w:t>
      </w:r>
      <w:r w:rsidR="00033CA1" w:rsidRPr="009854CD">
        <w:rPr>
          <w:lang w:eastAsia="lt-LT"/>
        </w:rPr>
        <w:t>Per 202</w:t>
      </w:r>
      <w:r w:rsidR="00A852C6" w:rsidRPr="009854CD">
        <w:rPr>
          <w:lang w:eastAsia="lt-LT"/>
        </w:rPr>
        <w:t>3</w:t>
      </w:r>
      <w:r w:rsidRPr="009854CD">
        <w:rPr>
          <w:lang w:eastAsia="lt-LT"/>
        </w:rPr>
        <w:t xml:space="preserve"> metus </w:t>
      </w:r>
      <w:r w:rsidR="00A852C6" w:rsidRPr="009854CD">
        <w:rPr>
          <w:lang w:eastAsia="lt-LT"/>
        </w:rPr>
        <w:t xml:space="preserve">socialinės </w:t>
      </w:r>
      <w:r w:rsidRPr="009854CD">
        <w:rPr>
          <w:lang w:eastAsia="lt-LT"/>
        </w:rPr>
        <w:t>globos namuose apgyven</w:t>
      </w:r>
      <w:r w:rsidR="008335C2" w:rsidRPr="009854CD">
        <w:rPr>
          <w:lang w:eastAsia="lt-LT"/>
        </w:rPr>
        <w:t>d</w:t>
      </w:r>
      <w:r w:rsidR="00D939F0" w:rsidRPr="009854CD">
        <w:rPr>
          <w:lang w:eastAsia="lt-LT"/>
        </w:rPr>
        <w:t>inti</w:t>
      </w:r>
      <w:r w:rsidR="00033CA1" w:rsidRPr="009854CD">
        <w:rPr>
          <w:lang w:eastAsia="lt-LT"/>
        </w:rPr>
        <w:t xml:space="preserve"> </w:t>
      </w:r>
      <w:r w:rsidR="00A852C6" w:rsidRPr="009854CD">
        <w:rPr>
          <w:lang w:eastAsia="lt-LT"/>
        </w:rPr>
        <w:t>24</w:t>
      </w:r>
      <w:r w:rsidR="008335C2" w:rsidRPr="009854CD">
        <w:rPr>
          <w:lang w:eastAsia="lt-LT"/>
        </w:rPr>
        <w:t xml:space="preserve"> asmenys</w:t>
      </w:r>
      <w:r w:rsidRPr="009854CD">
        <w:rPr>
          <w:lang w:eastAsia="lt-LT"/>
        </w:rPr>
        <w:t>.</w:t>
      </w:r>
    </w:p>
    <w:p w14:paraId="3DE7BBCF" w14:textId="7B96B45C" w:rsidR="00E57F2D" w:rsidRPr="00E927D1" w:rsidRDefault="00B10156" w:rsidP="00BF74D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E927D1">
        <w:rPr>
          <w:lang w:eastAsia="lt-LT"/>
        </w:rPr>
        <w:t>Skiriant il</w:t>
      </w:r>
      <w:r w:rsidR="00FD2D36" w:rsidRPr="00E927D1">
        <w:rPr>
          <w:lang w:eastAsia="lt-LT"/>
        </w:rPr>
        <w:t>galaikė</w:t>
      </w:r>
      <w:r w:rsidRPr="00E927D1">
        <w:rPr>
          <w:lang w:eastAsia="lt-LT"/>
        </w:rPr>
        <w:t xml:space="preserve">s socialinės globos paslaugas asmenims, yra vertinamas socialinės globos poreikis ir asmenų finansinės galimybės mokėti už teikiamas paslaugas. Asmuo už paslaugas kiekvieną mėnesį moka 80 </w:t>
      </w:r>
      <w:proofErr w:type="spellStart"/>
      <w:r w:rsidRPr="00E927D1">
        <w:rPr>
          <w:lang w:eastAsia="lt-LT"/>
        </w:rPr>
        <w:t>proc</w:t>
      </w:r>
      <w:proofErr w:type="spellEnd"/>
      <w:r w:rsidRPr="00E927D1">
        <w:rPr>
          <w:lang w:eastAsia="lt-LT"/>
        </w:rPr>
        <w:t xml:space="preserve">. gaunamų pajamų, 1 </w:t>
      </w:r>
      <w:proofErr w:type="spellStart"/>
      <w:r w:rsidRPr="00E927D1">
        <w:rPr>
          <w:lang w:eastAsia="lt-LT"/>
        </w:rPr>
        <w:t>proc</w:t>
      </w:r>
      <w:proofErr w:type="spellEnd"/>
      <w:r w:rsidRPr="00E927D1">
        <w:rPr>
          <w:lang w:eastAsia="lt-LT"/>
        </w:rPr>
        <w:t xml:space="preserve">. nuo turimo turto vertės, viršijančios normatyvą, ir 100 </w:t>
      </w:r>
      <w:proofErr w:type="spellStart"/>
      <w:r w:rsidRPr="00E927D1">
        <w:rPr>
          <w:lang w:eastAsia="lt-LT"/>
        </w:rPr>
        <w:t>p</w:t>
      </w:r>
      <w:r w:rsidR="00FD2D36" w:rsidRPr="00E927D1">
        <w:rPr>
          <w:lang w:eastAsia="lt-LT"/>
        </w:rPr>
        <w:t>roc</w:t>
      </w:r>
      <w:proofErr w:type="spellEnd"/>
      <w:r w:rsidR="00FD2D36" w:rsidRPr="00E927D1">
        <w:rPr>
          <w:lang w:eastAsia="lt-LT"/>
        </w:rPr>
        <w:t>. gaunamos tikslinės slaugos</w:t>
      </w:r>
      <w:r w:rsidRPr="00E927D1">
        <w:rPr>
          <w:lang w:eastAsia="lt-LT"/>
        </w:rPr>
        <w:t xml:space="preserve"> ar tikslinės priežiūros (pagalbos) išlaidų kompensacijos. </w:t>
      </w:r>
      <w:r w:rsidR="00BF74D2">
        <w:rPr>
          <w:lang w:eastAsia="lt-LT"/>
        </w:rPr>
        <w:t>Savivaldybė s</w:t>
      </w:r>
      <w:r w:rsidRPr="00E927D1">
        <w:rPr>
          <w:lang w:eastAsia="lt-LT"/>
        </w:rPr>
        <w:t>usidariusį skirtumą tarp nustatytos paslaugos kainos per mėnesį ir asmens įmokų nuo gaunamų pajamų</w:t>
      </w:r>
      <w:r w:rsidR="009C1933" w:rsidRPr="00E927D1">
        <w:rPr>
          <w:lang w:eastAsia="lt-LT"/>
        </w:rPr>
        <w:t xml:space="preserve"> pagal Savivaldybės patvirtintą maksimalų finansavimo dydį vienam gyventojui</w:t>
      </w:r>
      <w:r w:rsidR="00BF74D2">
        <w:rPr>
          <w:lang w:eastAsia="lt-LT"/>
        </w:rPr>
        <w:t xml:space="preserve"> </w:t>
      </w:r>
      <w:r w:rsidRPr="00E927D1">
        <w:rPr>
          <w:lang w:eastAsia="lt-LT"/>
        </w:rPr>
        <w:t>apmokama iš specialiosios tikslinės dotacijos ir Savivaldybės biudžeto lėšų</w:t>
      </w:r>
      <w:r w:rsidR="009C1933" w:rsidRPr="00E927D1">
        <w:rPr>
          <w:lang w:eastAsia="lt-LT"/>
        </w:rPr>
        <w:t>.</w:t>
      </w:r>
      <w:r w:rsidR="004B7739">
        <w:rPr>
          <w:lang w:eastAsia="lt-LT"/>
        </w:rPr>
        <w:t xml:space="preserve"> </w:t>
      </w:r>
    </w:p>
    <w:p w14:paraId="2F7D5C7A" w14:textId="31D85B38" w:rsidR="009E4EBD" w:rsidRDefault="00B10156" w:rsidP="00D81372">
      <w:pPr>
        <w:ind w:firstLine="720"/>
        <w:jc w:val="both"/>
        <w:rPr>
          <w:lang w:eastAsia="lt-LT"/>
        </w:rPr>
      </w:pPr>
      <w:r w:rsidRPr="00005B07">
        <w:rPr>
          <w:b/>
          <w:lang w:eastAsia="lt-LT"/>
        </w:rPr>
        <w:t>6.1.</w:t>
      </w:r>
      <w:r w:rsidR="004E6600">
        <w:rPr>
          <w:b/>
          <w:lang w:eastAsia="lt-LT"/>
        </w:rPr>
        <w:t>5</w:t>
      </w:r>
      <w:r w:rsidRPr="00005B07">
        <w:rPr>
          <w:b/>
          <w:lang w:eastAsia="lt-LT"/>
        </w:rPr>
        <w:t>. Socialinės globos paslaugos teikiamos tėvų globos netekusiems</w:t>
      </w:r>
      <w:r w:rsidRPr="00005B07">
        <w:rPr>
          <w:lang w:eastAsia="lt-LT"/>
        </w:rPr>
        <w:t xml:space="preserve"> </w:t>
      </w:r>
      <w:r w:rsidRPr="00005B07">
        <w:rPr>
          <w:b/>
          <w:lang w:eastAsia="lt-LT"/>
        </w:rPr>
        <w:t>vaikams</w:t>
      </w:r>
      <w:r w:rsidRPr="00005B07">
        <w:rPr>
          <w:lang w:eastAsia="lt-LT"/>
        </w:rPr>
        <w:t xml:space="preserve">, kuriems nustatoma laikinoji ar nuolatinė globa arba </w:t>
      </w:r>
      <w:r w:rsidRPr="0037285D">
        <w:rPr>
          <w:lang w:eastAsia="lt-LT"/>
        </w:rPr>
        <w:t>rūpyba.</w:t>
      </w:r>
      <w:r w:rsidR="00C90846" w:rsidRPr="0072607E">
        <w:rPr>
          <w:lang w:eastAsia="lt-LT"/>
        </w:rPr>
        <w:t xml:space="preserve"> </w:t>
      </w:r>
      <w:r w:rsidR="00234020" w:rsidRPr="0097742E">
        <w:rPr>
          <w:lang w:eastAsia="lt-LT"/>
        </w:rPr>
        <w:t>202</w:t>
      </w:r>
      <w:r w:rsidR="00D411EA" w:rsidRPr="0097742E">
        <w:rPr>
          <w:lang w:eastAsia="lt-LT"/>
        </w:rPr>
        <w:t>3</w:t>
      </w:r>
      <w:r w:rsidR="0042550D" w:rsidRPr="0097742E">
        <w:rPr>
          <w:lang w:eastAsia="lt-LT"/>
        </w:rPr>
        <w:t xml:space="preserve"> </w:t>
      </w:r>
      <w:r w:rsidR="00D73405" w:rsidRPr="004E708C">
        <w:rPr>
          <w:lang w:eastAsia="lt-LT"/>
        </w:rPr>
        <w:t>metai</w:t>
      </w:r>
      <w:r w:rsidR="00841C5F" w:rsidRPr="009854CD">
        <w:rPr>
          <w:lang w:eastAsia="lt-LT"/>
        </w:rPr>
        <w:t>s</w:t>
      </w:r>
      <w:r w:rsidR="0042550D" w:rsidRPr="009854CD">
        <w:rPr>
          <w:lang w:eastAsia="lt-LT"/>
        </w:rPr>
        <w:t xml:space="preserve"> šios paslaugos Plungės </w:t>
      </w:r>
      <w:r w:rsidR="00C22069" w:rsidRPr="009854CD">
        <w:rPr>
          <w:lang w:eastAsia="lt-LT"/>
        </w:rPr>
        <w:t>SPC</w:t>
      </w:r>
      <w:r w:rsidR="0042550D" w:rsidRPr="009854CD">
        <w:rPr>
          <w:lang w:eastAsia="lt-LT"/>
        </w:rPr>
        <w:t xml:space="preserve"> </w:t>
      </w:r>
      <w:r w:rsidR="00F67D62" w:rsidRPr="009854CD">
        <w:rPr>
          <w:lang w:eastAsia="lt-LT"/>
        </w:rPr>
        <w:t>Bendruomeniniuose vaikų globos namuose</w:t>
      </w:r>
      <w:r w:rsidR="00A95765" w:rsidRPr="009854CD">
        <w:rPr>
          <w:lang w:eastAsia="lt-LT"/>
        </w:rPr>
        <w:t xml:space="preserve"> </w:t>
      </w:r>
      <w:r w:rsidR="00D73405" w:rsidRPr="009854CD">
        <w:rPr>
          <w:lang w:eastAsia="lt-LT"/>
        </w:rPr>
        <w:t>suteiktos</w:t>
      </w:r>
      <w:r w:rsidR="00056FA8" w:rsidRPr="009854CD">
        <w:rPr>
          <w:lang w:eastAsia="lt-LT"/>
        </w:rPr>
        <w:t xml:space="preserve"> </w:t>
      </w:r>
      <w:r w:rsidR="00D411EA" w:rsidRPr="009854CD">
        <w:rPr>
          <w:lang w:eastAsia="lt-LT"/>
        </w:rPr>
        <w:t>11</w:t>
      </w:r>
      <w:r w:rsidR="0042550D" w:rsidRPr="009854CD">
        <w:rPr>
          <w:lang w:eastAsia="lt-LT"/>
        </w:rPr>
        <w:t xml:space="preserve"> vaik</w:t>
      </w:r>
      <w:r w:rsidR="009E4EBD" w:rsidRPr="009854CD">
        <w:rPr>
          <w:lang w:eastAsia="lt-LT"/>
        </w:rPr>
        <w:t>ų,</w:t>
      </w:r>
      <w:r w:rsidR="005F0AE4" w:rsidRPr="009854CD">
        <w:rPr>
          <w:lang w:eastAsia="lt-LT"/>
        </w:rPr>
        <w:t xml:space="preserve"> iš jų</w:t>
      </w:r>
      <w:r w:rsidR="00BC0562" w:rsidRPr="009854CD">
        <w:rPr>
          <w:lang w:eastAsia="lt-LT"/>
        </w:rPr>
        <w:t xml:space="preserve"> </w:t>
      </w:r>
      <w:r w:rsidR="009854CD" w:rsidRPr="002F480F">
        <w:rPr>
          <w:lang w:eastAsia="lt-LT"/>
        </w:rPr>
        <w:t xml:space="preserve">– </w:t>
      </w:r>
      <w:r w:rsidR="00E322FA" w:rsidRPr="0037285D">
        <w:rPr>
          <w:lang w:eastAsia="lt-LT"/>
        </w:rPr>
        <w:t>2</w:t>
      </w:r>
      <w:r w:rsidR="00056FA8" w:rsidRPr="0072607E">
        <w:rPr>
          <w:lang w:eastAsia="lt-LT"/>
        </w:rPr>
        <w:t xml:space="preserve"> vaika</w:t>
      </w:r>
      <w:r w:rsidR="00EA20DE" w:rsidRPr="0097742E">
        <w:rPr>
          <w:lang w:eastAsia="lt-LT"/>
        </w:rPr>
        <w:t>i</w:t>
      </w:r>
      <w:r w:rsidR="0042550D" w:rsidRPr="0097742E">
        <w:rPr>
          <w:lang w:eastAsia="lt-LT"/>
        </w:rPr>
        <w:t xml:space="preserve"> laikinai</w:t>
      </w:r>
      <w:r w:rsidR="00056FA8" w:rsidRPr="004E708C">
        <w:rPr>
          <w:lang w:eastAsia="lt-LT"/>
        </w:rPr>
        <w:t xml:space="preserve"> buvo </w:t>
      </w:r>
      <w:r w:rsidR="0042550D" w:rsidRPr="009854CD">
        <w:rPr>
          <w:lang w:eastAsia="lt-LT"/>
        </w:rPr>
        <w:t>prižiūri</w:t>
      </w:r>
      <w:r w:rsidR="00056FA8" w:rsidRPr="009854CD">
        <w:rPr>
          <w:lang w:eastAsia="lt-LT"/>
        </w:rPr>
        <w:t>m</w:t>
      </w:r>
      <w:r w:rsidR="00EA20DE" w:rsidRPr="009854CD">
        <w:rPr>
          <w:lang w:eastAsia="lt-LT"/>
        </w:rPr>
        <w:t>i</w:t>
      </w:r>
      <w:r w:rsidR="00056FA8" w:rsidRPr="009854CD">
        <w:rPr>
          <w:lang w:eastAsia="lt-LT"/>
        </w:rPr>
        <w:t xml:space="preserve"> budinčio globotojo</w:t>
      </w:r>
      <w:r w:rsidR="0042550D" w:rsidRPr="009854CD">
        <w:rPr>
          <w:lang w:eastAsia="lt-LT"/>
        </w:rPr>
        <w:t>.</w:t>
      </w:r>
    </w:p>
    <w:p w14:paraId="069638D7" w14:textId="309717EB" w:rsidR="00E5150B" w:rsidRPr="00E322FA" w:rsidRDefault="0042550D" w:rsidP="00D81372">
      <w:pPr>
        <w:ind w:firstLine="720"/>
        <w:jc w:val="both"/>
        <w:rPr>
          <w:lang w:eastAsia="lt-LT"/>
        </w:rPr>
      </w:pPr>
      <w:r w:rsidRPr="00E322FA">
        <w:rPr>
          <w:lang w:eastAsia="lt-LT"/>
        </w:rPr>
        <w:t xml:space="preserve">  </w:t>
      </w:r>
    </w:p>
    <w:tbl>
      <w:tblPr>
        <w:tblW w:w="9747" w:type="dxa"/>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tblLayout w:type="fixed"/>
        <w:tblLook w:val="01E0" w:firstRow="1" w:lastRow="1" w:firstColumn="1" w:lastColumn="1" w:noHBand="0" w:noVBand="0"/>
      </w:tblPr>
      <w:tblGrid>
        <w:gridCol w:w="1415"/>
        <w:gridCol w:w="2126"/>
        <w:gridCol w:w="2268"/>
        <w:gridCol w:w="1387"/>
        <w:gridCol w:w="1134"/>
        <w:gridCol w:w="1417"/>
      </w:tblGrid>
      <w:tr w:rsidR="00E322FA" w:rsidRPr="00E322FA" w14:paraId="46FD3D91" w14:textId="77777777" w:rsidTr="00D81372">
        <w:trPr>
          <w:trHeight w:val="210"/>
        </w:trPr>
        <w:tc>
          <w:tcPr>
            <w:tcW w:w="1415" w:type="dxa"/>
            <w:vMerge w:val="restart"/>
            <w:shd w:val="clear" w:color="auto" w:fill="E7E6E6"/>
            <w:vAlign w:val="center"/>
          </w:tcPr>
          <w:p w14:paraId="4C0F4A2D" w14:textId="77777777" w:rsidR="00B10156" w:rsidRPr="00E322FA" w:rsidRDefault="00B10156">
            <w:pPr>
              <w:jc w:val="center"/>
              <w:rPr>
                <w:b/>
                <w:i/>
                <w:iCs/>
              </w:rPr>
            </w:pPr>
            <w:r w:rsidRPr="00E322FA">
              <w:rPr>
                <w:b/>
                <w:i/>
                <w:iCs/>
                <w:lang w:eastAsia="lt-LT"/>
              </w:rPr>
              <w:t>Metai</w:t>
            </w:r>
          </w:p>
        </w:tc>
        <w:tc>
          <w:tcPr>
            <w:tcW w:w="2126" w:type="dxa"/>
            <w:vMerge w:val="restart"/>
            <w:shd w:val="clear" w:color="auto" w:fill="E7E6E6"/>
            <w:vAlign w:val="center"/>
          </w:tcPr>
          <w:p w14:paraId="019D716D" w14:textId="77777777" w:rsidR="00B10156" w:rsidRPr="00E322FA" w:rsidRDefault="00B10156" w:rsidP="002F480F">
            <w:pPr>
              <w:jc w:val="center"/>
              <w:rPr>
                <w:b/>
                <w:i/>
                <w:iCs/>
              </w:rPr>
            </w:pPr>
            <w:r w:rsidRPr="00E322FA">
              <w:rPr>
                <w:b/>
                <w:i/>
                <w:iCs/>
                <w:lang w:eastAsia="lt-LT"/>
              </w:rPr>
              <w:t>Nustatomų globų (</w:t>
            </w:r>
            <w:proofErr w:type="spellStart"/>
            <w:r w:rsidRPr="00E322FA">
              <w:rPr>
                <w:b/>
                <w:i/>
                <w:iCs/>
                <w:lang w:eastAsia="lt-LT"/>
              </w:rPr>
              <w:t>rūpybų</w:t>
            </w:r>
            <w:proofErr w:type="spellEnd"/>
            <w:r w:rsidRPr="00E322FA">
              <w:rPr>
                <w:b/>
                <w:i/>
                <w:iCs/>
                <w:lang w:eastAsia="lt-LT"/>
              </w:rPr>
              <w:t>)</w:t>
            </w:r>
          </w:p>
          <w:p w14:paraId="1015043E" w14:textId="77777777" w:rsidR="00B10156" w:rsidRPr="00E322FA" w:rsidRDefault="00B10156" w:rsidP="002F480F">
            <w:pPr>
              <w:jc w:val="center"/>
              <w:rPr>
                <w:b/>
                <w:i/>
                <w:iCs/>
              </w:rPr>
            </w:pPr>
            <w:r w:rsidRPr="00E322FA">
              <w:rPr>
                <w:b/>
                <w:i/>
                <w:iCs/>
                <w:lang w:eastAsia="lt-LT"/>
              </w:rPr>
              <w:t>skaičius per metus</w:t>
            </w:r>
          </w:p>
        </w:tc>
        <w:tc>
          <w:tcPr>
            <w:tcW w:w="2268" w:type="dxa"/>
            <w:vMerge w:val="restart"/>
            <w:shd w:val="clear" w:color="auto" w:fill="E7E6E6"/>
            <w:vAlign w:val="center"/>
          </w:tcPr>
          <w:p w14:paraId="1150875C" w14:textId="77777777" w:rsidR="00B10156" w:rsidRPr="00E322FA" w:rsidRDefault="00B10156" w:rsidP="002F480F">
            <w:pPr>
              <w:jc w:val="center"/>
              <w:rPr>
                <w:b/>
                <w:i/>
                <w:iCs/>
              </w:rPr>
            </w:pPr>
            <w:r w:rsidRPr="00E322FA">
              <w:rPr>
                <w:b/>
                <w:i/>
                <w:iCs/>
                <w:lang w:eastAsia="lt-LT"/>
              </w:rPr>
              <w:t>Bendras globojamų</w:t>
            </w:r>
          </w:p>
          <w:p w14:paraId="59658250" w14:textId="77777777" w:rsidR="00B10156" w:rsidRPr="00E322FA" w:rsidRDefault="00B10156" w:rsidP="002F480F">
            <w:pPr>
              <w:jc w:val="center"/>
              <w:rPr>
                <w:b/>
                <w:i/>
                <w:iCs/>
              </w:rPr>
            </w:pPr>
            <w:r w:rsidRPr="00E322FA">
              <w:rPr>
                <w:b/>
                <w:i/>
                <w:iCs/>
                <w:lang w:eastAsia="lt-LT"/>
              </w:rPr>
              <w:t>(rūpinamų) vaikų skaičius</w:t>
            </w:r>
          </w:p>
        </w:tc>
        <w:tc>
          <w:tcPr>
            <w:tcW w:w="3938" w:type="dxa"/>
            <w:gridSpan w:val="3"/>
            <w:shd w:val="clear" w:color="auto" w:fill="E7E6E6"/>
            <w:vAlign w:val="center"/>
          </w:tcPr>
          <w:p w14:paraId="26452DDD" w14:textId="77777777" w:rsidR="00B10156" w:rsidRPr="00E322FA" w:rsidRDefault="00B10156" w:rsidP="002F480F">
            <w:pPr>
              <w:jc w:val="center"/>
              <w:rPr>
                <w:b/>
                <w:i/>
                <w:iCs/>
              </w:rPr>
            </w:pPr>
            <w:r w:rsidRPr="00E322FA">
              <w:rPr>
                <w:b/>
                <w:i/>
                <w:iCs/>
                <w:lang w:eastAsia="lt-LT"/>
              </w:rPr>
              <w:t>Iš bendro globojamų (rūpinamų) vaikų skaičiaus:</w:t>
            </w:r>
          </w:p>
        </w:tc>
      </w:tr>
      <w:tr w:rsidR="00E322FA" w:rsidRPr="00E322FA" w14:paraId="0041603F" w14:textId="77777777" w:rsidTr="00402CAB">
        <w:trPr>
          <w:trHeight w:val="356"/>
        </w:trPr>
        <w:tc>
          <w:tcPr>
            <w:tcW w:w="1415" w:type="dxa"/>
            <w:vMerge/>
            <w:shd w:val="clear" w:color="auto" w:fill="FFF2CC"/>
            <w:vAlign w:val="center"/>
          </w:tcPr>
          <w:p w14:paraId="7C2FCC0C" w14:textId="77777777" w:rsidR="008D27BC" w:rsidRPr="00E322FA" w:rsidRDefault="008D27BC" w:rsidP="002F480F">
            <w:pPr>
              <w:jc w:val="center"/>
              <w:rPr>
                <w:b/>
              </w:rPr>
            </w:pPr>
          </w:p>
        </w:tc>
        <w:tc>
          <w:tcPr>
            <w:tcW w:w="2126" w:type="dxa"/>
            <w:vMerge/>
            <w:shd w:val="clear" w:color="auto" w:fill="FFF2CC"/>
            <w:vAlign w:val="center"/>
          </w:tcPr>
          <w:p w14:paraId="50B3E989" w14:textId="77777777" w:rsidR="008D27BC" w:rsidRPr="00E322FA" w:rsidRDefault="008D27BC" w:rsidP="002F480F">
            <w:pPr>
              <w:jc w:val="center"/>
              <w:rPr>
                <w:b/>
              </w:rPr>
            </w:pPr>
          </w:p>
        </w:tc>
        <w:tc>
          <w:tcPr>
            <w:tcW w:w="2268" w:type="dxa"/>
            <w:vMerge/>
            <w:shd w:val="clear" w:color="auto" w:fill="FFF2CC"/>
            <w:vAlign w:val="center"/>
          </w:tcPr>
          <w:p w14:paraId="21130C4E" w14:textId="77777777" w:rsidR="008D27BC" w:rsidRPr="00E322FA" w:rsidRDefault="008D27BC" w:rsidP="002F480F">
            <w:pPr>
              <w:jc w:val="center"/>
              <w:rPr>
                <w:b/>
              </w:rPr>
            </w:pPr>
          </w:p>
        </w:tc>
        <w:tc>
          <w:tcPr>
            <w:tcW w:w="1387" w:type="dxa"/>
            <w:shd w:val="clear" w:color="auto" w:fill="FDE9D9" w:themeFill="accent6" w:themeFillTint="33"/>
            <w:vAlign w:val="center"/>
          </w:tcPr>
          <w:p w14:paraId="72CBD683" w14:textId="77777777" w:rsidR="008D27BC" w:rsidRPr="00E322FA" w:rsidRDefault="008D27BC">
            <w:pPr>
              <w:jc w:val="center"/>
              <w:rPr>
                <w:b/>
              </w:rPr>
            </w:pPr>
            <w:r w:rsidRPr="00E322FA">
              <w:rPr>
                <w:b/>
                <w:lang w:eastAsia="lt-LT"/>
              </w:rPr>
              <w:t>šeimoje</w:t>
            </w:r>
          </w:p>
        </w:tc>
        <w:tc>
          <w:tcPr>
            <w:tcW w:w="1134" w:type="dxa"/>
            <w:tcBorders>
              <w:right w:val="single" w:sz="4" w:space="0" w:color="auto"/>
            </w:tcBorders>
            <w:shd w:val="clear" w:color="auto" w:fill="FDE9D9" w:themeFill="accent6" w:themeFillTint="33"/>
            <w:vAlign w:val="center"/>
          </w:tcPr>
          <w:p w14:paraId="01C847FA" w14:textId="28BD325A" w:rsidR="008D27BC" w:rsidRPr="00E322FA" w:rsidRDefault="008D27BC" w:rsidP="002F480F">
            <w:pPr>
              <w:jc w:val="center"/>
              <w:rPr>
                <w:b/>
                <w:lang w:eastAsia="lt-LT"/>
              </w:rPr>
            </w:pPr>
            <w:r w:rsidRPr="00E322FA">
              <w:rPr>
                <w:b/>
                <w:lang w:eastAsia="lt-LT"/>
              </w:rPr>
              <w:t>BVGN</w:t>
            </w:r>
          </w:p>
        </w:tc>
        <w:tc>
          <w:tcPr>
            <w:tcW w:w="1417" w:type="dxa"/>
            <w:tcBorders>
              <w:left w:val="single" w:sz="4" w:space="0" w:color="auto"/>
            </w:tcBorders>
            <w:shd w:val="clear" w:color="auto" w:fill="FDE9D9" w:themeFill="accent6" w:themeFillTint="33"/>
            <w:vAlign w:val="center"/>
          </w:tcPr>
          <w:p w14:paraId="08D220CF" w14:textId="7D416C13" w:rsidR="008D27BC" w:rsidRPr="00E322FA" w:rsidRDefault="008D27BC" w:rsidP="002F480F">
            <w:pPr>
              <w:jc w:val="center"/>
              <w:rPr>
                <w:b/>
                <w:sz w:val="22"/>
                <w:szCs w:val="22"/>
              </w:rPr>
            </w:pPr>
            <w:r w:rsidRPr="00E322FA">
              <w:rPr>
                <w:b/>
                <w:sz w:val="22"/>
                <w:szCs w:val="22"/>
              </w:rPr>
              <w:t>institucijoje</w:t>
            </w:r>
          </w:p>
        </w:tc>
      </w:tr>
      <w:tr w:rsidR="00E322FA" w:rsidRPr="00550C92" w14:paraId="7D21A6FB" w14:textId="77777777" w:rsidTr="00D81372">
        <w:tc>
          <w:tcPr>
            <w:tcW w:w="1415" w:type="dxa"/>
          </w:tcPr>
          <w:p w14:paraId="6A7358D7" w14:textId="77777777" w:rsidR="008D27BC" w:rsidRPr="00550C92" w:rsidRDefault="008D27BC" w:rsidP="00B10156">
            <w:pPr>
              <w:jc w:val="center"/>
              <w:rPr>
                <w:sz w:val="23"/>
                <w:szCs w:val="23"/>
                <w:lang w:eastAsia="lt-LT"/>
              </w:rPr>
            </w:pPr>
            <w:r w:rsidRPr="00550C92">
              <w:rPr>
                <w:sz w:val="23"/>
                <w:szCs w:val="23"/>
                <w:lang w:eastAsia="lt-LT"/>
              </w:rPr>
              <w:t>2019</w:t>
            </w:r>
          </w:p>
        </w:tc>
        <w:tc>
          <w:tcPr>
            <w:tcW w:w="2126" w:type="dxa"/>
          </w:tcPr>
          <w:p w14:paraId="662422D2" w14:textId="77777777" w:rsidR="008D27BC" w:rsidRPr="00550C92" w:rsidRDefault="008D27BC" w:rsidP="00B10156">
            <w:pPr>
              <w:jc w:val="center"/>
              <w:rPr>
                <w:sz w:val="23"/>
                <w:szCs w:val="23"/>
                <w:lang w:eastAsia="lt-LT"/>
              </w:rPr>
            </w:pPr>
            <w:r w:rsidRPr="00550C92">
              <w:rPr>
                <w:sz w:val="23"/>
                <w:szCs w:val="23"/>
                <w:lang w:eastAsia="lt-LT"/>
              </w:rPr>
              <w:t>18</w:t>
            </w:r>
          </w:p>
        </w:tc>
        <w:tc>
          <w:tcPr>
            <w:tcW w:w="2268" w:type="dxa"/>
          </w:tcPr>
          <w:p w14:paraId="1358AFA7" w14:textId="77777777" w:rsidR="008D27BC" w:rsidRPr="00550C92" w:rsidRDefault="008D27BC" w:rsidP="00B10156">
            <w:pPr>
              <w:jc w:val="center"/>
              <w:rPr>
                <w:sz w:val="23"/>
                <w:szCs w:val="23"/>
                <w:lang w:eastAsia="lt-LT"/>
              </w:rPr>
            </w:pPr>
            <w:r w:rsidRPr="00550C92">
              <w:rPr>
                <w:sz w:val="23"/>
                <w:szCs w:val="23"/>
                <w:lang w:eastAsia="lt-LT"/>
              </w:rPr>
              <w:t>66</w:t>
            </w:r>
          </w:p>
        </w:tc>
        <w:tc>
          <w:tcPr>
            <w:tcW w:w="1387" w:type="dxa"/>
          </w:tcPr>
          <w:p w14:paraId="4C575995" w14:textId="77777777" w:rsidR="008D27BC" w:rsidRPr="00550C92" w:rsidRDefault="008D27BC" w:rsidP="00B10156">
            <w:pPr>
              <w:jc w:val="center"/>
              <w:rPr>
                <w:sz w:val="23"/>
                <w:szCs w:val="23"/>
                <w:lang w:eastAsia="lt-LT"/>
              </w:rPr>
            </w:pPr>
            <w:r w:rsidRPr="00550C92">
              <w:rPr>
                <w:sz w:val="23"/>
                <w:szCs w:val="23"/>
                <w:lang w:eastAsia="lt-LT"/>
              </w:rPr>
              <w:t>49</w:t>
            </w:r>
          </w:p>
        </w:tc>
        <w:tc>
          <w:tcPr>
            <w:tcW w:w="1134" w:type="dxa"/>
            <w:tcBorders>
              <w:right w:val="single" w:sz="4" w:space="0" w:color="auto"/>
            </w:tcBorders>
          </w:tcPr>
          <w:p w14:paraId="4E1480A5" w14:textId="77777777" w:rsidR="008D27BC" w:rsidRPr="00550C92" w:rsidRDefault="007D0CCE" w:rsidP="007D0CCE">
            <w:pPr>
              <w:jc w:val="center"/>
              <w:rPr>
                <w:sz w:val="23"/>
                <w:szCs w:val="23"/>
                <w:lang w:eastAsia="lt-LT"/>
              </w:rPr>
            </w:pPr>
            <w:r w:rsidRPr="00550C92">
              <w:rPr>
                <w:sz w:val="23"/>
                <w:szCs w:val="23"/>
                <w:lang w:eastAsia="lt-LT"/>
              </w:rPr>
              <w:t>6</w:t>
            </w:r>
          </w:p>
        </w:tc>
        <w:tc>
          <w:tcPr>
            <w:tcW w:w="1417" w:type="dxa"/>
            <w:tcBorders>
              <w:left w:val="single" w:sz="4" w:space="0" w:color="auto"/>
            </w:tcBorders>
          </w:tcPr>
          <w:p w14:paraId="039819C7" w14:textId="77777777" w:rsidR="008D27BC" w:rsidRPr="00550C92" w:rsidRDefault="007D0CCE" w:rsidP="007D0CCE">
            <w:pPr>
              <w:jc w:val="center"/>
              <w:rPr>
                <w:sz w:val="23"/>
                <w:szCs w:val="23"/>
                <w:lang w:eastAsia="lt-LT"/>
              </w:rPr>
            </w:pPr>
            <w:r w:rsidRPr="00550C92">
              <w:rPr>
                <w:sz w:val="23"/>
                <w:szCs w:val="23"/>
                <w:lang w:eastAsia="lt-LT"/>
              </w:rPr>
              <w:t>10</w:t>
            </w:r>
          </w:p>
        </w:tc>
      </w:tr>
      <w:tr w:rsidR="00E322FA" w:rsidRPr="00550C92" w14:paraId="6D9C71D4" w14:textId="77777777" w:rsidTr="00D81372">
        <w:tc>
          <w:tcPr>
            <w:tcW w:w="1415" w:type="dxa"/>
          </w:tcPr>
          <w:p w14:paraId="0F0FD429" w14:textId="77777777" w:rsidR="008D27BC" w:rsidRPr="00550C92" w:rsidRDefault="008D27BC" w:rsidP="00B10156">
            <w:pPr>
              <w:jc w:val="center"/>
              <w:rPr>
                <w:sz w:val="23"/>
                <w:szCs w:val="23"/>
                <w:lang w:eastAsia="lt-LT"/>
              </w:rPr>
            </w:pPr>
            <w:r w:rsidRPr="00550C92">
              <w:rPr>
                <w:sz w:val="23"/>
                <w:szCs w:val="23"/>
                <w:lang w:eastAsia="lt-LT"/>
              </w:rPr>
              <w:t>2020</w:t>
            </w:r>
          </w:p>
        </w:tc>
        <w:tc>
          <w:tcPr>
            <w:tcW w:w="2126" w:type="dxa"/>
          </w:tcPr>
          <w:p w14:paraId="6D4AEECD" w14:textId="77777777" w:rsidR="008D27BC" w:rsidRPr="00550C92" w:rsidRDefault="008D27BC" w:rsidP="00B10156">
            <w:pPr>
              <w:jc w:val="center"/>
              <w:rPr>
                <w:sz w:val="23"/>
                <w:szCs w:val="23"/>
                <w:lang w:eastAsia="lt-LT"/>
              </w:rPr>
            </w:pPr>
            <w:r w:rsidRPr="00550C92">
              <w:rPr>
                <w:sz w:val="23"/>
                <w:szCs w:val="23"/>
                <w:lang w:eastAsia="lt-LT"/>
              </w:rPr>
              <w:t>8</w:t>
            </w:r>
          </w:p>
        </w:tc>
        <w:tc>
          <w:tcPr>
            <w:tcW w:w="2268" w:type="dxa"/>
          </w:tcPr>
          <w:p w14:paraId="6EB81A5E" w14:textId="77777777" w:rsidR="008D27BC" w:rsidRPr="00550C92" w:rsidRDefault="008D27BC" w:rsidP="00B10156">
            <w:pPr>
              <w:jc w:val="center"/>
              <w:rPr>
                <w:sz w:val="23"/>
                <w:szCs w:val="23"/>
                <w:lang w:eastAsia="lt-LT"/>
              </w:rPr>
            </w:pPr>
            <w:r w:rsidRPr="00550C92">
              <w:rPr>
                <w:sz w:val="23"/>
                <w:szCs w:val="23"/>
                <w:lang w:eastAsia="lt-LT"/>
              </w:rPr>
              <w:t>63</w:t>
            </w:r>
          </w:p>
        </w:tc>
        <w:tc>
          <w:tcPr>
            <w:tcW w:w="1387" w:type="dxa"/>
          </w:tcPr>
          <w:p w14:paraId="27D87792" w14:textId="77777777" w:rsidR="008D27BC" w:rsidRPr="00550C92" w:rsidRDefault="008D27BC" w:rsidP="00B10156">
            <w:pPr>
              <w:jc w:val="center"/>
              <w:rPr>
                <w:sz w:val="23"/>
                <w:szCs w:val="23"/>
                <w:lang w:eastAsia="lt-LT"/>
              </w:rPr>
            </w:pPr>
            <w:r w:rsidRPr="00550C92">
              <w:rPr>
                <w:sz w:val="23"/>
                <w:szCs w:val="23"/>
                <w:lang w:eastAsia="lt-LT"/>
              </w:rPr>
              <w:t>54</w:t>
            </w:r>
          </w:p>
        </w:tc>
        <w:tc>
          <w:tcPr>
            <w:tcW w:w="1134" w:type="dxa"/>
            <w:tcBorders>
              <w:right w:val="single" w:sz="4" w:space="0" w:color="auto"/>
            </w:tcBorders>
          </w:tcPr>
          <w:p w14:paraId="366FD369" w14:textId="77777777" w:rsidR="008D27BC" w:rsidRPr="00550C92" w:rsidRDefault="007D0CCE" w:rsidP="007D0CCE">
            <w:pPr>
              <w:jc w:val="center"/>
              <w:rPr>
                <w:sz w:val="23"/>
                <w:szCs w:val="23"/>
                <w:lang w:eastAsia="lt-LT"/>
              </w:rPr>
            </w:pPr>
            <w:r w:rsidRPr="00550C92">
              <w:rPr>
                <w:sz w:val="23"/>
                <w:szCs w:val="23"/>
                <w:lang w:eastAsia="lt-LT"/>
              </w:rPr>
              <w:t>6</w:t>
            </w:r>
            <w:r w:rsidR="00617B2B" w:rsidRPr="00550C92">
              <w:rPr>
                <w:sz w:val="23"/>
                <w:szCs w:val="23"/>
                <w:lang w:eastAsia="lt-LT"/>
              </w:rPr>
              <w:t>+1</w:t>
            </w:r>
          </w:p>
        </w:tc>
        <w:tc>
          <w:tcPr>
            <w:tcW w:w="1417" w:type="dxa"/>
            <w:tcBorders>
              <w:left w:val="single" w:sz="4" w:space="0" w:color="auto"/>
            </w:tcBorders>
          </w:tcPr>
          <w:p w14:paraId="7B0E45E6" w14:textId="77777777" w:rsidR="008D27BC" w:rsidRPr="00550C92" w:rsidRDefault="007D0CCE" w:rsidP="007D0CCE">
            <w:pPr>
              <w:jc w:val="center"/>
              <w:rPr>
                <w:sz w:val="23"/>
                <w:szCs w:val="23"/>
                <w:lang w:eastAsia="lt-LT"/>
              </w:rPr>
            </w:pPr>
            <w:r w:rsidRPr="00550C92">
              <w:rPr>
                <w:sz w:val="23"/>
                <w:szCs w:val="23"/>
                <w:lang w:eastAsia="lt-LT"/>
              </w:rPr>
              <w:t>2</w:t>
            </w:r>
          </w:p>
        </w:tc>
      </w:tr>
      <w:tr w:rsidR="00E322FA" w:rsidRPr="00550C92" w14:paraId="23B993EA" w14:textId="77777777" w:rsidTr="00D81372">
        <w:tc>
          <w:tcPr>
            <w:tcW w:w="1415" w:type="dxa"/>
          </w:tcPr>
          <w:p w14:paraId="25C7B3CD" w14:textId="77777777" w:rsidR="00D73405" w:rsidRPr="00550C92" w:rsidRDefault="00D73405" w:rsidP="00B10156">
            <w:pPr>
              <w:jc w:val="center"/>
              <w:rPr>
                <w:bCs/>
                <w:sz w:val="23"/>
                <w:szCs w:val="23"/>
                <w:lang w:eastAsia="lt-LT"/>
              </w:rPr>
            </w:pPr>
            <w:r w:rsidRPr="00550C92">
              <w:rPr>
                <w:bCs/>
                <w:sz w:val="23"/>
                <w:szCs w:val="23"/>
                <w:lang w:eastAsia="lt-LT"/>
              </w:rPr>
              <w:t>2021</w:t>
            </w:r>
          </w:p>
        </w:tc>
        <w:tc>
          <w:tcPr>
            <w:tcW w:w="2126" w:type="dxa"/>
          </w:tcPr>
          <w:p w14:paraId="79497498" w14:textId="77777777" w:rsidR="00D73405" w:rsidRPr="00550C92" w:rsidRDefault="00D73405" w:rsidP="00B10156">
            <w:pPr>
              <w:jc w:val="center"/>
              <w:rPr>
                <w:bCs/>
                <w:sz w:val="23"/>
                <w:szCs w:val="23"/>
                <w:lang w:eastAsia="lt-LT"/>
              </w:rPr>
            </w:pPr>
            <w:r w:rsidRPr="00550C92">
              <w:rPr>
                <w:bCs/>
                <w:sz w:val="23"/>
                <w:szCs w:val="23"/>
                <w:lang w:eastAsia="lt-LT"/>
              </w:rPr>
              <w:t>12</w:t>
            </w:r>
          </w:p>
        </w:tc>
        <w:tc>
          <w:tcPr>
            <w:tcW w:w="2268" w:type="dxa"/>
          </w:tcPr>
          <w:p w14:paraId="120AE31B" w14:textId="77777777" w:rsidR="00D73405" w:rsidRPr="00550C92" w:rsidRDefault="00D73405" w:rsidP="00B10156">
            <w:pPr>
              <w:jc w:val="center"/>
              <w:rPr>
                <w:bCs/>
                <w:sz w:val="23"/>
                <w:szCs w:val="23"/>
                <w:lang w:eastAsia="lt-LT"/>
              </w:rPr>
            </w:pPr>
            <w:r w:rsidRPr="00550C92">
              <w:rPr>
                <w:bCs/>
                <w:sz w:val="23"/>
                <w:szCs w:val="23"/>
                <w:lang w:eastAsia="lt-LT"/>
              </w:rPr>
              <w:t>6</w:t>
            </w:r>
            <w:r w:rsidR="00056FA8" w:rsidRPr="00550C92">
              <w:rPr>
                <w:bCs/>
                <w:sz w:val="23"/>
                <w:szCs w:val="23"/>
                <w:lang w:eastAsia="lt-LT"/>
              </w:rPr>
              <w:t>3</w:t>
            </w:r>
          </w:p>
        </w:tc>
        <w:tc>
          <w:tcPr>
            <w:tcW w:w="1387" w:type="dxa"/>
          </w:tcPr>
          <w:p w14:paraId="46B74E43" w14:textId="77777777" w:rsidR="00D73405" w:rsidRPr="00550C92" w:rsidRDefault="00D73405" w:rsidP="00B10156">
            <w:pPr>
              <w:jc w:val="center"/>
              <w:rPr>
                <w:bCs/>
                <w:sz w:val="23"/>
                <w:szCs w:val="23"/>
                <w:lang w:eastAsia="lt-LT"/>
              </w:rPr>
            </w:pPr>
            <w:r w:rsidRPr="00550C92">
              <w:rPr>
                <w:bCs/>
                <w:sz w:val="23"/>
                <w:szCs w:val="23"/>
                <w:lang w:eastAsia="lt-LT"/>
              </w:rPr>
              <w:t>5</w:t>
            </w:r>
            <w:r w:rsidR="00056FA8" w:rsidRPr="00550C92">
              <w:rPr>
                <w:bCs/>
                <w:sz w:val="23"/>
                <w:szCs w:val="23"/>
                <w:lang w:eastAsia="lt-LT"/>
              </w:rPr>
              <w:t>4</w:t>
            </w:r>
          </w:p>
        </w:tc>
        <w:tc>
          <w:tcPr>
            <w:tcW w:w="1134" w:type="dxa"/>
            <w:tcBorders>
              <w:right w:val="single" w:sz="4" w:space="0" w:color="auto"/>
            </w:tcBorders>
          </w:tcPr>
          <w:p w14:paraId="014236D0" w14:textId="77777777" w:rsidR="00D73405" w:rsidRPr="00550C92" w:rsidRDefault="00056FA8" w:rsidP="007D0CCE">
            <w:pPr>
              <w:jc w:val="center"/>
              <w:rPr>
                <w:bCs/>
                <w:sz w:val="23"/>
                <w:szCs w:val="23"/>
                <w:lang w:eastAsia="lt-LT"/>
              </w:rPr>
            </w:pPr>
            <w:r w:rsidRPr="00550C92">
              <w:rPr>
                <w:bCs/>
                <w:sz w:val="23"/>
                <w:szCs w:val="23"/>
                <w:lang w:eastAsia="lt-LT"/>
              </w:rPr>
              <w:t>6+1</w:t>
            </w:r>
          </w:p>
        </w:tc>
        <w:tc>
          <w:tcPr>
            <w:tcW w:w="1417" w:type="dxa"/>
            <w:tcBorders>
              <w:left w:val="single" w:sz="4" w:space="0" w:color="auto"/>
            </w:tcBorders>
          </w:tcPr>
          <w:p w14:paraId="643D6E33" w14:textId="77777777" w:rsidR="00D73405" w:rsidRPr="00550C92" w:rsidRDefault="00056FA8" w:rsidP="007D0CCE">
            <w:pPr>
              <w:jc w:val="center"/>
              <w:rPr>
                <w:bCs/>
                <w:sz w:val="23"/>
                <w:szCs w:val="23"/>
                <w:lang w:eastAsia="lt-LT"/>
              </w:rPr>
            </w:pPr>
            <w:r w:rsidRPr="00550C92">
              <w:rPr>
                <w:bCs/>
                <w:sz w:val="23"/>
                <w:szCs w:val="23"/>
                <w:lang w:eastAsia="lt-LT"/>
              </w:rPr>
              <w:t>2</w:t>
            </w:r>
          </w:p>
        </w:tc>
      </w:tr>
      <w:tr w:rsidR="00E322FA" w:rsidRPr="00550C92" w14:paraId="58BFE2F5" w14:textId="77777777" w:rsidTr="00D81372">
        <w:tc>
          <w:tcPr>
            <w:tcW w:w="1415" w:type="dxa"/>
          </w:tcPr>
          <w:p w14:paraId="3444DC7B" w14:textId="70771791" w:rsidR="00EA20DE" w:rsidRPr="00550C92" w:rsidRDefault="00EA20DE" w:rsidP="00B10156">
            <w:pPr>
              <w:jc w:val="center"/>
              <w:rPr>
                <w:sz w:val="23"/>
                <w:szCs w:val="23"/>
                <w:lang w:eastAsia="lt-LT"/>
              </w:rPr>
            </w:pPr>
            <w:r w:rsidRPr="00550C92">
              <w:rPr>
                <w:sz w:val="23"/>
                <w:szCs w:val="23"/>
                <w:lang w:eastAsia="lt-LT"/>
              </w:rPr>
              <w:t>2022</w:t>
            </w:r>
          </w:p>
        </w:tc>
        <w:tc>
          <w:tcPr>
            <w:tcW w:w="2126" w:type="dxa"/>
          </w:tcPr>
          <w:p w14:paraId="50CB3233" w14:textId="0134A6DE" w:rsidR="00EA20DE" w:rsidRPr="00550C92" w:rsidRDefault="00EA20DE" w:rsidP="00B10156">
            <w:pPr>
              <w:jc w:val="center"/>
              <w:rPr>
                <w:sz w:val="23"/>
                <w:szCs w:val="23"/>
                <w:lang w:eastAsia="lt-LT"/>
              </w:rPr>
            </w:pPr>
            <w:r w:rsidRPr="00550C92">
              <w:rPr>
                <w:sz w:val="23"/>
                <w:szCs w:val="23"/>
                <w:lang w:eastAsia="lt-LT"/>
              </w:rPr>
              <w:t>19</w:t>
            </w:r>
          </w:p>
        </w:tc>
        <w:tc>
          <w:tcPr>
            <w:tcW w:w="2268" w:type="dxa"/>
          </w:tcPr>
          <w:p w14:paraId="1E51AE5D" w14:textId="7967A090" w:rsidR="00EA20DE" w:rsidRPr="00550C92" w:rsidRDefault="00EA20DE" w:rsidP="00B10156">
            <w:pPr>
              <w:jc w:val="center"/>
              <w:rPr>
                <w:sz w:val="23"/>
                <w:szCs w:val="23"/>
                <w:lang w:eastAsia="lt-LT"/>
              </w:rPr>
            </w:pPr>
            <w:r w:rsidRPr="00550C92">
              <w:rPr>
                <w:sz w:val="23"/>
                <w:szCs w:val="23"/>
                <w:lang w:eastAsia="lt-LT"/>
              </w:rPr>
              <w:t>74</w:t>
            </w:r>
          </w:p>
        </w:tc>
        <w:tc>
          <w:tcPr>
            <w:tcW w:w="1387" w:type="dxa"/>
          </w:tcPr>
          <w:p w14:paraId="3E9AE57A" w14:textId="48876758" w:rsidR="00EA20DE" w:rsidRPr="00550C92" w:rsidRDefault="00EA20DE" w:rsidP="00B10156">
            <w:pPr>
              <w:jc w:val="center"/>
              <w:rPr>
                <w:sz w:val="23"/>
                <w:szCs w:val="23"/>
                <w:lang w:eastAsia="lt-LT"/>
              </w:rPr>
            </w:pPr>
            <w:r w:rsidRPr="00550C92">
              <w:rPr>
                <w:sz w:val="23"/>
                <w:szCs w:val="23"/>
                <w:lang w:eastAsia="lt-LT"/>
              </w:rPr>
              <w:t>63</w:t>
            </w:r>
          </w:p>
        </w:tc>
        <w:tc>
          <w:tcPr>
            <w:tcW w:w="1134" w:type="dxa"/>
            <w:tcBorders>
              <w:right w:val="single" w:sz="4" w:space="0" w:color="auto"/>
            </w:tcBorders>
          </w:tcPr>
          <w:p w14:paraId="57623BEE" w14:textId="484C8369" w:rsidR="00EA20DE" w:rsidRPr="00550C92" w:rsidRDefault="00E06FEB" w:rsidP="007D0CCE">
            <w:pPr>
              <w:jc w:val="center"/>
              <w:rPr>
                <w:sz w:val="23"/>
                <w:szCs w:val="23"/>
                <w:lang w:eastAsia="lt-LT"/>
              </w:rPr>
            </w:pPr>
            <w:r w:rsidRPr="00550C92">
              <w:rPr>
                <w:sz w:val="23"/>
                <w:szCs w:val="23"/>
                <w:lang w:eastAsia="lt-LT"/>
              </w:rPr>
              <w:t xml:space="preserve">  </w:t>
            </w:r>
            <w:r w:rsidR="00EA20DE" w:rsidRPr="00550C92">
              <w:rPr>
                <w:sz w:val="23"/>
                <w:szCs w:val="23"/>
                <w:lang w:eastAsia="lt-LT"/>
              </w:rPr>
              <w:t>8+3</w:t>
            </w:r>
            <w:r w:rsidR="00694C57" w:rsidRPr="00550C92">
              <w:rPr>
                <w:sz w:val="23"/>
                <w:szCs w:val="23"/>
                <w:lang w:eastAsia="lt-LT"/>
              </w:rPr>
              <w:t>*</w:t>
            </w:r>
          </w:p>
        </w:tc>
        <w:tc>
          <w:tcPr>
            <w:tcW w:w="1417" w:type="dxa"/>
            <w:tcBorders>
              <w:left w:val="single" w:sz="4" w:space="0" w:color="auto"/>
            </w:tcBorders>
          </w:tcPr>
          <w:p w14:paraId="6EA205A8" w14:textId="7A47B2B3" w:rsidR="00EA20DE" w:rsidRPr="00550C92" w:rsidRDefault="00EA20DE" w:rsidP="007D0CCE">
            <w:pPr>
              <w:jc w:val="center"/>
              <w:rPr>
                <w:sz w:val="23"/>
                <w:szCs w:val="23"/>
                <w:lang w:eastAsia="lt-LT"/>
              </w:rPr>
            </w:pPr>
            <w:r w:rsidRPr="00550C92">
              <w:rPr>
                <w:sz w:val="23"/>
                <w:szCs w:val="23"/>
                <w:lang w:eastAsia="lt-LT"/>
              </w:rPr>
              <w:t>-</w:t>
            </w:r>
          </w:p>
        </w:tc>
      </w:tr>
      <w:tr w:rsidR="00E322FA" w:rsidRPr="00550C92" w14:paraId="572E2D95" w14:textId="77777777" w:rsidTr="00D81372">
        <w:tc>
          <w:tcPr>
            <w:tcW w:w="1415" w:type="dxa"/>
          </w:tcPr>
          <w:p w14:paraId="58496D3B" w14:textId="54E79733" w:rsidR="00E322FA" w:rsidRPr="00550C92" w:rsidRDefault="00E322FA" w:rsidP="00B10156">
            <w:pPr>
              <w:jc w:val="center"/>
              <w:rPr>
                <w:b/>
                <w:sz w:val="23"/>
                <w:szCs w:val="23"/>
                <w:lang w:eastAsia="lt-LT"/>
              </w:rPr>
            </w:pPr>
            <w:r w:rsidRPr="00550C92">
              <w:rPr>
                <w:b/>
                <w:sz w:val="23"/>
                <w:szCs w:val="23"/>
                <w:lang w:eastAsia="lt-LT"/>
              </w:rPr>
              <w:t>2023</w:t>
            </w:r>
          </w:p>
        </w:tc>
        <w:tc>
          <w:tcPr>
            <w:tcW w:w="2126" w:type="dxa"/>
          </w:tcPr>
          <w:p w14:paraId="13F06014" w14:textId="4A9C90CB" w:rsidR="00E322FA" w:rsidRPr="00550C92" w:rsidRDefault="00E322FA" w:rsidP="00B10156">
            <w:pPr>
              <w:jc w:val="center"/>
              <w:rPr>
                <w:b/>
                <w:sz w:val="23"/>
                <w:szCs w:val="23"/>
                <w:lang w:eastAsia="lt-LT"/>
              </w:rPr>
            </w:pPr>
            <w:r w:rsidRPr="00550C92">
              <w:rPr>
                <w:b/>
                <w:sz w:val="23"/>
                <w:szCs w:val="23"/>
                <w:lang w:eastAsia="lt-LT"/>
              </w:rPr>
              <w:t>14</w:t>
            </w:r>
          </w:p>
        </w:tc>
        <w:tc>
          <w:tcPr>
            <w:tcW w:w="2268" w:type="dxa"/>
          </w:tcPr>
          <w:p w14:paraId="07A2AB79" w14:textId="01538D4C" w:rsidR="00E322FA" w:rsidRPr="00550C92" w:rsidRDefault="00E322FA" w:rsidP="00B10156">
            <w:pPr>
              <w:jc w:val="center"/>
              <w:rPr>
                <w:b/>
                <w:sz w:val="23"/>
                <w:szCs w:val="23"/>
                <w:lang w:eastAsia="lt-LT"/>
              </w:rPr>
            </w:pPr>
            <w:r w:rsidRPr="00550C92">
              <w:rPr>
                <w:b/>
                <w:sz w:val="23"/>
                <w:szCs w:val="23"/>
                <w:lang w:eastAsia="lt-LT"/>
              </w:rPr>
              <w:t>70</w:t>
            </w:r>
          </w:p>
        </w:tc>
        <w:tc>
          <w:tcPr>
            <w:tcW w:w="1387" w:type="dxa"/>
          </w:tcPr>
          <w:p w14:paraId="0698EA06" w14:textId="737CE732" w:rsidR="00E322FA" w:rsidRPr="00550C92" w:rsidRDefault="00E322FA" w:rsidP="00B10156">
            <w:pPr>
              <w:jc w:val="center"/>
              <w:rPr>
                <w:b/>
                <w:sz w:val="23"/>
                <w:szCs w:val="23"/>
                <w:lang w:eastAsia="lt-LT"/>
              </w:rPr>
            </w:pPr>
            <w:r w:rsidRPr="00550C92">
              <w:rPr>
                <w:b/>
                <w:sz w:val="23"/>
                <w:szCs w:val="23"/>
                <w:lang w:eastAsia="lt-LT"/>
              </w:rPr>
              <w:t>59</w:t>
            </w:r>
          </w:p>
        </w:tc>
        <w:tc>
          <w:tcPr>
            <w:tcW w:w="1134" w:type="dxa"/>
            <w:tcBorders>
              <w:right w:val="single" w:sz="4" w:space="0" w:color="auto"/>
            </w:tcBorders>
          </w:tcPr>
          <w:p w14:paraId="335689F9" w14:textId="3AF2320E" w:rsidR="00E322FA" w:rsidRPr="00550C92" w:rsidRDefault="00A83391" w:rsidP="007D0CCE">
            <w:pPr>
              <w:jc w:val="center"/>
              <w:rPr>
                <w:b/>
                <w:sz w:val="23"/>
                <w:szCs w:val="23"/>
                <w:lang w:eastAsia="lt-LT"/>
              </w:rPr>
            </w:pPr>
            <w:r w:rsidRPr="00550C92">
              <w:rPr>
                <w:b/>
                <w:sz w:val="23"/>
                <w:szCs w:val="23"/>
                <w:lang w:eastAsia="lt-LT"/>
              </w:rPr>
              <w:t xml:space="preserve">  </w:t>
            </w:r>
            <w:r w:rsidR="005F0AE4" w:rsidRPr="00550C92">
              <w:rPr>
                <w:b/>
                <w:sz w:val="23"/>
                <w:szCs w:val="23"/>
                <w:lang w:eastAsia="lt-LT"/>
              </w:rPr>
              <w:t>9</w:t>
            </w:r>
            <w:r w:rsidR="00E322FA" w:rsidRPr="00550C92">
              <w:rPr>
                <w:b/>
                <w:sz w:val="23"/>
                <w:szCs w:val="23"/>
                <w:lang w:eastAsia="lt-LT"/>
              </w:rPr>
              <w:t>+2*</w:t>
            </w:r>
          </w:p>
        </w:tc>
        <w:tc>
          <w:tcPr>
            <w:tcW w:w="1417" w:type="dxa"/>
            <w:tcBorders>
              <w:left w:val="single" w:sz="4" w:space="0" w:color="auto"/>
            </w:tcBorders>
          </w:tcPr>
          <w:p w14:paraId="19F7EC3A" w14:textId="23E185B5" w:rsidR="00E322FA" w:rsidRPr="00550C92" w:rsidRDefault="00E322FA" w:rsidP="007D0CCE">
            <w:pPr>
              <w:jc w:val="center"/>
              <w:rPr>
                <w:b/>
                <w:sz w:val="23"/>
                <w:szCs w:val="23"/>
                <w:lang w:eastAsia="lt-LT"/>
              </w:rPr>
            </w:pPr>
            <w:r w:rsidRPr="00550C92">
              <w:rPr>
                <w:b/>
                <w:sz w:val="23"/>
                <w:szCs w:val="23"/>
                <w:lang w:eastAsia="lt-LT"/>
              </w:rPr>
              <w:t>-</w:t>
            </w:r>
          </w:p>
        </w:tc>
      </w:tr>
    </w:tbl>
    <w:p w14:paraId="216C40D7" w14:textId="042A8BCF" w:rsidR="00BC0562" w:rsidRPr="00E322FA" w:rsidRDefault="00694C57" w:rsidP="004A537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i/>
          <w:iCs/>
          <w:sz w:val="20"/>
          <w:szCs w:val="20"/>
          <w:lang w:eastAsia="lt-LT"/>
        </w:rPr>
      </w:pPr>
      <w:r w:rsidRPr="00E322FA">
        <w:rPr>
          <w:i/>
          <w:iCs/>
          <w:sz w:val="20"/>
          <w:szCs w:val="20"/>
          <w:lang w:eastAsia="lt-LT"/>
        </w:rPr>
        <w:t xml:space="preserve">*Budinčio </w:t>
      </w:r>
      <w:r w:rsidR="00E06FEB" w:rsidRPr="00E322FA">
        <w:rPr>
          <w:i/>
          <w:iCs/>
          <w:sz w:val="20"/>
          <w:szCs w:val="20"/>
          <w:lang w:eastAsia="lt-LT"/>
        </w:rPr>
        <w:t>globotojo šeimoje prižiūrimi vaikai</w:t>
      </w:r>
    </w:p>
    <w:p w14:paraId="79DBB9F3" w14:textId="77777777" w:rsidR="00E06FEB" w:rsidRPr="00E322FA" w:rsidRDefault="00E06FEB" w:rsidP="007E0BE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p>
    <w:p w14:paraId="1D0898D5" w14:textId="132FC31B" w:rsidR="00E322FA" w:rsidRDefault="007E0BEA" w:rsidP="00E322F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color w:val="FF0000"/>
          <w:lang w:eastAsia="lt-LT"/>
        </w:rPr>
      </w:pPr>
      <w:r w:rsidRPr="00E322FA">
        <w:rPr>
          <w:lang w:eastAsia="lt-LT"/>
        </w:rPr>
        <w:t xml:space="preserve">Nustatant vaikams laikiną ar nuolatinę globą, siekiama laikytis globos nustatymo šeimoje prioriteto ir tenkinti pagrindinį vaiko interesą – augti šeimos aplinkoje. </w:t>
      </w:r>
      <w:bookmarkStart w:id="15" w:name="_Hlk164290099"/>
      <w:r w:rsidRPr="00E322FA">
        <w:rPr>
          <w:lang w:eastAsia="lt-LT"/>
        </w:rPr>
        <w:t>Per 202</w:t>
      </w:r>
      <w:r w:rsidR="00E322FA" w:rsidRPr="00E322FA">
        <w:rPr>
          <w:lang w:eastAsia="lt-LT"/>
        </w:rPr>
        <w:t>3</w:t>
      </w:r>
      <w:r w:rsidRPr="00E322FA">
        <w:rPr>
          <w:lang w:eastAsia="lt-LT"/>
        </w:rPr>
        <w:t xml:space="preserve"> metus, nustačius vaiko apsaugos poreikį, iš šeimų buvo paimti </w:t>
      </w:r>
      <w:r w:rsidR="00E322FA" w:rsidRPr="00E322FA">
        <w:rPr>
          <w:lang w:eastAsia="lt-LT"/>
        </w:rPr>
        <w:t>1</w:t>
      </w:r>
      <w:r w:rsidR="00F95FAC">
        <w:rPr>
          <w:lang w:eastAsia="lt-LT"/>
        </w:rPr>
        <w:t>0</w:t>
      </w:r>
      <w:r w:rsidR="00E322FA" w:rsidRPr="00E322FA">
        <w:rPr>
          <w:lang w:eastAsia="lt-LT"/>
        </w:rPr>
        <w:t xml:space="preserve"> vaikų</w:t>
      </w:r>
      <w:r w:rsidRPr="00E322FA">
        <w:rPr>
          <w:lang w:eastAsia="lt-LT"/>
        </w:rPr>
        <w:t xml:space="preserve">, </w:t>
      </w:r>
      <w:r w:rsidRPr="0037285D">
        <w:rPr>
          <w:lang w:eastAsia="lt-LT"/>
        </w:rPr>
        <w:t>iš jų</w:t>
      </w:r>
      <w:r w:rsidRPr="0072607E">
        <w:rPr>
          <w:lang w:eastAsia="lt-LT"/>
        </w:rPr>
        <w:t xml:space="preserve">: </w:t>
      </w:r>
      <w:r w:rsidR="00780A7B" w:rsidRPr="0097742E">
        <w:rPr>
          <w:lang w:eastAsia="lt-LT"/>
        </w:rPr>
        <w:t>9</w:t>
      </w:r>
      <w:r w:rsidRPr="0097742E">
        <w:rPr>
          <w:lang w:eastAsia="lt-LT"/>
        </w:rPr>
        <w:t xml:space="preserve"> vai</w:t>
      </w:r>
      <w:r w:rsidR="00E322FA" w:rsidRPr="0097742E">
        <w:rPr>
          <w:lang w:eastAsia="lt-LT"/>
        </w:rPr>
        <w:t>k</w:t>
      </w:r>
      <w:r w:rsidR="00780A7B" w:rsidRPr="004E708C">
        <w:rPr>
          <w:lang w:eastAsia="lt-LT"/>
        </w:rPr>
        <w:t>ai</w:t>
      </w:r>
      <w:r w:rsidRPr="009854CD">
        <w:rPr>
          <w:lang w:eastAsia="lt-LT"/>
        </w:rPr>
        <w:t xml:space="preserve"> </w:t>
      </w:r>
      <w:r w:rsidR="00E322FA" w:rsidRPr="009854CD">
        <w:rPr>
          <w:lang w:eastAsia="lt-LT"/>
        </w:rPr>
        <w:t>apgyvendinti globėjų šeimose,</w:t>
      </w:r>
      <w:r w:rsidR="00E322FA" w:rsidRPr="00E322FA">
        <w:rPr>
          <w:lang w:eastAsia="lt-LT"/>
        </w:rPr>
        <w:t xml:space="preserve"> 1 – BVGN. </w:t>
      </w:r>
      <w:r w:rsidR="004A5B27">
        <w:rPr>
          <w:lang w:eastAsia="lt-LT"/>
        </w:rPr>
        <w:t>Palyginti su praėjusių metų duomenimis</w:t>
      </w:r>
      <w:r w:rsidR="00457EDB">
        <w:rPr>
          <w:lang w:eastAsia="lt-LT"/>
        </w:rPr>
        <w:t>,</w:t>
      </w:r>
      <w:r w:rsidR="004A5B27">
        <w:rPr>
          <w:lang w:eastAsia="lt-LT"/>
        </w:rPr>
        <w:t xml:space="preserve"> 2023 metais iš šeimų </w:t>
      </w:r>
      <w:r w:rsidR="00780A7B">
        <w:rPr>
          <w:lang w:eastAsia="lt-LT"/>
        </w:rPr>
        <w:t>4</w:t>
      </w:r>
      <w:r w:rsidR="004A5B27">
        <w:rPr>
          <w:lang w:eastAsia="lt-LT"/>
        </w:rPr>
        <w:t xml:space="preserve"> vaikais buvo paimta daugiau nei 2022 metais. </w:t>
      </w:r>
    </w:p>
    <w:p w14:paraId="4058CBBB" w14:textId="1DA9FB70" w:rsidR="00780A7B" w:rsidRDefault="00C41F51" w:rsidP="00780A7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textAlignment w:val="baseline"/>
      </w:pPr>
      <w:r w:rsidRPr="00780A7B">
        <w:rPr>
          <w:lang w:eastAsia="lt-LT"/>
        </w:rPr>
        <w:t>Prasidėjus Rusijos Federacijos kariniams veiksmams Ukrainoje ir iš šios šalies</w:t>
      </w:r>
      <w:r w:rsidR="007E0BEA" w:rsidRPr="00780A7B">
        <w:rPr>
          <w:lang w:eastAsia="lt-LT"/>
        </w:rPr>
        <w:t xml:space="preserve"> </w:t>
      </w:r>
      <w:r w:rsidRPr="00780A7B">
        <w:rPr>
          <w:lang w:eastAsia="lt-LT"/>
        </w:rPr>
        <w:t xml:space="preserve">be įstatyminių atstovų </w:t>
      </w:r>
      <w:r w:rsidR="007E0BEA" w:rsidRPr="00780A7B">
        <w:rPr>
          <w:lang w:eastAsia="lt-LT"/>
        </w:rPr>
        <w:t>atvykus</w:t>
      </w:r>
      <w:r w:rsidRPr="00780A7B">
        <w:rPr>
          <w:lang w:eastAsia="lt-LT"/>
        </w:rPr>
        <w:t>iems</w:t>
      </w:r>
      <w:r w:rsidR="007E0BEA" w:rsidRPr="00780A7B">
        <w:rPr>
          <w:lang w:eastAsia="lt-LT"/>
        </w:rPr>
        <w:t xml:space="preserve"> vaikams buvo nustatoma laikinoji globa</w:t>
      </w:r>
      <w:r w:rsidRPr="00780A7B">
        <w:rPr>
          <w:lang w:eastAsia="lt-LT"/>
        </w:rPr>
        <w:t xml:space="preserve">. </w:t>
      </w:r>
      <w:r w:rsidR="00780A7B" w:rsidRPr="00780A7B">
        <w:rPr>
          <w:lang w:eastAsia="lt-LT"/>
        </w:rPr>
        <w:t xml:space="preserve">2023 metais į Savivaldybę be įstatyminio atstovo atvyko 4 </w:t>
      </w:r>
      <w:r w:rsidR="00780A7B" w:rsidRPr="00780A7B">
        <w:t>Ukrainos piliečių vaikai.</w:t>
      </w:r>
      <w:r w:rsidR="00780A7B" w:rsidRPr="00780A7B">
        <w:rPr>
          <w:lang w:eastAsia="lt-LT"/>
        </w:rPr>
        <w:t xml:space="preserve"> 2023 metais iš viso Savivaldybėje be įstatyminio atstovo gyveno 7 </w:t>
      </w:r>
      <w:r w:rsidR="00780A7B" w:rsidRPr="00780A7B">
        <w:t>Ukrainos piliečių vaikai, jiems nustatyta laikinoji globa ir visi apgyvendinti šeimose. Metų pabaigoje šeimose globojami gyveno 4 Ukrainos piliečių vaikai, kitiems vaikams globa dėl įvairių priežasčių nutrūko (sulaukė pilnametystė</w:t>
      </w:r>
      <w:r w:rsidR="0070165E">
        <w:t>s</w:t>
      </w:r>
      <w:r w:rsidR="00780A7B" w:rsidRPr="00780A7B">
        <w:t xml:space="preserve">, persikėlė gyventi į kitą </w:t>
      </w:r>
      <w:r w:rsidR="0070165E">
        <w:t>savivaldybę</w:t>
      </w:r>
      <w:r w:rsidR="00780A7B" w:rsidRPr="00780A7B">
        <w:t xml:space="preserve"> ar grįžo į tėvynę).</w:t>
      </w:r>
    </w:p>
    <w:p w14:paraId="3AA686D9" w14:textId="575BF041" w:rsidR="001924FD" w:rsidRDefault="0088109E" w:rsidP="008810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B53439">
        <w:rPr>
          <w:lang w:eastAsia="lt-LT"/>
        </w:rPr>
        <w:t xml:space="preserve">Nustačius vaikui laikinąją globą (rūpybą), įstatyminiu vaiko atstovu yra paskiriamas Globos centras, nors vaikai prižiūrimi budinčių globotojų šeimose. </w:t>
      </w:r>
      <w:r w:rsidR="007E0BEA" w:rsidRPr="0088109E">
        <w:rPr>
          <w:lang w:eastAsia="lt-LT"/>
        </w:rPr>
        <w:t>Globos centr</w:t>
      </w:r>
      <w:r w:rsidR="00C41F51" w:rsidRPr="0088109E">
        <w:rPr>
          <w:lang w:eastAsia="lt-LT"/>
        </w:rPr>
        <w:t>as</w:t>
      </w:r>
      <w:r w:rsidR="005651C9">
        <w:rPr>
          <w:lang w:eastAsia="lt-LT"/>
        </w:rPr>
        <w:t>,</w:t>
      </w:r>
      <w:r w:rsidR="007E0BEA" w:rsidRPr="0088109E">
        <w:rPr>
          <w:lang w:eastAsia="lt-LT"/>
        </w:rPr>
        <w:t xml:space="preserve"> vyk</w:t>
      </w:r>
      <w:r w:rsidR="00A73135" w:rsidRPr="0088109E">
        <w:rPr>
          <w:lang w:eastAsia="lt-LT"/>
        </w:rPr>
        <w:t>dydamas</w:t>
      </w:r>
      <w:r w:rsidR="007E0BEA" w:rsidRPr="0088109E">
        <w:rPr>
          <w:lang w:eastAsia="lt-LT"/>
        </w:rPr>
        <w:t xml:space="preserve"> budinčių globotojų veiklos organizavimą</w:t>
      </w:r>
      <w:r w:rsidR="005651C9">
        <w:rPr>
          <w:lang w:eastAsia="lt-LT"/>
        </w:rPr>
        <w:t>,</w:t>
      </w:r>
      <w:r w:rsidR="00A73135" w:rsidRPr="0088109E">
        <w:rPr>
          <w:lang w:eastAsia="lt-LT"/>
        </w:rPr>
        <w:t xml:space="preserve"> </w:t>
      </w:r>
      <w:r w:rsidRPr="0088109E">
        <w:rPr>
          <w:lang w:eastAsia="lt-LT"/>
        </w:rPr>
        <w:t>2023 metais buvo sudaręs</w:t>
      </w:r>
      <w:r w:rsidR="007E0BEA" w:rsidRPr="0088109E">
        <w:rPr>
          <w:lang w:eastAsia="lt-LT"/>
        </w:rPr>
        <w:t xml:space="preserve"> sutart</w:t>
      </w:r>
      <w:r w:rsidR="00A73135" w:rsidRPr="0088109E">
        <w:rPr>
          <w:lang w:eastAsia="lt-LT"/>
        </w:rPr>
        <w:t>is</w:t>
      </w:r>
      <w:r w:rsidR="007E0BEA" w:rsidRPr="0088109E">
        <w:rPr>
          <w:lang w:eastAsia="lt-LT"/>
        </w:rPr>
        <w:t xml:space="preserve"> su 2 budinčiais globotojais, kurie bet kuriuo paros metu į savo šeimą įsipareigoj</w:t>
      </w:r>
      <w:r w:rsidR="00F22A93">
        <w:rPr>
          <w:lang w:eastAsia="lt-LT"/>
        </w:rPr>
        <w:t>o</w:t>
      </w:r>
      <w:r w:rsidR="007E0BEA" w:rsidRPr="0088109E">
        <w:rPr>
          <w:lang w:eastAsia="lt-LT"/>
        </w:rPr>
        <w:t xml:space="preserve"> priimti viso 4 tėvų globos (rūpybos) netekusius vaikus, kurių amžius nuo 0 iki 18 metų. </w:t>
      </w:r>
      <w:r w:rsidRPr="0088109E">
        <w:rPr>
          <w:lang w:eastAsia="lt-LT"/>
        </w:rPr>
        <w:t>Metų pabaigoje liko 1 budinti globotoja, galinti priimti laikinai 1 vaiką nuo 0 iki 6 metų, išskirtiniais atvejais – laikinai prie</w:t>
      </w:r>
      <w:r w:rsidR="005049CF">
        <w:rPr>
          <w:lang w:eastAsia="lt-LT"/>
        </w:rPr>
        <w:t>žiūrai</w:t>
      </w:r>
      <w:r w:rsidRPr="0088109E">
        <w:rPr>
          <w:lang w:eastAsia="lt-LT"/>
        </w:rPr>
        <w:t xml:space="preserve"> (iki 5 dienų) 2 bet kurios lyties vaikus, paimtus iš nesaugios aplinkos, kai vieno vaiko amžius – nuo 0 iki 6 metų, kito – iki 12 metų, neišskiriant brolių/seserų.</w:t>
      </w:r>
      <w:r w:rsidR="005049CF">
        <w:rPr>
          <w:lang w:eastAsia="lt-LT"/>
        </w:rPr>
        <w:t xml:space="preserve"> </w:t>
      </w:r>
    </w:p>
    <w:p w14:paraId="5E57C16A" w14:textId="4AA0F305" w:rsidR="00983B03" w:rsidRDefault="007E0BEA" w:rsidP="00983B0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C05B27">
        <w:rPr>
          <w:lang w:eastAsia="lt-LT"/>
        </w:rPr>
        <w:t>202</w:t>
      </w:r>
      <w:r w:rsidR="0088109E" w:rsidRPr="00C05B27">
        <w:rPr>
          <w:lang w:eastAsia="lt-LT"/>
        </w:rPr>
        <w:t>3</w:t>
      </w:r>
      <w:r w:rsidRPr="00C05B27">
        <w:rPr>
          <w:lang w:eastAsia="lt-LT"/>
        </w:rPr>
        <w:t xml:space="preserve"> metais budinči</w:t>
      </w:r>
      <w:r w:rsidR="0088109E" w:rsidRPr="00C05B27">
        <w:rPr>
          <w:lang w:eastAsia="lt-LT"/>
        </w:rPr>
        <w:t>ųjų</w:t>
      </w:r>
      <w:r w:rsidRPr="00C05B27">
        <w:rPr>
          <w:lang w:eastAsia="lt-LT"/>
        </w:rPr>
        <w:t xml:space="preserve"> globotoj</w:t>
      </w:r>
      <w:r w:rsidR="0088109E" w:rsidRPr="00C05B27">
        <w:rPr>
          <w:lang w:eastAsia="lt-LT"/>
        </w:rPr>
        <w:t>ų</w:t>
      </w:r>
      <w:r w:rsidRPr="00C05B27">
        <w:rPr>
          <w:lang w:eastAsia="lt-LT"/>
        </w:rPr>
        <w:t xml:space="preserve"> šeimoje </w:t>
      </w:r>
      <w:r w:rsidR="0088109E" w:rsidRPr="00C05B27">
        <w:rPr>
          <w:lang w:eastAsia="lt-LT"/>
        </w:rPr>
        <w:t>gyveno</w:t>
      </w:r>
      <w:r w:rsidRPr="00C05B27">
        <w:rPr>
          <w:lang w:eastAsia="lt-LT"/>
        </w:rPr>
        <w:t xml:space="preserve"> </w:t>
      </w:r>
      <w:r w:rsidR="0088109E" w:rsidRPr="00C05B27">
        <w:rPr>
          <w:lang w:eastAsia="lt-LT"/>
        </w:rPr>
        <w:t>2</w:t>
      </w:r>
      <w:r w:rsidRPr="00C05B27">
        <w:rPr>
          <w:lang w:eastAsia="lt-LT"/>
        </w:rPr>
        <w:t xml:space="preserve"> vaikai, </w:t>
      </w:r>
      <w:r w:rsidR="0088109E" w:rsidRPr="00C05B27">
        <w:rPr>
          <w:lang w:eastAsia="lt-LT"/>
        </w:rPr>
        <w:t>viena budinti globotoja buvo laukime</w:t>
      </w:r>
      <w:r w:rsidRPr="00C05B27">
        <w:rPr>
          <w:lang w:eastAsia="lt-LT"/>
        </w:rPr>
        <w:t xml:space="preserve">. </w:t>
      </w:r>
      <w:bookmarkEnd w:id="15"/>
      <w:r w:rsidRPr="008304AC">
        <w:rPr>
          <w:lang w:eastAsia="lt-LT"/>
        </w:rPr>
        <w:t xml:space="preserve">Budinčiam globotojui už vaiko priežiūrą yra mokamos išmokos </w:t>
      </w:r>
      <w:r w:rsidR="00746F1C" w:rsidRPr="008304AC">
        <w:rPr>
          <w:lang w:eastAsia="lt-LT"/>
        </w:rPr>
        <w:t>S</w:t>
      </w:r>
      <w:r w:rsidR="009D4741" w:rsidRPr="008304AC">
        <w:rPr>
          <w:lang w:eastAsia="lt-LT"/>
        </w:rPr>
        <w:t>a</w:t>
      </w:r>
      <w:r w:rsidRPr="008304AC">
        <w:rPr>
          <w:lang w:eastAsia="lt-LT"/>
        </w:rPr>
        <w:t>vivaldybės tarybos patvirtinta tvarka. Globos</w:t>
      </w:r>
      <w:r w:rsidR="00A73135" w:rsidRPr="008304AC">
        <w:rPr>
          <w:lang w:eastAsia="lt-LT"/>
        </w:rPr>
        <w:t xml:space="preserve"> </w:t>
      </w:r>
      <w:r w:rsidRPr="008304AC">
        <w:rPr>
          <w:lang w:eastAsia="lt-LT"/>
        </w:rPr>
        <w:t xml:space="preserve">centras pagal poreikį teikia ir organizuoja socialines paslaugas bei kitą pagalbą budinčiam globotojui ir jo prižiūrimam vaikui. </w:t>
      </w:r>
    </w:p>
    <w:p w14:paraId="176AF3C0" w14:textId="2EB50573" w:rsidR="00983B03" w:rsidRDefault="00983B03" w:rsidP="00A7313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5509C5">
        <w:rPr>
          <w:lang w:eastAsia="lt-LT"/>
        </w:rPr>
        <w:t xml:space="preserve">Siekiant užtikrinti vaiko globą šeimoje </w:t>
      </w:r>
      <w:r>
        <w:rPr>
          <w:lang w:eastAsia="lt-LT"/>
        </w:rPr>
        <w:t xml:space="preserve">2024 metų sausio mėnesį buvo sudaryta darbo grupė, kuri </w:t>
      </w:r>
      <w:r w:rsidRPr="005509C5">
        <w:rPr>
          <w:lang w:eastAsia="lt-LT"/>
        </w:rPr>
        <w:t>pareng</w:t>
      </w:r>
      <w:r>
        <w:rPr>
          <w:lang w:eastAsia="lt-LT"/>
        </w:rPr>
        <w:t>ė</w:t>
      </w:r>
      <w:r w:rsidRPr="005509C5">
        <w:rPr>
          <w:lang w:eastAsia="lt-LT"/>
        </w:rPr>
        <w:t xml:space="preserve"> Plungės socialinių paslaugų centro Globos centro asmenų/šeimų, galinčių globoti (rūpinti) be tėvų globos likusius vaikus, pritraukimo ir paieškos 2024 metų plan</w:t>
      </w:r>
      <w:r w:rsidR="00F9487B">
        <w:rPr>
          <w:lang w:eastAsia="lt-LT"/>
        </w:rPr>
        <w:t>ą</w:t>
      </w:r>
      <w:r w:rsidRPr="005509C5">
        <w:rPr>
          <w:lang w:eastAsia="lt-LT"/>
        </w:rPr>
        <w:t xml:space="preserve">, kuris patvirtintas </w:t>
      </w:r>
      <w:r w:rsidRPr="005509C5">
        <w:rPr>
          <w:lang w:eastAsia="lt-LT"/>
        </w:rPr>
        <w:lastRenderedPageBreak/>
        <w:t xml:space="preserve">Savivaldybės mero 2024 </w:t>
      </w:r>
      <w:proofErr w:type="spellStart"/>
      <w:r w:rsidRPr="005509C5">
        <w:rPr>
          <w:lang w:eastAsia="lt-LT"/>
        </w:rPr>
        <w:t>m</w:t>
      </w:r>
      <w:proofErr w:type="spellEnd"/>
      <w:r w:rsidR="00F9487B">
        <w:rPr>
          <w:lang w:eastAsia="lt-LT"/>
        </w:rPr>
        <w:t>.</w:t>
      </w:r>
      <w:r w:rsidRPr="005509C5">
        <w:rPr>
          <w:lang w:eastAsia="lt-LT"/>
        </w:rPr>
        <w:t xml:space="preserve"> vasario 21 </w:t>
      </w:r>
      <w:proofErr w:type="spellStart"/>
      <w:r w:rsidRPr="005509C5">
        <w:rPr>
          <w:lang w:eastAsia="lt-LT"/>
        </w:rPr>
        <w:t>d</w:t>
      </w:r>
      <w:proofErr w:type="spellEnd"/>
      <w:r w:rsidR="00F9487B">
        <w:rPr>
          <w:lang w:eastAsia="lt-LT"/>
        </w:rPr>
        <w:t>.</w:t>
      </w:r>
      <w:r w:rsidRPr="005509C5">
        <w:rPr>
          <w:lang w:eastAsia="lt-LT"/>
        </w:rPr>
        <w:t xml:space="preserve"> potvarkiu </w:t>
      </w:r>
      <w:proofErr w:type="spellStart"/>
      <w:r w:rsidRPr="005509C5">
        <w:rPr>
          <w:lang w:eastAsia="lt-LT"/>
        </w:rPr>
        <w:t>Nr</w:t>
      </w:r>
      <w:proofErr w:type="spellEnd"/>
      <w:r w:rsidRPr="005509C5">
        <w:rPr>
          <w:lang w:eastAsia="lt-LT"/>
        </w:rPr>
        <w:t xml:space="preserve">. PE-69 „Dėl Plungės socialinių paslaugų centro globos centro asmenų/ šeimų, galinčių globoti (rūpinti) be tėvų globos likusius vaikus, pritraukimo ir paieškos 2024 </w:t>
      </w:r>
      <w:proofErr w:type="spellStart"/>
      <w:r w:rsidRPr="005509C5">
        <w:rPr>
          <w:lang w:eastAsia="lt-LT"/>
        </w:rPr>
        <w:t>m</w:t>
      </w:r>
      <w:proofErr w:type="spellEnd"/>
      <w:r w:rsidRPr="005509C5">
        <w:rPr>
          <w:lang w:eastAsia="lt-LT"/>
        </w:rPr>
        <w:t xml:space="preserve">. plano patvirtinimo“. Šio plano tikslas </w:t>
      </w:r>
      <w:r w:rsidR="005651C9">
        <w:rPr>
          <w:lang w:eastAsia="lt-LT"/>
        </w:rPr>
        <w:t xml:space="preserve">– </w:t>
      </w:r>
      <w:r w:rsidRPr="005509C5">
        <w:rPr>
          <w:lang w:eastAsia="lt-LT"/>
        </w:rPr>
        <w:t>keisti visuomenės požiūri į globą ir pritraukti globėjus, budinčius ir nuolatinius globotojus</w:t>
      </w:r>
      <w:r>
        <w:rPr>
          <w:lang w:eastAsia="lt-LT"/>
        </w:rPr>
        <w:t>,</w:t>
      </w:r>
      <w:r w:rsidRPr="005509C5">
        <w:rPr>
          <w:lang w:eastAsia="lt-LT"/>
        </w:rPr>
        <w:t xml:space="preserve"> siekiant užtikrinti geriausius vaiko interesus ir suteikiant globą šeimoje</w:t>
      </w:r>
      <w:r w:rsidR="00457EDB">
        <w:rPr>
          <w:lang w:eastAsia="lt-LT"/>
        </w:rPr>
        <w:t>.</w:t>
      </w:r>
    </w:p>
    <w:p w14:paraId="05702F30" w14:textId="77777777" w:rsidR="00B41561" w:rsidRPr="008304AC" w:rsidRDefault="00B41561" w:rsidP="00BF26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lang w:eastAsia="lt-LT"/>
        </w:rPr>
      </w:pPr>
    </w:p>
    <w:p w14:paraId="526C3ECF" w14:textId="11C4CE74" w:rsidR="001C7A1E" w:rsidRPr="00F9487B" w:rsidRDefault="00B10156" w:rsidP="006448F0">
      <w:pPr>
        <w:widowControl w:val="0"/>
        <w:shd w:val="clear" w:color="auto" w:fill="FFFFFF"/>
        <w:ind w:firstLine="720"/>
        <w:jc w:val="both"/>
      </w:pPr>
      <w:r w:rsidRPr="00F9487B">
        <w:rPr>
          <w:b/>
        </w:rPr>
        <w:t>6.2. Socialinės</w:t>
      </w:r>
      <w:r w:rsidR="00093A8B" w:rsidRPr="00F9487B">
        <w:rPr>
          <w:b/>
        </w:rPr>
        <w:t xml:space="preserve"> priežiūros paslaugas,</w:t>
      </w:r>
      <w:r w:rsidRPr="00F9487B">
        <w:rPr>
          <w:b/>
        </w:rPr>
        <w:t xml:space="preserve"> pagal Socialinių paslaugų katalogą, sudaro:</w:t>
      </w:r>
      <w:r w:rsidRPr="00F9487B">
        <w:t xml:space="preserve"> pagalba į namus; </w:t>
      </w:r>
      <w:r w:rsidR="00812313" w:rsidRPr="00F9487B">
        <w:t>socialinių įgūdžių ugdymas,</w:t>
      </w:r>
      <w:r w:rsidRPr="00F9487B">
        <w:t xml:space="preserve"> palaikymas</w:t>
      </w:r>
      <w:r w:rsidR="00812313" w:rsidRPr="00F9487B">
        <w:t xml:space="preserve"> ir (ar) atkūrimas</w:t>
      </w:r>
      <w:r w:rsidR="002C1822" w:rsidRPr="00F9487B">
        <w:t>;</w:t>
      </w:r>
      <w:r w:rsidR="008304AC" w:rsidRPr="00F9487B">
        <w:t xml:space="preserve"> socialinė priežiūra šeimoms; </w:t>
      </w:r>
      <w:bookmarkStart w:id="16" w:name="_Hlk131001719"/>
      <w:r w:rsidR="00A17439" w:rsidRPr="00F9487B">
        <w:t>palydėjimo paslauga jaunuoliams;</w:t>
      </w:r>
      <w:bookmarkEnd w:id="16"/>
      <w:r w:rsidR="00A17439" w:rsidRPr="00F9487B">
        <w:t xml:space="preserve"> </w:t>
      </w:r>
      <w:r w:rsidRPr="00F9487B">
        <w:t>apgyvendinimas</w:t>
      </w:r>
      <w:r w:rsidR="002C1822" w:rsidRPr="00F9487B">
        <w:t xml:space="preserve"> savarankiško gyvenimo namuose;</w:t>
      </w:r>
      <w:r w:rsidR="00436D42" w:rsidRPr="00F9487B">
        <w:t xml:space="preserve"> </w:t>
      </w:r>
      <w:r w:rsidR="00621F12" w:rsidRPr="00F9487B">
        <w:t xml:space="preserve">socialinė reabilitacija </w:t>
      </w:r>
      <w:r w:rsidR="00F9487B">
        <w:t>asmenims su negalia</w:t>
      </w:r>
      <w:r w:rsidR="00621F12" w:rsidRPr="00F9487B">
        <w:t xml:space="preserve"> bendruomenėje, </w:t>
      </w:r>
      <w:r w:rsidR="00436D42" w:rsidRPr="00F9487B">
        <w:t xml:space="preserve">laikinas </w:t>
      </w:r>
      <w:proofErr w:type="spellStart"/>
      <w:r w:rsidR="00436D42" w:rsidRPr="00F9487B">
        <w:t>apnakvindinimas</w:t>
      </w:r>
      <w:proofErr w:type="spellEnd"/>
      <w:r w:rsidR="00436D42" w:rsidRPr="00F9487B">
        <w:t>;</w:t>
      </w:r>
      <w:r w:rsidRPr="00F9487B">
        <w:t xml:space="preserve"> intensyvi krizių įveikimo pagalba; psichosocialinė pagalba; apgyvendinimas nakvy</w:t>
      </w:r>
      <w:r w:rsidR="00812313" w:rsidRPr="00F9487B">
        <w:t>nės namuose</w:t>
      </w:r>
      <w:r w:rsidR="00A17439" w:rsidRPr="00F9487B">
        <w:t>,</w:t>
      </w:r>
      <w:r w:rsidRPr="00F9487B">
        <w:t xml:space="preserve"> pagalba globėjams (rūpin</w:t>
      </w:r>
      <w:r w:rsidR="00812313" w:rsidRPr="00F9487B">
        <w:t>tojams), budintiems globotojams, įtėviams ir šeimynų dalyviams ar besirengiantiems jais tapti</w:t>
      </w:r>
      <w:r w:rsidR="00A17439" w:rsidRPr="00F9487B">
        <w:t>, apgyvendinimas apsaugotame būste, vaikų dienos socialinė priežiūra ir laikinas atokvėpis.</w:t>
      </w:r>
      <w:r w:rsidRPr="00F9487B">
        <w:t xml:space="preserve"> Socialinės priežiūros paslaugos teikiamos socialinių paslau</w:t>
      </w:r>
      <w:r w:rsidR="00436D42" w:rsidRPr="00F9487B">
        <w:t>gų įstaigose ar asmens namuose,</w:t>
      </w:r>
      <w:r w:rsidRPr="00F9487B">
        <w:t xml:space="preserve"> paslaugos teikimo dažnumas priklauso nuo konkrečios paslaugos ir nuo individualaus asmens (šeimos) tos paslaugos poreikio vertinimo. </w:t>
      </w:r>
    </w:p>
    <w:p w14:paraId="64CD5FE3" w14:textId="215422C7" w:rsidR="00426E61" w:rsidRPr="0089256D" w:rsidRDefault="00A17439" w:rsidP="00F63DD6">
      <w:pPr>
        <w:ind w:firstLine="720"/>
        <w:jc w:val="both"/>
        <w:rPr>
          <w:lang w:eastAsia="lt-LT"/>
        </w:rPr>
      </w:pPr>
      <w:r w:rsidRPr="0089256D">
        <w:rPr>
          <w:lang w:eastAsia="lt-LT"/>
        </w:rPr>
        <w:t xml:space="preserve">LR </w:t>
      </w:r>
      <w:r w:rsidR="005651C9">
        <w:rPr>
          <w:lang w:eastAsia="lt-LT"/>
        </w:rPr>
        <w:t>S</w:t>
      </w:r>
      <w:r w:rsidRPr="0089256D">
        <w:rPr>
          <w:lang w:eastAsia="lt-LT"/>
        </w:rPr>
        <w:t>ocialinės apsaugos ir darbo ministro įsakymu nustatyta tvarka teikiama tik akredituota socialinė priežiūr</w:t>
      </w:r>
      <w:r w:rsidR="005651C9">
        <w:rPr>
          <w:lang w:eastAsia="lt-LT"/>
        </w:rPr>
        <w:t>a</w:t>
      </w:r>
      <w:r w:rsidRPr="0089256D">
        <w:rPr>
          <w:lang w:eastAsia="lt-LT"/>
        </w:rPr>
        <w:t>. Įstaiga, pageidaujanti teikti akredituotą socialinę priežiūrą, savivaldybei, kurios teritorijoje vykdys (vykdo) veiklą, pateikia nustatytos formos prašymą leisti teikti akredituotą socialinę priežiūrą. </w:t>
      </w:r>
    </w:p>
    <w:p w14:paraId="00CC2BAC" w14:textId="45C9CE6F" w:rsidR="00426E61" w:rsidRPr="00831359" w:rsidRDefault="00A17439" w:rsidP="00F63DD6">
      <w:pPr>
        <w:ind w:firstLine="720"/>
        <w:jc w:val="both"/>
        <w:rPr>
          <w:lang w:eastAsia="lt-LT"/>
        </w:rPr>
      </w:pPr>
      <w:r w:rsidRPr="00EA76A4">
        <w:rPr>
          <w:lang w:eastAsia="lt-LT"/>
        </w:rPr>
        <w:t>Šiuo metu Savivaldybėje</w:t>
      </w:r>
      <w:r w:rsidR="00426E61" w:rsidRPr="00EA76A4">
        <w:rPr>
          <w:lang w:eastAsia="lt-LT"/>
        </w:rPr>
        <w:t xml:space="preserve"> akredituot</w:t>
      </w:r>
      <w:r w:rsidR="0089256D" w:rsidRPr="00EA76A4">
        <w:rPr>
          <w:lang w:eastAsia="lt-LT"/>
        </w:rPr>
        <w:t>ą</w:t>
      </w:r>
      <w:r w:rsidR="00426E61" w:rsidRPr="00EA76A4">
        <w:rPr>
          <w:lang w:eastAsia="lt-LT"/>
        </w:rPr>
        <w:t xml:space="preserve"> socialin</w:t>
      </w:r>
      <w:r w:rsidR="0089256D" w:rsidRPr="00EA76A4">
        <w:rPr>
          <w:lang w:eastAsia="lt-LT"/>
        </w:rPr>
        <w:t>ę</w:t>
      </w:r>
      <w:r w:rsidR="00426E61" w:rsidRPr="00EA76A4">
        <w:rPr>
          <w:lang w:eastAsia="lt-LT"/>
        </w:rPr>
        <w:t xml:space="preserve"> prie</w:t>
      </w:r>
      <w:r w:rsidR="0089256D" w:rsidRPr="00EA76A4">
        <w:rPr>
          <w:lang w:eastAsia="lt-LT"/>
        </w:rPr>
        <w:t>žiūrą teiki</w:t>
      </w:r>
      <w:r w:rsidR="0019668D">
        <w:rPr>
          <w:lang w:eastAsia="lt-LT"/>
        </w:rPr>
        <w:t>a</w:t>
      </w:r>
      <w:r w:rsidR="00426E61" w:rsidRPr="00EA76A4">
        <w:rPr>
          <w:lang w:eastAsia="lt-LT"/>
        </w:rPr>
        <w:t xml:space="preserve"> iš viso</w:t>
      </w:r>
      <w:r w:rsidR="00831359">
        <w:rPr>
          <w:lang w:eastAsia="lt-LT"/>
        </w:rPr>
        <w:t xml:space="preserve"> </w:t>
      </w:r>
      <w:r w:rsidR="00831359" w:rsidRPr="00831359">
        <w:rPr>
          <w:lang w:eastAsia="lt-LT"/>
        </w:rPr>
        <w:t>18</w:t>
      </w:r>
      <w:r w:rsidR="00426E61" w:rsidRPr="00831359">
        <w:rPr>
          <w:lang w:eastAsia="lt-LT"/>
        </w:rPr>
        <w:t xml:space="preserve"> </w:t>
      </w:r>
      <w:r w:rsidR="0019668D" w:rsidRPr="00831359">
        <w:rPr>
          <w:lang w:eastAsia="lt-LT"/>
        </w:rPr>
        <w:t>įstaig</w:t>
      </w:r>
      <w:r w:rsidR="00831359" w:rsidRPr="00831359">
        <w:rPr>
          <w:lang w:eastAsia="lt-LT"/>
        </w:rPr>
        <w:t>ų</w:t>
      </w:r>
      <w:r w:rsidR="0019668D" w:rsidRPr="00831359">
        <w:rPr>
          <w:lang w:eastAsia="lt-LT"/>
        </w:rPr>
        <w:t xml:space="preserve"> ir organizacij</w:t>
      </w:r>
      <w:r w:rsidR="00831359" w:rsidRPr="00831359">
        <w:rPr>
          <w:lang w:eastAsia="lt-LT"/>
        </w:rPr>
        <w:t>ų</w:t>
      </w:r>
      <w:r w:rsidR="0019668D" w:rsidRPr="00831359">
        <w:rPr>
          <w:lang w:eastAsia="lt-LT"/>
        </w:rPr>
        <w:t>:</w:t>
      </w:r>
    </w:p>
    <w:p w14:paraId="6DD516D5" w14:textId="33C6EC22" w:rsidR="00831359" w:rsidRPr="00E15182" w:rsidRDefault="00831359" w:rsidP="00BF1BD4">
      <w:pPr>
        <w:pStyle w:val="Sraopastraipa"/>
        <w:numPr>
          <w:ilvl w:val="0"/>
          <w:numId w:val="28"/>
        </w:numPr>
        <w:tabs>
          <w:tab w:val="left" w:pos="1276"/>
        </w:tabs>
        <w:ind w:left="0" w:firstLine="993"/>
        <w:jc w:val="both"/>
      </w:pPr>
      <w:r w:rsidRPr="00E15182">
        <w:t>4</w:t>
      </w:r>
      <w:r w:rsidR="00A17439" w:rsidRPr="00E15182">
        <w:t xml:space="preserve"> įstaigos (Plungės SPC, Plungės KC, </w:t>
      </w:r>
      <w:r w:rsidR="00DF0997" w:rsidRPr="00E15182">
        <w:rPr>
          <w:shd w:val="clear" w:color="auto" w:fill="FFFFFF"/>
        </w:rPr>
        <w:t xml:space="preserve">NVO Žemaitijos psichikos negalią turinčių žmonių klubas „Telšių </w:t>
      </w:r>
      <w:proofErr w:type="spellStart"/>
      <w:r w:rsidR="00DF0997" w:rsidRPr="00E15182">
        <w:rPr>
          <w:shd w:val="clear" w:color="auto" w:fill="FFFFFF"/>
        </w:rPr>
        <w:t>atjauta</w:t>
      </w:r>
      <w:proofErr w:type="spellEnd"/>
      <w:r w:rsidR="00DF0997" w:rsidRPr="00E15182">
        <w:rPr>
          <w:shd w:val="clear" w:color="auto" w:fill="FFFFFF"/>
        </w:rPr>
        <w:t xml:space="preserve">“, </w:t>
      </w:r>
      <w:proofErr w:type="spellStart"/>
      <w:r w:rsidR="00A17439" w:rsidRPr="00E15182">
        <w:t>VšĮ</w:t>
      </w:r>
      <w:proofErr w:type="spellEnd"/>
      <w:r w:rsidR="00A17439" w:rsidRPr="00E15182">
        <w:t xml:space="preserve"> </w:t>
      </w:r>
      <w:r w:rsidR="005651C9">
        <w:t>„</w:t>
      </w:r>
      <w:r w:rsidR="00A17439" w:rsidRPr="00E15182">
        <w:t>Nacionalinis socialinės integracijos institutas“)</w:t>
      </w:r>
      <w:r w:rsidR="0089256D" w:rsidRPr="00E15182">
        <w:t>;</w:t>
      </w:r>
    </w:p>
    <w:p w14:paraId="57FE96E7" w14:textId="77777777" w:rsidR="00831359" w:rsidRPr="00E15182" w:rsidRDefault="00A17439" w:rsidP="00BF1BD4">
      <w:pPr>
        <w:pStyle w:val="Sraopastraipa"/>
        <w:numPr>
          <w:ilvl w:val="0"/>
          <w:numId w:val="28"/>
        </w:numPr>
        <w:tabs>
          <w:tab w:val="left" w:pos="1276"/>
        </w:tabs>
        <w:ind w:left="0" w:firstLine="993"/>
        <w:jc w:val="both"/>
      </w:pPr>
      <w:r w:rsidRPr="00E15182">
        <w:t>8 vaikų dienos centrai</w:t>
      </w:r>
      <w:r w:rsidR="00EA76A4" w:rsidRPr="00E15182">
        <w:t>;</w:t>
      </w:r>
    </w:p>
    <w:p w14:paraId="148BC926" w14:textId="715DA4E6" w:rsidR="00426E61" w:rsidRPr="00E15182" w:rsidRDefault="00426E61" w:rsidP="00BF1BD4">
      <w:pPr>
        <w:pStyle w:val="Sraopastraipa"/>
        <w:numPr>
          <w:ilvl w:val="0"/>
          <w:numId w:val="28"/>
        </w:numPr>
        <w:tabs>
          <w:tab w:val="left" w:pos="1276"/>
        </w:tabs>
        <w:ind w:left="0" w:firstLine="993"/>
        <w:jc w:val="both"/>
      </w:pPr>
      <w:r w:rsidRPr="00E15182">
        <w:t>6 nevyriausybinės žmonių su negalia organizacijos.</w:t>
      </w:r>
    </w:p>
    <w:p w14:paraId="546BB600" w14:textId="18D940F2" w:rsidR="005C282F" w:rsidRPr="009854CD" w:rsidRDefault="009854CD" w:rsidP="0089256D">
      <w:pPr>
        <w:ind w:firstLine="709"/>
        <w:jc w:val="both"/>
      </w:pPr>
      <w:proofErr w:type="spellStart"/>
      <w:r w:rsidRPr="002F480F">
        <w:t>VšĮ</w:t>
      </w:r>
      <w:proofErr w:type="spellEnd"/>
      <w:r w:rsidRPr="002F480F">
        <w:t xml:space="preserve"> Plungės bendruomenės centras</w:t>
      </w:r>
      <w:r w:rsidRPr="0037285D">
        <w:t xml:space="preserve"> </w:t>
      </w:r>
      <w:r w:rsidR="00426E61" w:rsidRPr="0097742E">
        <w:t>2024 m</w:t>
      </w:r>
      <w:r w:rsidR="005C282F" w:rsidRPr="0097742E">
        <w:t xml:space="preserve">etais ruošiasi </w:t>
      </w:r>
      <w:r w:rsidRPr="002F480F">
        <w:t xml:space="preserve">teikti </w:t>
      </w:r>
      <w:r w:rsidR="005C282F" w:rsidRPr="0037285D">
        <w:t>akredituotas</w:t>
      </w:r>
      <w:r w:rsidR="0019668D" w:rsidRPr="0072607E">
        <w:t xml:space="preserve"> </w:t>
      </w:r>
      <w:r w:rsidR="00426E61" w:rsidRPr="0097742E">
        <w:t>soc</w:t>
      </w:r>
      <w:r w:rsidR="005C282F" w:rsidRPr="0097742E">
        <w:t>ialinės</w:t>
      </w:r>
      <w:r w:rsidR="00426E61" w:rsidRPr="0097742E">
        <w:t xml:space="preserve"> priežiūros paslaugas </w:t>
      </w:r>
      <w:r w:rsidR="005C282F" w:rsidRPr="004E708C">
        <w:t>socialinėse dirb</w:t>
      </w:r>
      <w:r w:rsidR="005C282F" w:rsidRPr="009854CD">
        <w:t xml:space="preserve">tuvėse </w:t>
      </w:r>
      <w:r w:rsidR="00A742B9" w:rsidRPr="009854CD">
        <w:t>asmenims su intelekto ir (ar) psichikos negalia</w:t>
      </w:r>
      <w:r w:rsidR="005C282F" w:rsidRPr="009854CD">
        <w:t>.</w:t>
      </w:r>
    </w:p>
    <w:p w14:paraId="1DB27719" w14:textId="63B91008" w:rsidR="00B10156" w:rsidRPr="00CB692B" w:rsidRDefault="003236BA" w:rsidP="0089256D">
      <w:pPr>
        <w:widowControl w:val="0"/>
        <w:shd w:val="clear" w:color="auto" w:fill="FFFFFF"/>
        <w:ind w:firstLine="709"/>
        <w:jc w:val="both"/>
        <w:rPr>
          <w:lang w:eastAsia="lt-LT"/>
        </w:rPr>
      </w:pPr>
      <w:bookmarkStart w:id="17" w:name="_Hlk131076674"/>
      <w:r w:rsidRPr="009854CD">
        <w:rPr>
          <w:lang w:eastAsia="lt-LT"/>
        </w:rPr>
        <w:t>S</w:t>
      </w:r>
      <w:r w:rsidR="00B10156" w:rsidRPr="009854CD">
        <w:rPr>
          <w:lang w:eastAsia="lt-LT"/>
        </w:rPr>
        <w:t>avivaldybėje teikiamos šios</w:t>
      </w:r>
      <w:r w:rsidR="0023032D" w:rsidRPr="009854CD">
        <w:rPr>
          <w:lang w:eastAsia="lt-LT"/>
        </w:rPr>
        <w:t xml:space="preserve"> žemiau išvard</w:t>
      </w:r>
      <w:r w:rsidR="00BB4B12" w:rsidRPr="009854CD">
        <w:rPr>
          <w:lang w:eastAsia="lt-LT"/>
        </w:rPr>
        <w:t>in</w:t>
      </w:r>
      <w:r w:rsidR="0023032D" w:rsidRPr="009854CD">
        <w:rPr>
          <w:lang w:eastAsia="lt-LT"/>
        </w:rPr>
        <w:t>tos</w:t>
      </w:r>
      <w:r w:rsidR="00B10156" w:rsidRPr="009854CD">
        <w:rPr>
          <w:lang w:eastAsia="lt-LT"/>
        </w:rPr>
        <w:t xml:space="preserve"> </w:t>
      </w:r>
      <w:r w:rsidR="008E4DA9" w:rsidRPr="009854CD">
        <w:rPr>
          <w:lang w:eastAsia="lt-LT"/>
        </w:rPr>
        <w:t xml:space="preserve">akredituotos </w:t>
      </w:r>
      <w:r w:rsidR="00B10156" w:rsidRPr="009854CD">
        <w:rPr>
          <w:lang w:eastAsia="lt-LT"/>
        </w:rPr>
        <w:t>socialinės priežiūros paslaugos</w:t>
      </w:r>
      <w:r w:rsidR="007169E9" w:rsidRPr="009854CD">
        <w:rPr>
          <w:lang w:eastAsia="lt-LT"/>
        </w:rPr>
        <w:t>.</w:t>
      </w:r>
      <w:r w:rsidR="007169E9" w:rsidRPr="00CB692B">
        <w:rPr>
          <w:lang w:eastAsia="lt-LT"/>
        </w:rPr>
        <w:t xml:space="preserve"> </w:t>
      </w:r>
    </w:p>
    <w:bookmarkEnd w:id="17"/>
    <w:p w14:paraId="6BA73FD2" w14:textId="619D47F2" w:rsidR="00CB692B" w:rsidRPr="00EB66C7" w:rsidRDefault="00FE1B23" w:rsidP="00CB692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CB692B">
        <w:rPr>
          <w:b/>
          <w:lang w:eastAsia="lt-LT"/>
        </w:rPr>
        <w:t xml:space="preserve">6.2.1. </w:t>
      </w:r>
      <w:r w:rsidRPr="00EB66C7">
        <w:rPr>
          <w:b/>
          <w:lang w:eastAsia="lt-LT"/>
        </w:rPr>
        <w:t xml:space="preserve">Pagalbos į namus paslaugas asmenims </w:t>
      </w:r>
      <w:r w:rsidRPr="00EB66C7">
        <w:rPr>
          <w:lang w:eastAsia="lt-LT"/>
        </w:rPr>
        <w:t>teikia Plungės SPC</w:t>
      </w:r>
      <w:r w:rsidR="0019668D" w:rsidRPr="00EB66C7">
        <w:rPr>
          <w:lang w:eastAsia="lt-LT"/>
        </w:rPr>
        <w:t>, o nuo 2023 metų balandžio mėnesio šias paslaugas pradėjo teikti</w:t>
      </w:r>
      <w:r w:rsidR="00CB692B" w:rsidRPr="00EB66C7">
        <w:rPr>
          <w:lang w:eastAsia="lt-LT"/>
        </w:rPr>
        <w:t xml:space="preserve"> </w:t>
      </w:r>
      <w:proofErr w:type="spellStart"/>
      <w:r w:rsidR="00CB692B" w:rsidRPr="00EB66C7">
        <w:rPr>
          <w:lang w:eastAsia="lt-LT"/>
        </w:rPr>
        <w:t>VšĮ</w:t>
      </w:r>
      <w:proofErr w:type="spellEnd"/>
      <w:r w:rsidR="00CB692B" w:rsidRPr="00EB66C7">
        <w:rPr>
          <w:lang w:eastAsia="lt-LT"/>
        </w:rPr>
        <w:t xml:space="preserve"> </w:t>
      </w:r>
      <w:r w:rsidR="005651C9" w:rsidRPr="00EB66C7">
        <w:rPr>
          <w:lang w:eastAsia="lt-LT"/>
        </w:rPr>
        <w:t>„</w:t>
      </w:r>
      <w:r w:rsidR="00CB692B" w:rsidRPr="00EB66C7">
        <w:rPr>
          <w:lang w:eastAsia="lt-LT"/>
        </w:rPr>
        <w:t>Nacionalinis socialinės integracijos institutas“.</w:t>
      </w:r>
    </w:p>
    <w:p w14:paraId="38478652" w14:textId="69DE0C6B" w:rsidR="0048177D" w:rsidRDefault="00FE1B23" w:rsidP="00FE1B2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color w:val="FF0000"/>
          <w:lang w:eastAsia="lt-LT"/>
        </w:rPr>
      </w:pPr>
      <w:r w:rsidRPr="00EB66C7">
        <w:rPr>
          <w:lang w:eastAsia="lt-LT"/>
        </w:rPr>
        <w:t>Teikiamų socialinių paslaugų į namus sudėtis konkrečiam</w:t>
      </w:r>
      <w:r w:rsidRPr="0048177D">
        <w:rPr>
          <w:lang w:eastAsia="lt-LT"/>
        </w:rPr>
        <w:t xml:space="preserve"> asmeniui gali būti skirtinga, bet susidedanti ne mažiau kaip iš </w:t>
      </w:r>
      <w:r w:rsidRPr="0048177D">
        <w:rPr>
          <w:bCs/>
          <w:lang w:eastAsia="lt-LT"/>
        </w:rPr>
        <w:t>3</w:t>
      </w:r>
      <w:r w:rsidRPr="0048177D">
        <w:rPr>
          <w:lang w:eastAsia="lt-LT"/>
        </w:rPr>
        <w:t> paslaugų</w:t>
      </w:r>
      <w:r w:rsidRPr="002F480F">
        <w:rPr>
          <w:lang w:eastAsia="lt-LT"/>
        </w:rPr>
        <w:t xml:space="preserve">. </w:t>
      </w:r>
    </w:p>
    <w:p w14:paraId="7DCF6636" w14:textId="1BD2CD70" w:rsidR="0048177D" w:rsidRPr="004927C1" w:rsidRDefault="00FE1B23" w:rsidP="00FE1B2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4927C1">
        <w:rPr>
          <w:lang w:eastAsia="lt-LT"/>
        </w:rPr>
        <w:t>Pa</w:t>
      </w:r>
      <w:r w:rsidR="005068B9">
        <w:rPr>
          <w:lang w:eastAsia="lt-LT"/>
        </w:rPr>
        <w:t>galbos</w:t>
      </w:r>
      <w:r w:rsidRPr="004927C1">
        <w:rPr>
          <w:lang w:eastAsia="lt-LT"/>
        </w:rPr>
        <w:t xml:space="preserve"> namuose </w:t>
      </w:r>
      <w:r w:rsidR="005068B9">
        <w:rPr>
          <w:lang w:eastAsia="lt-LT"/>
        </w:rPr>
        <w:t xml:space="preserve">paslaugas Savivaldybės gyventojams </w:t>
      </w:r>
      <w:r w:rsidR="003A167E" w:rsidRPr="004927C1">
        <w:rPr>
          <w:lang w:eastAsia="lt-LT"/>
        </w:rPr>
        <w:t xml:space="preserve">2023 metais </w:t>
      </w:r>
      <w:r w:rsidRPr="004927C1">
        <w:rPr>
          <w:lang w:eastAsia="lt-LT"/>
        </w:rPr>
        <w:t>teik</w:t>
      </w:r>
      <w:r w:rsidR="003A167E" w:rsidRPr="004927C1">
        <w:rPr>
          <w:lang w:eastAsia="lt-LT"/>
        </w:rPr>
        <w:t>ė</w:t>
      </w:r>
      <w:r w:rsidRPr="004927C1">
        <w:rPr>
          <w:lang w:eastAsia="lt-LT"/>
        </w:rPr>
        <w:t xml:space="preserve"> </w:t>
      </w:r>
      <w:r w:rsidR="004927C1" w:rsidRPr="004927C1">
        <w:rPr>
          <w:lang w:eastAsia="lt-LT"/>
        </w:rPr>
        <w:t>30</w:t>
      </w:r>
      <w:r w:rsidRPr="004927C1">
        <w:rPr>
          <w:lang w:eastAsia="lt-LT"/>
        </w:rPr>
        <w:t xml:space="preserve"> individualios priežiūros darbuotojų</w:t>
      </w:r>
      <w:r w:rsidR="003A167E" w:rsidRPr="004927C1">
        <w:rPr>
          <w:lang w:eastAsia="lt-LT"/>
        </w:rPr>
        <w:t xml:space="preserve">, </w:t>
      </w:r>
      <w:r w:rsidRPr="004927C1">
        <w:rPr>
          <w:lang w:eastAsia="lt-LT"/>
        </w:rPr>
        <w:t xml:space="preserve">kurie padeda asmeniui apsirūpinti maisto produktais, tvarkytis buityje, rūpintis asmens higiena, organizuoja sveikatos priežiūros paslaugas, talkina ūkiniuose darbuose ar organizuoja jų atlikimą. Pagalba kasdienėje veikloje padeda paslaugų gavėjams palaikyti ryšius su visuomene ir sudaro galimybę kuo ilgiau gyventi savo namuose. </w:t>
      </w:r>
    </w:p>
    <w:p w14:paraId="632C745D" w14:textId="4A51AFE3" w:rsidR="00FE1B23" w:rsidRPr="004927C1" w:rsidRDefault="00FE1B23" w:rsidP="00FE1B2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4927C1">
        <w:rPr>
          <w:lang w:eastAsia="lt-LT"/>
        </w:rPr>
        <w:t>202</w:t>
      </w:r>
      <w:r w:rsidR="009F1BA1" w:rsidRPr="004927C1">
        <w:rPr>
          <w:lang w:eastAsia="lt-LT"/>
        </w:rPr>
        <w:t>3</w:t>
      </w:r>
      <w:r w:rsidRPr="004927C1">
        <w:rPr>
          <w:lang w:eastAsia="lt-LT"/>
        </w:rPr>
        <w:t xml:space="preserve"> metais pagalbos namuose paslaugos suteiktos </w:t>
      </w:r>
      <w:r w:rsidR="0048177D" w:rsidRPr="004927C1">
        <w:rPr>
          <w:lang w:eastAsia="lt-LT"/>
        </w:rPr>
        <w:t>307</w:t>
      </w:r>
      <w:r w:rsidRPr="004927C1">
        <w:rPr>
          <w:lang w:eastAsia="lt-LT"/>
        </w:rPr>
        <w:t xml:space="preserve"> asmenims, šiuo metu jos yra teikiamos </w:t>
      </w:r>
      <w:r w:rsidR="004927C1" w:rsidRPr="004927C1">
        <w:rPr>
          <w:lang w:eastAsia="lt-LT"/>
        </w:rPr>
        <w:t xml:space="preserve">223 </w:t>
      </w:r>
      <w:r w:rsidRPr="004927C1">
        <w:rPr>
          <w:lang w:eastAsia="lt-LT"/>
        </w:rPr>
        <w:t xml:space="preserve">asmenims, iš kurių </w:t>
      </w:r>
      <w:r w:rsidRPr="0037285D">
        <w:rPr>
          <w:lang w:eastAsia="lt-LT"/>
        </w:rPr>
        <w:t>1</w:t>
      </w:r>
      <w:r w:rsidR="004927C1" w:rsidRPr="0072607E">
        <w:rPr>
          <w:lang w:eastAsia="lt-LT"/>
        </w:rPr>
        <w:t>34</w:t>
      </w:r>
      <w:r w:rsidRPr="0097742E">
        <w:rPr>
          <w:lang w:eastAsia="lt-LT"/>
        </w:rPr>
        <w:t xml:space="preserve"> asmen</w:t>
      </w:r>
      <w:r w:rsidR="00491811" w:rsidRPr="002F480F">
        <w:rPr>
          <w:lang w:eastAsia="lt-LT"/>
        </w:rPr>
        <w:t>ims</w:t>
      </w:r>
      <w:r w:rsidRPr="0072607E">
        <w:rPr>
          <w:lang w:eastAsia="lt-LT"/>
        </w:rPr>
        <w:t xml:space="preserve"> </w:t>
      </w:r>
      <w:r w:rsidR="00EB66C7" w:rsidRPr="0097742E">
        <w:rPr>
          <w:lang w:eastAsia="lt-LT"/>
        </w:rPr>
        <w:t>–</w:t>
      </w:r>
      <w:r w:rsidRPr="0097742E">
        <w:rPr>
          <w:lang w:eastAsia="lt-LT"/>
        </w:rPr>
        <w:t xml:space="preserve"> Plungės mieste ir 8</w:t>
      </w:r>
      <w:r w:rsidR="004927C1" w:rsidRPr="0097742E">
        <w:rPr>
          <w:lang w:eastAsia="lt-LT"/>
        </w:rPr>
        <w:t>9</w:t>
      </w:r>
      <w:r w:rsidRPr="004E708C">
        <w:rPr>
          <w:lang w:eastAsia="lt-LT"/>
        </w:rPr>
        <w:t xml:space="preserve"> asmenims </w:t>
      </w:r>
      <w:r w:rsidR="00EB66C7" w:rsidRPr="00491811">
        <w:rPr>
          <w:lang w:eastAsia="lt-LT"/>
        </w:rPr>
        <w:t>–</w:t>
      </w:r>
      <w:r w:rsidRPr="00491811">
        <w:rPr>
          <w:lang w:eastAsia="lt-LT"/>
        </w:rPr>
        <w:t xml:space="preserve"> seniūnijose, ir šis skaičius nuolatos kinta.</w:t>
      </w:r>
      <w:r w:rsidRPr="004927C1">
        <w:rPr>
          <w:lang w:eastAsia="lt-LT"/>
        </w:rPr>
        <w:t xml:space="preserve"> </w:t>
      </w:r>
    </w:p>
    <w:p w14:paraId="0D805906" w14:textId="290C9326" w:rsidR="0048177D" w:rsidRPr="003A167E" w:rsidRDefault="00FE1B23" w:rsidP="003A167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1E64D6">
        <w:rPr>
          <w:lang w:eastAsia="lt-LT"/>
        </w:rPr>
        <w:t>Socialinių paslaugų teikimo procese labai svarbus prieinamumas ir teikiamų paslaugų kokybė.</w:t>
      </w:r>
      <w:r w:rsidR="0048177D" w:rsidRPr="001E64D6">
        <w:rPr>
          <w:lang w:eastAsia="lt-LT"/>
        </w:rPr>
        <w:t xml:space="preserve"> Palyginus su praėjusių metų duomenimis</w:t>
      </w:r>
      <w:r w:rsidR="004B5B50">
        <w:rPr>
          <w:lang w:eastAsia="lt-LT"/>
        </w:rPr>
        <w:t>,</w:t>
      </w:r>
      <w:r w:rsidR="0048177D" w:rsidRPr="001E64D6">
        <w:rPr>
          <w:lang w:eastAsia="lt-LT"/>
        </w:rPr>
        <w:t xml:space="preserve"> 2023 metais pagalbos namuose paslaugas gavusių asmenų buvo 61 asmeniu daugiau nei 2022 metais.</w:t>
      </w:r>
      <w:r w:rsidR="00EF489B">
        <w:rPr>
          <w:lang w:eastAsia="lt-LT"/>
        </w:rPr>
        <w:t xml:space="preserve"> </w:t>
      </w:r>
      <w:r w:rsidR="00232DF4">
        <w:rPr>
          <w:lang w:eastAsia="lt-LT"/>
        </w:rPr>
        <w:t xml:space="preserve">2023 </w:t>
      </w:r>
      <w:r w:rsidR="00232DF4" w:rsidRPr="00B5414B">
        <w:rPr>
          <w:lang w:eastAsia="lt-LT"/>
        </w:rPr>
        <w:t xml:space="preserve">metais </w:t>
      </w:r>
      <w:proofErr w:type="spellStart"/>
      <w:r w:rsidR="00EF489B" w:rsidRPr="00B5414B">
        <w:rPr>
          <w:lang w:eastAsia="lt-LT"/>
        </w:rPr>
        <w:t>VšĮ</w:t>
      </w:r>
      <w:proofErr w:type="spellEnd"/>
      <w:r w:rsidR="00EF489B" w:rsidRPr="00B5414B">
        <w:rPr>
          <w:lang w:eastAsia="lt-LT"/>
        </w:rPr>
        <w:t xml:space="preserve"> </w:t>
      </w:r>
      <w:r w:rsidR="00EB66C7">
        <w:rPr>
          <w:lang w:eastAsia="lt-LT"/>
        </w:rPr>
        <w:t>„</w:t>
      </w:r>
      <w:r w:rsidR="00EF489B" w:rsidRPr="00B5414B">
        <w:rPr>
          <w:lang w:eastAsia="lt-LT"/>
        </w:rPr>
        <w:t>Nacionalinis socialinės integracijos institutas“ paslaugos teikim</w:t>
      </w:r>
      <w:r w:rsidR="00B5414B" w:rsidRPr="00B5414B">
        <w:rPr>
          <w:lang w:eastAsia="lt-LT"/>
        </w:rPr>
        <w:t>ui</w:t>
      </w:r>
      <w:r w:rsidR="00EF489B" w:rsidRPr="00B5414B">
        <w:rPr>
          <w:lang w:eastAsia="lt-LT"/>
        </w:rPr>
        <w:t xml:space="preserve"> finansuoti </w:t>
      </w:r>
      <w:r w:rsidR="003A167E" w:rsidRPr="00B5414B">
        <w:rPr>
          <w:lang w:eastAsia="lt-LT"/>
        </w:rPr>
        <w:t>skirta</w:t>
      </w:r>
      <w:r w:rsidR="00EF489B" w:rsidRPr="00B5414B">
        <w:rPr>
          <w:lang w:eastAsia="lt-LT"/>
        </w:rPr>
        <w:t xml:space="preserve"> 31 560 eurų Savivaldybės biudžeto lėšų</w:t>
      </w:r>
      <w:r w:rsidR="00B5414B" w:rsidRPr="00B5414B">
        <w:rPr>
          <w:lang w:eastAsia="lt-LT"/>
        </w:rPr>
        <w:t xml:space="preserve">. 2024 metais </w:t>
      </w:r>
      <w:r w:rsidR="00EB66C7">
        <w:rPr>
          <w:lang w:eastAsia="lt-LT"/>
        </w:rPr>
        <w:t>–</w:t>
      </w:r>
      <w:r w:rsidR="00B5414B" w:rsidRPr="00B5414B">
        <w:rPr>
          <w:lang w:eastAsia="lt-LT"/>
        </w:rPr>
        <w:t xml:space="preserve"> 40 000 e</w:t>
      </w:r>
      <w:r w:rsidR="008B6EFA">
        <w:rPr>
          <w:lang w:eastAsia="lt-LT"/>
        </w:rPr>
        <w:t>u</w:t>
      </w:r>
      <w:r w:rsidR="00B5414B" w:rsidRPr="00B5414B">
        <w:rPr>
          <w:lang w:eastAsia="lt-LT"/>
        </w:rPr>
        <w:t>rų Savivaldybės biudžeto lėšų.</w:t>
      </w:r>
    </w:p>
    <w:p w14:paraId="628FC323" w14:textId="37950564" w:rsidR="00B10156" w:rsidRPr="00786BBC" w:rsidRDefault="00B10156" w:rsidP="006448F0">
      <w:pPr>
        <w:widowControl w:val="0"/>
        <w:shd w:val="clear" w:color="auto" w:fill="FFFFFF"/>
        <w:ind w:firstLine="720"/>
        <w:jc w:val="both"/>
        <w:rPr>
          <w:lang w:eastAsia="lt-LT"/>
        </w:rPr>
      </w:pPr>
      <w:r w:rsidRPr="00786BBC">
        <w:rPr>
          <w:b/>
        </w:rPr>
        <w:t>6.2.</w:t>
      </w:r>
      <w:r w:rsidR="00FE1B23" w:rsidRPr="00786BBC">
        <w:rPr>
          <w:b/>
        </w:rPr>
        <w:t>2</w:t>
      </w:r>
      <w:r w:rsidRPr="00786BBC">
        <w:rPr>
          <w:b/>
        </w:rPr>
        <w:t xml:space="preserve">. </w:t>
      </w:r>
      <w:r w:rsidR="008E4DA9" w:rsidRPr="00786BBC">
        <w:rPr>
          <w:bCs/>
        </w:rPr>
        <w:t>S</w:t>
      </w:r>
      <w:r w:rsidRPr="00786BBC">
        <w:rPr>
          <w:b/>
          <w:lang w:eastAsia="lt-LT"/>
        </w:rPr>
        <w:t>ocialinių įgūdžių ugdymo</w:t>
      </w:r>
      <w:r w:rsidR="00352E52" w:rsidRPr="00786BBC">
        <w:rPr>
          <w:b/>
          <w:lang w:eastAsia="lt-LT"/>
        </w:rPr>
        <w:t>, palaikymo</w:t>
      </w:r>
      <w:r w:rsidRPr="00786BBC">
        <w:rPr>
          <w:b/>
          <w:lang w:eastAsia="lt-LT"/>
        </w:rPr>
        <w:t xml:space="preserve"> ir </w:t>
      </w:r>
      <w:r w:rsidR="00352E52" w:rsidRPr="00786BBC">
        <w:rPr>
          <w:b/>
          <w:lang w:eastAsia="lt-LT"/>
        </w:rPr>
        <w:t>(ar) atkūrimo</w:t>
      </w:r>
      <w:r w:rsidRPr="00786BBC">
        <w:rPr>
          <w:b/>
          <w:lang w:eastAsia="lt-LT"/>
        </w:rPr>
        <w:t xml:space="preserve"> </w:t>
      </w:r>
      <w:r w:rsidRPr="0037285D">
        <w:rPr>
          <w:b/>
          <w:lang w:eastAsia="lt-LT"/>
        </w:rPr>
        <w:t xml:space="preserve">paslaugos </w:t>
      </w:r>
      <w:r w:rsidRPr="0072607E">
        <w:rPr>
          <w:lang w:eastAsia="lt-LT"/>
        </w:rPr>
        <w:t xml:space="preserve">yra teikiamos </w:t>
      </w:r>
      <w:r w:rsidR="00A65DD4" w:rsidRPr="0097742E">
        <w:rPr>
          <w:lang w:eastAsia="lt-LT"/>
        </w:rPr>
        <w:t>Plungės SPC</w:t>
      </w:r>
      <w:r w:rsidRPr="0097742E">
        <w:rPr>
          <w:lang w:eastAsia="lt-LT"/>
        </w:rPr>
        <w:t xml:space="preserve"> dienos metu intelekto</w:t>
      </w:r>
      <w:r w:rsidR="005068B9" w:rsidRPr="0097742E">
        <w:rPr>
          <w:lang w:eastAsia="lt-LT"/>
        </w:rPr>
        <w:t xml:space="preserve"> negalią turintiems</w:t>
      </w:r>
      <w:r w:rsidRPr="0097742E">
        <w:rPr>
          <w:lang w:eastAsia="lt-LT"/>
        </w:rPr>
        <w:t xml:space="preserve"> asmenims </w:t>
      </w:r>
      <w:r w:rsidR="00B07F35" w:rsidRPr="004E708C">
        <w:rPr>
          <w:lang w:eastAsia="lt-LT"/>
        </w:rPr>
        <w:t>nuo</w:t>
      </w:r>
      <w:r w:rsidRPr="00491811">
        <w:rPr>
          <w:lang w:eastAsia="lt-LT"/>
        </w:rPr>
        <w:t xml:space="preserve"> 18 metų amžiaus.</w:t>
      </w:r>
      <w:r w:rsidR="003438DD" w:rsidRPr="00491811">
        <w:rPr>
          <w:lang w:eastAsia="lt-LT"/>
        </w:rPr>
        <w:t xml:space="preserve"> </w:t>
      </w:r>
      <w:r w:rsidRPr="00491811">
        <w:rPr>
          <w:lang w:eastAsia="lt-LT"/>
        </w:rPr>
        <w:t>Centras</w:t>
      </w:r>
      <w:r w:rsidRPr="00786BBC">
        <w:rPr>
          <w:lang w:eastAsia="lt-LT"/>
        </w:rPr>
        <w:t xml:space="preserve"> lankytojus atsiv</w:t>
      </w:r>
      <w:r w:rsidR="00815F74" w:rsidRPr="00786BBC">
        <w:rPr>
          <w:lang w:eastAsia="lt-LT"/>
        </w:rPr>
        <w:t xml:space="preserve">eža iš Plungės miesto, Platelių ir </w:t>
      </w:r>
      <w:r w:rsidR="00BB4B12" w:rsidRPr="00786BBC">
        <w:rPr>
          <w:lang w:eastAsia="lt-LT"/>
        </w:rPr>
        <w:t xml:space="preserve">Nausodžio </w:t>
      </w:r>
      <w:r w:rsidRPr="00786BBC">
        <w:rPr>
          <w:lang w:eastAsia="lt-LT"/>
        </w:rPr>
        <w:t xml:space="preserve">seniūnijų. Jį </w:t>
      </w:r>
      <w:r w:rsidR="00BB4B12" w:rsidRPr="00786BBC">
        <w:rPr>
          <w:lang w:eastAsia="lt-LT"/>
        </w:rPr>
        <w:t xml:space="preserve">vienu metu </w:t>
      </w:r>
      <w:r w:rsidRPr="00786BBC">
        <w:rPr>
          <w:lang w:eastAsia="lt-LT"/>
        </w:rPr>
        <w:t>lanko</w:t>
      </w:r>
      <w:r w:rsidR="0004057F" w:rsidRPr="00786BBC">
        <w:rPr>
          <w:lang w:eastAsia="lt-LT"/>
        </w:rPr>
        <w:t xml:space="preserve"> 1</w:t>
      </w:r>
      <w:r w:rsidR="00BB4B12" w:rsidRPr="00786BBC">
        <w:rPr>
          <w:lang w:eastAsia="lt-LT"/>
        </w:rPr>
        <w:t>3</w:t>
      </w:r>
      <w:r w:rsidRPr="00786BBC">
        <w:rPr>
          <w:lang w:eastAsia="lt-LT"/>
        </w:rPr>
        <w:t xml:space="preserve"> asmenų. Jiems teikiamos bendrosios socialinės paslaugos</w:t>
      </w:r>
      <w:r w:rsidR="00927CE8" w:rsidRPr="00786BBC">
        <w:rPr>
          <w:lang w:eastAsia="lt-LT"/>
        </w:rPr>
        <w:t xml:space="preserve">, </w:t>
      </w:r>
      <w:r w:rsidRPr="00786BBC">
        <w:rPr>
          <w:lang w:eastAsia="lt-LT"/>
        </w:rPr>
        <w:t>ka</w:t>
      </w:r>
      <w:r w:rsidR="00927CE8" w:rsidRPr="00786BBC">
        <w:rPr>
          <w:lang w:eastAsia="lt-LT"/>
        </w:rPr>
        <w:t xml:space="preserve">sdienio gyvenimo įgūdžių ugdymo ir </w:t>
      </w:r>
      <w:r w:rsidR="00927CE8" w:rsidRPr="00786BBC">
        <w:rPr>
          <w:lang w:eastAsia="lt-LT"/>
        </w:rPr>
        <w:lastRenderedPageBreak/>
        <w:t xml:space="preserve">palaikymo, darbinių įgūdžių ugdymo, </w:t>
      </w:r>
      <w:r w:rsidRPr="00786BBC">
        <w:rPr>
          <w:lang w:eastAsia="lt-LT"/>
        </w:rPr>
        <w:t xml:space="preserve">sociokultūrinės </w:t>
      </w:r>
      <w:r w:rsidR="00927CE8" w:rsidRPr="00786BBC">
        <w:rPr>
          <w:lang w:eastAsia="lt-LT"/>
        </w:rPr>
        <w:t>bei</w:t>
      </w:r>
      <w:r w:rsidRPr="00786BBC">
        <w:rPr>
          <w:lang w:eastAsia="lt-LT"/>
        </w:rPr>
        <w:t xml:space="preserve"> sveikatos stiprinimo paslaugos</w:t>
      </w:r>
      <w:r w:rsidR="00921A3F">
        <w:rPr>
          <w:lang w:eastAsia="lt-LT"/>
        </w:rPr>
        <w:t>.</w:t>
      </w:r>
    </w:p>
    <w:p w14:paraId="403DF360" w14:textId="53B3D967" w:rsidR="00B10156" w:rsidRPr="00B53216" w:rsidRDefault="00B10156" w:rsidP="006448F0">
      <w:pPr>
        <w:widowControl w:val="0"/>
        <w:tabs>
          <w:tab w:val="left" w:pos="916"/>
          <w:tab w:val="left" w:pos="1832"/>
          <w:tab w:val="left" w:pos="1985"/>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i/>
          <w:iCs/>
          <w:lang w:eastAsia="lt-LT"/>
        </w:rPr>
      </w:pPr>
      <w:r w:rsidRPr="00B53216">
        <w:rPr>
          <w:b/>
          <w:lang w:eastAsia="lt-LT"/>
        </w:rPr>
        <w:t>6.2.</w:t>
      </w:r>
      <w:r w:rsidR="00FE1B23" w:rsidRPr="00B53216">
        <w:rPr>
          <w:b/>
          <w:lang w:eastAsia="lt-LT"/>
        </w:rPr>
        <w:t>3</w:t>
      </w:r>
      <w:r w:rsidRPr="00B53216">
        <w:rPr>
          <w:b/>
          <w:lang w:eastAsia="lt-LT"/>
        </w:rPr>
        <w:t>.</w:t>
      </w:r>
      <w:r w:rsidR="002A3422" w:rsidRPr="00B53216">
        <w:rPr>
          <w:b/>
          <w:lang w:eastAsia="lt-LT"/>
        </w:rPr>
        <w:t xml:space="preserve"> Socialinės priežiūros šeimoms</w:t>
      </w:r>
      <w:r w:rsidRPr="00B53216">
        <w:rPr>
          <w:b/>
          <w:lang w:eastAsia="lt-LT"/>
        </w:rPr>
        <w:t xml:space="preserve"> paslaugos </w:t>
      </w:r>
      <w:r w:rsidR="00CB2BC5" w:rsidRPr="00B53216">
        <w:rPr>
          <w:lang w:eastAsia="lt-LT"/>
        </w:rPr>
        <w:t>buvo</w:t>
      </w:r>
      <w:r w:rsidRPr="00B53216">
        <w:rPr>
          <w:lang w:eastAsia="lt-LT"/>
        </w:rPr>
        <w:t xml:space="preserve"> teikiamos šeimoms, patiriančioms socialinę riziką </w:t>
      </w:r>
      <w:r w:rsidR="00665043">
        <w:rPr>
          <w:lang w:eastAsia="lt-LT"/>
        </w:rPr>
        <w:t xml:space="preserve">ir </w:t>
      </w:r>
      <w:r w:rsidRPr="00B53216">
        <w:rPr>
          <w:lang w:eastAsia="lt-LT"/>
        </w:rPr>
        <w:t>au</w:t>
      </w:r>
      <w:r w:rsidR="00036520" w:rsidRPr="00B53216">
        <w:rPr>
          <w:lang w:eastAsia="lt-LT"/>
        </w:rPr>
        <w:t>ginančioms vaikus</w:t>
      </w:r>
      <w:r w:rsidRPr="00B53216">
        <w:rPr>
          <w:lang w:eastAsia="lt-LT"/>
        </w:rPr>
        <w:t>.</w:t>
      </w:r>
      <w:r w:rsidR="00CB2BC5" w:rsidRPr="00B53216">
        <w:rPr>
          <w:lang w:eastAsia="lt-LT"/>
        </w:rPr>
        <w:t xml:space="preserve"> </w:t>
      </w:r>
    </w:p>
    <w:p w14:paraId="23AE85AA" w14:textId="6275DC9D" w:rsidR="00CC24A1" w:rsidRPr="0097742E" w:rsidRDefault="00262E97" w:rsidP="00970ED9">
      <w:pPr>
        <w:widowControl w:val="0"/>
        <w:tabs>
          <w:tab w:val="left" w:pos="916"/>
          <w:tab w:val="left" w:pos="1832"/>
          <w:tab w:val="left" w:pos="1985"/>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proofErr w:type="spellStart"/>
      <w:r w:rsidRPr="0097742E">
        <w:rPr>
          <w:lang w:eastAsia="lt-LT"/>
        </w:rPr>
        <w:t>T</w:t>
      </w:r>
      <w:r w:rsidR="00F13D24" w:rsidRPr="0097742E">
        <w:rPr>
          <w:lang w:eastAsia="lt-LT"/>
        </w:rPr>
        <w:t>arpinstitucinio</w:t>
      </w:r>
      <w:proofErr w:type="spellEnd"/>
      <w:r w:rsidR="00F13D24" w:rsidRPr="0097742E">
        <w:rPr>
          <w:lang w:eastAsia="lt-LT"/>
        </w:rPr>
        <w:t xml:space="preserve"> bendradarbiavimo koordinatori</w:t>
      </w:r>
      <w:r w:rsidR="000954E2" w:rsidRPr="0097742E">
        <w:rPr>
          <w:lang w:eastAsia="lt-LT"/>
        </w:rPr>
        <w:t>a</w:t>
      </w:r>
      <w:r w:rsidR="00F13D24" w:rsidRPr="004E708C">
        <w:rPr>
          <w:lang w:eastAsia="lt-LT"/>
        </w:rPr>
        <w:t xml:space="preserve">us pareigybė (toliau – TBK), įkurtas </w:t>
      </w:r>
      <w:r w:rsidR="003F66EB" w:rsidRPr="0097742E">
        <w:rPr>
          <w:lang w:eastAsia="lt-LT"/>
        </w:rPr>
        <w:t>G</w:t>
      </w:r>
      <w:r w:rsidR="00F13D24" w:rsidRPr="0097742E">
        <w:rPr>
          <w:lang w:eastAsia="lt-LT"/>
        </w:rPr>
        <w:t xml:space="preserve">lobos centras ir </w:t>
      </w:r>
      <w:r w:rsidR="003F66EB" w:rsidRPr="0097742E">
        <w:rPr>
          <w:lang w:eastAsia="lt-LT"/>
        </w:rPr>
        <w:t>A</w:t>
      </w:r>
      <w:r w:rsidR="00660FB5" w:rsidRPr="0097742E">
        <w:rPr>
          <w:lang w:eastAsia="lt-LT"/>
        </w:rPr>
        <w:t>V</w:t>
      </w:r>
      <w:r w:rsidR="00F13D24" w:rsidRPr="0097742E">
        <w:rPr>
          <w:lang w:eastAsia="lt-LT"/>
        </w:rPr>
        <w:t xml:space="preserve"> specialistai pakeitė pagalbos vaikui ir šeimai organizavimo modelį.</w:t>
      </w:r>
    </w:p>
    <w:p w14:paraId="794A91C9" w14:textId="19095EF9" w:rsidR="00663D42" w:rsidRPr="00BB537E" w:rsidRDefault="005A5801" w:rsidP="00C65AD5">
      <w:pPr>
        <w:widowControl w:val="0"/>
        <w:shd w:val="clear" w:color="auto" w:fill="FFFFFF"/>
        <w:ind w:firstLine="720"/>
        <w:jc w:val="both"/>
        <w:rPr>
          <w:lang w:eastAsia="lt-LT"/>
        </w:rPr>
      </w:pPr>
      <w:r w:rsidRPr="0097742E">
        <w:rPr>
          <w:lang w:eastAsia="lt-LT"/>
        </w:rPr>
        <w:t>VVTAĮ specialistai</w:t>
      </w:r>
      <w:r w:rsidR="00BE6B7D" w:rsidRPr="0097742E">
        <w:rPr>
          <w:lang w:eastAsia="lt-LT"/>
        </w:rPr>
        <w:t>,</w:t>
      </w:r>
      <w:r w:rsidR="00083E29" w:rsidRPr="0097742E">
        <w:rPr>
          <w:lang w:eastAsia="lt-LT"/>
        </w:rPr>
        <w:t xml:space="preserve"> gavę pranešimą</w:t>
      </w:r>
      <w:r w:rsidR="00083E29" w:rsidRPr="00BB537E">
        <w:rPr>
          <w:lang w:eastAsia="lt-LT"/>
        </w:rPr>
        <w:t xml:space="preserve"> apie galimą vaiko teisių pažeidimą (smurtą, nepriežiūrą ir </w:t>
      </w:r>
      <w:proofErr w:type="spellStart"/>
      <w:r w:rsidR="00083E29" w:rsidRPr="00BB537E">
        <w:rPr>
          <w:lang w:eastAsia="lt-LT"/>
        </w:rPr>
        <w:t>pan</w:t>
      </w:r>
      <w:proofErr w:type="spellEnd"/>
      <w:r w:rsidR="00083E29" w:rsidRPr="00BB537E">
        <w:rPr>
          <w:lang w:eastAsia="lt-LT"/>
        </w:rPr>
        <w:t>.), atlieka vaiko situacijos vertinimą ir priima sprendimą dėl būtinų apsaugos priemonių vaikui taikymo. Nustačius rizikos veiksnius vaiko atžvilgiu</w:t>
      </w:r>
      <w:r w:rsidR="00BE6B7D" w:rsidRPr="00BB537E">
        <w:rPr>
          <w:lang w:eastAsia="lt-LT"/>
        </w:rPr>
        <w:t>,</w:t>
      </w:r>
      <w:r w:rsidR="00083E29" w:rsidRPr="00BB537E">
        <w:rPr>
          <w:lang w:eastAsia="lt-LT"/>
        </w:rPr>
        <w:t xml:space="preserve"> VVTAĮT pateikia vaiko situacijos vertinimo anketą ir kitus turimus dokumentus bei informaciją</w:t>
      </w:r>
      <w:r w:rsidR="00CC24A1" w:rsidRPr="00BB537E">
        <w:rPr>
          <w:lang w:eastAsia="lt-LT"/>
        </w:rPr>
        <w:t xml:space="preserve"> AV</w:t>
      </w:r>
      <w:r w:rsidR="00660FB5" w:rsidRPr="00BB537E">
        <w:rPr>
          <w:lang w:eastAsia="lt-LT"/>
        </w:rPr>
        <w:t xml:space="preserve"> </w:t>
      </w:r>
      <w:r w:rsidR="00083E29" w:rsidRPr="00BB537E">
        <w:rPr>
          <w:lang w:eastAsia="lt-LT"/>
        </w:rPr>
        <w:t xml:space="preserve">proceso taikymui. </w:t>
      </w:r>
      <w:r w:rsidR="009909FB" w:rsidRPr="00BB537E">
        <w:rPr>
          <w:lang w:eastAsia="lt-LT"/>
        </w:rPr>
        <w:t>A</w:t>
      </w:r>
      <w:r w:rsidR="00CC24A1" w:rsidRPr="00BB537E">
        <w:rPr>
          <w:lang w:eastAsia="lt-LT"/>
        </w:rPr>
        <w:t>V</w:t>
      </w:r>
      <w:r w:rsidR="009909FB" w:rsidRPr="00BB537E">
        <w:rPr>
          <w:lang w:eastAsia="lt-LT"/>
        </w:rPr>
        <w:t xml:space="preserve"> procesas gali būti inicijuotas ir vaiko atstovų pagal įstatymą ir (ar) pagalbą vaikams ir (ar) šeimoms organizuojančių ir teikiančių įstaigų, organizacijų prašymu. </w:t>
      </w:r>
    </w:p>
    <w:p w14:paraId="2FA50EF9" w14:textId="5B550307" w:rsidR="00C00BEA" w:rsidRPr="00BB537E" w:rsidRDefault="00083E29" w:rsidP="00FE1B23">
      <w:pPr>
        <w:widowControl w:val="0"/>
        <w:shd w:val="clear" w:color="auto" w:fill="FFFFFF"/>
        <w:ind w:firstLine="720"/>
        <w:jc w:val="both"/>
        <w:rPr>
          <w:lang w:eastAsia="lt-LT"/>
        </w:rPr>
      </w:pPr>
      <w:r w:rsidRPr="00BB537E">
        <w:rPr>
          <w:lang w:eastAsia="lt-LT"/>
        </w:rPr>
        <w:t>Atvejo nagrinėjimo posėdžio metu sudaromas Pagalbos šeimai planas ir skiriamos socialinės priežiūros paslaugos, kurias šeimai teikia social</w:t>
      </w:r>
      <w:r w:rsidR="009909FB" w:rsidRPr="00BB537E">
        <w:rPr>
          <w:lang w:eastAsia="lt-LT"/>
        </w:rPr>
        <w:t xml:space="preserve">iniai </w:t>
      </w:r>
      <w:r w:rsidR="009909FB" w:rsidRPr="00261F83">
        <w:rPr>
          <w:lang w:eastAsia="lt-LT"/>
        </w:rPr>
        <w:t>darbuotojai. 202</w:t>
      </w:r>
      <w:r w:rsidR="00BB537E" w:rsidRPr="00261F83">
        <w:rPr>
          <w:lang w:eastAsia="lt-LT"/>
        </w:rPr>
        <w:t>3</w:t>
      </w:r>
      <w:r w:rsidR="00A7578E" w:rsidRPr="00261F83">
        <w:rPr>
          <w:lang w:eastAsia="lt-LT"/>
        </w:rPr>
        <w:t xml:space="preserve"> </w:t>
      </w:r>
      <w:r w:rsidR="00A7578E" w:rsidRPr="00BB537E">
        <w:rPr>
          <w:lang w:eastAsia="lt-LT"/>
        </w:rPr>
        <w:t>metais</w:t>
      </w:r>
      <w:r w:rsidRPr="00BB537E">
        <w:rPr>
          <w:lang w:eastAsia="lt-LT"/>
        </w:rPr>
        <w:t xml:space="preserve"> socialinės priežiūros paslaugos</w:t>
      </w:r>
      <w:r w:rsidR="00984350" w:rsidRPr="00BB537E">
        <w:rPr>
          <w:lang w:eastAsia="lt-LT"/>
        </w:rPr>
        <w:t xml:space="preserve"> dėl tėvų socialinių įgūdžių stokos, tėvų girtavimo, tėvų smurto prieš vaikus ir vaikų nepriežiūros</w:t>
      </w:r>
      <w:r w:rsidRPr="00BB537E">
        <w:rPr>
          <w:lang w:eastAsia="lt-LT"/>
        </w:rPr>
        <w:t xml:space="preserve"> </w:t>
      </w:r>
      <w:r w:rsidR="00984350" w:rsidRPr="00BB537E">
        <w:rPr>
          <w:lang w:eastAsia="lt-LT"/>
        </w:rPr>
        <w:t xml:space="preserve">buvo </w:t>
      </w:r>
      <w:r w:rsidR="00A7578E" w:rsidRPr="00BB537E">
        <w:rPr>
          <w:lang w:eastAsia="lt-LT"/>
        </w:rPr>
        <w:t xml:space="preserve">teikiamos </w:t>
      </w:r>
      <w:r w:rsidR="009909FB" w:rsidRPr="00BB537E">
        <w:rPr>
          <w:lang w:eastAsia="lt-LT"/>
        </w:rPr>
        <w:t>2</w:t>
      </w:r>
      <w:r w:rsidR="00BB537E" w:rsidRPr="00BB537E">
        <w:rPr>
          <w:lang w:eastAsia="lt-LT"/>
        </w:rPr>
        <w:t>88</w:t>
      </w:r>
      <w:r w:rsidR="00984350" w:rsidRPr="00BB537E">
        <w:rPr>
          <w:lang w:eastAsia="lt-LT"/>
        </w:rPr>
        <w:t xml:space="preserve"> šeimoms.</w:t>
      </w:r>
    </w:p>
    <w:p w14:paraId="18DB1E7E" w14:textId="77777777" w:rsidR="003902C3" w:rsidRPr="003902C3" w:rsidRDefault="003902C3" w:rsidP="00FE1B23">
      <w:pPr>
        <w:widowControl w:val="0"/>
        <w:shd w:val="clear" w:color="auto" w:fill="FFFFFF"/>
        <w:ind w:firstLine="720"/>
        <w:jc w:val="both"/>
        <w:rPr>
          <w:color w:val="FF0000"/>
          <w:lang w:eastAsia="lt-LT"/>
        </w:rPr>
      </w:pPr>
    </w:p>
    <w:p w14:paraId="6F947675" w14:textId="77777777" w:rsidR="003902C3" w:rsidRPr="003902C3" w:rsidRDefault="003902C3" w:rsidP="003902C3">
      <w:pPr>
        <w:shd w:val="clear" w:color="auto" w:fill="FFFFFF"/>
        <w:jc w:val="center"/>
        <w:rPr>
          <w:color w:val="000000"/>
          <w:lang w:eastAsia="lt-LT"/>
        </w:rPr>
      </w:pPr>
      <w:r w:rsidRPr="003902C3">
        <w:rPr>
          <w:b/>
          <w:bCs/>
          <w:color w:val="000000"/>
        </w:rPr>
        <w:t>Duomenys apie šeimas, kurioms teikiamos socialinės priežiūros paslaugos</w:t>
      </w:r>
    </w:p>
    <w:tbl>
      <w:tblPr>
        <w:tblW w:w="97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2497"/>
        <w:gridCol w:w="1467"/>
        <w:gridCol w:w="1418"/>
        <w:gridCol w:w="1134"/>
        <w:gridCol w:w="1134"/>
        <w:gridCol w:w="1087"/>
        <w:gridCol w:w="1043"/>
      </w:tblGrid>
      <w:tr w:rsidR="003902C3" w:rsidRPr="004B66CD" w14:paraId="030F100E" w14:textId="77777777" w:rsidTr="004B66CD">
        <w:trPr>
          <w:trHeight w:val="440"/>
        </w:trPr>
        <w:tc>
          <w:tcPr>
            <w:tcW w:w="2497" w:type="dxa"/>
            <w:vMerge w:val="restart"/>
            <w:shd w:val="clear" w:color="auto" w:fill="F2F2F2"/>
            <w:tcMar>
              <w:top w:w="0" w:type="dxa"/>
              <w:left w:w="108" w:type="dxa"/>
              <w:bottom w:w="0" w:type="dxa"/>
              <w:right w:w="108" w:type="dxa"/>
            </w:tcMar>
            <w:vAlign w:val="center"/>
            <w:hideMark/>
          </w:tcPr>
          <w:p w14:paraId="2D9146DD" w14:textId="77777777" w:rsidR="003902C3" w:rsidRPr="004B66CD" w:rsidRDefault="003902C3">
            <w:pPr>
              <w:jc w:val="center"/>
              <w:rPr>
                <w:color w:val="000000"/>
              </w:rPr>
            </w:pPr>
            <w:r w:rsidRPr="004B66CD">
              <w:rPr>
                <w:b/>
                <w:bCs/>
                <w:i/>
                <w:iCs/>
                <w:color w:val="000000"/>
              </w:rPr>
              <w:t>Seniūnijos pavadinimas</w:t>
            </w:r>
          </w:p>
        </w:tc>
        <w:tc>
          <w:tcPr>
            <w:tcW w:w="2885" w:type="dxa"/>
            <w:gridSpan w:val="2"/>
            <w:shd w:val="clear" w:color="auto" w:fill="F2F2F2"/>
            <w:tcMar>
              <w:top w:w="0" w:type="dxa"/>
              <w:left w:w="108" w:type="dxa"/>
              <w:bottom w:w="0" w:type="dxa"/>
              <w:right w:w="108" w:type="dxa"/>
            </w:tcMar>
            <w:hideMark/>
          </w:tcPr>
          <w:p w14:paraId="3958568A" w14:textId="77777777" w:rsidR="003902C3" w:rsidRPr="004B66CD" w:rsidRDefault="003902C3">
            <w:pPr>
              <w:jc w:val="center"/>
              <w:rPr>
                <w:color w:val="000000"/>
              </w:rPr>
            </w:pPr>
            <w:r w:rsidRPr="004B66CD">
              <w:rPr>
                <w:b/>
                <w:bCs/>
                <w:i/>
                <w:iCs/>
                <w:color w:val="000000"/>
              </w:rPr>
              <w:t xml:space="preserve">2023 </w:t>
            </w:r>
            <w:proofErr w:type="spellStart"/>
            <w:r w:rsidRPr="004B66CD">
              <w:rPr>
                <w:b/>
                <w:bCs/>
                <w:i/>
                <w:iCs/>
                <w:color w:val="000000"/>
              </w:rPr>
              <w:t>m</w:t>
            </w:r>
            <w:proofErr w:type="spellEnd"/>
            <w:r w:rsidRPr="004B66CD">
              <w:rPr>
                <w:b/>
                <w:bCs/>
                <w:i/>
                <w:iCs/>
                <w:color w:val="000000"/>
              </w:rPr>
              <w:t>. etatų skaičius</w:t>
            </w:r>
          </w:p>
        </w:tc>
        <w:tc>
          <w:tcPr>
            <w:tcW w:w="2268" w:type="dxa"/>
            <w:gridSpan w:val="2"/>
            <w:shd w:val="clear" w:color="auto" w:fill="F2F2F2"/>
            <w:tcMar>
              <w:top w:w="0" w:type="dxa"/>
              <w:left w:w="108" w:type="dxa"/>
              <w:bottom w:w="0" w:type="dxa"/>
              <w:right w:w="108" w:type="dxa"/>
            </w:tcMar>
            <w:vAlign w:val="center"/>
            <w:hideMark/>
          </w:tcPr>
          <w:p w14:paraId="0CFCC633" w14:textId="77777777" w:rsidR="003902C3" w:rsidRPr="004B66CD" w:rsidRDefault="003902C3">
            <w:pPr>
              <w:jc w:val="center"/>
              <w:rPr>
                <w:color w:val="000000"/>
              </w:rPr>
            </w:pPr>
            <w:r w:rsidRPr="004B66CD">
              <w:rPr>
                <w:b/>
                <w:bCs/>
                <w:i/>
                <w:iCs/>
                <w:color w:val="000000"/>
              </w:rPr>
              <w:t>Šeimos, patiriančios socialinę riziką</w:t>
            </w:r>
          </w:p>
        </w:tc>
        <w:tc>
          <w:tcPr>
            <w:tcW w:w="2130" w:type="dxa"/>
            <w:gridSpan w:val="2"/>
            <w:shd w:val="clear" w:color="auto" w:fill="F2F2F2"/>
            <w:tcMar>
              <w:top w:w="0" w:type="dxa"/>
              <w:left w:w="108" w:type="dxa"/>
              <w:bottom w:w="0" w:type="dxa"/>
              <w:right w:w="108" w:type="dxa"/>
            </w:tcMar>
            <w:vAlign w:val="center"/>
            <w:hideMark/>
          </w:tcPr>
          <w:p w14:paraId="584C52BD" w14:textId="77777777" w:rsidR="003902C3" w:rsidRPr="004B66CD" w:rsidRDefault="003902C3">
            <w:pPr>
              <w:jc w:val="center"/>
              <w:rPr>
                <w:color w:val="000000"/>
              </w:rPr>
            </w:pPr>
            <w:r w:rsidRPr="004B66CD">
              <w:rPr>
                <w:b/>
                <w:bCs/>
                <w:i/>
                <w:iCs/>
                <w:color w:val="000000"/>
              </w:rPr>
              <w:t>Vaikų skaičius šiose šeimose</w:t>
            </w:r>
          </w:p>
        </w:tc>
      </w:tr>
      <w:tr w:rsidR="004B66CD" w:rsidRPr="004B66CD" w14:paraId="3BB6632B" w14:textId="77777777" w:rsidTr="004B66CD">
        <w:trPr>
          <w:trHeight w:val="516"/>
        </w:trPr>
        <w:tc>
          <w:tcPr>
            <w:tcW w:w="2497" w:type="dxa"/>
            <w:vMerge/>
            <w:shd w:val="clear" w:color="auto" w:fill="FFFFFF"/>
            <w:vAlign w:val="center"/>
            <w:hideMark/>
          </w:tcPr>
          <w:p w14:paraId="73E79212" w14:textId="77777777" w:rsidR="003902C3" w:rsidRPr="004B66CD" w:rsidRDefault="003902C3">
            <w:pPr>
              <w:rPr>
                <w:color w:val="000000"/>
              </w:rPr>
            </w:pPr>
          </w:p>
        </w:tc>
        <w:tc>
          <w:tcPr>
            <w:tcW w:w="1467" w:type="dxa"/>
            <w:shd w:val="clear" w:color="auto" w:fill="FDE9D9" w:themeFill="accent6" w:themeFillTint="33"/>
            <w:tcMar>
              <w:top w:w="0" w:type="dxa"/>
              <w:left w:w="108" w:type="dxa"/>
              <w:bottom w:w="0" w:type="dxa"/>
              <w:right w:w="108" w:type="dxa"/>
            </w:tcMar>
            <w:hideMark/>
          </w:tcPr>
          <w:p w14:paraId="44F94AE4" w14:textId="524A2B7E" w:rsidR="003902C3" w:rsidRPr="004B66CD" w:rsidRDefault="003902C3">
            <w:pPr>
              <w:jc w:val="center"/>
              <w:rPr>
                <w:color w:val="000000"/>
              </w:rPr>
            </w:pPr>
            <w:r w:rsidRPr="004B66CD">
              <w:rPr>
                <w:color w:val="000000"/>
              </w:rPr>
              <w:t>atvejo vadybininkų</w:t>
            </w:r>
          </w:p>
          <w:p w14:paraId="15DBA418" w14:textId="2ABAD79C" w:rsidR="003902C3" w:rsidRPr="004B66CD" w:rsidRDefault="003902C3" w:rsidP="003902C3">
            <w:pPr>
              <w:rPr>
                <w:color w:val="000000"/>
              </w:rPr>
            </w:pPr>
          </w:p>
        </w:tc>
        <w:tc>
          <w:tcPr>
            <w:tcW w:w="1418" w:type="dxa"/>
            <w:shd w:val="clear" w:color="auto" w:fill="FDE9D9" w:themeFill="accent6" w:themeFillTint="33"/>
            <w:tcMar>
              <w:top w:w="0" w:type="dxa"/>
              <w:left w:w="108" w:type="dxa"/>
              <w:bottom w:w="0" w:type="dxa"/>
              <w:right w:w="108" w:type="dxa"/>
            </w:tcMar>
            <w:vAlign w:val="center"/>
            <w:hideMark/>
          </w:tcPr>
          <w:p w14:paraId="2632F853" w14:textId="77777777" w:rsidR="003902C3" w:rsidRPr="004B66CD" w:rsidRDefault="003902C3">
            <w:pPr>
              <w:jc w:val="center"/>
              <w:rPr>
                <w:color w:val="000000"/>
              </w:rPr>
            </w:pPr>
            <w:r w:rsidRPr="004B66CD">
              <w:rPr>
                <w:color w:val="000000"/>
              </w:rPr>
              <w:t>socialinių darbuotojų</w:t>
            </w:r>
          </w:p>
        </w:tc>
        <w:tc>
          <w:tcPr>
            <w:tcW w:w="1134" w:type="dxa"/>
            <w:shd w:val="clear" w:color="auto" w:fill="FDE9D9" w:themeFill="accent6" w:themeFillTint="33"/>
            <w:tcMar>
              <w:top w:w="0" w:type="dxa"/>
              <w:left w:w="108" w:type="dxa"/>
              <w:bottom w:w="0" w:type="dxa"/>
              <w:right w:w="108" w:type="dxa"/>
            </w:tcMar>
            <w:vAlign w:val="center"/>
            <w:hideMark/>
          </w:tcPr>
          <w:p w14:paraId="0C6D4632" w14:textId="77777777" w:rsidR="003902C3" w:rsidRPr="004B66CD" w:rsidRDefault="003902C3">
            <w:pPr>
              <w:jc w:val="center"/>
              <w:rPr>
                <w:color w:val="000000"/>
              </w:rPr>
            </w:pPr>
            <w:r w:rsidRPr="004B66CD">
              <w:rPr>
                <w:color w:val="000000"/>
              </w:rPr>
              <w:t xml:space="preserve">2022 </w:t>
            </w:r>
            <w:proofErr w:type="spellStart"/>
            <w:r w:rsidRPr="004B66CD">
              <w:rPr>
                <w:color w:val="000000"/>
              </w:rPr>
              <w:t>m</w:t>
            </w:r>
            <w:proofErr w:type="spellEnd"/>
            <w:r w:rsidRPr="004B66CD">
              <w:rPr>
                <w:color w:val="000000"/>
              </w:rPr>
              <w:t>.</w:t>
            </w:r>
          </w:p>
        </w:tc>
        <w:tc>
          <w:tcPr>
            <w:tcW w:w="1134" w:type="dxa"/>
            <w:shd w:val="clear" w:color="auto" w:fill="FDE9D9" w:themeFill="accent6" w:themeFillTint="33"/>
            <w:tcMar>
              <w:top w:w="0" w:type="dxa"/>
              <w:left w:w="108" w:type="dxa"/>
              <w:bottom w:w="0" w:type="dxa"/>
              <w:right w:w="108" w:type="dxa"/>
            </w:tcMar>
            <w:vAlign w:val="center"/>
            <w:hideMark/>
          </w:tcPr>
          <w:p w14:paraId="572AAEED" w14:textId="77777777" w:rsidR="003902C3" w:rsidRPr="004B66CD" w:rsidRDefault="003902C3">
            <w:pPr>
              <w:jc w:val="center"/>
              <w:rPr>
                <w:color w:val="000000"/>
              </w:rPr>
            </w:pPr>
            <w:r w:rsidRPr="004B66CD">
              <w:rPr>
                <w:b/>
                <w:bCs/>
                <w:color w:val="000000"/>
              </w:rPr>
              <w:t xml:space="preserve">2023 </w:t>
            </w:r>
            <w:proofErr w:type="spellStart"/>
            <w:r w:rsidRPr="004B66CD">
              <w:rPr>
                <w:b/>
                <w:bCs/>
                <w:color w:val="000000"/>
              </w:rPr>
              <w:t>m</w:t>
            </w:r>
            <w:proofErr w:type="spellEnd"/>
            <w:r w:rsidRPr="004B66CD">
              <w:rPr>
                <w:b/>
                <w:bCs/>
                <w:color w:val="000000"/>
              </w:rPr>
              <w:t>.</w:t>
            </w:r>
          </w:p>
        </w:tc>
        <w:tc>
          <w:tcPr>
            <w:tcW w:w="1087" w:type="dxa"/>
            <w:shd w:val="clear" w:color="auto" w:fill="FDE9D9" w:themeFill="accent6" w:themeFillTint="33"/>
            <w:tcMar>
              <w:top w:w="0" w:type="dxa"/>
              <w:left w:w="108" w:type="dxa"/>
              <w:bottom w:w="0" w:type="dxa"/>
              <w:right w:w="108" w:type="dxa"/>
            </w:tcMar>
            <w:vAlign w:val="center"/>
            <w:hideMark/>
          </w:tcPr>
          <w:p w14:paraId="1B858DDF" w14:textId="77777777" w:rsidR="003902C3" w:rsidRPr="004B66CD" w:rsidRDefault="003902C3">
            <w:pPr>
              <w:jc w:val="center"/>
              <w:rPr>
                <w:color w:val="000000"/>
              </w:rPr>
            </w:pPr>
            <w:r w:rsidRPr="004B66CD">
              <w:rPr>
                <w:color w:val="000000"/>
              </w:rPr>
              <w:t xml:space="preserve">2022 </w:t>
            </w:r>
            <w:proofErr w:type="spellStart"/>
            <w:r w:rsidRPr="004B66CD">
              <w:rPr>
                <w:color w:val="000000"/>
              </w:rPr>
              <w:t>m</w:t>
            </w:r>
            <w:proofErr w:type="spellEnd"/>
            <w:r w:rsidRPr="004B66CD">
              <w:rPr>
                <w:color w:val="000000"/>
              </w:rPr>
              <w:t>.</w:t>
            </w:r>
          </w:p>
        </w:tc>
        <w:tc>
          <w:tcPr>
            <w:tcW w:w="1043" w:type="dxa"/>
            <w:shd w:val="clear" w:color="auto" w:fill="FDE9D9" w:themeFill="accent6" w:themeFillTint="33"/>
            <w:tcMar>
              <w:top w:w="0" w:type="dxa"/>
              <w:left w:w="108" w:type="dxa"/>
              <w:bottom w:w="0" w:type="dxa"/>
              <w:right w:w="108" w:type="dxa"/>
            </w:tcMar>
            <w:vAlign w:val="center"/>
            <w:hideMark/>
          </w:tcPr>
          <w:p w14:paraId="6DA05A55" w14:textId="77777777" w:rsidR="003902C3" w:rsidRPr="004B66CD" w:rsidRDefault="003902C3">
            <w:pPr>
              <w:jc w:val="center"/>
              <w:rPr>
                <w:color w:val="000000"/>
              </w:rPr>
            </w:pPr>
            <w:r w:rsidRPr="004B66CD">
              <w:rPr>
                <w:b/>
                <w:bCs/>
                <w:color w:val="000000"/>
              </w:rPr>
              <w:t xml:space="preserve">2023 </w:t>
            </w:r>
            <w:proofErr w:type="spellStart"/>
            <w:r w:rsidRPr="004B66CD">
              <w:rPr>
                <w:b/>
                <w:bCs/>
                <w:color w:val="000000"/>
              </w:rPr>
              <w:t>m</w:t>
            </w:r>
            <w:proofErr w:type="spellEnd"/>
            <w:r w:rsidRPr="004B66CD">
              <w:rPr>
                <w:b/>
                <w:bCs/>
                <w:color w:val="000000"/>
              </w:rPr>
              <w:t>.</w:t>
            </w:r>
          </w:p>
        </w:tc>
      </w:tr>
      <w:tr w:rsidR="004B66CD" w:rsidRPr="00550C92" w14:paraId="71205E84" w14:textId="77777777" w:rsidTr="004B66CD">
        <w:trPr>
          <w:trHeight w:val="343"/>
        </w:trPr>
        <w:tc>
          <w:tcPr>
            <w:tcW w:w="2497" w:type="dxa"/>
            <w:shd w:val="clear" w:color="auto" w:fill="FFFFFF"/>
            <w:tcMar>
              <w:top w:w="0" w:type="dxa"/>
              <w:left w:w="108" w:type="dxa"/>
              <w:bottom w:w="0" w:type="dxa"/>
              <w:right w:w="108" w:type="dxa"/>
            </w:tcMar>
            <w:hideMark/>
          </w:tcPr>
          <w:p w14:paraId="5F073EDD" w14:textId="77777777" w:rsidR="004A2B81" w:rsidRPr="00550C92" w:rsidRDefault="004A2B81">
            <w:pPr>
              <w:rPr>
                <w:color w:val="000000"/>
                <w:sz w:val="23"/>
                <w:szCs w:val="23"/>
              </w:rPr>
            </w:pPr>
            <w:r w:rsidRPr="00550C92">
              <w:rPr>
                <w:color w:val="000000"/>
                <w:sz w:val="23"/>
                <w:szCs w:val="23"/>
              </w:rPr>
              <w:t>Alsėdžių</w:t>
            </w:r>
          </w:p>
        </w:tc>
        <w:tc>
          <w:tcPr>
            <w:tcW w:w="1467" w:type="dxa"/>
            <w:vMerge w:val="restart"/>
            <w:shd w:val="clear" w:color="auto" w:fill="FFFFFF"/>
            <w:tcMar>
              <w:top w:w="0" w:type="dxa"/>
              <w:left w:w="108" w:type="dxa"/>
              <w:bottom w:w="0" w:type="dxa"/>
              <w:right w:w="108" w:type="dxa"/>
            </w:tcMar>
            <w:hideMark/>
          </w:tcPr>
          <w:p w14:paraId="5D0076D3" w14:textId="77777777" w:rsidR="004A2B81" w:rsidRPr="00550C92" w:rsidRDefault="004A2B81">
            <w:pPr>
              <w:jc w:val="center"/>
              <w:rPr>
                <w:color w:val="000000"/>
                <w:sz w:val="23"/>
                <w:szCs w:val="23"/>
              </w:rPr>
            </w:pPr>
            <w:r w:rsidRPr="00550C92">
              <w:rPr>
                <w:b/>
                <w:bCs/>
                <w:color w:val="000000"/>
                <w:sz w:val="23"/>
                <w:szCs w:val="23"/>
              </w:rPr>
              <w:t> </w:t>
            </w:r>
          </w:p>
          <w:p w14:paraId="75DB5823" w14:textId="77777777" w:rsidR="004A2B81" w:rsidRPr="00550C92" w:rsidRDefault="004A2B81">
            <w:pPr>
              <w:jc w:val="center"/>
              <w:rPr>
                <w:color w:val="000000"/>
                <w:sz w:val="23"/>
                <w:szCs w:val="23"/>
              </w:rPr>
            </w:pPr>
            <w:r w:rsidRPr="00550C92">
              <w:rPr>
                <w:b/>
                <w:bCs/>
                <w:color w:val="000000"/>
                <w:sz w:val="23"/>
                <w:szCs w:val="23"/>
              </w:rPr>
              <w:t> </w:t>
            </w:r>
          </w:p>
          <w:p w14:paraId="7AD12E99" w14:textId="77777777" w:rsidR="004A2B81" w:rsidRPr="00550C92" w:rsidRDefault="004A2B81">
            <w:pPr>
              <w:jc w:val="center"/>
              <w:rPr>
                <w:color w:val="000000"/>
                <w:sz w:val="23"/>
                <w:szCs w:val="23"/>
              </w:rPr>
            </w:pPr>
            <w:r w:rsidRPr="00550C92">
              <w:rPr>
                <w:b/>
                <w:bCs/>
                <w:color w:val="000000"/>
                <w:sz w:val="23"/>
                <w:szCs w:val="23"/>
              </w:rPr>
              <w:t> </w:t>
            </w:r>
          </w:p>
          <w:p w14:paraId="45F59566" w14:textId="77777777" w:rsidR="004A2B81" w:rsidRPr="00550C92" w:rsidRDefault="004A2B81">
            <w:pPr>
              <w:jc w:val="center"/>
              <w:rPr>
                <w:color w:val="000000"/>
                <w:sz w:val="23"/>
                <w:szCs w:val="23"/>
              </w:rPr>
            </w:pPr>
            <w:r w:rsidRPr="00550C92">
              <w:rPr>
                <w:b/>
                <w:bCs/>
                <w:color w:val="000000"/>
                <w:sz w:val="23"/>
                <w:szCs w:val="23"/>
              </w:rPr>
              <w:t> </w:t>
            </w:r>
          </w:p>
          <w:p w14:paraId="340380BF" w14:textId="4B2F1B07" w:rsidR="004A2B81" w:rsidRPr="00550C92" w:rsidRDefault="004A2B81" w:rsidP="004B66CD">
            <w:pPr>
              <w:jc w:val="center"/>
              <w:rPr>
                <w:color w:val="000000"/>
                <w:sz w:val="23"/>
                <w:szCs w:val="23"/>
              </w:rPr>
            </w:pPr>
            <w:r w:rsidRPr="00550C92">
              <w:rPr>
                <w:b/>
                <w:bCs/>
                <w:color w:val="000000"/>
                <w:sz w:val="23"/>
                <w:szCs w:val="23"/>
              </w:rPr>
              <w:t> </w:t>
            </w:r>
            <w:r w:rsidRPr="00550C92">
              <w:rPr>
                <w:color w:val="000000"/>
                <w:sz w:val="23"/>
                <w:szCs w:val="23"/>
              </w:rPr>
              <w:t>8</w:t>
            </w:r>
          </w:p>
        </w:tc>
        <w:tc>
          <w:tcPr>
            <w:tcW w:w="1418" w:type="dxa"/>
            <w:vMerge w:val="restart"/>
            <w:shd w:val="clear" w:color="auto" w:fill="FFFFFF"/>
            <w:tcMar>
              <w:top w:w="0" w:type="dxa"/>
              <w:left w:w="108" w:type="dxa"/>
              <w:bottom w:w="0" w:type="dxa"/>
              <w:right w:w="108" w:type="dxa"/>
            </w:tcMar>
            <w:hideMark/>
          </w:tcPr>
          <w:p w14:paraId="7214EF55" w14:textId="77777777" w:rsidR="004B66CD" w:rsidRPr="00550C92" w:rsidRDefault="004B66CD" w:rsidP="004B66CD">
            <w:pPr>
              <w:rPr>
                <w:color w:val="000000"/>
                <w:sz w:val="23"/>
                <w:szCs w:val="23"/>
              </w:rPr>
            </w:pPr>
          </w:p>
          <w:p w14:paraId="1C6BB20A" w14:textId="77777777" w:rsidR="004B66CD" w:rsidRPr="00550C92" w:rsidRDefault="004B66CD" w:rsidP="004B66CD">
            <w:pPr>
              <w:rPr>
                <w:color w:val="000000"/>
                <w:sz w:val="23"/>
                <w:szCs w:val="23"/>
              </w:rPr>
            </w:pPr>
          </w:p>
          <w:p w14:paraId="2B37732F" w14:textId="77777777" w:rsidR="004B66CD" w:rsidRPr="00550C92" w:rsidRDefault="004B66CD" w:rsidP="004B66CD">
            <w:pPr>
              <w:rPr>
                <w:color w:val="000000"/>
                <w:sz w:val="23"/>
                <w:szCs w:val="23"/>
              </w:rPr>
            </w:pPr>
          </w:p>
          <w:p w14:paraId="0C651337" w14:textId="77777777" w:rsidR="004B66CD" w:rsidRPr="00550C92" w:rsidRDefault="004B66CD" w:rsidP="004B66CD">
            <w:pPr>
              <w:rPr>
                <w:color w:val="000000"/>
                <w:sz w:val="23"/>
                <w:szCs w:val="23"/>
              </w:rPr>
            </w:pPr>
          </w:p>
          <w:p w14:paraId="056EFEC6" w14:textId="094A8F38" w:rsidR="004A2B81" w:rsidRPr="00550C92" w:rsidRDefault="004A2B81" w:rsidP="004B66CD">
            <w:pPr>
              <w:jc w:val="center"/>
              <w:rPr>
                <w:color w:val="000000"/>
                <w:sz w:val="23"/>
                <w:szCs w:val="23"/>
              </w:rPr>
            </w:pPr>
            <w:r w:rsidRPr="00550C92">
              <w:rPr>
                <w:color w:val="000000"/>
                <w:sz w:val="23"/>
                <w:szCs w:val="23"/>
              </w:rPr>
              <w:t>8</w:t>
            </w:r>
          </w:p>
        </w:tc>
        <w:tc>
          <w:tcPr>
            <w:tcW w:w="1134" w:type="dxa"/>
            <w:shd w:val="clear" w:color="auto" w:fill="FFFFFF"/>
            <w:tcMar>
              <w:top w:w="0" w:type="dxa"/>
              <w:left w:w="108" w:type="dxa"/>
              <w:bottom w:w="0" w:type="dxa"/>
              <w:right w:w="108" w:type="dxa"/>
            </w:tcMar>
            <w:hideMark/>
          </w:tcPr>
          <w:p w14:paraId="0E30AE2D" w14:textId="77777777" w:rsidR="004A2B81" w:rsidRPr="00550C92" w:rsidRDefault="004A2B81">
            <w:pPr>
              <w:jc w:val="center"/>
              <w:rPr>
                <w:color w:val="000000"/>
                <w:sz w:val="23"/>
                <w:szCs w:val="23"/>
              </w:rPr>
            </w:pPr>
            <w:r w:rsidRPr="00550C92">
              <w:rPr>
                <w:color w:val="000000"/>
                <w:sz w:val="23"/>
                <w:szCs w:val="23"/>
              </w:rPr>
              <w:t>10</w:t>
            </w:r>
          </w:p>
        </w:tc>
        <w:tc>
          <w:tcPr>
            <w:tcW w:w="1134" w:type="dxa"/>
            <w:shd w:val="clear" w:color="auto" w:fill="FFFFFF"/>
            <w:tcMar>
              <w:top w:w="0" w:type="dxa"/>
              <w:left w:w="108" w:type="dxa"/>
              <w:bottom w:w="0" w:type="dxa"/>
              <w:right w:w="108" w:type="dxa"/>
            </w:tcMar>
            <w:hideMark/>
          </w:tcPr>
          <w:p w14:paraId="7C96A952" w14:textId="77777777" w:rsidR="004A2B81" w:rsidRPr="00550C92" w:rsidRDefault="004A2B81">
            <w:pPr>
              <w:jc w:val="center"/>
              <w:rPr>
                <w:color w:val="000000"/>
                <w:sz w:val="23"/>
                <w:szCs w:val="23"/>
              </w:rPr>
            </w:pPr>
            <w:r w:rsidRPr="00550C92">
              <w:rPr>
                <w:b/>
                <w:bCs/>
                <w:color w:val="000000"/>
                <w:sz w:val="23"/>
                <w:szCs w:val="23"/>
              </w:rPr>
              <w:t>13</w:t>
            </w:r>
          </w:p>
        </w:tc>
        <w:tc>
          <w:tcPr>
            <w:tcW w:w="1087" w:type="dxa"/>
            <w:shd w:val="clear" w:color="auto" w:fill="FFFFFF"/>
            <w:tcMar>
              <w:top w:w="0" w:type="dxa"/>
              <w:left w:w="108" w:type="dxa"/>
              <w:bottom w:w="0" w:type="dxa"/>
              <w:right w:w="108" w:type="dxa"/>
            </w:tcMar>
            <w:hideMark/>
          </w:tcPr>
          <w:p w14:paraId="3AEA98BD" w14:textId="77777777" w:rsidR="004A2B81" w:rsidRPr="00550C92" w:rsidRDefault="004A2B81">
            <w:pPr>
              <w:jc w:val="center"/>
              <w:rPr>
                <w:color w:val="000000"/>
                <w:sz w:val="23"/>
                <w:szCs w:val="23"/>
              </w:rPr>
            </w:pPr>
            <w:r w:rsidRPr="00550C92">
              <w:rPr>
                <w:color w:val="000000"/>
                <w:sz w:val="23"/>
                <w:szCs w:val="23"/>
              </w:rPr>
              <w:t>20</w:t>
            </w:r>
          </w:p>
        </w:tc>
        <w:tc>
          <w:tcPr>
            <w:tcW w:w="1043" w:type="dxa"/>
            <w:shd w:val="clear" w:color="auto" w:fill="FFFFFF"/>
            <w:tcMar>
              <w:top w:w="0" w:type="dxa"/>
              <w:left w:w="108" w:type="dxa"/>
              <w:bottom w:w="0" w:type="dxa"/>
              <w:right w:w="108" w:type="dxa"/>
            </w:tcMar>
            <w:hideMark/>
          </w:tcPr>
          <w:p w14:paraId="54F25E81" w14:textId="77777777" w:rsidR="004A2B81" w:rsidRPr="00550C92" w:rsidRDefault="004A2B81">
            <w:pPr>
              <w:jc w:val="center"/>
              <w:rPr>
                <w:color w:val="000000"/>
                <w:sz w:val="23"/>
                <w:szCs w:val="23"/>
              </w:rPr>
            </w:pPr>
            <w:r w:rsidRPr="00550C92">
              <w:rPr>
                <w:b/>
                <w:bCs/>
                <w:color w:val="000000"/>
                <w:sz w:val="23"/>
                <w:szCs w:val="23"/>
              </w:rPr>
              <w:t>20</w:t>
            </w:r>
          </w:p>
        </w:tc>
      </w:tr>
      <w:tr w:rsidR="004B66CD" w:rsidRPr="00550C92" w14:paraId="7EEC8793" w14:textId="77777777" w:rsidTr="004B66CD">
        <w:trPr>
          <w:trHeight w:val="265"/>
        </w:trPr>
        <w:tc>
          <w:tcPr>
            <w:tcW w:w="2497" w:type="dxa"/>
            <w:shd w:val="clear" w:color="auto" w:fill="F2F2F2"/>
            <w:tcMar>
              <w:top w:w="0" w:type="dxa"/>
              <w:left w:w="108" w:type="dxa"/>
              <w:bottom w:w="0" w:type="dxa"/>
              <w:right w:w="108" w:type="dxa"/>
            </w:tcMar>
            <w:hideMark/>
          </w:tcPr>
          <w:p w14:paraId="01D6DE20" w14:textId="77777777" w:rsidR="004A2B81" w:rsidRPr="00550C92" w:rsidRDefault="004A2B81">
            <w:pPr>
              <w:rPr>
                <w:color w:val="000000"/>
                <w:sz w:val="23"/>
                <w:szCs w:val="23"/>
              </w:rPr>
            </w:pPr>
            <w:r w:rsidRPr="00550C92">
              <w:rPr>
                <w:color w:val="000000"/>
                <w:sz w:val="23"/>
                <w:szCs w:val="23"/>
              </w:rPr>
              <w:t>Babrungo</w:t>
            </w:r>
          </w:p>
        </w:tc>
        <w:tc>
          <w:tcPr>
            <w:tcW w:w="1467" w:type="dxa"/>
            <w:vMerge/>
            <w:shd w:val="clear" w:color="auto" w:fill="F2F2F2"/>
            <w:tcMar>
              <w:top w:w="0" w:type="dxa"/>
              <w:left w:w="108" w:type="dxa"/>
              <w:bottom w:w="0" w:type="dxa"/>
              <w:right w:w="108" w:type="dxa"/>
            </w:tcMar>
            <w:hideMark/>
          </w:tcPr>
          <w:p w14:paraId="2B1421F5" w14:textId="5E129FF4" w:rsidR="004A2B81" w:rsidRPr="00550C92" w:rsidRDefault="004A2B81" w:rsidP="00773145">
            <w:pPr>
              <w:jc w:val="center"/>
              <w:rPr>
                <w:color w:val="000000"/>
                <w:sz w:val="23"/>
                <w:szCs w:val="23"/>
              </w:rPr>
            </w:pPr>
          </w:p>
        </w:tc>
        <w:tc>
          <w:tcPr>
            <w:tcW w:w="1418" w:type="dxa"/>
            <w:vMerge/>
            <w:shd w:val="clear" w:color="auto" w:fill="F2F2F2"/>
            <w:tcMar>
              <w:top w:w="0" w:type="dxa"/>
              <w:left w:w="108" w:type="dxa"/>
              <w:bottom w:w="0" w:type="dxa"/>
              <w:right w:w="108" w:type="dxa"/>
            </w:tcMar>
            <w:hideMark/>
          </w:tcPr>
          <w:p w14:paraId="3E676D8D" w14:textId="387CB304" w:rsidR="004A2B81" w:rsidRPr="00550C92" w:rsidRDefault="004A2B81" w:rsidP="00773145">
            <w:pPr>
              <w:jc w:val="center"/>
              <w:rPr>
                <w:color w:val="000000"/>
                <w:sz w:val="23"/>
                <w:szCs w:val="23"/>
              </w:rPr>
            </w:pPr>
          </w:p>
        </w:tc>
        <w:tc>
          <w:tcPr>
            <w:tcW w:w="1134" w:type="dxa"/>
            <w:shd w:val="clear" w:color="auto" w:fill="F2F2F2"/>
            <w:tcMar>
              <w:top w:w="0" w:type="dxa"/>
              <w:left w:w="108" w:type="dxa"/>
              <w:bottom w:w="0" w:type="dxa"/>
              <w:right w:w="108" w:type="dxa"/>
            </w:tcMar>
            <w:hideMark/>
          </w:tcPr>
          <w:p w14:paraId="20E297E3" w14:textId="77777777" w:rsidR="004A2B81" w:rsidRPr="00550C92" w:rsidRDefault="004A2B81">
            <w:pPr>
              <w:jc w:val="center"/>
              <w:rPr>
                <w:color w:val="000000"/>
                <w:sz w:val="23"/>
                <w:szCs w:val="23"/>
              </w:rPr>
            </w:pPr>
            <w:r w:rsidRPr="00550C92">
              <w:rPr>
                <w:color w:val="000000"/>
                <w:sz w:val="23"/>
                <w:szCs w:val="23"/>
              </w:rPr>
              <w:t>10</w:t>
            </w:r>
          </w:p>
        </w:tc>
        <w:tc>
          <w:tcPr>
            <w:tcW w:w="1134" w:type="dxa"/>
            <w:shd w:val="clear" w:color="auto" w:fill="F2F2F2"/>
            <w:tcMar>
              <w:top w:w="0" w:type="dxa"/>
              <w:left w:w="108" w:type="dxa"/>
              <w:bottom w:w="0" w:type="dxa"/>
              <w:right w:w="108" w:type="dxa"/>
            </w:tcMar>
            <w:hideMark/>
          </w:tcPr>
          <w:p w14:paraId="2FE994E4" w14:textId="77777777" w:rsidR="004A2B81" w:rsidRPr="00550C92" w:rsidRDefault="004A2B81">
            <w:pPr>
              <w:jc w:val="center"/>
              <w:rPr>
                <w:color w:val="000000"/>
                <w:sz w:val="23"/>
                <w:szCs w:val="23"/>
              </w:rPr>
            </w:pPr>
            <w:r w:rsidRPr="00550C92">
              <w:rPr>
                <w:b/>
                <w:bCs/>
                <w:color w:val="000000"/>
                <w:sz w:val="23"/>
                <w:szCs w:val="23"/>
              </w:rPr>
              <w:t>6</w:t>
            </w:r>
          </w:p>
        </w:tc>
        <w:tc>
          <w:tcPr>
            <w:tcW w:w="1087" w:type="dxa"/>
            <w:shd w:val="clear" w:color="auto" w:fill="F2F2F2"/>
            <w:tcMar>
              <w:top w:w="0" w:type="dxa"/>
              <w:left w:w="108" w:type="dxa"/>
              <w:bottom w:w="0" w:type="dxa"/>
              <w:right w:w="108" w:type="dxa"/>
            </w:tcMar>
            <w:hideMark/>
          </w:tcPr>
          <w:p w14:paraId="2F01B5DD" w14:textId="77777777" w:rsidR="004A2B81" w:rsidRPr="00550C92" w:rsidRDefault="004A2B81">
            <w:pPr>
              <w:jc w:val="center"/>
              <w:rPr>
                <w:color w:val="000000"/>
                <w:sz w:val="23"/>
                <w:szCs w:val="23"/>
              </w:rPr>
            </w:pPr>
            <w:r w:rsidRPr="00550C92">
              <w:rPr>
                <w:color w:val="000000"/>
                <w:sz w:val="23"/>
                <w:szCs w:val="23"/>
              </w:rPr>
              <w:t>14</w:t>
            </w:r>
          </w:p>
        </w:tc>
        <w:tc>
          <w:tcPr>
            <w:tcW w:w="1043" w:type="dxa"/>
            <w:shd w:val="clear" w:color="auto" w:fill="F2F2F2"/>
            <w:tcMar>
              <w:top w:w="0" w:type="dxa"/>
              <w:left w:w="108" w:type="dxa"/>
              <w:bottom w:w="0" w:type="dxa"/>
              <w:right w:w="108" w:type="dxa"/>
            </w:tcMar>
            <w:hideMark/>
          </w:tcPr>
          <w:p w14:paraId="6FAA9A40" w14:textId="77777777" w:rsidR="004A2B81" w:rsidRPr="00550C92" w:rsidRDefault="004A2B81">
            <w:pPr>
              <w:jc w:val="center"/>
              <w:rPr>
                <w:color w:val="000000"/>
                <w:sz w:val="23"/>
                <w:szCs w:val="23"/>
              </w:rPr>
            </w:pPr>
            <w:r w:rsidRPr="00550C92">
              <w:rPr>
                <w:b/>
                <w:bCs/>
                <w:color w:val="000000"/>
                <w:sz w:val="23"/>
                <w:szCs w:val="23"/>
              </w:rPr>
              <w:t>6</w:t>
            </w:r>
          </w:p>
        </w:tc>
      </w:tr>
      <w:tr w:rsidR="004B66CD" w:rsidRPr="00550C92" w14:paraId="5DAF37BA" w14:textId="77777777" w:rsidTr="004B66CD">
        <w:trPr>
          <w:trHeight w:val="280"/>
        </w:trPr>
        <w:tc>
          <w:tcPr>
            <w:tcW w:w="2497" w:type="dxa"/>
            <w:shd w:val="clear" w:color="auto" w:fill="FFFFFF"/>
            <w:tcMar>
              <w:top w:w="0" w:type="dxa"/>
              <w:left w:w="108" w:type="dxa"/>
              <w:bottom w:w="0" w:type="dxa"/>
              <w:right w:w="108" w:type="dxa"/>
            </w:tcMar>
            <w:hideMark/>
          </w:tcPr>
          <w:p w14:paraId="531A1C32" w14:textId="77777777" w:rsidR="004A2B81" w:rsidRPr="00550C92" w:rsidRDefault="004A2B81">
            <w:pPr>
              <w:rPr>
                <w:color w:val="000000"/>
                <w:sz w:val="23"/>
                <w:szCs w:val="23"/>
              </w:rPr>
            </w:pPr>
            <w:r w:rsidRPr="00550C92">
              <w:rPr>
                <w:color w:val="000000"/>
                <w:sz w:val="23"/>
                <w:szCs w:val="23"/>
              </w:rPr>
              <w:t>Kulių</w:t>
            </w:r>
          </w:p>
        </w:tc>
        <w:tc>
          <w:tcPr>
            <w:tcW w:w="1467" w:type="dxa"/>
            <w:vMerge/>
            <w:shd w:val="clear" w:color="auto" w:fill="FFFFFF"/>
            <w:tcMar>
              <w:top w:w="0" w:type="dxa"/>
              <w:left w:w="108" w:type="dxa"/>
              <w:bottom w:w="0" w:type="dxa"/>
              <w:right w:w="108" w:type="dxa"/>
            </w:tcMar>
            <w:hideMark/>
          </w:tcPr>
          <w:p w14:paraId="2BB88581" w14:textId="0AC7DE8D" w:rsidR="004A2B81" w:rsidRPr="00550C92" w:rsidRDefault="004A2B81" w:rsidP="00773145">
            <w:pPr>
              <w:jc w:val="center"/>
              <w:rPr>
                <w:color w:val="000000"/>
                <w:sz w:val="23"/>
                <w:szCs w:val="23"/>
              </w:rPr>
            </w:pPr>
          </w:p>
        </w:tc>
        <w:tc>
          <w:tcPr>
            <w:tcW w:w="1418" w:type="dxa"/>
            <w:vMerge/>
            <w:shd w:val="clear" w:color="auto" w:fill="FFFFFF"/>
            <w:tcMar>
              <w:top w:w="0" w:type="dxa"/>
              <w:left w:w="108" w:type="dxa"/>
              <w:bottom w:w="0" w:type="dxa"/>
              <w:right w:w="108" w:type="dxa"/>
            </w:tcMar>
            <w:hideMark/>
          </w:tcPr>
          <w:p w14:paraId="60E66972" w14:textId="10D7AA19" w:rsidR="004A2B81" w:rsidRPr="00550C92" w:rsidRDefault="004A2B81" w:rsidP="00773145">
            <w:pPr>
              <w:jc w:val="center"/>
              <w:rPr>
                <w:color w:val="000000"/>
                <w:sz w:val="23"/>
                <w:szCs w:val="23"/>
              </w:rPr>
            </w:pPr>
          </w:p>
        </w:tc>
        <w:tc>
          <w:tcPr>
            <w:tcW w:w="1134" w:type="dxa"/>
            <w:shd w:val="clear" w:color="auto" w:fill="FFFFFF"/>
            <w:tcMar>
              <w:top w:w="0" w:type="dxa"/>
              <w:left w:w="108" w:type="dxa"/>
              <w:bottom w:w="0" w:type="dxa"/>
              <w:right w:w="108" w:type="dxa"/>
            </w:tcMar>
            <w:hideMark/>
          </w:tcPr>
          <w:p w14:paraId="0268347A" w14:textId="77777777" w:rsidR="004A2B81" w:rsidRPr="00550C92" w:rsidRDefault="004A2B81">
            <w:pPr>
              <w:jc w:val="center"/>
              <w:rPr>
                <w:color w:val="000000"/>
                <w:sz w:val="23"/>
                <w:szCs w:val="23"/>
              </w:rPr>
            </w:pPr>
            <w:r w:rsidRPr="00550C92">
              <w:rPr>
                <w:color w:val="000000"/>
                <w:sz w:val="23"/>
                <w:szCs w:val="23"/>
              </w:rPr>
              <w:t>14</w:t>
            </w:r>
          </w:p>
        </w:tc>
        <w:tc>
          <w:tcPr>
            <w:tcW w:w="1134" w:type="dxa"/>
            <w:shd w:val="clear" w:color="auto" w:fill="FFFFFF"/>
            <w:tcMar>
              <w:top w:w="0" w:type="dxa"/>
              <w:left w:w="108" w:type="dxa"/>
              <w:bottom w:w="0" w:type="dxa"/>
              <w:right w:w="108" w:type="dxa"/>
            </w:tcMar>
            <w:hideMark/>
          </w:tcPr>
          <w:p w14:paraId="72B1DBAC" w14:textId="77777777" w:rsidR="004A2B81" w:rsidRPr="00550C92" w:rsidRDefault="004A2B81">
            <w:pPr>
              <w:jc w:val="center"/>
              <w:rPr>
                <w:color w:val="000000"/>
                <w:sz w:val="23"/>
                <w:szCs w:val="23"/>
              </w:rPr>
            </w:pPr>
            <w:r w:rsidRPr="00550C92">
              <w:rPr>
                <w:b/>
                <w:bCs/>
                <w:color w:val="000000"/>
                <w:sz w:val="23"/>
                <w:szCs w:val="23"/>
              </w:rPr>
              <w:t>15</w:t>
            </w:r>
          </w:p>
        </w:tc>
        <w:tc>
          <w:tcPr>
            <w:tcW w:w="1087" w:type="dxa"/>
            <w:shd w:val="clear" w:color="auto" w:fill="FFFFFF"/>
            <w:tcMar>
              <w:top w:w="0" w:type="dxa"/>
              <w:left w:w="108" w:type="dxa"/>
              <w:bottom w:w="0" w:type="dxa"/>
              <w:right w:w="108" w:type="dxa"/>
            </w:tcMar>
            <w:hideMark/>
          </w:tcPr>
          <w:p w14:paraId="2C454DE6" w14:textId="77777777" w:rsidR="004A2B81" w:rsidRPr="00550C92" w:rsidRDefault="004A2B81">
            <w:pPr>
              <w:jc w:val="center"/>
              <w:rPr>
                <w:color w:val="000000"/>
                <w:sz w:val="23"/>
                <w:szCs w:val="23"/>
              </w:rPr>
            </w:pPr>
            <w:r w:rsidRPr="00550C92">
              <w:rPr>
                <w:color w:val="000000"/>
                <w:sz w:val="23"/>
                <w:szCs w:val="23"/>
              </w:rPr>
              <w:t>22</w:t>
            </w:r>
          </w:p>
        </w:tc>
        <w:tc>
          <w:tcPr>
            <w:tcW w:w="1043" w:type="dxa"/>
            <w:shd w:val="clear" w:color="auto" w:fill="FFFFFF"/>
            <w:tcMar>
              <w:top w:w="0" w:type="dxa"/>
              <w:left w:w="108" w:type="dxa"/>
              <w:bottom w:w="0" w:type="dxa"/>
              <w:right w:w="108" w:type="dxa"/>
            </w:tcMar>
            <w:hideMark/>
          </w:tcPr>
          <w:p w14:paraId="79CA370F" w14:textId="77777777" w:rsidR="004A2B81" w:rsidRPr="00550C92" w:rsidRDefault="004A2B81">
            <w:pPr>
              <w:jc w:val="center"/>
              <w:rPr>
                <w:color w:val="000000"/>
                <w:sz w:val="23"/>
                <w:szCs w:val="23"/>
              </w:rPr>
            </w:pPr>
            <w:r w:rsidRPr="00550C92">
              <w:rPr>
                <w:b/>
                <w:bCs/>
                <w:color w:val="000000"/>
                <w:sz w:val="23"/>
                <w:szCs w:val="23"/>
              </w:rPr>
              <w:t>27</w:t>
            </w:r>
          </w:p>
        </w:tc>
      </w:tr>
      <w:tr w:rsidR="004B66CD" w:rsidRPr="00550C92" w14:paraId="204464DC" w14:textId="77777777" w:rsidTr="004B66CD">
        <w:trPr>
          <w:trHeight w:val="280"/>
        </w:trPr>
        <w:tc>
          <w:tcPr>
            <w:tcW w:w="2497" w:type="dxa"/>
            <w:shd w:val="clear" w:color="auto" w:fill="F2F2F2"/>
            <w:tcMar>
              <w:top w:w="0" w:type="dxa"/>
              <w:left w:w="108" w:type="dxa"/>
              <w:bottom w:w="0" w:type="dxa"/>
              <w:right w:w="108" w:type="dxa"/>
            </w:tcMar>
            <w:hideMark/>
          </w:tcPr>
          <w:p w14:paraId="25F9CF63" w14:textId="77777777" w:rsidR="004A2B81" w:rsidRPr="00550C92" w:rsidRDefault="004A2B81">
            <w:pPr>
              <w:rPr>
                <w:color w:val="000000"/>
                <w:sz w:val="23"/>
                <w:szCs w:val="23"/>
              </w:rPr>
            </w:pPr>
            <w:r w:rsidRPr="00550C92">
              <w:rPr>
                <w:color w:val="000000"/>
                <w:sz w:val="23"/>
                <w:szCs w:val="23"/>
              </w:rPr>
              <w:t>Nausodžio</w:t>
            </w:r>
          </w:p>
        </w:tc>
        <w:tc>
          <w:tcPr>
            <w:tcW w:w="1467" w:type="dxa"/>
            <w:vMerge/>
            <w:shd w:val="clear" w:color="auto" w:fill="F2F2F2"/>
            <w:tcMar>
              <w:top w:w="0" w:type="dxa"/>
              <w:left w:w="108" w:type="dxa"/>
              <w:bottom w:w="0" w:type="dxa"/>
              <w:right w:w="108" w:type="dxa"/>
            </w:tcMar>
            <w:hideMark/>
          </w:tcPr>
          <w:p w14:paraId="7B95C341" w14:textId="53CC16B5" w:rsidR="004A2B81" w:rsidRPr="00550C92" w:rsidRDefault="004A2B81" w:rsidP="00773145">
            <w:pPr>
              <w:jc w:val="center"/>
              <w:rPr>
                <w:color w:val="000000"/>
                <w:sz w:val="23"/>
                <w:szCs w:val="23"/>
              </w:rPr>
            </w:pPr>
          </w:p>
        </w:tc>
        <w:tc>
          <w:tcPr>
            <w:tcW w:w="1418" w:type="dxa"/>
            <w:vMerge/>
            <w:shd w:val="clear" w:color="auto" w:fill="F2F2F2"/>
            <w:tcMar>
              <w:top w:w="0" w:type="dxa"/>
              <w:left w:w="108" w:type="dxa"/>
              <w:bottom w:w="0" w:type="dxa"/>
              <w:right w:w="108" w:type="dxa"/>
            </w:tcMar>
            <w:hideMark/>
          </w:tcPr>
          <w:p w14:paraId="3B70A0F4" w14:textId="0E6BE502" w:rsidR="004A2B81" w:rsidRPr="00550C92" w:rsidRDefault="004A2B81" w:rsidP="00773145">
            <w:pPr>
              <w:jc w:val="center"/>
              <w:rPr>
                <w:color w:val="000000"/>
                <w:sz w:val="23"/>
                <w:szCs w:val="23"/>
              </w:rPr>
            </w:pPr>
          </w:p>
        </w:tc>
        <w:tc>
          <w:tcPr>
            <w:tcW w:w="1134" w:type="dxa"/>
            <w:shd w:val="clear" w:color="auto" w:fill="F2F2F2"/>
            <w:tcMar>
              <w:top w:w="0" w:type="dxa"/>
              <w:left w:w="108" w:type="dxa"/>
              <w:bottom w:w="0" w:type="dxa"/>
              <w:right w:w="108" w:type="dxa"/>
            </w:tcMar>
            <w:hideMark/>
          </w:tcPr>
          <w:p w14:paraId="6ADB92B8" w14:textId="77777777" w:rsidR="004A2B81" w:rsidRPr="00550C92" w:rsidRDefault="004A2B81">
            <w:pPr>
              <w:jc w:val="center"/>
              <w:rPr>
                <w:color w:val="000000"/>
                <w:sz w:val="23"/>
                <w:szCs w:val="23"/>
              </w:rPr>
            </w:pPr>
            <w:r w:rsidRPr="00550C92">
              <w:rPr>
                <w:color w:val="000000"/>
                <w:sz w:val="23"/>
                <w:szCs w:val="23"/>
              </w:rPr>
              <w:t>23</w:t>
            </w:r>
          </w:p>
        </w:tc>
        <w:tc>
          <w:tcPr>
            <w:tcW w:w="1134" w:type="dxa"/>
            <w:shd w:val="clear" w:color="auto" w:fill="F2F2F2"/>
            <w:tcMar>
              <w:top w:w="0" w:type="dxa"/>
              <w:left w:w="108" w:type="dxa"/>
              <w:bottom w:w="0" w:type="dxa"/>
              <w:right w:w="108" w:type="dxa"/>
            </w:tcMar>
            <w:hideMark/>
          </w:tcPr>
          <w:p w14:paraId="04989422" w14:textId="77777777" w:rsidR="004A2B81" w:rsidRPr="00550C92" w:rsidRDefault="004A2B81">
            <w:pPr>
              <w:jc w:val="center"/>
              <w:rPr>
                <w:color w:val="000000"/>
                <w:sz w:val="23"/>
                <w:szCs w:val="23"/>
              </w:rPr>
            </w:pPr>
            <w:r w:rsidRPr="00550C92">
              <w:rPr>
                <w:b/>
                <w:bCs/>
                <w:color w:val="000000"/>
                <w:sz w:val="23"/>
                <w:szCs w:val="23"/>
              </w:rPr>
              <w:t>17</w:t>
            </w:r>
          </w:p>
        </w:tc>
        <w:tc>
          <w:tcPr>
            <w:tcW w:w="1087" w:type="dxa"/>
            <w:shd w:val="clear" w:color="auto" w:fill="F2F2F2"/>
            <w:tcMar>
              <w:top w:w="0" w:type="dxa"/>
              <w:left w:w="108" w:type="dxa"/>
              <w:bottom w:w="0" w:type="dxa"/>
              <w:right w:w="108" w:type="dxa"/>
            </w:tcMar>
            <w:hideMark/>
          </w:tcPr>
          <w:p w14:paraId="6C77966B" w14:textId="77777777" w:rsidR="004A2B81" w:rsidRPr="00550C92" w:rsidRDefault="004A2B81">
            <w:pPr>
              <w:jc w:val="center"/>
              <w:rPr>
                <w:color w:val="000000"/>
                <w:sz w:val="23"/>
                <w:szCs w:val="23"/>
              </w:rPr>
            </w:pPr>
            <w:r w:rsidRPr="00550C92">
              <w:rPr>
                <w:color w:val="000000"/>
                <w:sz w:val="23"/>
                <w:szCs w:val="23"/>
              </w:rPr>
              <w:t>44</w:t>
            </w:r>
          </w:p>
        </w:tc>
        <w:tc>
          <w:tcPr>
            <w:tcW w:w="1043" w:type="dxa"/>
            <w:shd w:val="clear" w:color="auto" w:fill="F2F2F2"/>
            <w:tcMar>
              <w:top w:w="0" w:type="dxa"/>
              <w:left w:w="108" w:type="dxa"/>
              <w:bottom w:w="0" w:type="dxa"/>
              <w:right w:w="108" w:type="dxa"/>
            </w:tcMar>
            <w:hideMark/>
          </w:tcPr>
          <w:p w14:paraId="42D27E4F" w14:textId="77777777" w:rsidR="004A2B81" w:rsidRPr="00550C92" w:rsidRDefault="004A2B81">
            <w:pPr>
              <w:jc w:val="center"/>
              <w:rPr>
                <w:color w:val="000000"/>
                <w:sz w:val="23"/>
                <w:szCs w:val="23"/>
              </w:rPr>
            </w:pPr>
            <w:r w:rsidRPr="00550C92">
              <w:rPr>
                <w:b/>
                <w:bCs/>
                <w:color w:val="000000"/>
                <w:sz w:val="23"/>
                <w:szCs w:val="23"/>
              </w:rPr>
              <w:t>36</w:t>
            </w:r>
          </w:p>
        </w:tc>
      </w:tr>
      <w:tr w:rsidR="004B66CD" w:rsidRPr="00550C92" w14:paraId="2A2095B9" w14:textId="77777777" w:rsidTr="004B66CD">
        <w:trPr>
          <w:trHeight w:val="280"/>
        </w:trPr>
        <w:tc>
          <w:tcPr>
            <w:tcW w:w="2497" w:type="dxa"/>
            <w:shd w:val="clear" w:color="auto" w:fill="FFFFFF"/>
            <w:tcMar>
              <w:top w:w="0" w:type="dxa"/>
              <w:left w:w="108" w:type="dxa"/>
              <w:bottom w:w="0" w:type="dxa"/>
              <w:right w:w="108" w:type="dxa"/>
            </w:tcMar>
            <w:hideMark/>
          </w:tcPr>
          <w:p w14:paraId="7ADDFC53" w14:textId="77777777" w:rsidR="004A2B81" w:rsidRPr="00550C92" w:rsidRDefault="004A2B81">
            <w:pPr>
              <w:rPr>
                <w:color w:val="000000"/>
                <w:sz w:val="23"/>
                <w:szCs w:val="23"/>
              </w:rPr>
            </w:pPr>
            <w:proofErr w:type="spellStart"/>
            <w:r w:rsidRPr="00550C92">
              <w:rPr>
                <w:color w:val="000000"/>
                <w:sz w:val="23"/>
                <w:szCs w:val="23"/>
              </w:rPr>
              <w:t>Paukštakių</w:t>
            </w:r>
            <w:proofErr w:type="spellEnd"/>
          </w:p>
        </w:tc>
        <w:tc>
          <w:tcPr>
            <w:tcW w:w="1467" w:type="dxa"/>
            <w:vMerge/>
            <w:shd w:val="clear" w:color="auto" w:fill="FFFFFF"/>
            <w:tcMar>
              <w:top w:w="0" w:type="dxa"/>
              <w:left w:w="108" w:type="dxa"/>
              <w:bottom w:w="0" w:type="dxa"/>
              <w:right w:w="108" w:type="dxa"/>
            </w:tcMar>
            <w:hideMark/>
          </w:tcPr>
          <w:p w14:paraId="3125E308" w14:textId="5DEC07F2" w:rsidR="004A2B81" w:rsidRPr="00550C92" w:rsidRDefault="004A2B81" w:rsidP="00773145">
            <w:pPr>
              <w:jc w:val="center"/>
              <w:rPr>
                <w:color w:val="000000"/>
                <w:sz w:val="23"/>
                <w:szCs w:val="23"/>
              </w:rPr>
            </w:pPr>
          </w:p>
        </w:tc>
        <w:tc>
          <w:tcPr>
            <w:tcW w:w="1418" w:type="dxa"/>
            <w:vMerge/>
            <w:shd w:val="clear" w:color="auto" w:fill="FFFFFF"/>
            <w:tcMar>
              <w:top w:w="0" w:type="dxa"/>
              <w:left w:w="108" w:type="dxa"/>
              <w:bottom w:w="0" w:type="dxa"/>
              <w:right w:w="108" w:type="dxa"/>
            </w:tcMar>
            <w:hideMark/>
          </w:tcPr>
          <w:p w14:paraId="15836C85" w14:textId="69EE72AD" w:rsidR="004A2B81" w:rsidRPr="00550C92" w:rsidRDefault="004A2B81" w:rsidP="00773145">
            <w:pPr>
              <w:jc w:val="center"/>
              <w:rPr>
                <w:color w:val="000000"/>
                <w:sz w:val="23"/>
                <w:szCs w:val="23"/>
              </w:rPr>
            </w:pPr>
          </w:p>
        </w:tc>
        <w:tc>
          <w:tcPr>
            <w:tcW w:w="1134" w:type="dxa"/>
            <w:shd w:val="clear" w:color="auto" w:fill="FFFFFF"/>
            <w:tcMar>
              <w:top w:w="0" w:type="dxa"/>
              <w:left w:w="108" w:type="dxa"/>
              <w:bottom w:w="0" w:type="dxa"/>
              <w:right w:w="108" w:type="dxa"/>
            </w:tcMar>
            <w:hideMark/>
          </w:tcPr>
          <w:p w14:paraId="6DE6F026" w14:textId="77777777" w:rsidR="004A2B81" w:rsidRPr="00550C92" w:rsidRDefault="004A2B81">
            <w:pPr>
              <w:jc w:val="center"/>
              <w:rPr>
                <w:color w:val="000000"/>
                <w:sz w:val="23"/>
                <w:szCs w:val="23"/>
              </w:rPr>
            </w:pPr>
            <w:r w:rsidRPr="00550C92">
              <w:rPr>
                <w:color w:val="000000"/>
                <w:sz w:val="23"/>
                <w:szCs w:val="23"/>
              </w:rPr>
              <w:t>7</w:t>
            </w:r>
          </w:p>
        </w:tc>
        <w:tc>
          <w:tcPr>
            <w:tcW w:w="1134" w:type="dxa"/>
            <w:shd w:val="clear" w:color="auto" w:fill="FFFFFF"/>
            <w:tcMar>
              <w:top w:w="0" w:type="dxa"/>
              <w:left w:w="108" w:type="dxa"/>
              <w:bottom w:w="0" w:type="dxa"/>
              <w:right w:w="108" w:type="dxa"/>
            </w:tcMar>
            <w:hideMark/>
          </w:tcPr>
          <w:p w14:paraId="4F97C6BC" w14:textId="77777777" w:rsidR="004A2B81" w:rsidRPr="00550C92" w:rsidRDefault="004A2B81">
            <w:pPr>
              <w:jc w:val="center"/>
              <w:rPr>
                <w:color w:val="000000"/>
                <w:sz w:val="23"/>
                <w:szCs w:val="23"/>
              </w:rPr>
            </w:pPr>
            <w:r w:rsidRPr="00550C92">
              <w:rPr>
                <w:b/>
                <w:bCs/>
                <w:color w:val="000000"/>
                <w:sz w:val="23"/>
                <w:szCs w:val="23"/>
              </w:rPr>
              <w:t>6</w:t>
            </w:r>
          </w:p>
        </w:tc>
        <w:tc>
          <w:tcPr>
            <w:tcW w:w="1087" w:type="dxa"/>
            <w:shd w:val="clear" w:color="auto" w:fill="FFFFFF"/>
            <w:tcMar>
              <w:top w:w="0" w:type="dxa"/>
              <w:left w:w="108" w:type="dxa"/>
              <w:bottom w:w="0" w:type="dxa"/>
              <w:right w:w="108" w:type="dxa"/>
            </w:tcMar>
            <w:hideMark/>
          </w:tcPr>
          <w:p w14:paraId="0CAFE78D" w14:textId="77777777" w:rsidR="004A2B81" w:rsidRPr="00550C92" w:rsidRDefault="004A2B81">
            <w:pPr>
              <w:jc w:val="center"/>
              <w:rPr>
                <w:color w:val="000000"/>
                <w:sz w:val="23"/>
                <w:szCs w:val="23"/>
              </w:rPr>
            </w:pPr>
            <w:r w:rsidRPr="00550C92">
              <w:rPr>
                <w:color w:val="000000"/>
                <w:sz w:val="23"/>
                <w:szCs w:val="23"/>
              </w:rPr>
              <w:t>11</w:t>
            </w:r>
          </w:p>
        </w:tc>
        <w:tc>
          <w:tcPr>
            <w:tcW w:w="1043" w:type="dxa"/>
            <w:shd w:val="clear" w:color="auto" w:fill="FFFFFF"/>
            <w:tcMar>
              <w:top w:w="0" w:type="dxa"/>
              <w:left w:w="108" w:type="dxa"/>
              <w:bottom w:w="0" w:type="dxa"/>
              <w:right w:w="108" w:type="dxa"/>
            </w:tcMar>
            <w:hideMark/>
          </w:tcPr>
          <w:p w14:paraId="5352CA1D" w14:textId="77777777" w:rsidR="004A2B81" w:rsidRPr="00550C92" w:rsidRDefault="004A2B81">
            <w:pPr>
              <w:jc w:val="center"/>
              <w:rPr>
                <w:color w:val="000000"/>
                <w:sz w:val="23"/>
                <w:szCs w:val="23"/>
              </w:rPr>
            </w:pPr>
            <w:r w:rsidRPr="00550C92">
              <w:rPr>
                <w:b/>
                <w:bCs/>
                <w:color w:val="000000"/>
                <w:sz w:val="23"/>
                <w:szCs w:val="23"/>
              </w:rPr>
              <w:t>7</w:t>
            </w:r>
          </w:p>
        </w:tc>
      </w:tr>
      <w:tr w:rsidR="004B66CD" w:rsidRPr="00550C92" w14:paraId="55A13D4F" w14:textId="77777777" w:rsidTr="004B66CD">
        <w:trPr>
          <w:trHeight w:val="265"/>
        </w:trPr>
        <w:tc>
          <w:tcPr>
            <w:tcW w:w="2497" w:type="dxa"/>
            <w:shd w:val="clear" w:color="auto" w:fill="F2F2F2"/>
            <w:tcMar>
              <w:top w:w="0" w:type="dxa"/>
              <w:left w:w="108" w:type="dxa"/>
              <w:bottom w:w="0" w:type="dxa"/>
              <w:right w:w="108" w:type="dxa"/>
            </w:tcMar>
            <w:hideMark/>
          </w:tcPr>
          <w:p w14:paraId="3F1CB638" w14:textId="77777777" w:rsidR="004A2B81" w:rsidRPr="00550C92" w:rsidRDefault="004A2B81">
            <w:pPr>
              <w:rPr>
                <w:color w:val="000000"/>
                <w:sz w:val="23"/>
                <w:szCs w:val="23"/>
              </w:rPr>
            </w:pPr>
            <w:r w:rsidRPr="00550C92">
              <w:rPr>
                <w:color w:val="000000"/>
                <w:sz w:val="23"/>
                <w:szCs w:val="23"/>
              </w:rPr>
              <w:t>Platelių</w:t>
            </w:r>
          </w:p>
        </w:tc>
        <w:tc>
          <w:tcPr>
            <w:tcW w:w="1467" w:type="dxa"/>
            <w:vMerge/>
            <w:shd w:val="clear" w:color="auto" w:fill="F2F2F2"/>
            <w:tcMar>
              <w:top w:w="0" w:type="dxa"/>
              <w:left w:w="108" w:type="dxa"/>
              <w:bottom w:w="0" w:type="dxa"/>
              <w:right w:w="108" w:type="dxa"/>
            </w:tcMar>
            <w:hideMark/>
          </w:tcPr>
          <w:p w14:paraId="4B875E48" w14:textId="58A458A8" w:rsidR="004A2B81" w:rsidRPr="00550C92" w:rsidRDefault="004A2B81" w:rsidP="00773145">
            <w:pPr>
              <w:jc w:val="center"/>
              <w:rPr>
                <w:color w:val="000000"/>
                <w:sz w:val="23"/>
                <w:szCs w:val="23"/>
              </w:rPr>
            </w:pPr>
          </w:p>
        </w:tc>
        <w:tc>
          <w:tcPr>
            <w:tcW w:w="1418" w:type="dxa"/>
            <w:vMerge/>
            <w:shd w:val="clear" w:color="auto" w:fill="F2F2F2"/>
            <w:tcMar>
              <w:top w:w="0" w:type="dxa"/>
              <w:left w:w="108" w:type="dxa"/>
              <w:bottom w:w="0" w:type="dxa"/>
              <w:right w:w="108" w:type="dxa"/>
            </w:tcMar>
            <w:hideMark/>
          </w:tcPr>
          <w:p w14:paraId="2338C521" w14:textId="62A6C573" w:rsidR="004A2B81" w:rsidRPr="00550C92" w:rsidRDefault="004A2B81" w:rsidP="00773145">
            <w:pPr>
              <w:jc w:val="center"/>
              <w:rPr>
                <w:color w:val="000000"/>
                <w:sz w:val="23"/>
                <w:szCs w:val="23"/>
              </w:rPr>
            </w:pPr>
          </w:p>
        </w:tc>
        <w:tc>
          <w:tcPr>
            <w:tcW w:w="1134" w:type="dxa"/>
            <w:shd w:val="clear" w:color="auto" w:fill="F2F2F2"/>
            <w:tcMar>
              <w:top w:w="0" w:type="dxa"/>
              <w:left w:w="108" w:type="dxa"/>
              <w:bottom w:w="0" w:type="dxa"/>
              <w:right w:w="108" w:type="dxa"/>
            </w:tcMar>
            <w:hideMark/>
          </w:tcPr>
          <w:p w14:paraId="53EF35B7" w14:textId="77777777" w:rsidR="004A2B81" w:rsidRPr="00550C92" w:rsidRDefault="004A2B81">
            <w:pPr>
              <w:jc w:val="center"/>
              <w:rPr>
                <w:color w:val="000000"/>
                <w:sz w:val="23"/>
                <w:szCs w:val="23"/>
              </w:rPr>
            </w:pPr>
            <w:r w:rsidRPr="00550C92">
              <w:rPr>
                <w:color w:val="000000"/>
                <w:sz w:val="23"/>
                <w:szCs w:val="23"/>
              </w:rPr>
              <w:t>6</w:t>
            </w:r>
          </w:p>
        </w:tc>
        <w:tc>
          <w:tcPr>
            <w:tcW w:w="1134" w:type="dxa"/>
            <w:shd w:val="clear" w:color="auto" w:fill="F2F2F2"/>
            <w:tcMar>
              <w:top w:w="0" w:type="dxa"/>
              <w:left w:w="108" w:type="dxa"/>
              <w:bottom w:w="0" w:type="dxa"/>
              <w:right w:w="108" w:type="dxa"/>
            </w:tcMar>
            <w:hideMark/>
          </w:tcPr>
          <w:p w14:paraId="1AEC8633" w14:textId="77777777" w:rsidR="004A2B81" w:rsidRPr="00550C92" w:rsidRDefault="004A2B81">
            <w:pPr>
              <w:jc w:val="center"/>
              <w:rPr>
                <w:color w:val="000000"/>
                <w:sz w:val="23"/>
                <w:szCs w:val="23"/>
              </w:rPr>
            </w:pPr>
            <w:r w:rsidRPr="00550C92">
              <w:rPr>
                <w:b/>
                <w:bCs/>
                <w:color w:val="000000"/>
                <w:sz w:val="23"/>
                <w:szCs w:val="23"/>
              </w:rPr>
              <w:t>5</w:t>
            </w:r>
          </w:p>
        </w:tc>
        <w:tc>
          <w:tcPr>
            <w:tcW w:w="1087" w:type="dxa"/>
            <w:shd w:val="clear" w:color="auto" w:fill="F2F2F2"/>
            <w:tcMar>
              <w:top w:w="0" w:type="dxa"/>
              <w:left w:w="108" w:type="dxa"/>
              <w:bottom w:w="0" w:type="dxa"/>
              <w:right w:w="108" w:type="dxa"/>
            </w:tcMar>
            <w:hideMark/>
          </w:tcPr>
          <w:p w14:paraId="7EE50866" w14:textId="77777777" w:rsidR="004A2B81" w:rsidRPr="00550C92" w:rsidRDefault="004A2B81">
            <w:pPr>
              <w:jc w:val="center"/>
              <w:rPr>
                <w:color w:val="000000"/>
                <w:sz w:val="23"/>
                <w:szCs w:val="23"/>
              </w:rPr>
            </w:pPr>
            <w:r w:rsidRPr="00550C92">
              <w:rPr>
                <w:color w:val="000000"/>
                <w:sz w:val="23"/>
                <w:szCs w:val="23"/>
              </w:rPr>
              <w:t>13</w:t>
            </w:r>
          </w:p>
        </w:tc>
        <w:tc>
          <w:tcPr>
            <w:tcW w:w="1043" w:type="dxa"/>
            <w:shd w:val="clear" w:color="auto" w:fill="F2F2F2"/>
            <w:tcMar>
              <w:top w:w="0" w:type="dxa"/>
              <w:left w:w="108" w:type="dxa"/>
              <w:bottom w:w="0" w:type="dxa"/>
              <w:right w:w="108" w:type="dxa"/>
            </w:tcMar>
            <w:hideMark/>
          </w:tcPr>
          <w:p w14:paraId="338021E6" w14:textId="77777777" w:rsidR="004A2B81" w:rsidRPr="00550C92" w:rsidRDefault="004A2B81">
            <w:pPr>
              <w:jc w:val="center"/>
              <w:rPr>
                <w:color w:val="000000"/>
                <w:sz w:val="23"/>
                <w:szCs w:val="23"/>
              </w:rPr>
            </w:pPr>
            <w:r w:rsidRPr="00550C92">
              <w:rPr>
                <w:b/>
                <w:bCs/>
                <w:color w:val="000000"/>
                <w:sz w:val="23"/>
                <w:szCs w:val="23"/>
              </w:rPr>
              <w:t>11</w:t>
            </w:r>
          </w:p>
        </w:tc>
      </w:tr>
      <w:tr w:rsidR="004B66CD" w:rsidRPr="00550C92" w14:paraId="1D955A22" w14:textId="77777777" w:rsidTr="004B66CD">
        <w:trPr>
          <w:trHeight w:val="280"/>
        </w:trPr>
        <w:tc>
          <w:tcPr>
            <w:tcW w:w="2497" w:type="dxa"/>
            <w:shd w:val="clear" w:color="auto" w:fill="FFFFFF"/>
            <w:tcMar>
              <w:top w:w="0" w:type="dxa"/>
              <w:left w:w="108" w:type="dxa"/>
              <w:bottom w:w="0" w:type="dxa"/>
              <w:right w:w="108" w:type="dxa"/>
            </w:tcMar>
            <w:hideMark/>
          </w:tcPr>
          <w:p w14:paraId="25B9E7DA" w14:textId="77777777" w:rsidR="004A2B81" w:rsidRPr="00550C92" w:rsidRDefault="004A2B81">
            <w:pPr>
              <w:rPr>
                <w:color w:val="000000"/>
                <w:sz w:val="23"/>
                <w:szCs w:val="23"/>
              </w:rPr>
            </w:pPr>
            <w:proofErr w:type="spellStart"/>
            <w:r w:rsidRPr="00550C92">
              <w:rPr>
                <w:color w:val="000000"/>
                <w:sz w:val="23"/>
                <w:szCs w:val="23"/>
              </w:rPr>
              <w:t>Stalgėnų</w:t>
            </w:r>
            <w:proofErr w:type="spellEnd"/>
          </w:p>
        </w:tc>
        <w:tc>
          <w:tcPr>
            <w:tcW w:w="1467" w:type="dxa"/>
            <w:vMerge/>
            <w:shd w:val="clear" w:color="auto" w:fill="FFFFFF"/>
            <w:tcMar>
              <w:top w:w="0" w:type="dxa"/>
              <w:left w:w="108" w:type="dxa"/>
              <w:bottom w:w="0" w:type="dxa"/>
              <w:right w:w="108" w:type="dxa"/>
            </w:tcMar>
            <w:hideMark/>
          </w:tcPr>
          <w:p w14:paraId="68005C1A" w14:textId="4DC5FA15" w:rsidR="004A2B81" w:rsidRPr="00550C92" w:rsidRDefault="004A2B81" w:rsidP="00773145">
            <w:pPr>
              <w:jc w:val="center"/>
              <w:rPr>
                <w:color w:val="000000"/>
                <w:sz w:val="23"/>
                <w:szCs w:val="23"/>
              </w:rPr>
            </w:pPr>
          </w:p>
        </w:tc>
        <w:tc>
          <w:tcPr>
            <w:tcW w:w="1418" w:type="dxa"/>
            <w:vMerge/>
            <w:shd w:val="clear" w:color="auto" w:fill="FFFFFF"/>
            <w:tcMar>
              <w:top w:w="0" w:type="dxa"/>
              <w:left w:w="108" w:type="dxa"/>
              <w:bottom w:w="0" w:type="dxa"/>
              <w:right w:w="108" w:type="dxa"/>
            </w:tcMar>
            <w:hideMark/>
          </w:tcPr>
          <w:p w14:paraId="70DA3D57" w14:textId="68CDBA9E" w:rsidR="004A2B81" w:rsidRPr="00550C92" w:rsidRDefault="004A2B81" w:rsidP="00773145">
            <w:pPr>
              <w:jc w:val="center"/>
              <w:rPr>
                <w:color w:val="000000"/>
                <w:sz w:val="23"/>
                <w:szCs w:val="23"/>
              </w:rPr>
            </w:pPr>
          </w:p>
        </w:tc>
        <w:tc>
          <w:tcPr>
            <w:tcW w:w="1134" w:type="dxa"/>
            <w:shd w:val="clear" w:color="auto" w:fill="FFFFFF"/>
            <w:tcMar>
              <w:top w:w="0" w:type="dxa"/>
              <w:left w:w="108" w:type="dxa"/>
              <w:bottom w:w="0" w:type="dxa"/>
              <w:right w:w="108" w:type="dxa"/>
            </w:tcMar>
            <w:hideMark/>
          </w:tcPr>
          <w:p w14:paraId="7F702205" w14:textId="77777777" w:rsidR="004A2B81" w:rsidRPr="00550C92" w:rsidRDefault="004A2B81">
            <w:pPr>
              <w:jc w:val="center"/>
              <w:rPr>
                <w:color w:val="000000"/>
                <w:sz w:val="23"/>
                <w:szCs w:val="23"/>
              </w:rPr>
            </w:pPr>
            <w:r w:rsidRPr="00550C92">
              <w:rPr>
                <w:color w:val="000000"/>
                <w:sz w:val="23"/>
                <w:szCs w:val="23"/>
              </w:rPr>
              <w:t>5</w:t>
            </w:r>
          </w:p>
        </w:tc>
        <w:tc>
          <w:tcPr>
            <w:tcW w:w="1134" w:type="dxa"/>
            <w:shd w:val="clear" w:color="auto" w:fill="FFFFFF"/>
            <w:tcMar>
              <w:top w:w="0" w:type="dxa"/>
              <w:left w:w="108" w:type="dxa"/>
              <w:bottom w:w="0" w:type="dxa"/>
              <w:right w:w="108" w:type="dxa"/>
            </w:tcMar>
            <w:hideMark/>
          </w:tcPr>
          <w:p w14:paraId="0BD61DEB" w14:textId="77777777" w:rsidR="004A2B81" w:rsidRPr="00550C92" w:rsidRDefault="004A2B81">
            <w:pPr>
              <w:jc w:val="center"/>
              <w:rPr>
                <w:color w:val="000000"/>
                <w:sz w:val="23"/>
                <w:szCs w:val="23"/>
              </w:rPr>
            </w:pPr>
            <w:r w:rsidRPr="00550C92">
              <w:rPr>
                <w:b/>
                <w:bCs/>
                <w:color w:val="000000"/>
                <w:sz w:val="23"/>
                <w:szCs w:val="23"/>
              </w:rPr>
              <w:t>4</w:t>
            </w:r>
          </w:p>
        </w:tc>
        <w:tc>
          <w:tcPr>
            <w:tcW w:w="1087" w:type="dxa"/>
            <w:shd w:val="clear" w:color="auto" w:fill="FFFFFF"/>
            <w:tcMar>
              <w:top w:w="0" w:type="dxa"/>
              <w:left w:w="108" w:type="dxa"/>
              <w:bottom w:w="0" w:type="dxa"/>
              <w:right w:w="108" w:type="dxa"/>
            </w:tcMar>
            <w:hideMark/>
          </w:tcPr>
          <w:p w14:paraId="30467CD7" w14:textId="77777777" w:rsidR="004A2B81" w:rsidRPr="00550C92" w:rsidRDefault="004A2B81">
            <w:pPr>
              <w:jc w:val="center"/>
              <w:rPr>
                <w:color w:val="000000"/>
                <w:sz w:val="23"/>
                <w:szCs w:val="23"/>
              </w:rPr>
            </w:pPr>
            <w:r w:rsidRPr="00550C92">
              <w:rPr>
                <w:color w:val="000000"/>
                <w:sz w:val="23"/>
                <w:szCs w:val="23"/>
              </w:rPr>
              <w:t>9</w:t>
            </w:r>
          </w:p>
        </w:tc>
        <w:tc>
          <w:tcPr>
            <w:tcW w:w="1043" w:type="dxa"/>
            <w:shd w:val="clear" w:color="auto" w:fill="FFFFFF"/>
            <w:tcMar>
              <w:top w:w="0" w:type="dxa"/>
              <w:left w:w="108" w:type="dxa"/>
              <w:bottom w:w="0" w:type="dxa"/>
              <w:right w:w="108" w:type="dxa"/>
            </w:tcMar>
            <w:hideMark/>
          </w:tcPr>
          <w:p w14:paraId="1B300DFD" w14:textId="77777777" w:rsidR="004A2B81" w:rsidRPr="00550C92" w:rsidRDefault="004A2B81">
            <w:pPr>
              <w:jc w:val="center"/>
              <w:rPr>
                <w:color w:val="000000"/>
                <w:sz w:val="23"/>
                <w:szCs w:val="23"/>
              </w:rPr>
            </w:pPr>
            <w:r w:rsidRPr="00550C92">
              <w:rPr>
                <w:b/>
                <w:bCs/>
                <w:color w:val="000000"/>
                <w:sz w:val="23"/>
                <w:szCs w:val="23"/>
              </w:rPr>
              <w:t>5</w:t>
            </w:r>
          </w:p>
        </w:tc>
      </w:tr>
      <w:tr w:rsidR="004B66CD" w:rsidRPr="00550C92" w14:paraId="51698294" w14:textId="77777777" w:rsidTr="004B66CD">
        <w:trPr>
          <w:trHeight w:val="280"/>
        </w:trPr>
        <w:tc>
          <w:tcPr>
            <w:tcW w:w="2497" w:type="dxa"/>
            <w:shd w:val="clear" w:color="auto" w:fill="F2F2F2"/>
            <w:tcMar>
              <w:top w:w="0" w:type="dxa"/>
              <w:left w:w="108" w:type="dxa"/>
              <w:bottom w:w="0" w:type="dxa"/>
              <w:right w:w="108" w:type="dxa"/>
            </w:tcMar>
            <w:hideMark/>
          </w:tcPr>
          <w:p w14:paraId="05AF9F2D" w14:textId="77777777" w:rsidR="004A2B81" w:rsidRPr="00550C92" w:rsidRDefault="004A2B81">
            <w:pPr>
              <w:rPr>
                <w:color w:val="000000"/>
                <w:sz w:val="23"/>
                <w:szCs w:val="23"/>
              </w:rPr>
            </w:pPr>
            <w:proofErr w:type="spellStart"/>
            <w:r w:rsidRPr="00550C92">
              <w:rPr>
                <w:color w:val="000000"/>
                <w:sz w:val="23"/>
                <w:szCs w:val="23"/>
              </w:rPr>
              <w:t>Šateikių</w:t>
            </w:r>
            <w:proofErr w:type="spellEnd"/>
          </w:p>
        </w:tc>
        <w:tc>
          <w:tcPr>
            <w:tcW w:w="1467" w:type="dxa"/>
            <w:vMerge/>
            <w:shd w:val="clear" w:color="auto" w:fill="F2F2F2"/>
            <w:tcMar>
              <w:top w:w="0" w:type="dxa"/>
              <w:left w:w="108" w:type="dxa"/>
              <w:bottom w:w="0" w:type="dxa"/>
              <w:right w:w="108" w:type="dxa"/>
            </w:tcMar>
            <w:hideMark/>
          </w:tcPr>
          <w:p w14:paraId="3D7A2623" w14:textId="47CC4796" w:rsidR="004A2B81" w:rsidRPr="00550C92" w:rsidRDefault="004A2B81" w:rsidP="00773145">
            <w:pPr>
              <w:jc w:val="center"/>
              <w:rPr>
                <w:color w:val="000000"/>
                <w:sz w:val="23"/>
                <w:szCs w:val="23"/>
              </w:rPr>
            </w:pPr>
          </w:p>
        </w:tc>
        <w:tc>
          <w:tcPr>
            <w:tcW w:w="1418" w:type="dxa"/>
            <w:vMerge/>
            <w:shd w:val="clear" w:color="auto" w:fill="F2F2F2"/>
            <w:tcMar>
              <w:top w:w="0" w:type="dxa"/>
              <w:left w:w="108" w:type="dxa"/>
              <w:bottom w:w="0" w:type="dxa"/>
              <w:right w:w="108" w:type="dxa"/>
            </w:tcMar>
            <w:hideMark/>
          </w:tcPr>
          <w:p w14:paraId="1215EDAD" w14:textId="3C81FA25" w:rsidR="004A2B81" w:rsidRPr="00550C92" w:rsidRDefault="004A2B81" w:rsidP="00773145">
            <w:pPr>
              <w:jc w:val="center"/>
              <w:rPr>
                <w:color w:val="000000"/>
                <w:sz w:val="23"/>
                <w:szCs w:val="23"/>
              </w:rPr>
            </w:pPr>
          </w:p>
        </w:tc>
        <w:tc>
          <w:tcPr>
            <w:tcW w:w="1134" w:type="dxa"/>
            <w:shd w:val="clear" w:color="auto" w:fill="F2F2F2"/>
            <w:tcMar>
              <w:top w:w="0" w:type="dxa"/>
              <w:left w:w="108" w:type="dxa"/>
              <w:bottom w:w="0" w:type="dxa"/>
              <w:right w:w="108" w:type="dxa"/>
            </w:tcMar>
            <w:hideMark/>
          </w:tcPr>
          <w:p w14:paraId="6E4BBAF8" w14:textId="77777777" w:rsidR="004A2B81" w:rsidRPr="00550C92" w:rsidRDefault="004A2B81">
            <w:pPr>
              <w:jc w:val="center"/>
              <w:rPr>
                <w:color w:val="000000"/>
                <w:sz w:val="23"/>
                <w:szCs w:val="23"/>
              </w:rPr>
            </w:pPr>
            <w:r w:rsidRPr="00550C92">
              <w:rPr>
                <w:color w:val="000000"/>
                <w:sz w:val="23"/>
                <w:szCs w:val="23"/>
              </w:rPr>
              <w:t>25</w:t>
            </w:r>
          </w:p>
        </w:tc>
        <w:tc>
          <w:tcPr>
            <w:tcW w:w="1134" w:type="dxa"/>
            <w:shd w:val="clear" w:color="auto" w:fill="F2F2F2"/>
            <w:tcMar>
              <w:top w:w="0" w:type="dxa"/>
              <w:left w:w="108" w:type="dxa"/>
              <w:bottom w:w="0" w:type="dxa"/>
              <w:right w:w="108" w:type="dxa"/>
            </w:tcMar>
            <w:hideMark/>
          </w:tcPr>
          <w:p w14:paraId="6A50B3FA" w14:textId="77777777" w:rsidR="004A2B81" w:rsidRPr="00550C92" w:rsidRDefault="004A2B81">
            <w:pPr>
              <w:jc w:val="center"/>
              <w:rPr>
                <w:color w:val="000000"/>
                <w:sz w:val="23"/>
                <w:szCs w:val="23"/>
              </w:rPr>
            </w:pPr>
            <w:r w:rsidRPr="00550C92">
              <w:rPr>
                <w:b/>
                <w:bCs/>
                <w:color w:val="000000"/>
                <w:sz w:val="23"/>
                <w:szCs w:val="23"/>
              </w:rPr>
              <w:t>32</w:t>
            </w:r>
          </w:p>
        </w:tc>
        <w:tc>
          <w:tcPr>
            <w:tcW w:w="1087" w:type="dxa"/>
            <w:shd w:val="clear" w:color="auto" w:fill="F2F2F2"/>
            <w:tcMar>
              <w:top w:w="0" w:type="dxa"/>
              <w:left w:w="108" w:type="dxa"/>
              <w:bottom w:w="0" w:type="dxa"/>
              <w:right w:w="108" w:type="dxa"/>
            </w:tcMar>
            <w:hideMark/>
          </w:tcPr>
          <w:p w14:paraId="35156FA3" w14:textId="77777777" w:rsidR="004A2B81" w:rsidRPr="00550C92" w:rsidRDefault="004A2B81">
            <w:pPr>
              <w:jc w:val="center"/>
              <w:rPr>
                <w:color w:val="000000"/>
                <w:sz w:val="23"/>
                <w:szCs w:val="23"/>
              </w:rPr>
            </w:pPr>
            <w:r w:rsidRPr="00550C92">
              <w:rPr>
                <w:color w:val="000000"/>
                <w:sz w:val="23"/>
                <w:szCs w:val="23"/>
              </w:rPr>
              <w:t>47</w:t>
            </w:r>
          </w:p>
        </w:tc>
        <w:tc>
          <w:tcPr>
            <w:tcW w:w="1043" w:type="dxa"/>
            <w:shd w:val="clear" w:color="auto" w:fill="F2F2F2"/>
            <w:tcMar>
              <w:top w:w="0" w:type="dxa"/>
              <w:left w:w="108" w:type="dxa"/>
              <w:bottom w:w="0" w:type="dxa"/>
              <w:right w:w="108" w:type="dxa"/>
            </w:tcMar>
            <w:hideMark/>
          </w:tcPr>
          <w:p w14:paraId="126896AF" w14:textId="77777777" w:rsidR="004A2B81" w:rsidRPr="00550C92" w:rsidRDefault="004A2B81">
            <w:pPr>
              <w:jc w:val="center"/>
              <w:rPr>
                <w:color w:val="000000"/>
                <w:sz w:val="23"/>
                <w:szCs w:val="23"/>
              </w:rPr>
            </w:pPr>
            <w:r w:rsidRPr="00550C92">
              <w:rPr>
                <w:b/>
                <w:bCs/>
                <w:color w:val="000000"/>
                <w:sz w:val="23"/>
                <w:szCs w:val="23"/>
              </w:rPr>
              <w:t>54</w:t>
            </w:r>
          </w:p>
        </w:tc>
      </w:tr>
      <w:tr w:rsidR="004B66CD" w:rsidRPr="00550C92" w14:paraId="4D629ADB" w14:textId="77777777" w:rsidTr="00550C92">
        <w:trPr>
          <w:trHeight w:val="222"/>
        </w:trPr>
        <w:tc>
          <w:tcPr>
            <w:tcW w:w="2497" w:type="dxa"/>
            <w:shd w:val="clear" w:color="auto" w:fill="FFFFFF"/>
            <w:tcMar>
              <w:top w:w="0" w:type="dxa"/>
              <w:left w:w="108" w:type="dxa"/>
              <w:bottom w:w="0" w:type="dxa"/>
              <w:right w:w="108" w:type="dxa"/>
            </w:tcMar>
            <w:hideMark/>
          </w:tcPr>
          <w:p w14:paraId="57C33AC9" w14:textId="77777777" w:rsidR="004A2B81" w:rsidRPr="00550C92" w:rsidRDefault="004A2B81">
            <w:pPr>
              <w:rPr>
                <w:color w:val="000000"/>
                <w:sz w:val="23"/>
                <w:szCs w:val="23"/>
              </w:rPr>
            </w:pPr>
            <w:r w:rsidRPr="00550C92">
              <w:rPr>
                <w:color w:val="000000"/>
                <w:sz w:val="23"/>
                <w:szCs w:val="23"/>
              </w:rPr>
              <w:t>Žemaičių Kalvarijos</w:t>
            </w:r>
          </w:p>
        </w:tc>
        <w:tc>
          <w:tcPr>
            <w:tcW w:w="1467" w:type="dxa"/>
            <w:vMerge/>
            <w:shd w:val="clear" w:color="auto" w:fill="FFFFFF"/>
            <w:tcMar>
              <w:top w:w="0" w:type="dxa"/>
              <w:left w:w="108" w:type="dxa"/>
              <w:bottom w:w="0" w:type="dxa"/>
              <w:right w:w="108" w:type="dxa"/>
            </w:tcMar>
            <w:hideMark/>
          </w:tcPr>
          <w:p w14:paraId="77B314BF" w14:textId="0F80C04C" w:rsidR="004A2B81" w:rsidRPr="00550C92" w:rsidRDefault="004A2B81" w:rsidP="00773145">
            <w:pPr>
              <w:jc w:val="center"/>
              <w:rPr>
                <w:color w:val="000000"/>
                <w:sz w:val="23"/>
                <w:szCs w:val="23"/>
              </w:rPr>
            </w:pPr>
          </w:p>
        </w:tc>
        <w:tc>
          <w:tcPr>
            <w:tcW w:w="1418" w:type="dxa"/>
            <w:vMerge/>
            <w:shd w:val="clear" w:color="auto" w:fill="FFFFFF"/>
            <w:tcMar>
              <w:top w:w="0" w:type="dxa"/>
              <w:left w:w="108" w:type="dxa"/>
              <w:bottom w:w="0" w:type="dxa"/>
              <w:right w:w="108" w:type="dxa"/>
            </w:tcMar>
            <w:hideMark/>
          </w:tcPr>
          <w:p w14:paraId="2C2FDA86" w14:textId="2F48A590" w:rsidR="004A2B81" w:rsidRPr="00550C92" w:rsidRDefault="004A2B81" w:rsidP="00773145">
            <w:pPr>
              <w:jc w:val="center"/>
              <w:rPr>
                <w:color w:val="000000"/>
                <w:sz w:val="23"/>
                <w:szCs w:val="23"/>
              </w:rPr>
            </w:pPr>
          </w:p>
        </w:tc>
        <w:tc>
          <w:tcPr>
            <w:tcW w:w="1134" w:type="dxa"/>
            <w:shd w:val="clear" w:color="auto" w:fill="FFFFFF"/>
            <w:tcMar>
              <w:top w:w="0" w:type="dxa"/>
              <w:left w:w="108" w:type="dxa"/>
              <w:bottom w:w="0" w:type="dxa"/>
              <w:right w:w="108" w:type="dxa"/>
            </w:tcMar>
            <w:hideMark/>
          </w:tcPr>
          <w:p w14:paraId="42DF1953" w14:textId="77777777" w:rsidR="004A2B81" w:rsidRPr="00550C92" w:rsidRDefault="004A2B81">
            <w:pPr>
              <w:jc w:val="center"/>
              <w:rPr>
                <w:color w:val="000000"/>
                <w:sz w:val="23"/>
                <w:szCs w:val="23"/>
              </w:rPr>
            </w:pPr>
            <w:r w:rsidRPr="00550C92">
              <w:rPr>
                <w:color w:val="000000"/>
                <w:sz w:val="23"/>
                <w:szCs w:val="23"/>
              </w:rPr>
              <w:t>16</w:t>
            </w:r>
          </w:p>
        </w:tc>
        <w:tc>
          <w:tcPr>
            <w:tcW w:w="1134" w:type="dxa"/>
            <w:shd w:val="clear" w:color="auto" w:fill="FFFFFF"/>
            <w:tcMar>
              <w:top w:w="0" w:type="dxa"/>
              <w:left w:w="108" w:type="dxa"/>
              <w:bottom w:w="0" w:type="dxa"/>
              <w:right w:w="108" w:type="dxa"/>
            </w:tcMar>
            <w:hideMark/>
          </w:tcPr>
          <w:p w14:paraId="03DB6C68" w14:textId="77777777" w:rsidR="004A2B81" w:rsidRPr="00550C92" w:rsidRDefault="004A2B81">
            <w:pPr>
              <w:jc w:val="center"/>
              <w:rPr>
                <w:color w:val="000000"/>
                <w:sz w:val="23"/>
                <w:szCs w:val="23"/>
              </w:rPr>
            </w:pPr>
            <w:r w:rsidRPr="00550C92">
              <w:rPr>
                <w:b/>
                <w:bCs/>
                <w:color w:val="000000"/>
                <w:sz w:val="23"/>
                <w:szCs w:val="23"/>
              </w:rPr>
              <w:t>13</w:t>
            </w:r>
          </w:p>
        </w:tc>
        <w:tc>
          <w:tcPr>
            <w:tcW w:w="1087" w:type="dxa"/>
            <w:shd w:val="clear" w:color="auto" w:fill="FFFFFF"/>
            <w:tcMar>
              <w:top w:w="0" w:type="dxa"/>
              <w:left w:w="108" w:type="dxa"/>
              <w:bottom w:w="0" w:type="dxa"/>
              <w:right w:w="108" w:type="dxa"/>
            </w:tcMar>
            <w:hideMark/>
          </w:tcPr>
          <w:p w14:paraId="13DA90CD" w14:textId="77777777" w:rsidR="004A2B81" w:rsidRPr="00550C92" w:rsidRDefault="004A2B81">
            <w:pPr>
              <w:jc w:val="center"/>
              <w:rPr>
                <w:color w:val="000000"/>
                <w:sz w:val="23"/>
                <w:szCs w:val="23"/>
              </w:rPr>
            </w:pPr>
            <w:r w:rsidRPr="00550C92">
              <w:rPr>
                <w:color w:val="000000"/>
                <w:sz w:val="23"/>
                <w:szCs w:val="23"/>
              </w:rPr>
              <w:t>35</w:t>
            </w:r>
          </w:p>
        </w:tc>
        <w:tc>
          <w:tcPr>
            <w:tcW w:w="1043" w:type="dxa"/>
            <w:shd w:val="clear" w:color="auto" w:fill="FFFFFF"/>
            <w:tcMar>
              <w:top w:w="0" w:type="dxa"/>
              <w:left w:w="108" w:type="dxa"/>
              <w:bottom w:w="0" w:type="dxa"/>
              <w:right w:w="108" w:type="dxa"/>
            </w:tcMar>
            <w:hideMark/>
          </w:tcPr>
          <w:p w14:paraId="42F1B2BB" w14:textId="77777777" w:rsidR="004A2B81" w:rsidRPr="00550C92" w:rsidRDefault="004A2B81">
            <w:pPr>
              <w:jc w:val="center"/>
              <w:rPr>
                <w:color w:val="000000"/>
                <w:sz w:val="23"/>
                <w:szCs w:val="23"/>
              </w:rPr>
            </w:pPr>
            <w:r w:rsidRPr="00550C92">
              <w:rPr>
                <w:b/>
                <w:bCs/>
                <w:color w:val="000000"/>
                <w:sz w:val="23"/>
                <w:szCs w:val="23"/>
              </w:rPr>
              <w:t>26</w:t>
            </w:r>
          </w:p>
        </w:tc>
      </w:tr>
      <w:tr w:rsidR="004B66CD" w:rsidRPr="00550C92" w14:paraId="4FD523DA" w14:textId="77777777" w:rsidTr="004B66CD">
        <w:trPr>
          <w:trHeight w:val="280"/>
        </w:trPr>
        <w:tc>
          <w:tcPr>
            <w:tcW w:w="2497" w:type="dxa"/>
            <w:shd w:val="clear" w:color="auto" w:fill="F2F2F2"/>
            <w:tcMar>
              <w:top w:w="0" w:type="dxa"/>
              <w:left w:w="108" w:type="dxa"/>
              <w:bottom w:w="0" w:type="dxa"/>
              <w:right w:w="108" w:type="dxa"/>
            </w:tcMar>
            <w:hideMark/>
          </w:tcPr>
          <w:p w14:paraId="5ADBA51D" w14:textId="77777777" w:rsidR="004A2B81" w:rsidRPr="00550C92" w:rsidRDefault="004A2B81">
            <w:pPr>
              <w:rPr>
                <w:color w:val="000000"/>
                <w:sz w:val="23"/>
                <w:szCs w:val="23"/>
              </w:rPr>
            </w:pPr>
            <w:proofErr w:type="spellStart"/>
            <w:r w:rsidRPr="00550C92">
              <w:rPr>
                <w:color w:val="000000"/>
                <w:sz w:val="23"/>
                <w:szCs w:val="23"/>
              </w:rPr>
              <w:t>Žlibinų</w:t>
            </w:r>
            <w:proofErr w:type="spellEnd"/>
          </w:p>
        </w:tc>
        <w:tc>
          <w:tcPr>
            <w:tcW w:w="1467" w:type="dxa"/>
            <w:vMerge/>
            <w:shd w:val="clear" w:color="auto" w:fill="F2F2F2"/>
            <w:tcMar>
              <w:top w:w="0" w:type="dxa"/>
              <w:left w:w="108" w:type="dxa"/>
              <w:bottom w:w="0" w:type="dxa"/>
              <w:right w:w="108" w:type="dxa"/>
            </w:tcMar>
            <w:hideMark/>
          </w:tcPr>
          <w:p w14:paraId="375A3668" w14:textId="04FD52FE" w:rsidR="004A2B81" w:rsidRPr="00550C92" w:rsidRDefault="004A2B81" w:rsidP="00773145">
            <w:pPr>
              <w:jc w:val="center"/>
              <w:rPr>
                <w:color w:val="000000"/>
                <w:sz w:val="23"/>
                <w:szCs w:val="23"/>
              </w:rPr>
            </w:pPr>
          </w:p>
        </w:tc>
        <w:tc>
          <w:tcPr>
            <w:tcW w:w="1418" w:type="dxa"/>
            <w:vMerge/>
            <w:shd w:val="clear" w:color="auto" w:fill="F2F2F2"/>
            <w:tcMar>
              <w:top w:w="0" w:type="dxa"/>
              <w:left w:w="108" w:type="dxa"/>
              <w:bottom w:w="0" w:type="dxa"/>
              <w:right w:w="108" w:type="dxa"/>
            </w:tcMar>
            <w:hideMark/>
          </w:tcPr>
          <w:p w14:paraId="1AE60AB3" w14:textId="57893FF5" w:rsidR="004A2B81" w:rsidRPr="00550C92" w:rsidRDefault="004A2B81">
            <w:pPr>
              <w:jc w:val="center"/>
              <w:rPr>
                <w:color w:val="000000"/>
                <w:sz w:val="23"/>
                <w:szCs w:val="23"/>
              </w:rPr>
            </w:pPr>
          </w:p>
        </w:tc>
        <w:tc>
          <w:tcPr>
            <w:tcW w:w="1134" w:type="dxa"/>
            <w:shd w:val="clear" w:color="auto" w:fill="F2F2F2"/>
            <w:tcMar>
              <w:top w:w="0" w:type="dxa"/>
              <w:left w:w="108" w:type="dxa"/>
              <w:bottom w:w="0" w:type="dxa"/>
              <w:right w:w="108" w:type="dxa"/>
            </w:tcMar>
            <w:hideMark/>
          </w:tcPr>
          <w:p w14:paraId="0635437B" w14:textId="77777777" w:rsidR="004A2B81" w:rsidRPr="00550C92" w:rsidRDefault="004A2B81">
            <w:pPr>
              <w:jc w:val="center"/>
              <w:rPr>
                <w:color w:val="000000"/>
                <w:sz w:val="23"/>
                <w:szCs w:val="23"/>
              </w:rPr>
            </w:pPr>
            <w:r w:rsidRPr="00550C92">
              <w:rPr>
                <w:color w:val="000000"/>
                <w:sz w:val="23"/>
                <w:szCs w:val="23"/>
              </w:rPr>
              <w:t>11</w:t>
            </w:r>
          </w:p>
        </w:tc>
        <w:tc>
          <w:tcPr>
            <w:tcW w:w="1134" w:type="dxa"/>
            <w:shd w:val="clear" w:color="auto" w:fill="F2F2F2"/>
            <w:tcMar>
              <w:top w:w="0" w:type="dxa"/>
              <w:left w:w="108" w:type="dxa"/>
              <w:bottom w:w="0" w:type="dxa"/>
              <w:right w:w="108" w:type="dxa"/>
            </w:tcMar>
            <w:hideMark/>
          </w:tcPr>
          <w:p w14:paraId="446A7FFA" w14:textId="77777777" w:rsidR="004A2B81" w:rsidRPr="00550C92" w:rsidRDefault="004A2B81">
            <w:pPr>
              <w:jc w:val="center"/>
              <w:rPr>
                <w:color w:val="000000"/>
                <w:sz w:val="23"/>
                <w:szCs w:val="23"/>
              </w:rPr>
            </w:pPr>
            <w:r w:rsidRPr="00550C92">
              <w:rPr>
                <w:b/>
                <w:bCs/>
                <w:color w:val="000000"/>
                <w:sz w:val="23"/>
                <w:szCs w:val="23"/>
              </w:rPr>
              <w:t>12</w:t>
            </w:r>
          </w:p>
        </w:tc>
        <w:tc>
          <w:tcPr>
            <w:tcW w:w="1087" w:type="dxa"/>
            <w:shd w:val="clear" w:color="auto" w:fill="F2F2F2"/>
            <w:tcMar>
              <w:top w:w="0" w:type="dxa"/>
              <w:left w:w="108" w:type="dxa"/>
              <w:bottom w:w="0" w:type="dxa"/>
              <w:right w:w="108" w:type="dxa"/>
            </w:tcMar>
            <w:hideMark/>
          </w:tcPr>
          <w:p w14:paraId="44BC7FCC" w14:textId="77777777" w:rsidR="004A2B81" w:rsidRPr="00550C92" w:rsidRDefault="004A2B81">
            <w:pPr>
              <w:jc w:val="center"/>
              <w:rPr>
                <w:color w:val="000000"/>
                <w:sz w:val="23"/>
                <w:szCs w:val="23"/>
              </w:rPr>
            </w:pPr>
            <w:r w:rsidRPr="00550C92">
              <w:rPr>
                <w:color w:val="000000"/>
                <w:sz w:val="23"/>
                <w:szCs w:val="23"/>
              </w:rPr>
              <w:t>30</w:t>
            </w:r>
          </w:p>
        </w:tc>
        <w:tc>
          <w:tcPr>
            <w:tcW w:w="1043" w:type="dxa"/>
            <w:shd w:val="clear" w:color="auto" w:fill="F2F2F2"/>
            <w:tcMar>
              <w:top w:w="0" w:type="dxa"/>
              <w:left w:w="108" w:type="dxa"/>
              <w:bottom w:w="0" w:type="dxa"/>
              <w:right w:w="108" w:type="dxa"/>
            </w:tcMar>
            <w:hideMark/>
          </w:tcPr>
          <w:p w14:paraId="0E7F971E" w14:textId="77777777" w:rsidR="004A2B81" w:rsidRPr="00550C92" w:rsidRDefault="004A2B81">
            <w:pPr>
              <w:jc w:val="center"/>
              <w:rPr>
                <w:color w:val="000000"/>
                <w:sz w:val="23"/>
                <w:szCs w:val="23"/>
              </w:rPr>
            </w:pPr>
            <w:r w:rsidRPr="00550C92">
              <w:rPr>
                <w:b/>
                <w:bCs/>
                <w:color w:val="000000"/>
                <w:sz w:val="23"/>
                <w:szCs w:val="23"/>
              </w:rPr>
              <w:t>23</w:t>
            </w:r>
          </w:p>
        </w:tc>
      </w:tr>
      <w:tr w:rsidR="004B66CD" w:rsidRPr="00550C92" w14:paraId="398E7926" w14:textId="77777777" w:rsidTr="004B66CD">
        <w:trPr>
          <w:trHeight w:val="68"/>
        </w:trPr>
        <w:tc>
          <w:tcPr>
            <w:tcW w:w="2497" w:type="dxa"/>
            <w:shd w:val="clear" w:color="auto" w:fill="FFFFFF"/>
            <w:tcMar>
              <w:top w:w="0" w:type="dxa"/>
              <w:left w:w="108" w:type="dxa"/>
              <w:bottom w:w="0" w:type="dxa"/>
              <w:right w:w="108" w:type="dxa"/>
            </w:tcMar>
            <w:hideMark/>
          </w:tcPr>
          <w:p w14:paraId="3ECD46C0" w14:textId="77777777" w:rsidR="004A2B81" w:rsidRPr="00550C92" w:rsidRDefault="004A2B81">
            <w:pPr>
              <w:rPr>
                <w:color w:val="000000"/>
                <w:sz w:val="23"/>
                <w:szCs w:val="23"/>
              </w:rPr>
            </w:pPr>
            <w:r w:rsidRPr="00550C92">
              <w:rPr>
                <w:color w:val="000000"/>
                <w:sz w:val="23"/>
                <w:szCs w:val="23"/>
              </w:rPr>
              <w:t>Plungės miesto</w:t>
            </w:r>
          </w:p>
        </w:tc>
        <w:tc>
          <w:tcPr>
            <w:tcW w:w="1467" w:type="dxa"/>
            <w:vMerge/>
            <w:shd w:val="clear" w:color="auto" w:fill="FFFFFF"/>
            <w:tcMar>
              <w:top w:w="0" w:type="dxa"/>
              <w:left w:w="108" w:type="dxa"/>
              <w:bottom w:w="0" w:type="dxa"/>
              <w:right w:w="108" w:type="dxa"/>
            </w:tcMar>
            <w:hideMark/>
          </w:tcPr>
          <w:p w14:paraId="64200472" w14:textId="6C72B336" w:rsidR="004A2B81" w:rsidRPr="00550C92" w:rsidRDefault="004A2B81">
            <w:pPr>
              <w:jc w:val="center"/>
              <w:rPr>
                <w:color w:val="000000"/>
                <w:sz w:val="23"/>
                <w:szCs w:val="23"/>
              </w:rPr>
            </w:pPr>
          </w:p>
        </w:tc>
        <w:tc>
          <w:tcPr>
            <w:tcW w:w="1418" w:type="dxa"/>
            <w:shd w:val="clear" w:color="auto" w:fill="FFFFFF"/>
            <w:tcMar>
              <w:top w:w="0" w:type="dxa"/>
              <w:left w:w="108" w:type="dxa"/>
              <w:bottom w:w="0" w:type="dxa"/>
              <w:right w:w="108" w:type="dxa"/>
            </w:tcMar>
            <w:hideMark/>
          </w:tcPr>
          <w:p w14:paraId="3B577B4E" w14:textId="4864A22F" w:rsidR="004A2B81" w:rsidRPr="00550C92" w:rsidRDefault="004A2B81">
            <w:pPr>
              <w:jc w:val="center"/>
              <w:rPr>
                <w:color w:val="000000"/>
                <w:sz w:val="23"/>
                <w:szCs w:val="23"/>
              </w:rPr>
            </w:pPr>
            <w:r w:rsidRPr="00550C92">
              <w:rPr>
                <w:color w:val="000000"/>
                <w:sz w:val="23"/>
                <w:szCs w:val="23"/>
              </w:rPr>
              <w:t>9</w:t>
            </w:r>
          </w:p>
        </w:tc>
        <w:tc>
          <w:tcPr>
            <w:tcW w:w="1134" w:type="dxa"/>
            <w:shd w:val="clear" w:color="auto" w:fill="FFFFFF"/>
            <w:tcMar>
              <w:top w:w="0" w:type="dxa"/>
              <w:left w:w="108" w:type="dxa"/>
              <w:bottom w:w="0" w:type="dxa"/>
              <w:right w:w="108" w:type="dxa"/>
            </w:tcMar>
            <w:hideMark/>
          </w:tcPr>
          <w:p w14:paraId="26223CC6" w14:textId="77777777" w:rsidR="004A2B81" w:rsidRPr="00550C92" w:rsidRDefault="004A2B81">
            <w:pPr>
              <w:jc w:val="center"/>
              <w:rPr>
                <w:color w:val="000000"/>
                <w:sz w:val="23"/>
                <w:szCs w:val="23"/>
              </w:rPr>
            </w:pPr>
            <w:r w:rsidRPr="00550C92">
              <w:rPr>
                <w:color w:val="000000"/>
                <w:sz w:val="23"/>
                <w:szCs w:val="23"/>
              </w:rPr>
              <w:t>152</w:t>
            </w:r>
          </w:p>
        </w:tc>
        <w:tc>
          <w:tcPr>
            <w:tcW w:w="1134" w:type="dxa"/>
            <w:shd w:val="clear" w:color="auto" w:fill="FFFFFF"/>
            <w:tcMar>
              <w:top w:w="0" w:type="dxa"/>
              <w:left w:w="108" w:type="dxa"/>
              <w:bottom w:w="0" w:type="dxa"/>
              <w:right w:w="108" w:type="dxa"/>
            </w:tcMar>
            <w:hideMark/>
          </w:tcPr>
          <w:p w14:paraId="0A823ED1" w14:textId="77777777" w:rsidR="004A2B81" w:rsidRPr="00550C92" w:rsidRDefault="004A2B81">
            <w:pPr>
              <w:jc w:val="center"/>
              <w:rPr>
                <w:color w:val="000000"/>
                <w:sz w:val="23"/>
                <w:szCs w:val="23"/>
              </w:rPr>
            </w:pPr>
            <w:r w:rsidRPr="00550C92">
              <w:rPr>
                <w:b/>
                <w:bCs/>
                <w:color w:val="000000"/>
                <w:sz w:val="23"/>
                <w:szCs w:val="23"/>
              </w:rPr>
              <w:t>165</w:t>
            </w:r>
          </w:p>
        </w:tc>
        <w:tc>
          <w:tcPr>
            <w:tcW w:w="1087" w:type="dxa"/>
            <w:shd w:val="clear" w:color="auto" w:fill="FFFFFF"/>
            <w:tcMar>
              <w:top w:w="0" w:type="dxa"/>
              <w:left w:w="108" w:type="dxa"/>
              <w:bottom w:w="0" w:type="dxa"/>
              <w:right w:w="108" w:type="dxa"/>
            </w:tcMar>
            <w:hideMark/>
          </w:tcPr>
          <w:p w14:paraId="41B084F5" w14:textId="77777777" w:rsidR="004A2B81" w:rsidRPr="00550C92" w:rsidRDefault="004A2B81">
            <w:pPr>
              <w:jc w:val="center"/>
              <w:rPr>
                <w:color w:val="000000"/>
                <w:sz w:val="23"/>
                <w:szCs w:val="23"/>
              </w:rPr>
            </w:pPr>
            <w:r w:rsidRPr="00550C92">
              <w:rPr>
                <w:color w:val="000000"/>
                <w:sz w:val="23"/>
                <w:szCs w:val="23"/>
              </w:rPr>
              <w:t>266</w:t>
            </w:r>
          </w:p>
        </w:tc>
        <w:tc>
          <w:tcPr>
            <w:tcW w:w="1043" w:type="dxa"/>
            <w:shd w:val="clear" w:color="auto" w:fill="FFFFFF"/>
            <w:tcMar>
              <w:top w:w="0" w:type="dxa"/>
              <w:left w:w="108" w:type="dxa"/>
              <w:bottom w:w="0" w:type="dxa"/>
              <w:right w:w="108" w:type="dxa"/>
            </w:tcMar>
            <w:hideMark/>
          </w:tcPr>
          <w:p w14:paraId="2BE98B37" w14:textId="77777777" w:rsidR="004A2B81" w:rsidRPr="00550C92" w:rsidRDefault="004A2B81">
            <w:pPr>
              <w:jc w:val="center"/>
              <w:rPr>
                <w:color w:val="000000"/>
                <w:sz w:val="23"/>
                <w:szCs w:val="23"/>
              </w:rPr>
            </w:pPr>
            <w:r w:rsidRPr="00550C92">
              <w:rPr>
                <w:b/>
                <w:bCs/>
                <w:color w:val="000000"/>
                <w:sz w:val="23"/>
                <w:szCs w:val="23"/>
              </w:rPr>
              <w:t>283</w:t>
            </w:r>
          </w:p>
        </w:tc>
      </w:tr>
      <w:tr w:rsidR="004B66CD" w:rsidRPr="00550C92" w14:paraId="1D47568F" w14:textId="77777777" w:rsidTr="004B66CD">
        <w:trPr>
          <w:trHeight w:val="56"/>
        </w:trPr>
        <w:tc>
          <w:tcPr>
            <w:tcW w:w="2497" w:type="dxa"/>
            <w:shd w:val="clear" w:color="auto" w:fill="F2F2F2"/>
            <w:tcMar>
              <w:top w:w="0" w:type="dxa"/>
              <w:left w:w="108" w:type="dxa"/>
              <w:bottom w:w="0" w:type="dxa"/>
              <w:right w:w="108" w:type="dxa"/>
            </w:tcMar>
            <w:hideMark/>
          </w:tcPr>
          <w:p w14:paraId="29CA7B2D" w14:textId="77777777" w:rsidR="003902C3" w:rsidRPr="00550C92" w:rsidRDefault="003902C3">
            <w:pPr>
              <w:jc w:val="right"/>
              <w:rPr>
                <w:color w:val="000000"/>
                <w:sz w:val="23"/>
                <w:szCs w:val="23"/>
              </w:rPr>
            </w:pPr>
            <w:r w:rsidRPr="00550C92">
              <w:rPr>
                <w:b/>
                <w:bCs/>
                <w:color w:val="000000"/>
                <w:sz w:val="23"/>
                <w:szCs w:val="23"/>
              </w:rPr>
              <w:t>Iš viso:</w:t>
            </w:r>
          </w:p>
        </w:tc>
        <w:tc>
          <w:tcPr>
            <w:tcW w:w="1467" w:type="dxa"/>
            <w:shd w:val="clear" w:color="auto" w:fill="F2F2F2"/>
            <w:tcMar>
              <w:top w:w="0" w:type="dxa"/>
              <w:left w:w="108" w:type="dxa"/>
              <w:bottom w:w="0" w:type="dxa"/>
              <w:right w:w="108" w:type="dxa"/>
            </w:tcMar>
            <w:hideMark/>
          </w:tcPr>
          <w:p w14:paraId="57E4350E" w14:textId="77777777" w:rsidR="003902C3" w:rsidRPr="00550C92" w:rsidRDefault="003902C3">
            <w:pPr>
              <w:jc w:val="center"/>
              <w:rPr>
                <w:color w:val="000000"/>
                <w:sz w:val="23"/>
                <w:szCs w:val="23"/>
              </w:rPr>
            </w:pPr>
            <w:r w:rsidRPr="00550C92">
              <w:rPr>
                <w:b/>
                <w:bCs/>
                <w:color w:val="000000"/>
                <w:sz w:val="23"/>
                <w:szCs w:val="23"/>
              </w:rPr>
              <w:t>8</w:t>
            </w:r>
          </w:p>
        </w:tc>
        <w:tc>
          <w:tcPr>
            <w:tcW w:w="1418" w:type="dxa"/>
            <w:shd w:val="clear" w:color="auto" w:fill="F2F2F2"/>
            <w:tcMar>
              <w:top w:w="0" w:type="dxa"/>
              <w:left w:w="108" w:type="dxa"/>
              <w:bottom w:w="0" w:type="dxa"/>
              <w:right w:w="108" w:type="dxa"/>
            </w:tcMar>
            <w:hideMark/>
          </w:tcPr>
          <w:p w14:paraId="68D42D67" w14:textId="77777777" w:rsidR="003902C3" w:rsidRPr="00550C92" w:rsidRDefault="003902C3">
            <w:pPr>
              <w:jc w:val="center"/>
              <w:rPr>
                <w:color w:val="000000"/>
                <w:sz w:val="23"/>
                <w:szCs w:val="23"/>
              </w:rPr>
            </w:pPr>
            <w:r w:rsidRPr="00550C92">
              <w:rPr>
                <w:b/>
                <w:bCs/>
                <w:color w:val="000000"/>
                <w:sz w:val="23"/>
                <w:szCs w:val="23"/>
              </w:rPr>
              <w:t>17</w:t>
            </w:r>
          </w:p>
        </w:tc>
        <w:tc>
          <w:tcPr>
            <w:tcW w:w="1134" w:type="dxa"/>
            <w:shd w:val="clear" w:color="auto" w:fill="F2F2F2"/>
            <w:tcMar>
              <w:top w:w="0" w:type="dxa"/>
              <w:left w:w="108" w:type="dxa"/>
              <w:bottom w:w="0" w:type="dxa"/>
              <w:right w:w="108" w:type="dxa"/>
            </w:tcMar>
            <w:hideMark/>
          </w:tcPr>
          <w:p w14:paraId="2EDEC806" w14:textId="77777777" w:rsidR="003902C3" w:rsidRPr="00550C92" w:rsidRDefault="003902C3">
            <w:pPr>
              <w:jc w:val="center"/>
              <w:rPr>
                <w:color w:val="000000"/>
                <w:sz w:val="23"/>
                <w:szCs w:val="23"/>
              </w:rPr>
            </w:pPr>
            <w:r w:rsidRPr="00550C92">
              <w:rPr>
                <w:color w:val="000000"/>
                <w:sz w:val="23"/>
                <w:szCs w:val="23"/>
              </w:rPr>
              <w:t>279</w:t>
            </w:r>
          </w:p>
        </w:tc>
        <w:tc>
          <w:tcPr>
            <w:tcW w:w="1134" w:type="dxa"/>
            <w:shd w:val="clear" w:color="auto" w:fill="F2F2F2"/>
            <w:tcMar>
              <w:top w:w="0" w:type="dxa"/>
              <w:left w:w="108" w:type="dxa"/>
              <w:bottom w:w="0" w:type="dxa"/>
              <w:right w:w="108" w:type="dxa"/>
            </w:tcMar>
            <w:hideMark/>
          </w:tcPr>
          <w:p w14:paraId="33AC4E78" w14:textId="77777777" w:rsidR="003902C3" w:rsidRPr="00550C92" w:rsidRDefault="003902C3">
            <w:pPr>
              <w:jc w:val="center"/>
              <w:rPr>
                <w:color w:val="000000"/>
                <w:sz w:val="23"/>
                <w:szCs w:val="23"/>
              </w:rPr>
            </w:pPr>
            <w:r w:rsidRPr="00550C92">
              <w:rPr>
                <w:b/>
                <w:bCs/>
                <w:color w:val="000000"/>
                <w:sz w:val="23"/>
                <w:szCs w:val="23"/>
              </w:rPr>
              <w:t>288</w:t>
            </w:r>
          </w:p>
        </w:tc>
        <w:tc>
          <w:tcPr>
            <w:tcW w:w="1087" w:type="dxa"/>
            <w:shd w:val="clear" w:color="auto" w:fill="F2F2F2"/>
            <w:tcMar>
              <w:top w:w="0" w:type="dxa"/>
              <w:left w:w="108" w:type="dxa"/>
              <w:bottom w:w="0" w:type="dxa"/>
              <w:right w:w="108" w:type="dxa"/>
            </w:tcMar>
            <w:hideMark/>
          </w:tcPr>
          <w:p w14:paraId="744B2596" w14:textId="77777777" w:rsidR="003902C3" w:rsidRPr="00550C92" w:rsidRDefault="003902C3">
            <w:pPr>
              <w:jc w:val="center"/>
              <w:rPr>
                <w:color w:val="000000"/>
                <w:sz w:val="23"/>
                <w:szCs w:val="23"/>
              </w:rPr>
            </w:pPr>
            <w:r w:rsidRPr="00550C92">
              <w:rPr>
                <w:color w:val="000000"/>
                <w:sz w:val="23"/>
                <w:szCs w:val="23"/>
              </w:rPr>
              <w:t>511</w:t>
            </w:r>
          </w:p>
        </w:tc>
        <w:tc>
          <w:tcPr>
            <w:tcW w:w="1043" w:type="dxa"/>
            <w:shd w:val="clear" w:color="auto" w:fill="F2F2F2"/>
            <w:tcMar>
              <w:top w:w="0" w:type="dxa"/>
              <w:left w:w="108" w:type="dxa"/>
              <w:bottom w:w="0" w:type="dxa"/>
              <w:right w:w="108" w:type="dxa"/>
            </w:tcMar>
            <w:hideMark/>
          </w:tcPr>
          <w:p w14:paraId="01EDDD16" w14:textId="77777777" w:rsidR="003902C3" w:rsidRPr="00550C92" w:rsidRDefault="003902C3">
            <w:pPr>
              <w:jc w:val="center"/>
              <w:rPr>
                <w:color w:val="000000"/>
                <w:sz w:val="23"/>
                <w:szCs w:val="23"/>
              </w:rPr>
            </w:pPr>
            <w:r w:rsidRPr="00550C92">
              <w:rPr>
                <w:b/>
                <w:bCs/>
                <w:color w:val="000000"/>
                <w:sz w:val="23"/>
                <w:szCs w:val="23"/>
              </w:rPr>
              <w:t>498</w:t>
            </w:r>
          </w:p>
        </w:tc>
      </w:tr>
    </w:tbl>
    <w:p w14:paraId="1864AAC9" w14:textId="2BE1024A" w:rsidR="005F761D" w:rsidRDefault="00D26B97" w:rsidP="002133D6">
      <w:pPr>
        <w:widowControl w:val="0"/>
        <w:shd w:val="clear" w:color="auto" w:fill="FFFFFF"/>
        <w:jc w:val="both"/>
        <w:rPr>
          <w:bCs/>
          <w:i/>
          <w:iCs/>
          <w:sz w:val="22"/>
          <w:szCs w:val="22"/>
          <w:lang w:eastAsia="lt-LT"/>
        </w:rPr>
      </w:pPr>
      <w:r w:rsidRPr="001B5C67">
        <w:rPr>
          <w:bCs/>
          <w:i/>
          <w:iCs/>
          <w:sz w:val="22"/>
          <w:szCs w:val="22"/>
          <w:lang w:eastAsia="lt-LT"/>
        </w:rPr>
        <w:t xml:space="preserve">Šaltinis: </w:t>
      </w:r>
      <w:r>
        <w:rPr>
          <w:bCs/>
          <w:i/>
          <w:iCs/>
          <w:sz w:val="22"/>
          <w:szCs w:val="22"/>
          <w:lang w:eastAsia="lt-LT"/>
        </w:rPr>
        <w:t>Plungės socialinių paslaugų centro duomenys</w:t>
      </w:r>
    </w:p>
    <w:p w14:paraId="0F54BBC1" w14:textId="77777777" w:rsidR="00D26B97" w:rsidRPr="004B66CD" w:rsidRDefault="00D26B97" w:rsidP="002133D6">
      <w:pPr>
        <w:widowControl w:val="0"/>
        <w:shd w:val="clear" w:color="auto" w:fill="FFFFFF"/>
        <w:jc w:val="both"/>
        <w:rPr>
          <w:color w:val="FF0000"/>
          <w:lang w:eastAsia="lt-LT"/>
        </w:rPr>
      </w:pPr>
    </w:p>
    <w:p w14:paraId="3FE8A4E4" w14:textId="0AB8FA8E" w:rsidR="00376598" w:rsidRPr="004A2B81" w:rsidRDefault="000B16EC" w:rsidP="00B733DF">
      <w:pPr>
        <w:widowControl w:val="0"/>
        <w:shd w:val="clear" w:color="auto" w:fill="FFFFFF"/>
        <w:ind w:firstLine="720"/>
        <w:jc w:val="both"/>
        <w:rPr>
          <w:lang w:eastAsia="lt-LT"/>
        </w:rPr>
      </w:pPr>
      <w:r>
        <w:rPr>
          <w:lang w:eastAsia="lt-LT"/>
        </w:rPr>
        <w:t>Socialinės priežiūros paslaugas</w:t>
      </w:r>
      <w:r w:rsidR="00300E9B" w:rsidRPr="004A2B81">
        <w:rPr>
          <w:lang w:eastAsia="lt-LT"/>
        </w:rPr>
        <w:t xml:space="preserve"> šeimoms teikia </w:t>
      </w:r>
      <w:r w:rsidR="00376598" w:rsidRPr="004A2B81">
        <w:rPr>
          <w:lang w:eastAsia="lt-LT"/>
        </w:rPr>
        <w:t xml:space="preserve">17 socialinių darbuotojų, iš jų </w:t>
      </w:r>
      <w:r w:rsidR="004A2B81" w:rsidRPr="004A2B81">
        <w:rPr>
          <w:lang w:eastAsia="lt-LT"/>
        </w:rPr>
        <w:t>8</w:t>
      </w:r>
      <w:r w:rsidR="00300E9B" w:rsidRPr="004A2B81">
        <w:rPr>
          <w:lang w:eastAsia="lt-LT"/>
        </w:rPr>
        <w:t xml:space="preserve"> </w:t>
      </w:r>
      <w:r w:rsidR="0051646C" w:rsidRPr="004A2B81">
        <w:rPr>
          <w:lang w:eastAsia="lt-LT"/>
        </w:rPr>
        <w:t>(</w:t>
      </w:r>
      <w:r w:rsidR="004A2B81" w:rsidRPr="004A2B81">
        <w:rPr>
          <w:lang w:eastAsia="lt-LT"/>
        </w:rPr>
        <w:t>8</w:t>
      </w:r>
      <w:r w:rsidR="0051646C" w:rsidRPr="004A2B81">
        <w:rPr>
          <w:lang w:eastAsia="lt-LT"/>
        </w:rPr>
        <w:t xml:space="preserve"> et.) </w:t>
      </w:r>
      <w:r w:rsidR="00376598" w:rsidRPr="004A2B81">
        <w:rPr>
          <w:lang w:eastAsia="lt-LT"/>
        </w:rPr>
        <w:t xml:space="preserve">darbuotojai paslaugas teikia šeimoms, gyvenančioms kaimiškose seniūnijose, </w:t>
      </w:r>
      <w:r w:rsidR="004A2B81" w:rsidRPr="004A2B81">
        <w:rPr>
          <w:lang w:eastAsia="lt-LT"/>
        </w:rPr>
        <w:t>9</w:t>
      </w:r>
      <w:r w:rsidR="0051646C" w:rsidRPr="004A2B81">
        <w:rPr>
          <w:lang w:eastAsia="lt-LT"/>
        </w:rPr>
        <w:t xml:space="preserve"> (</w:t>
      </w:r>
      <w:r w:rsidR="004A2B81" w:rsidRPr="004A2B81">
        <w:rPr>
          <w:lang w:eastAsia="lt-LT"/>
        </w:rPr>
        <w:t>9</w:t>
      </w:r>
      <w:r w:rsidR="0036768F" w:rsidRPr="004A2B81">
        <w:rPr>
          <w:lang w:eastAsia="lt-LT"/>
        </w:rPr>
        <w:t xml:space="preserve"> </w:t>
      </w:r>
      <w:r w:rsidR="0051646C" w:rsidRPr="004A2B81">
        <w:rPr>
          <w:lang w:eastAsia="lt-LT"/>
        </w:rPr>
        <w:t>et.)</w:t>
      </w:r>
      <w:r w:rsidR="00376598" w:rsidRPr="004A2B81">
        <w:rPr>
          <w:lang w:eastAsia="lt-LT"/>
        </w:rPr>
        <w:t xml:space="preserve"> – Plungės miest</w:t>
      </w:r>
      <w:r w:rsidR="00EF15AF">
        <w:rPr>
          <w:lang w:eastAsia="lt-LT"/>
        </w:rPr>
        <w:t>e gyvenančioms</w:t>
      </w:r>
      <w:r w:rsidR="00376598" w:rsidRPr="004A2B81">
        <w:rPr>
          <w:lang w:eastAsia="lt-LT"/>
        </w:rPr>
        <w:t xml:space="preserve"> šeimoms.</w:t>
      </w:r>
    </w:p>
    <w:p w14:paraId="68F8AAAC" w14:textId="691A7371" w:rsidR="00E62CB5" w:rsidRPr="007A35BC" w:rsidRDefault="00E62CB5" w:rsidP="00B733DF">
      <w:pPr>
        <w:widowControl w:val="0"/>
        <w:shd w:val="clear" w:color="auto" w:fill="FFFFFF"/>
        <w:ind w:firstLine="720"/>
        <w:jc w:val="both"/>
        <w:rPr>
          <w:lang w:eastAsia="lt-LT"/>
        </w:rPr>
      </w:pPr>
      <w:r w:rsidRPr="001E5C08">
        <w:rPr>
          <w:lang w:eastAsia="lt-LT"/>
        </w:rPr>
        <w:t>Vidutiniškai vienam socialiniam da</w:t>
      </w:r>
      <w:r w:rsidR="00300E9B" w:rsidRPr="001E5C08">
        <w:rPr>
          <w:lang w:eastAsia="lt-LT"/>
        </w:rPr>
        <w:t>rbuotojui tenka aptarnauti po 1</w:t>
      </w:r>
      <w:r w:rsidR="00A24BE8" w:rsidRPr="001E5C08">
        <w:rPr>
          <w:lang w:eastAsia="lt-LT"/>
        </w:rPr>
        <w:t>6</w:t>
      </w:r>
      <w:r w:rsidR="001E5C08" w:rsidRPr="001E5C08">
        <w:rPr>
          <w:lang w:eastAsia="lt-LT"/>
        </w:rPr>
        <w:t>,9</w:t>
      </w:r>
      <w:r w:rsidR="00300E9B" w:rsidRPr="001E5C08">
        <w:rPr>
          <w:lang w:eastAsia="lt-LT"/>
        </w:rPr>
        <w:t xml:space="preserve"> šeimų ir </w:t>
      </w:r>
      <w:r w:rsidR="00A24BE8" w:rsidRPr="001E5C08">
        <w:rPr>
          <w:lang w:eastAsia="lt-LT"/>
        </w:rPr>
        <w:t>30</w:t>
      </w:r>
      <w:r w:rsidRPr="001E5C08">
        <w:rPr>
          <w:lang w:eastAsia="lt-LT"/>
        </w:rPr>
        <w:t xml:space="preserve"> jose augantį vaiką.</w:t>
      </w:r>
      <w:r w:rsidRPr="007A35BC">
        <w:rPr>
          <w:lang w:eastAsia="lt-LT"/>
        </w:rPr>
        <w:t xml:space="preserve"> </w:t>
      </w:r>
    </w:p>
    <w:p w14:paraId="26B87788" w14:textId="77777777" w:rsidR="004D7FD2" w:rsidRPr="007A35BC" w:rsidRDefault="00E62CB5" w:rsidP="00B733DF">
      <w:pPr>
        <w:widowControl w:val="0"/>
        <w:shd w:val="clear" w:color="auto" w:fill="FFFFFF"/>
        <w:ind w:firstLine="720"/>
        <w:jc w:val="both"/>
        <w:rPr>
          <w:lang w:eastAsia="lt-LT"/>
        </w:rPr>
      </w:pPr>
      <w:r w:rsidRPr="007A35BC">
        <w:rPr>
          <w:lang w:eastAsia="lt-LT"/>
        </w:rPr>
        <w:t xml:space="preserve">Pagalbą socialinę riziką patiriantiems vaikams ir jų šeimoms koordinuoja </w:t>
      </w:r>
      <w:r w:rsidR="00B07F35" w:rsidRPr="007A35BC">
        <w:rPr>
          <w:lang w:eastAsia="lt-LT"/>
        </w:rPr>
        <w:t>A</w:t>
      </w:r>
      <w:r w:rsidRPr="007A35BC">
        <w:rPr>
          <w:lang w:eastAsia="lt-LT"/>
        </w:rPr>
        <w:t>tvejo vadybininkai.  A</w:t>
      </w:r>
      <w:r w:rsidR="00773009" w:rsidRPr="007A35BC">
        <w:rPr>
          <w:lang w:eastAsia="lt-LT"/>
        </w:rPr>
        <w:t>V</w:t>
      </w:r>
      <w:r w:rsidRPr="007A35BC">
        <w:rPr>
          <w:lang w:eastAsia="lt-LT"/>
        </w:rPr>
        <w:t xml:space="preserve"> – </w:t>
      </w:r>
      <w:r w:rsidR="00B07F35" w:rsidRPr="007A35BC">
        <w:rPr>
          <w:lang w:eastAsia="lt-LT"/>
        </w:rPr>
        <w:t>A</w:t>
      </w:r>
      <w:r w:rsidRPr="007A35BC">
        <w:rPr>
          <w:lang w:eastAsia="lt-LT"/>
        </w:rPr>
        <w:t>tvejo vadybininko koordinuojamos kompleksinės pagalbos vaikui ir jo atstovams pagal įstatymą organizavimas bei teikimas, siekiant jiems padėti įveikti iškilusius socialinius sunkumus, kurių sėkmingas sprendimas sudarytų prielaidas išvengti galimų vaiko teisių pažeidimų ir sudarytų sąlygas savarankiškai užtikrinti vaiko teises bei teisėtus interesus.</w:t>
      </w:r>
    </w:p>
    <w:p w14:paraId="0DCE573A" w14:textId="5E9D5BA2" w:rsidR="00E4201A" w:rsidRPr="007A35BC" w:rsidRDefault="00431EB3" w:rsidP="00B733DF">
      <w:pPr>
        <w:widowControl w:val="0"/>
        <w:shd w:val="clear" w:color="auto" w:fill="FFFFFF"/>
        <w:ind w:firstLine="720"/>
        <w:jc w:val="both"/>
        <w:rPr>
          <w:lang w:eastAsia="lt-LT"/>
        </w:rPr>
      </w:pPr>
      <w:r w:rsidRPr="007A35BC">
        <w:rPr>
          <w:lang w:eastAsia="lt-LT"/>
        </w:rPr>
        <w:t>Nuo 202</w:t>
      </w:r>
      <w:r w:rsidR="007A35BC" w:rsidRPr="007A35BC">
        <w:rPr>
          <w:lang w:eastAsia="lt-LT"/>
        </w:rPr>
        <w:t>3</w:t>
      </w:r>
      <w:r w:rsidRPr="007A35BC">
        <w:rPr>
          <w:lang w:eastAsia="lt-LT"/>
        </w:rPr>
        <w:t xml:space="preserve"> metų </w:t>
      </w:r>
      <w:r w:rsidR="00E70D3A" w:rsidRPr="007A35BC">
        <w:rPr>
          <w:lang w:eastAsia="lt-LT"/>
        </w:rPr>
        <w:t>S</w:t>
      </w:r>
      <w:r w:rsidRPr="007A35BC">
        <w:rPr>
          <w:lang w:eastAsia="lt-LT"/>
        </w:rPr>
        <w:t xml:space="preserve">avivaldybėje </w:t>
      </w:r>
      <w:r w:rsidR="00773009" w:rsidRPr="007A35BC">
        <w:rPr>
          <w:lang w:eastAsia="lt-LT"/>
        </w:rPr>
        <w:t>AV</w:t>
      </w:r>
      <w:r w:rsidRPr="007A35BC">
        <w:rPr>
          <w:lang w:eastAsia="lt-LT"/>
        </w:rPr>
        <w:t xml:space="preserve"> procesą koordinuoja </w:t>
      </w:r>
      <w:r w:rsidR="007A35BC" w:rsidRPr="007A35BC">
        <w:rPr>
          <w:lang w:eastAsia="lt-LT"/>
        </w:rPr>
        <w:t>8</w:t>
      </w:r>
      <w:r w:rsidRPr="007A35BC">
        <w:rPr>
          <w:lang w:eastAsia="lt-LT"/>
        </w:rPr>
        <w:t xml:space="preserve"> Plungės </w:t>
      </w:r>
      <w:r w:rsidR="00773009" w:rsidRPr="007A35BC">
        <w:rPr>
          <w:lang w:eastAsia="lt-LT"/>
        </w:rPr>
        <w:t>SPC</w:t>
      </w:r>
      <w:r w:rsidRPr="007A35BC">
        <w:rPr>
          <w:lang w:eastAsia="lt-LT"/>
        </w:rPr>
        <w:t xml:space="preserve"> dirbantys </w:t>
      </w:r>
      <w:r w:rsidR="00B07F35" w:rsidRPr="007A35BC">
        <w:rPr>
          <w:lang w:eastAsia="lt-LT"/>
        </w:rPr>
        <w:t>A</w:t>
      </w:r>
      <w:r w:rsidRPr="007A35BC">
        <w:rPr>
          <w:lang w:eastAsia="lt-LT"/>
        </w:rPr>
        <w:t xml:space="preserve">tvejo vadybininkai, kurie dirba su visomis </w:t>
      </w:r>
      <w:r w:rsidR="00E70D3A" w:rsidRPr="007A35BC">
        <w:rPr>
          <w:lang w:eastAsia="lt-LT"/>
        </w:rPr>
        <w:t>S</w:t>
      </w:r>
      <w:r w:rsidRPr="007A35BC">
        <w:rPr>
          <w:lang w:eastAsia="lt-LT"/>
        </w:rPr>
        <w:t>avivaldybėje socialinę riziką patiriančiomis šeimomis, rūpinasi reikiamų paslaugų organizavimu ir savalaikės pagalbos joms teikimu.</w:t>
      </w:r>
      <w:r w:rsidR="00C81F49" w:rsidRPr="007A35BC">
        <w:rPr>
          <w:lang w:eastAsia="lt-LT"/>
        </w:rPr>
        <w:t xml:space="preserve"> Vienam </w:t>
      </w:r>
      <w:r w:rsidR="00B07F35" w:rsidRPr="007A35BC">
        <w:rPr>
          <w:lang w:eastAsia="lt-LT"/>
        </w:rPr>
        <w:t>A</w:t>
      </w:r>
      <w:r w:rsidR="00C81F49" w:rsidRPr="007A35BC">
        <w:rPr>
          <w:lang w:eastAsia="lt-LT"/>
        </w:rPr>
        <w:t>tvejo vadybininkui tek</w:t>
      </w:r>
      <w:r w:rsidR="007A35BC">
        <w:rPr>
          <w:lang w:eastAsia="lt-LT"/>
        </w:rPr>
        <w:t>o</w:t>
      </w:r>
      <w:r w:rsidR="00C81F49" w:rsidRPr="007A35BC">
        <w:rPr>
          <w:lang w:eastAsia="lt-LT"/>
        </w:rPr>
        <w:t xml:space="preserve"> </w:t>
      </w:r>
      <w:r w:rsidR="00300E9B" w:rsidRPr="007A35BC">
        <w:rPr>
          <w:lang w:eastAsia="lt-LT"/>
        </w:rPr>
        <w:t>3</w:t>
      </w:r>
      <w:r w:rsidR="00A65267">
        <w:rPr>
          <w:lang w:eastAsia="lt-LT"/>
        </w:rPr>
        <w:t>6</w:t>
      </w:r>
      <w:r w:rsidR="00C81F49" w:rsidRPr="007A35BC">
        <w:rPr>
          <w:lang w:eastAsia="lt-LT"/>
        </w:rPr>
        <w:t xml:space="preserve"> </w:t>
      </w:r>
      <w:r w:rsidR="00914AE2" w:rsidRPr="007A35BC">
        <w:rPr>
          <w:lang w:eastAsia="lt-LT"/>
        </w:rPr>
        <w:t>šeimos</w:t>
      </w:r>
      <w:r w:rsidR="00C81F49" w:rsidRPr="007A35BC">
        <w:rPr>
          <w:lang w:eastAsia="lt-LT"/>
        </w:rPr>
        <w:t xml:space="preserve"> (pagal teisės aktus, maksimalus atvejų, vienu metu tenkančių vienam </w:t>
      </w:r>
      <w:r w:rsidR="00B07F35" w:rsidRPr="007A35BC">
        <w:rPr>
          <w:lang w:eastAsia="lt-LT"/>
        </w:rPr>
        <w:t>A</w:t>
      </w:r>
      <w:r w:rsidR="00C81F49" w:rsidRPr="007A35BC">
        <w:rPr>
          <w:lang w:eastAsia="lt-LT"/>
        </w:rPr>
        <w:t>tvejo vad</w:t>
      </w:r>
      <w:r w:rsidR="00914AE2" w:rsidRPr="007A35BC">
        <w:rPr>
          <w:lang w:eastAsia="lt-LT"/>
        </w:rPr>
        <w:t>ybininkui, skaičius yra 25</w:t>
      </w:r>
      <w:r w:rsidR="000C65CF">
        <w:rPr>
          <w:lang w:eastAsia="lt-LT"/>
        </w:rPr>
        <w:t>–</w:t>
      </w:r>
      <w:r w:rsidR="00914AE2" w:rsidRPr="007A35BC">
        <w:rPr>
          <w:lang w:eastAsia="lt-LT"/>
        </w:rPr>
        <w:t>30)</w:t>
      </w:r>
      <w:r w:rsidR="00BE6B7D" w:rsidRPr="007A35BC">
        <w:rPr>
          <w:lang w:eastAsia="lt-LT"/>
        </w:rPr>
        <w:t>.</w:t>
      </w:r>
      <w:r w:rsidR="00914AE2" w:rsidRPr="007A35BC">
        <w:rPr>
          <w:lang w:eastAsia="lt-LT"/>
        </w:rPr>
        <w:t xml:space="preserve"> </w:t>
      </w:r>
    </w:p>
    <w:p w14:paraId="3FF5161A" w14:textId="593B6AC6" w:rsidR="00BC2B2A" w:rsidRPr="00093C15" w:rsidRDefault="00D86B2E" w:rsidP="00B733DF">
      <w:pPr>
        <w:ind w:firstLine="720"/>
        <w:jc w:val="both"/>
        <w:rPr>
          <w:lang w:eastAsia="lt-LT"/>
        </w:rPr>
      </w:pPr>
      <w:r w:rsidRPr="00093C15">
        <w:rPr>
          <w:lang w:eastAsia="lt-LT"/>
        </w:rPr>
        <w:lastRenderedPageBreak/>
        <w:t xml:space="preserve">Savivaldybėje vaikams nuo gimimo iki 18 metų (turintiems didelių ir labai didelių specialiųjų ugdymosi poreikių – iki 21 metų) ir jų tėvams (globėjams, rūpintojams) koordinuotai teikiamų švietimo pagalbos, socialinių ir sveikatos priežiūros paslaugų </w:t>
      </w:r>
      <w:r w:rsidR="00156EF6">
        <w:rPr>
          <w:lang w:eastAsia="lt-LT"/>
        </w:rPr>
        <w:t>S</w:t>
      </w:r>
      <w:r w:rsidRPr="00093C15">
        <w:rPr>
          <w:lang w:eastAsia="lt-LT"/>
        </w:rPr>
        <w:t>avivaldybėje teikimą užtikrina TBK. Jis planuoja, koordinuoja ir vertina vaiko minimalios ir vidutinės priežiūros priemonių ar auklėjamojo poveikio priemonės įgyvendinimą, pagalbos vaiko atstovams pagal įstatymą, kai vaikui skiriamos minimalios ar vidutinės priežiūros priemonės ar auklėjamojo poveikio priemonė</w:t>
      </w:r>
      <w:r w:rsidR="00BE6B7D" w:rsidRPr="00093C15">
        <w:rPr>
          <w:lang w:eastAsia="lt-LT"/>
        </w:rPr>
        <w:t>s</w:t>
      </w:r>
      <w:r w:rsidRPr="00093C15">
        <w:rPr>
          <w:lang w:eastAsia="lt-LT"/>
        </w:rPr>
        <w:t xml:space="preserve">, teikimą </w:t>
      </w:r>
      <w:r w:rsidR="00156EF6">
        <w:rPr>
          <w:lang w:eastAsia="lt-LT"/>
        </w:rPr>
        <w:t>S</w:t>
      </w:r>
      <w:r w:rsidRPr="00093C15">
        <w:rPr>
          <w:lang w:eastAsia="lt-LT"/>
        </w:rPr>
        <w:t xml:space="preserve">avivaldybėje. Pasibaigus nustatytam vaiko vidutinės priežiūros ar auklėjamojo poveikio priemonės vykdymo terminui, TBK koordinuoja vaiko socialinę integraciją į bendruomenę. </w:t>
      </w:r>
    </w:p>
    <w:p w14:paraId="65143D1E" w14:textId="55D14592" w:rsidR="00B4578A" w:rsidRPr="00DD6F87" w:rsidRDefault="00B4578A" w:rsidP="00B4578A">
      <w:pPr>
        <w:ind w:firstLine="720"/>
        <w:jc w:val="both"/>
        <w:rPr>
          <w:rFonts w:eastAsia="Calibri"/>
          <w:color w:val="FF0000"/>
        </w:rPr>
      </w:pPr>
      <w:r w:rsidRPr="00B4578A">
        <w:rPr>
          <w:rFonts w:eastAsia="Calibri"/>
        </w:rPr>
        <w:t>2023 metais organizuota 12 Vaiko gerovės komisijos posėdžių.</w:t>
      </w:r>
      <w:r>
        <w:rPr>
          <w:rFonts w:eastAsia="Calibri"/>
          <w:color w:val="FF0000"/>
        </w:rPr>
        <w:t xml:space="preserve"> </w:t>
      </w:r>
      <w:r w:rsidRPr="00B4578A">
        <w:rPr>
          <w:rFonts w:eastAsia="Calibri"/>
        </w:rPr>
        <w:t>Posėdžių metu svarstyti iš teisėsaugos įstaigų gauti pranešimai apie nepilnamečių padarytus administracinio ar baudžiamojo pobūdžio nusižengimus. Tokių pranešimų</w:t>
      </w:r>
      <w:r w:rsidR="00E95015">
        <w:rPr>
          <w:rFonts w:eastAsia="Calibri"/>
        </w:rPr>
        <w:t xml:space="preserve"> </w:t>
      </w:r>
      <w:r w:rsidRPr="00B4578A">
        <w:rPr>
          <w:rFonts w:eastAsia="Calibri"/>
        </w:rPr>
        <w:t>per metus</w:t>
      </w:r>
      <w:r w:rsidR="00E95015">
        <w:rPr>
          <w:rFonts w:eastAsia="Calibri"/>
        </w:rPr>
        <w:t xml:space="preserve"> iš viso</w:t>
      </w:r>
      <w:r w:rsidRPr="00B4578A">
        <w:rPr>
          <w:rFonts w:eastAsia="Calibri"/>
        </w:rPr>
        <w:t xml:space="preserve"> gauta 127. </w:t>
      </w:r>
      <w:r w:rsidRPr="00DD6F87">
        <w:rPr>
          <w:rFonts w:eastAsia="Calibri"/>
        </w:rPr>
        <w:t>Vaiko gerovės komisijos posėd</w:t>
      </w:r>
      <w:r w:rsidRPr="00B4578A">
        <w:rPr>
          <w:rFonts w:eastAsia="Calibri"/>
        </w:rPr>
        <w:t>žiuose v</w:t>
      </w:r>
      <w:r w:rsidRPr="00DD6F87">
        <w:rPr>
          <w:rFonts w:eastAsia="Calibri"/>
        </w:rPr>
        <w:t>aiko minimalios priežiūros priemonė skirta, pratęsta arba pakeista 20 vaikų, dar 12 vaikų svarstyt</w:t>
      </w:r>
      <w:r w:rsidR="00E95015">
        <w:rPr>
          <w:rFonts w:eastAsia="Calibri"/>
        </w:rPr>
        <w:t>i</w:t>
      </w:r>
      <w:r w:rsidRPr="00DD6F87">
        <w:rPr>
          <w:rFonts w:eastAsia="Calibri"/>
        </w:rPr>
        <w:t xml:space="preserve">, bet minimalios priežiūros priemonė </w:t>
      </w:r>
      <w:r w:rsidR="00E95015">
        <w:rPr>
          <w:rFonts w:eastAsia="Calibri"/>
        </w:rPr>
        <w:t xml:space="preserve">jiems </w:t>
      </w:r>
      <w:r w:rsidRPr="00DD6F87">
        <w:rPr>
          <w:rFonts w:eastAsia="Calibri"/>
        </w:rPr>
        <w:t xml:space="preserve">neskirta. Vaiko vidutinės priežiūros priemonių nebuvo svarstyta. Dažniausiai minimalios priežiūros priemonės buvo skiriamos 3 mėnesių laikotarpiui. Įgyvendinant skirtas vaiko minimalios priežiūros priemones, svarbus nuolatinis ir glaudus vaiko minimalios priežiūros priemones vykdančio asmens, vaiko, jo atstovų pagal įstatymą ir </w:t>
      </w:r>
      <w:r w:rsidR="00902F54">
        <w:rPr>
          <w:rFonts w:eastAsia="Calibri"/>
        </w:rPr>
        <w:t>TBK</w:t>
      </w:r>
      <w:r w:rsidRPr="00DD6F87">
        <w:rPr>
          <w:rFonts w:eastAsia="Calibri"/>
        </w:rPr>
        <w:t xml:space="preserve"> bendradarbiavimas. </w:t>
      </w:r>
    </w:p>
    <w:p w14:paraId="4C049CA7" w14:textId="382BA580" w:rsidR="00DD6F87" w:rsidRPr="005830E2" w:rsidRDefault="00902F54" w:rsidP="005830E2">
      <w:pPr>
        <w:ind w:firstLine="720"/>
        <w:jc w:val="both"/>
        <w:rPr>
          <w:rFonts w:eastAsia="Calibri"/>
        </w:rPr>
      </w:pPr>
      <w:r w:rsidRPr="00644D91">
        <w:rPr>
          <w:rFonts w:eastAsia="Calibri"/>
        </w:rPr>
        <w:t xml:space="preserve">TBK dalyvavo 25 </w:t>
      </w:r>
      <w:r w:rsidR="00C97269" w:rsidRPr="00644D91">
        <w:rPr>
          <w:rFonts w:eastAsia="Calibri"/>
        </w:rPr>
        <w:t>AV</w:t>
      </w:r>
      <w:r w:rsidRPr="00644D91">
        <w:rPr>
          <w:rFonts w:eastAsia="Calibri"/>
        </w:rPr>
        <w:t xml:space="preserve"> posėdžiuose sudarant pagalbos planą šeimoms, 20</w:t>
      </w:r>
      <w:r w:rsidR="00E95015">
        <w:rPr>
          <w:rFonts w:eastAsia="Calibri"/>
        </w:rPr>
        <w:t xml:space="preserve"> </w:t>
      </w:r>
      <w:r w:rsidRPr="00644D91">
        <w:rPr>
          <w:rFonts w:eastAsia="Calibri"/>
        </w:rPr>
        <w:t>Vaiko gerovės komisij</w:t>
      </w:r>
      <w:r w:rsidR="00E95015">
        <w:rPr>
          <w:rFonts w:eastAsia="Calibri"/>
        </w:rPr>
        <w:t>ų, kurios veikia mokyklose</w:t>
      </w:r>
      <w:r w:rsidR="00644D91" w:rsidRPr="00644D91">
        <w:rPr>
          <w:rFonts w:eastAsia="Calibri"/>
        </w:rPr>
        <w:t xml:space="preserve">, nuolat bendradarbiauja su </w:t>
      </w:r>
      <w:r w:rsidRPr="00644D91">
        <w:rPr>
          <w:rFonts w:eastAsia="Calibri"/>
        </w:rPr>
        <w:t xml:space="preserve">Vaiko gerovės komisijos nariais, vaiko minimalios priežiūros priemones vykdančiais asmenimis, </w:t>
      </w:r>
      <w:r w:rsidR="00E95015">
        <w:rPr>
          <w:rFonts w:eastAsia="Calibri"/>
        </w:rPr>
        <w:t>A</w:t>
      </w:r>
      <w:r w:rsidRPr="00644D91">
        <w:rPr>
          <w:rFonts w:eastAsia="Calibri"/>
        </w:rPr>
        <w:t xml:space="preserve">tvejo vadybininkais, Savivaldybės </w:t>
      </w:r>
      <w:r w:rsidR="00644D91" w:rsidRPr="00644D91">
        <w:rPr>
          <w:rFonts w:eastAsia="Calibri"/>
        </w:rPr>
        <w:t xml:space="preserve">administracijos </w:t>
      </w:r>
      <w:r w:rsidRPr="00644D91">
        <w:rPr>
          <w:rFonts w:eastAsia="Calibri"/>
        </w:rPr>
        <w:t xml:space="preserve">struktūriniais padaliniais, </w:t>
      </w:r>
      <w:r w:rsidR="00E95015" w:rsidRPr="00E95015">
        <w:rPr>
          <w:rFonts w:eastAsia="Calibri"/>
        </w:rPr>
        <w:t>VVTAĮ</w:t>
      </w:r>
      <w:r w:rsidR="00E95015">
        <w:rPr>
          <w:rFonts w:eastAsia="Calibri"/>
        </w:rPr>
        <w:t>T</w:t>
      </w:r>
      <w:r w:rsidRPr="00644D91">
        <w:rPr>
          <w:rFonts w:eastAsia="Calibri"/>
        </w:rPr>
        <w:t xml:space="preserve">, </w:t>
      </w:r>
      <w:r w:rsidR="00644D91" w:rsidRPr="00644D91">
        <w:rPr>
          <w:rFonts w:eastAsia="Calibri"/>
        </w:rPr>
        <w:t>policijos</w:t>
      </w:r>
      <w:r w:rsidRPr="00644D91">
        <w:rPr>
          <w:rFonts w:eastAsia="Calibri"/>
        </w:rPr>
        <w:t>, švietimo, socialinių paslaugų, sveikatos priežiūros įstaig</w:t>
      </w:r>
      <w:r w:rsidR="00644D91" w:rsidRPr="00644D91">
        <w:rPr>
          <w:rFonts w:eastAsia="Calibri"/>
        </w:rPr>
        <w:t>ų</w:t>
      </w:r>
      <w:r w:rsidRPr="00644D91">
        <w:rPr>
          <w:rFonts w:eastAsia="Calibri"/>
        </w:rPr>
        <w:t>, probacijos tarnyb</w:t>
      </w:r>
      <w:r w:rsidR="00644D91" w:rsidRPr="00644D91">
        <w:rPr>
          <w:rFonts w:eastAsia="Calibri"/>
        </w:rPr>
        <w:t>os specialistais</w:t>
      </w:r>
      <w:r w:rsidRPr="00644D91">
        <w:rPr>
          <w:rFonts w:eastAsia="Calibri"/>
        </w:rPr>
        <w:t xml:space="preserve">, </w:t>
      </w:r>
      <w:r w:rsidR="00644D91" w:rsidRPr="00644D91">
        <w:rPr>
          <w:rFonts w:eastAsia="Calibri"/>
        </w:rPr>
        <w:t>NVO</w:t>
      </w:r>
      <w:r w:rsidRPr="00644D91">
        <w:rPr>
          <w:rFonts w:eastAsia="Calibri"/>
        </w:rPr>
        <w:t>, dirbančiomis vaiko teisių apsaugos srityje.</w:t>
      </w:r>
    </w:p>
    <w:p w14:paraId="62829543" w14:textId="2682421D" w:rsidR="00675092" w:rsidRPr="00C83BEC" w:rsidRDefault="00FE1B23">
      <w:pPr>
        <w:ind w:firstLine="720"/>
        <w:jc w:val="both"/>
        <w:rPr>
          <w:rFonts w:eastAsia="Calibri"/>
          <w:b/>
          <w:bCs/>
        </w:rPr>
      </w:pPr>
      <w:r w:rsidRPr="00C83BEC">
        <w:rPr>
          <w:b/>
          <w:bCs/>
        </w:rPr>
        <w:t xml:space="preserve">6.2.4. </w:t>
      </w:r>
      <w:r w:rsidR="00675092" w:rsidRPr="00C83BEC">
        <w:rPr>
          <w:b/>
          <w:bCs/>
        </w:rPr>
        <w:t>Palydėjimo paslaug</w:t>
      </w:r>
      <w:r w:rsidR="006D4807" w:rsidRPr="00C83BEC">
        <w:rPr>
          <w:b/>
          <w:bCs/>
        </w:rPr>
        <w:t>ą</w:t>
      </w:r>
      <w:r w:rsidR="00675092" w:rsidRPr="00C83BEC">
        <w:rPr>
          <w:b/>
          <w:bCs/>
        </w:rPr>
        <w:t xml:space="preserve"> jaunuoliams</w:t>
      </w:r>
      <w:r w:rsidR="006D4807" w:rsidRPr="00C83BEC">
        <w:rPr>
          <w:b/>
          <w:bCs/>
        </w:rPr>
        <w:t xml:space="preserve"> </w:t>
      </w:r>
      <w:r w:rsidR="006D4807" w:rsidRPr="00C83BEC">
        <w:t>(su apgyvendinimu)</w:t>
      </w:r>
      <w:r w:rsidR="006D4807" w:rsidRPr="00C83BEC">
        <w:rPr>
          <w:rFonts w:eastAsia="Calibri"/>
        </w:rPr>
        <w:t xml:space="preserve"> teikia Plungės SPC adresu V. Mačernio </w:t>
      </w:r>
      <w:proofErr w:type="spellStart"/>
      <w:r w:rsidR="006D4807" w:rsidRPr="00C83BEC">
        <w:rPr>
          <w:rFonts w:eastAsia="Calibri"/>
        </w:rPr>
        <w:t>g</w:t>
      </w:r>
      <w:proofErr w:type="spellEnd"/>
      <w:r w:rsidR="006D4807" w:rsidRPr="00C83BEC">
        <w:rPr>
          <w:rFonts w:eastAsia="Calibri"/>
        </w:rPr>
        <w:t>. 31, Plungė.</w:t>
      </w:r>
    </w:p>
    <w:p w14:paraId="2BA74D96" w14:textId="5A944226" w:rsidR="006D4807" w:rsidRPr="00C83BEC" w:rsidRDefault="006D4807">
      <w:pPr>
        <w:ind w:firstLine="720"/>
        <w:jc w:val="both"/>
        <w:rPr>
          <w:rFonts w:eastAsia="Calibri"/>
        </w:rPr>
      </w:pPr>
      <w:r w:rsidRPr="00C83BEC">
        <w:rPr>
          <w:rFonts w:eastAsia="Calibri"/>
        </w:rPr>
        <w:t xml:space="preserve">Palydėjimo paslauga jaunuoliams skirta asmenims sulaukusiems pilnametystės (iki 24 </w:t>
      </w:r>
      <w:proofErr w:type="spellStart"/>
      <w:r w:rsidRPr="00C83BEC">
        <w:rPr>
          <w:rFonts w:eastAsia="Calibri"/>
        </w:rPr>
        <w:t>m</w:t>
      </w:r>
      <w:proofErr w:type="spellEnd"/>
      <w:r w:rsidRPr="00C83BEC">
        <w:rPr>
          <w:rFonts w:eastAsia="Calibri"/>
        </w:rPr>
        <w:t>.), kuriems buvo teikiama socialinė globa (rūpyba) įstaigoje ar kurie gyveno socialinę riziką patiriančiose šeimose. Palydėjimo paslaugos jaunuoliams teikimo tikslas – padėti jaunuoliams prisitaikyti prie socialinės aplinkos, ugdyti jų gebėjimus spręsti kylančias socialines ir kitas problemas.</w:t>
      </w:r>
    </w:p>
    <w:p w14:paraId="31CFDFCE" w14:textId="5866C535" w:rsidR="00C70E25" w:rsidRPr="00C83BEC" w:rsidRDefault="006D4807">
      <w:pPr>
        <w:ind w:firstLine="720"/>
        <w:jc w:val="both"/>
        <w:rPr>
          <w:rFonts w:eastAsia="Calibri"/>
        </w:rPr>
      </w:pPr>
      <w:r w:rsidRPr="00C83BEC">
        <w:rPr>
          <w:rFonts w:eastAsia="Calibri"/>
        </w:rPr>
        <w:t>Paslauga susideda iš:</w:t>
      </w:r>
    </w:p>
    <w:p w14:paraId="30115BEF" w14:textId="474EC383" w:rsidR="006D4807" w:rsidRPr="00C83BEC" w:rsidRDefault="006D4807" w:rsidP="002F480F">
      <w:pPr>
        <w:pStyle w:val="Sraopastraipa"/>
        <w:numPr>
          <w:ilvl w:val="0"/>
          <w:numId w:val="26"/>
        </w:numPr>
        <w:tabs>
          <w:tab w:val="left" w:pos="993"/>
        </w:tabs>
        <w:ind w:left="0" w:firstLine="720"/>
        <w:jc w:val="both"/>
        <w:rPr>
          <w:rFonts w:eastAsia="Calibri"/>
        </w:rPr>
      </w:pPr>
      <w:r w:rsidRPr="00C83BEC">
        <w:rPr>
          <w:rFonts w:eastAsia="Calibri"/>
        </w:rPr>
        <w:t>informavimo, konsultavimo, tarpininkavimo ir bendravimo; apgyvendinimo; psichologinės – psichoterapinės pagalbos organizavimo;</w:t>
      </w:r>
    </w:p>
    <w:p w14:paraId="2500B1CC" w14:textId="12460E8F" w:rsidR="006D4807" w:rsidRPr="00C83BEC" w:rsidRDefault="00C70E25" w:rsidP="002F480F">
      <w:pPr>
        <w:pStyle w:val="Sraopastraipa"/>
        <w:numPr>
          <w:ilvl w:val="0"/>
          <w:numId w:val="26"/>
        </w:numPr>
        <w:tabs>
          <w:tab w:val="left" w:pos="993"/>
        </w:tabs>
        <w:ind w:left="0" w:firstLine="720"/>
        <w:jc w:val="both"/>
        <w:rPr>
          <w:rFonts w:eastAsia="Calibri"/>
        </w:rPr>
      </w:pPr>
      <w:r w:rsidRPr="00C83BEC">
        <w:rPr>
          <w:rFonts w:eastAsia="Calibri"/>
        </w:rPr>
        <w:t>m</w:t>
      </w:r>
      <w:r w:rsidR="006D4807" w:rsidRPr="00C83BEC">
        <w:rPr>
          <w:rFonts w:eastAsia="Calibri"/>
        </w:rPr>
        <w:t>inimalių buitinių ir asmens higienos paslaugų organizavimo (virtuvėlė, dušas, skalbimo paslaugos ir t. t.);</w:t>
      </w:r>
    </w:p>
    <w:p w14:paraId="26B1AE03" w14:textId="4DB7B9BE" w:rsidR="006D4807" w:rsidRPr="00C83BEC" w:rsidRDefault="00C70E25" w:rsidP="002F480F">
      <w:pPr>
        <w:pStyle w:val="Sraopastraipa"/>
        <w:numPr>
          <w:ilvl w:val="0"/>
          <w:numId w:val="26"/>
        </w:numPr>
        <w:tabs>
          <w:tab w:val="left" w:pos="993"/>
        </w:tabs>
        <w:ind w:left="0" w:firstLine="720"/>
        <w:jc w:val="both"/>
        <w:rPr>
          <w:rFonts w:eastAsia="Calibri"/>
        </w:rPr>
      </w:pPr>
      <w:r w:rsidRPr="00C83BEC">
        <w:rPr>
          <w:rFonts w:eastAsia="Calibri"/>
        </w:rPr>
        <w:t>k</w:t>
      </w:r>
      <w:r w:rsidR="006D4807" w:rsidRPr="00C83BEC">
        <w:rPr>
          <w:rFonts w:eastAsia="Calibri"/>
        </w:rPr>
        <w:t xml:space="preserve">asdienio gyvenimo įgūdžių ugdymo, palaikymo (tvarkant pinigų apskaitą, perkant reikalingas prekes, paslaugas, mokant mokesčius, planuojant ir atliekant namų ruošos darbus ir </w:t>
      </w:r>
      <w:proofErr w:type="spellStart"/>
      <w:r w:rsidR="006D4807" w:rsidRPr="00C83BEC">
        <w:rPr>
          <w:rFonts w:eastAsia="Calibri"/>
        </w:rPr>
        <w:t>pan</w:t>
      </w:r>
      <w:proofErr w:type="spellEnd"/>
      <w:r w:rsidR="006D4807" w:rsidRPr="00C83BEC">
        <w:rPr>
          <w:rFonts w:eastAsia="Calibri"/>
        </w:rPr>
        <w:t>.);</w:t>
      </w:r>
    </w:p>
    <w:p w14:paraId="096D66D6" w14:textId="751E1423" w:rsidR="006D4807" w:rsidRPr="00C83BEC" w:rsidRDefault="00C70E25" w:rsidP="002F480F">
      <w:pPr>
        <w:pStyle w:val="Sraopastraipa"/>
        <w:numPr>
          <w:ilvl w:val="0"/>
          <w:numId w:val="26"/>
        </w:numPr>
        <w:tabs>
          <w:tab w:val="left" w:pos="993"/>
        </w:tabs>
        <w:ind w:left="0" w:firstLine="720"/>
        <w:jc w:val="both"/>
        <w:rPr>
          <w:rFonts w:eastAsia="Calibri"/>
        </w:rPr>
      </w:pPr>
      <w:r w:rsidRPr="00C83BEC">
        <w:rPr>
          <w:rFonts w:eastAsia="Calibri"/>
        </w:rPr>
        <w:t>d</w:t>
      </w:r>
      <w:r w:rsidR="006D4807" w:rsidRPr="00C83BEC">
        <w:rPr>
          <w:rFonts w:eastAsia="Calibri"/>
        </w:rPr>
        <w:t>arbo įgūdžių ugdymo;</w:t>
      </w:r>
    </w:p>
    <w:p w14:paraId="28E81239" w14:textId="77777777" w:rsidR="00C70E25" w:rsidRPr="00C83BEC" w:rsidRDefault="00C70E25" w:rsidP="002F480F">
      <w:pPr>
        <w:pStyle w:val="Sraopastraipa"/>
        <w:numPr>
          <w:ilvl w:val="0"/>
          <w:numId w:val="26"/>
        </w:numPr>
        <w:tabs>
          <w:tab w:val="left" w:pos="993"/>
        </w:tabs>
        <w:ind w:left="0" w:firstLine="720"/>
        <w:jc w:val="both"/>
        <w:rPr>
          <w:rFonts w:eastAsia="Calibri"/>
        </w:rPr>
      </w:pPr>
      <w:r w:rsidRPr="00C83BEC">
        <w:rPr>
          <w:rFonts w:eastAsia="Calibri"/>
        </w:rPr>
        <w:t>k</w:t>
      </w:r>
      <w:r w:rsidR="006D4807" w:rsidRPr="00C83BEC">
        <w:rPr>
          <w:rFonts w:eastAsia="Calibri"/>
        </w:rPr>
        <w:t xml:space="preserve">itų paslaugų, reikalingų asmeniui pagal jo savarankiškumo lygį. </w:t>
      </w:r>
    </w:p>
    <w:p w14:paraId="29ED4B3E" w14:textId="2B998A30" w:rsidR="007A58FF" w:rsidRPr="00946798" w:rsidRDefault="006D4807" w:rsidP="002F480F">
      <w:pPr>
        <w:pStyle w:val="Sraopastraipa"/>
        <w:ind w:left="0" w:firstLine="720"/>
        <w:jc w:val="both"/>
        <w:rPr>
          <w:rFonts w:eastAsia="Calibri"/>
        </w:rPr>
      </w:pPr>
      <w:r w:rsidRPr="00946798">
        <w:rPr>
          <w:rFonts w:eastAsia="Calibri"/>
        </w:rPr>
        <w:t>Palydėjimo paslaug</w:t>
      </w:r>
      <w:r w:rsidR="00C83BEC" w:rsidRPr="00946798">
        <w:rPr>
          <w:rFonts w:eastAsia="Calibri"/>
        </w:rPr>
        <w:t>ai</w:t>
      </w:r>
      <w:r w:rsidR="00C70E25" w:rsidRPr="00946798">
        <w:rPr>
          <w:rFonts w:eastAsia="Calibri"/>
        </w:rPr>
        <w:t xml:space="preserve"> </w:t>
      </w:r>
      <w:r w:rsidRPr="00946798">
        <w:rPr>
          <w:rFonts w:eastAsia="Calibri"/>
        </w:rPr>
        <w:t>jaunuoliams</w:t>
      </w:r>
      <w:r w:rsidR="00C83BEC" w:rsidRPr="00946798">
        <w:rPr>
          <w:rFonts w:eastAsia="Calibri"/>
        </w:rPr>
        <w:t xml:space="preserve"> teikti</w:t>
      </w:r>
      <w:r w:rsidRPr="00946798">
        <w:rPr>
          <w:rFonts w:eastAsia="Calibri"/>
        </w:rPr>
        <w:t xml:space="preserve"> </w:t>
      </w:r>
      <w:r w:rsidR="00C83BEC" w:rsidRPr="00946798">
        <w:rPr>
          <w:rFonts w:eastAsia="Calibri"/>
        </w:rPr>
        <w:t xml:space="preserve">įstaigoje akredituotos 5 vietos, 2023 metais ši paslauga suteikta </w:t>
      </w:r>
      <w:r w:rsidR="00946798" w:rsidRPr="00946798">
        <w:rPr>
          <w:rFonts w:eastAsia="Calibri"/>
        </w:rPr>
        <w:t xml:space="preserve">2 </w:t>
      </w:r>
      <w:r w:rsidR="00C70E25" w:rsidRPr="00946798">
        <w:rPr>
          <w:rFonts w:eastAsia="Calibri"/>
        </w:rPr>
        <w:t xml:space="preserve">jaunuoliams. </w:t>
      </w:r>
    </w:p>
    <w:p w14:paraId="5C3EE452" w14:textId="2C1AAA81" w:rsidR="00B20564" w:rsidRPr="00491811" w:rsidRDefault="00B10156" w:rsidP="00B733D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3F25D2">
        <w:rPr>
          <w:b/>
          <w:lang w:eastAsia="lt-LT"/>
        </w:rPr>
        <w:t xml:space="preserve">6.2.5. Laikino </w:t>
      </w:r>
      <w:proofErr w:type="spellStart"/>
      <w:r w:rsidRPr="003F25D2">
        <w:rPr>
          <w:b/>
          <w:lang w:eastAsia="lt-LT"/>
        </w:rPr>
        <w:t>apnakvindinimo</w:t>
      </w:r>
      <w:proofErr w:type="spellEnd"/>
      <w:r w:rsidRPr="003F25D2">
        <w:rPr>
          <w:b/>
          <w:lang w:eastAsia="lt-LT"/>
        </w:rPr>
        <w:t xml:space="preserve"> ir apgyvendinimo </w:t>
      </w:r>
      <w:r w:rsidR="00306002" w:rsidRPr="003F25D2">
        <w:rPr>
          <w:b/>
          <w:lang w:eastAsia="lt-LT"/>
        </w:rPr>
        <w:t>n</w:t>
      </w:r>
      <w:r w:rsidRPr="003F25D2">
        <w:rPr>
          <w:b/>
          <w:lang w:eastAsia="lt-LT"/>
        </w:rPr>
        <w:t>akvynės namuose</w:t>
      </w:r>
      <w:r w:rsidRPr="003F25D2">
        <w:rPr>
          <w:lang w:eastAsia="lt-LT"/>
        </w:rPr>
        <w:t xml:space="preserve"> paslaugas socialinę riziką patiriantiems </w:t>
      </w:r>
      <w:r w:rsidR="00DE4890">
        <w:rPr>
          <w:lang w:eastAsia="lt-LT"/>
        </w:rPr>
        <w:t xml:space="preserve">suaugusiems </w:t>
      </w:r>
      <w:r w:rsidRPr="0037285D">
        <w:rPr>
          <w:lang w:eastAsia="lt-LT"/>
        </w:rPr>
        <w:t xml:space="preserve">asmenims </w:t>
      </w:r>
      <w:r w:rsidRPr="0072607E">
        <w:rPr>
          <w:lang w:eastAsia="lt-LT"/>
        </w:rPr>
        <w:t xml:space="preserve">teikia Plungės </w:t>
      </w:r>
      <w:r w:rsidR="00ED7759" w:rsidRPr="0097742E">
        <w:rPr>
          <w:lang w:eastAsia="lt-LT"/>
        </w:rPr>
        <w:t>KC</w:t>
      </w:r>
      <w:r w:rsidRPr="0097742E">
        <w:rPr>
          <w:lang w:eastAsia="lt-LT"/>
        </w:rPr>
        <w:t xml:space="preserve">. </w:t>
      </w:r>
      <w:r w:rsidR="0032461E" w:rsidRPr="0097742E">
        <w:rPr>
          <w:lang w:eastAsia="lt-LT"/>
        </w:rPr>
        <w:t>Šios</w:t>
      </w:r>
      <w:r w:rsidR="00B2325E" w:rsidRPr="004E708C">
        <w:rPr>
          <w:lang w:eastAsia="lt-LT"/>
        </w:rPr>
        <w:t xml:space="preserve"> paslaugos 20</w:t>
      </w:r>
      <w:r w:rsidR="00306002" w:rsidRPr="00491811">
        <w:rPr>
          <w:lang w:eastAsia="lt-LT"/>
        </w:rPr>
        <w:t>2</w:t>
      </w:r>
      <w:r w:rsidR="00FC2920" w:rsidRPr="00491811">
        <w:rPr>
          <w:lang w:eastAsia="lt-LT"/>
        </w:rPr>
        <w:t>3</w:t>
      </w:r>
      <w:r w:rsidR="00B2325E" w:rsidRPr="00491811">
        <w:rPr>
          <w:lang w:eastAsia="lt-LT"/>
        </w:rPr>
        <w:t xml:space="preserve"> metais buvo suteiktos </w:t>
      </w:r>
      <w:r w:rsidR="00E70C99" w:rsidRPr="00491811">
        <w:rPr>
          <w:lang w:eastAsia="lt-LT"/>
        </w:rPr>
        <w:t>108</w:t>
      </w:r>
      <w:r w:rsidR="0032461E" w:rsidRPr="00491811">
        <w:rPr>
          <w:lang w:eastAsia="lt-LT"/>
        </w:rPr>
        <w:t xml:space="preserve"> a</w:t>
      </w:r>
      <w:r w:rsidR="00B2325E" w:rsidRPr="00491811">
        <w:rPr>
          <w:lang w:eastAsia="lt-LT"/>
        </w:rPr>
        <w:t>smen</w:t>
      </w:r>
      <w:r w:rsidR="0032461E" w:rsidRPr="00491811">
        <w:rPr>
          <w:lang w:eastAsia="lt-LT"/>
        </w:rPr>
        <w:t>ims</w:t>
      </w:r>
      <w:r w:rsidR="00B20564" w:rsidRPr="00491811">
        <w:rPr>
          <w:lang w:eastAsia="lt-LT"/>
        </w:rPr>
        <w:t>, neturintiems gyvenamosios vietos ar dėl kitų priežasčių atsidūrusiems krizinėje situacijoje.</w:t>
      </w:r>
    </w:p>
    <w:p w14:paraId="73CA154C" w14:textId="79A873EB" w:rsidR="007D0CD0" w:rsidRPr="003F25D2" w:rsidRDefault="007D0CD0" w:rsidP="00B733D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491811">
        <w:rPr>
          <w:lang w:eastAsia="lt-LT"/>
        </w:rPr>
        <w:t>K</w:t>
      </w:r>
      <w:r w:rsidR="00F477B1" w:rsidRPr="00491811">
        <w:rPr>
          <w:lang w:eastAsia="lt-LT"/>
        </w:rPr>
        <w:t>C</w:t>
      </w:r>
      <w:r w:rsidRPr="00491811">
        <w:rPr>
          <w:lang w:eastAsia="lt-LT"/>
        </w:rPr>
        <w:t xml:space="preserve"> paslaugos orientuotos į paslaugų gav</w:t>
      </w:r>
      <w:r w:rsidR="005A6B63" w:rsidRPr="00491811">
        <w:rPr>
          <w:lang w:eastAsia="lt-LT"/>
        </w:rPr>
        <w:t>ėjų</w:t>
      </w:r>
      <w:r w:rsidR="005A6B63" w:rsidRPr="003F25D2">
        <w:rPr>
          <w:lang w:eastAsia="lt-LT"/>
        </w:rPr>
        <w:t xml:space="preserve"> socialinę </w:t>
      </w:r>
      <w:r w:rsidRPr="003F25D2">
        <w:rPr>
          <w:lang w:eastAsia="lt-LT"/>
        </w:rPr>
        <w:t>integraciją</w:t>
      </w:r>
      <w:r w:rsidR="00D62079" w:rsidRPr="003F25D2">
        <w:rPr>
          <w:lang w:eastAsia="lt-LT"/>
        </w:rPr>
        <w:t>, kai bet kokia socialine</w:t>
      </w:r>
      <w:r w:rsidR="00B20564" w:rsidRPr="003F25D2">
        <w:rPr>
          <w:lang w:eastAsia="lt-LT"/>
        </w:rPr>
        <w:t xml:space="preserve"> intervenci</w:t>
      </w:r>
      <w:r w:rsidR="00D62079" w:rsidRPr="003F25D2">
        <w:rPr>
          <w:lang w:eastAsia="lt-LT"/>
        </w:rPr>
        <w:t xml:space="preserve">ja </w:t>
      </w:r>
      <w:r w:rsidR="00B20564" w:rsidRPr="003F25D2">
        <w:rPr>
          <w:lang w:eastAsia="lt-LT"/>
        </w:rPr>
        <w:t>siekiama rizikos grupės asmenis integruoti į visuomenę. Tai ilgalaikis procesas, kuris gali vykti tik palaipsniui.</w:t>
      </w:r>
      <w:r w:rsidR="00D84448" w:rsidRPr="003F25D2">
        <w:rPr>
          <w:lang w:eastAsia="lt-LT"/>
        </w:rPr>
        <w:t xml:space="preserve"> Integracija įgyvendinama </w:t>
      </w:r>
      <w:r w:rsidR="00B20564" w:rsidRPr="003F25D2">
        <w:rPr>
          <w:lang w:eastAsia="lt-LT"/>
        </w:rPr>
        <w:t>per įstaigoje teikiamų paslaugų kokybę ir įvairovę:</w:t>
      </w:r>
      <w:r w:rsidR="00E7478C" w:rsidRPr="003F25D2">
        <w:rPr>
          <w:lang w:eastAsia="lt-LT"/>
        </w:rPr>
        <w:t xml:space="preserve"> </w:t>
      </w:r>
      <w:r w:rsidR="000D7CED" w:rsidRPr="003F25D2">
        <w:rPr>
          <w:lang w:eastAsia="lt-LT"/>
        </w:rPr>
        <w:t xml:space="preserve">laikinos nakvynės, </w:t>
      </w:r>
      <w:r w:rsidR="00B20564" w:rsidRPr="003F25D2">
        <w:rPr>
          <w:lang w:eastAsia="lt-LT"/>
        </w:rPr>
        <w:t xml:space="preserve">socialinio darbo, medicinos, darbo terapijos, </w:t>
      </w:r>
      <w:r w:rsidR="000D7CED" w:rsidRPr="003F25D2">
        <w:rPr>
          <w:lang w:eastAsia="lt-LT"/>
        </w:rPr>
        <w:t xml:space="preserve">socialinių įgūdžių </w:t>
      </w:r>
      <w:r w:rsidR="000D7CED" w:rsidRPr="003F25D2">
        <w:rPr>
          <w:lang w:eastAsia="lt-LT"/>
        </w:rPr>
        <w:lastRenderedPageBreak/>
        <w:t xml:space="preserve">ugdymo, palaikymo ir (ar) atkūrimo, </w:t>
      </w:r>
      <w:r w:rsidR="00B20564" w:rsidRPr="003F25D2">
        <w:rPr>
          <w:lang w:eastAsia="lt-LT"/>
        </w:rPr>
        <w:t>užimtumo, kultūros, sporto, religinių apeigų organizavimo, švietimo, buitines, maitinimo ir kitas paslaugas.</w:t>
      </w:r>
      <w:r w:rsidR="00E7478C" w:rsidRPr="003F25D2">
        <w:rPr>
          <w:lang w:eastAsia="lt-LT"/>
        </w:rPr>
        <w:t xml:space="preserve"> </w:t>
      </w:r>
      <w:r w:rsidR="005A6B63" w:rsidRPr="003F25D2">
        <w:rPr>
          <w:lang w:eastAsia="lt-LT"/>
        </w:rPr>
        <w:t>Apgyvendinimo paslaugos teikiamos 12 mėnesių ar ilgiau,</w:t>
      </w:r>
      <w:r w:rsidR="000350DF" w:rsidRPr="003F25D2">
        <w:rPr>
          <w:lang w:eastAsia="lt-LT"/>
        </w:rPr>
        <w:t xml:space="preserve"> </w:t>
      </w:r>
      <w:r w:rsidR="000C65CF">
        <w:rPr>
          <w:lang w:eastAsia="lt-LT"/>
        </w:rPr>
        <w:t>–</w:t>
      </w:r>
      <w:r w:rsidR="005A6B63" w:rsidRPr="003F25D2">
        <w:rPr>
          <w:lang w:eastAsia="lt-LT"/>
        </w:rPr>
        <w:t xml:space="preserve"> pagal poreikį. </w:t>
      </w:r>
    </w:p>
    <w:p w14:paraId="5644A423" w14:textId="17783CF7" w:rsidR="00E8735A" w:rsidRPr="002D0B14" w:rsidRDefault="009F7C39" w:rsidP="003F25D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2D0B14">
        <w:rPr>
          <w:lang w:eastAsia="lt-LT"/>
        </w:rPr>
        <w:t>S</w:t>
      </w:r>
      <w:r w:rsidR="00302AF3" w:rsidRPr="002D0B14">
        <w:rPr>
          <w:lang w:eastAsia="lt-LT"/>
        </w:rPr>
        <w:t xml:space="preserve">avivaldybėje </w:t>
      </w:r>
      <w:r w:rsidR="004346DD" w:rsidRPr="002D0B14">
        <w:rPr>
          <w:lang w:eastAsia="lt-LT"/>
        </w:rPr>
        <w:t xml:space="preserve">jau </w:t>
      </w:r>
      <w:r w:rsidR="003F25D2" w:rsidRPr="002D0B14">
        <w:rPr>
          <w:lang w:eastAsia="lt-LT"/>
        </w:rPr>
        <w:t>trečius</w:t>
      </w:r>
      <w:r w:rsidR="004346DD" w:rsidRPr="002D0B14">
        <w:rPr>
          <w:lang w:eastAsia="lt-LT"/>
        </w:rPr>
        <w:t xml:space="preserve"> </w:t>
      </w:r>
      <w:r w:rsidR="004346DD" w:rsidRPr="0037285D">
        <w:rPr>
          <w:lang w:eastAsia="lt-LT"/>
        </w:rPr>
        <w:t xml:space="preserve">metus </w:t>
      </w:r>
      <w:r w:rsidR="003F25D2" w:rsidRPr="0037285D">
        <w:rPr>
          <w:lang w:eastAsia="lt-LT"/>
        </w:rPr>
        <w:t>Plungės KC vykdo</w:t>
      </w:r>
      <w:bookmarkStart w:id="18" w:name="_Hlk131679348"/>
      <w:r w:rsidR="009D7056" w:rsidRPr="0072607E">
        <w:rPr>
          <w:lang w:eastAsia="lt-LT"/>
        </w:rPr>
        <w:t xml:space="preserve"> iš pataisos įstaigų</w:t>
      </w:r>
      <w:r w:rsidR="009D7056" w:rsidRPr="002D0B14">
        <w:rPr>
          <w:lang w:eastAsia="lt-LT"/>
        </w:rPr>
        <w:t xml:space="preserve"> paleidžiamų (paleistų) asmenų </w:t>
      </w:r>
      <w:r w:rsidR="006312E3" w:rsidRPr="002D0B14">
        <w:rPr>
          <w:lang w:eastAsia="lt-LT"/>
        </w:rPr>
        <w:t xml:space="preserve">antrąjį </w:t>
      </w:r>
      <w:r w:rsidR="00115EB8" w:rsidRPr="002D0B14">
        <w:rPr>
          <w:lang w:eastAsia="lt-LT"/>
        </w:rPr>
        <w:t>socialin</w:t>
      </w:r>
      <w:r w:rsidR="006312E3" w:rsidRPr="002D0B14">
        <w:rPr>
          <w:lang w:eastAsia="lt-LT"/>
        </w:rPr>
        <w:t>ės</w:t>
      </w:r>
      <w:r w:rsidR="00115EB8" w:rsidRPr="002D0B14">
        <w:rPr>
          <w:lang w:eastAsia="lt-LT"/>
        </w:rPr>
        <w:t xml:space="preserve"> integracij</w:t>
      </w:r>
      <w:r w:rsidR="00F67445" w:rsidRPr="002D0B14">
        <w:rPr>
          <w:lang w:eastAsia="lt-LT"/>
        </w:rPr>
        <w:t>os etapą</w:t>
      </w:r>
      <w:r w:rsidR="003F25D2" w:rsidRPr="002D0B14">
        <w:rPr>
          <w:lang w:eastAsia="lt-LT"/>
        </w:rPr>
        <w:t>. Plungės KC</w:t>
      </w:r>
      <w:r w:rsidR="00115EB8" w:rsidRPr="002D0B14">
        <w:rPr>
          <w:lang w:eastAsia="lt-LT"/>
        </w:rPr>
        <w:t xml:space="preserve"> paskirtas</w:t>
      </w:r>
      <w:r w:rsidR="00242238" w:rsidRPr="002D0B14">
        <w:rPr>
          <w:lang w:eastAsia="lt-LT"/>
        </w:rPr>
        <w:t xml:space="preserve"> socialinis</w:t>
      </w:r>
      <w:r w:rsidR="00115EB8" w:rsidRPr="002D0B14">
        <w:rPr>
          <w:lang w:eastAsia="lt-LT"/>
        </w:rPr>
        <w:t xml:space="preserve"> darbuotojas</w:t>
      </w:r>
      <w:r w:rsidR="00790E6F" w:rsidRPr="002D0B14">
        <w:rPr>
          <w:lang w:eastAsia="lt-LT"/>
        </w:rPr>
        <w:t xml:space="preserve"> yra</w:t>
      </w:r>
      <w:r w:rsidR="00F67445" w:rsidRPr="002D0B14">
        <w:rPr>
          <w:lang w:eastAsia="lt-LT"/>
        </w:rPr>
        <w:t xml:space="preserve"> </w:t>
      </w:r>
      <w:r w:rsidR="00242238" w:rsidRPr="002D0B14">
        <w:rPr>
          <w:lang w:eastAsia="lt-LT"/>
        </w:rPr>
        <w:t xml:space="preserve">atsakingas </w:t>
      </w:r>
      <w:r w:rsidR="006312E3" w:rsidRPr="002D0B14">
        <w:rPr>
          <w:lang w:eastAsia="lt-LT"/>
        </w:rPr>
        <w:t xml:space="preserve">už </w:t>
      </w:r>
      <w:r w:rsidR="00242238" w:rsidRPr="002D0B14">
        <w:rPr>
          <w:lang w:eastAsia="lt-LT"/>
        </w:rPr>
        <w:t>koordinuo</w:t>
      </w:r>
      <w:r w:rsidR="006312E3" w:rsidRPr="002D0B14">
        <w:rPr>
          <w:lang w:eastAsia="lt-LT"/>
        </w:rPr>
        <w:t>tą</w:t>
      </w:r>
      <w:r w:rsidR="00242238" w:rsidRPr="002D0B14">
        <w:rPr>
          <w:lang w:eastAsia="lt-LT"/>
        </w:rPr>
        <w:t xml:space="preserve"> reikalingų paslaugų ir paramos </w:t>
      </w:r>
      <w:r w:rsidR="00911A87" w:rsidRPr="002D0B14">
        <w:rPr>
          <w:lang w:eastAsia="lt-LT"/>
        </w:rPr>
        <w:t xml:space="preserve">asmeniui </w:t>
      </w:r>
      <w:r w:rsidR="00242238" w:rsidRPr="002D0B14">
        <w:rPr>
          <w:lang w:eastAsia="lt-LT"/>
        </w:rPr>
        <w:t xml:space="preserve">teikimą. Pagal poreikį </w:t>
      </w:r>
      <w:r w:rsidR="006312E3" w:rsidRPr="002D0B14">
        <w:rPr>
          <w:lang w:eastAsia="lt-LT"/>
        </w:rPr>
        <w:t>asmuo</w:t>
      </w:r>
      <w:r w:rsidR="00242238" w:rsidRPr="002D0B14">
        <w:rPr>
          <w:lang w:eastAsia="lt-LT"/>
        </w:rPr>
        <w:t xml:space="preserve"> informuojamas ir konsultuojamas apie jam naudingas paslaugas, lydimas į įv</w:t>
      </w:r>
      <w:r w:rsidR="00F67445" w:rsidRPr="002D0B14">
        <w:rPr>
          <w:lang w:eastAsia="lt-LT"/>
        </w:rPr>
        <w:t>airias įstaigas ar institucijas,</w:t>
      </w:r>
      <w:r w:rsidR="00A4710A" w:rsidRPr="002D0B14">
        <w:rPr>
          <w:lang w:eastAsia="lt-LT"/>
        </w:rPr>
        <w:t xml:space="preserve"> tarpininkauta</w:t>
      </w:r>
      <w:r w:rsidR="00242238" w:rsidRPr="002D0B14">
        <w:rPr>
          <w:lang w:eastAsia="lt-LT"/>
        </w:rPr>
        <w:t xml:space="preserve"> kreipiantis dėl pinginės socialinės paramos, kitų socialinių paslaugų ar tikslinės pagalbos</w:t>
      </w:r>
      <w:r w:rsidR="00B64996" w:rsidRPr="002D0B14">
        <w:rPr>
          <w:lang w:eastAsia="lt-LT"/>
        </w:rPr>
        <w:t xml:space="preserve"> asmeniui teikimo</w:t>
      </w:r>
      <w:r w:rsidR="00242238" w:rsidRPr="002D0B14">
        <w:rPr>
          <w:lang w:eastAsia="lt-LT"/>
        </w:rPr>
        <w:t>.</w:t>
      </w:r>
      <w:r w:rsidR="00667D3A" w:rsidRPr="002D0B14">
        <w:rPr>
          <w:lang w:eastAsia="lt-LT"/>
        </w:rPr>
        <w:t xml:space="preserve"> </w:t>
      </w:r>
    </w:p>
    <w:p w14:paraId="6F4A8959" w14:textId="1AC789B9" w:rsidR="000255D9" w:rsidRPr="002D0B14" w:rsidRDefault="006A7B6E" w:rsidP="002D0B1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2D0B14">
        <w:rPr>
          <w:lang w:eastAsia="lt-LT"/>
        </w:rPr>
        <w:t>Savivaldybė per 202</w:t>
      </w:r>
      <w:r w:rsidR="003F25D2" w:rsidRPr="002D0B14">
        <w:rPr>
          <w:lang w:eastAsia="lt-LT"/>
        </w:rPr>
        <w:t>3</w:t>
      </w:r>
      <w:r w:rsidRPr="002D0B14">
        <w:rPr>
          <w:lang w:eastAsia="lt-LT"/>
        </w:rPr>
        <w:t xml:space="preserve"> metus gavo informacijos apie </w:t>
      </w:r>
      <w:r w:rsidR="003F25D2" w:rsidRPr="002D0B14">
        <w:rPr>
          <w:lang w:eastAsia="lt-LT"/>
        </w:rPr>
        <w:t>29</w:t>
      </w:r>
      <w:r w:rsidRPr="002D0B14">
        <w:rPr>
          <w:lang w:eastAsia="lt-LT"/>
        </w:rPr>
        <w:t xml:space="preserve"> asmenų paleidimą iš pataisos įstaig</w:t>
      </w:r>
      <w:r w:rsidR="00DA13D1">
        <w:rPr>
          <w:lang w:eastAsia="lt-LT"/>
        </w:rPr>
        <w:t>ų</w:t>
      </w:r>
      <w:r w:rsidRPr="002D0B14">
        <w:rPr>
          <w:lang w:eastAsia="lt-LT"/>
        </w:rPr>
        <w:t xml:space="preserve">, tačiau į </w:t>
      </w:r>
      <w:r w:rsidR="003F25D2" w:rsidRPr="002D0B14">
        <w:rPr>
          <w:lang w:eastAsia="lt-LT"/>
        </w:rPr>
        <w:t>S</w:t>
      </w:r>
      <w:r w:rsidRPr="002D0B14">
        <w:rPr>
          <w:lang w:eastAsia="lt-LT"/>
        </w:rPr>
        <w:t xml:space="preserve">avivaldybės teritoriją grįžo </w:t>
      </w:r>
      <w:r w:rsidR="003F25D2" w:rsidRPr="002D0B14">
        <w:rPr>
          <w:lang w:eastAsia="lt-LT"/>
        </w:rPr>
        <w:t>15</w:t>
      </w:r>
      <w:r w:rsidRPr="002D0B14">
        <w:rPr>
          <w:lang w:eastAsia="lt-LT"/>
        </w:rPr>
        <w:t xml:space="preserve"> </w:t>
      </w:r>
      <w:r w:rsidRPr="0037285D">
        <w:rPr>
          <w:lang w:eastAsia="lt-LT"/>
        </w:rPr>
        <w:t>asmenų</w:t>
      </w:r>
      <w:r w:rsidR="002D0B14" w:rsidRPr="0037285D">
        <w:rPr>
          <w:lang w:eastAsia="lt-LT"/>
        </w:rPr>
        <w:t>, t.</w:t>
      </w:r>
      <w:r w:rsidR="000C65CF" w:rsidRPr="0072607E">
        <w:rPr>
          <w:lang w:eastAsia="lt-LT"/>
        </w:rPr>
        <w:t xml:space="preserve"> </w:t>
      </w:r>
      <w:r w:rsidR="002D0B14" w:rsidRPr="0097742E">
        <w:rPr>
          <w:lang w:eastAsia="lt-LT"/>
        </w:rPr>
        <w:t>y. 3 asmenimis mažiau nei 2022 metais.</w:t>
      </w:r>
      <w:r w:rsidRPr="0097742E">
        <w:rPr>
          <w:lang w:eastAsia="lt-LT"/>
        </w:rPr>
        <w:t xml:space="preserve"> 2 asmenims</w:t>
      </w:r>
      <w:r w:rsidR="000C65CF" w:rsidRPr="004E708C">
        <w:rPr>
          <w:lang w:eastAsia="lt-LT"/>
        </w:rPr>
        <w:t>,</w:t>
      </w:r>
      <w:r w:rsidRPr="00491811">
        <w:rPr>
          <w:lang w:eastAsia="lt-LT"/>
        </w:rPr>
        <w:t xml:space="preserve"> neturintiems gyvenamosios vietos</w:t>
      </w:r>
      <w:r w:rsidR="000C65CF" w:rsidRPr="00491811">
        <w:rPr>
          <w:lang w:eastAsia="lt-LT"/>
        </w:rPr>
        <w:t>,</w:t>
      </w:r>
      <w:r w:rsidRPr="00491811">
        <w:rPr>
          <w:lang w:eastAsia="lt-LT"/>
        </w:rPr>
        <w:t xml:space="preserve"> Plungės KC buvo organizuojamos apgyvendinimo nakvynės namuose paslaugos. 1</w:t>
      </w:r>
      <w:r w:rsidR="002D0B14" w:rsidRPr="00491811">
        <w:rPr>
          <w:lang w:eastAsia="lt-LT"/>
        </w:rPr>
        <w:t>5</w:t>
      </w:r>
      <w:r w:rsidRPr="00491811">
        <w:rPr>
          <w:lang w:eastAsia="lt-LT"/>
        </w:rPr>
        <w:t xml:space="preserve"> asmenų išmokėta </w:t>
      </w:r>
      <w:r w:rsidR="002D0B14" w:rsidRPr="00491811">
        <w:rPr>
          <w:lang w:eastAsia="lt-LT"/>
        </w:rPr>
        <w:t>2</w:t>
      </w:r>
      <w:r w:rsidR="002528F2" w:rsidRPr="00491811">
        <w:rPr>
          <w:lang w:eastAsia="lt-LT"/>
        </w:rPr>
        <w:t xml:space="preserve"> </w:t>
      </w:r>
      <w:r w:rsidR="002D0B14" w:rsidRPr="00491811">
        <w:rPr>
          <w:lang w:eastAsia="lt-LT"/>
        </w:rPr>
        <w:t xml:space="preserve">572 </w:t>
      </w:r>
      <w:r w:rsidRPr="00491811">
        <w:rPr>
          <w:lang w:eastAsia="lt-LT"/>
        </w:rPr>
        <w:t>eurų vienkartinė pašalpa</w:t>
      </w:r>
      <w:r w:rsidRPr="002D0B14">
        <w:rPr>
          <w:lang w:eastAsia="lt-LT"/>
        </w:rPr>
        <w:t xml:space="preserve"> iš Savivaldybės biudžeto lėšų, t.</w:t>
      </w:r>
      <w:r w:rsidR="000C65CF">
        <w:rPr>
          <w:lang w:eastAsia="lt-LT"/>
        </w:rPr>
        <w:t xml:space="preserve"> </w:t>
      </w:r>
      <w:r w:rsidRPr="002D0B14">
        <w:rPr>
          <w:lang w:eastAsia="lt-LT"/>
        </w:rPr>
        <w:t xml:space="preserve">y. </w:t>
      </w:r>
      <w:r w:rsidR="002D0B14" w:rsidRPr="002D0B14">
        <w:rPr>
          <w:lang w:eastAsia="lt-LT"/>
        </w:rPr>
        <w:t xml:space="preserve">11,2 </w:t>
      </w:r>
      <w:r w:rsidRPr="002D0B14">
        <w:rPr>
          <w:lang w:eastAsia="lt-LT"/>
        </w:rPr>
        <w:t xml:space="preserve">% </w:t>
      </w:r>
      <w:r w:rsidR="002D0B14" w:rsidRPr="002D0B14">
        <w:rPr>
          <w:lang w:eastAsia="lt-LT"/>
        </w:rPr>
        <w:t>mažiau</w:t>
      </w:r>
      <w:r w:rsidRPr="002D0B14">
        <w:rPr>
          <w:lang w:eastAsia="lt-LT"/>
        </w:rPr>
        <w:t xml:space="preserve"> nei 202</w:t>
      </w:r>
      <w:r w:rsidR="002D0B14" w:rsidRPr="002D0B14">
        <w:rPr>
          <w:lang w:eastAsia="lt-LT"/>
        </w:rPr>
        <w:t>2</w:t>
      </w:r>
      <w:r w:rsidRPr="002D0B14">
        <w:rPr>
          <w:lang w:eastAsia="lt-LT"/>
        </w:rPr>
        <w:t xml:space="preserve"> metais.</w:t>
      </w:r>
      <w:bookmarkEnd w:id="18"/>
    </w:p>
    <w:p w14:paraId="338298C5" w14:textId="0023BB78" w:rsidR="002D0B14" w:rsidRPr="002A0B54" w:rsidRDefault="002D0B14" w:rsidP="003F651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lang w:eastAsia="lt-LT"/>
        </w:rPr>
      </w:pPr>
      <w:r>
        <w:rPr>
          <w:noProof/>
          <w:lang w:eastAsia="lt-LT"/>
        </w:rPr>
        <w:drawing>
          <wp:inline distT="0" distB="0" distL="0" distR="0" wp14:anchorId="06792CAC" wp14:editId="5860F5EE">
            <wp:extent cx="6164580" cy="3040380"/>
            <wp:effectExtent l="0" t="0" r="7620" b="7620"/>
            <wp:docPr id="134081265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164580" cy="3040380"/>
                    </a:xfrm>
                    <a:prstGeom prst="rect">
                      <a:avLst/>
                    </a:prstGeom>
                  </pic:spPr>
                </pic:pic>
              </a:graphicData>
            </a:graphic>
          </wp:inline>
        </w:drawing>
      </w:r>
    </w:p>
    <w:p w14:paraId="347DDA0E" w14:textId="4806D349" w:rsidR="009041A2" w:rsidRPr="002A0B54" w:rsidRDefault="004A5379" w:rsidP="00502B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i/>
          <w:color w:val="FF0000"/>
          <w:lang w:eastAsia="lt-LT"/>
        </w:rPr>
      </w:pPr>
      <w:r w:rsidRPr="002D0B14">
        <w:rPr>
          <w:i/>
          <w:sz w:val="20"/>
          <w:szCs w:val="20"/>
          <w:lang w:eastAsia="lt-LT"/>
        </w:rPr>
        <w:t>Šaltinis: Socialinės paramos skyri</w:t>
      </w:r>
      <w:r w:rsidR="00D26B97">
        <w:rPr>
          <w:i/>
          <w:sz w:val="20"/>
          <w:szCs w:val="20"/>
          <w:lang w:eastAsia="lt-LT"/>
        </w:rPr>
        <w:t>aus duomenys</w:t>
      </w:r>
      <w:r w:rsidR="00341435" w:rsidRPr="002A0B54">
        <w:rPr>
          <w:i/>
          <w:color w:val="FF0000"/>
          <w:lang w:eastAsia="lt-LT"/>
        </w:rPr>
        <w:tab/>
      </w:r>
    </w:p>
    <w:p w14:paraId="0BD0C228" w14:textId="77777777" w:rsidR="000D3095" w:rsidRDefault="00341435" w:rsidP="00502B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i/>
          <w:color w:val="FF0000"/>
          <w:lang w:eastAsia="lt-LT"/>
        </w:rPr>
      </w:pPr>
      <w:r w:rsidRPr="002A0B54">
        <w:rPr>
          <w:i/>
          <w:color w:val="FF0000"/>
          <w:lang w:eastAsia="lt-LT"/>
        </w:rPr>
        <w:tab/>
      </w:r>
      <w:r w:rsidRPr="002A0B54">
        <w:rPr>
          <w:i/>
          <w:color w:val="FF0000"/>
          <w:lang w:eastAsia="lt-LT"/>
        </w:rPr>
        <w:tab/>
      </w:r>
    </w:p>
    <w:p w14:paraId="08D084D0" w14:textId="71F3A652" w:rsidR="0075439B" w:rsidRDefault="0075439B" w:rsidP="0075439B">
      <w:pPr>
        <w:shd w:val="clear" w:color="auto" w:fill="FFFFFF"/>
        <w:ind w:firstLine="720"/>
        <w:jc w:val="both"/>
        <w:rPr>
          <w:rFonts w:ascii="Calibri" w:hAnsi="Calibri" w:cs="Calibri"/>
          <w:color w:val="000000"/>
          <w:sz w:val="22"/>
          <w:szCs w:val="22"/>
          <w:lang w:eastAsia="lt-LT"/>
        </w:rPr>
      </w:pPr>
      <w:r w:rsidRPr="0037285D">
        <w:rPr>
          <w:color w:val="000000"/>
        </w:rPr>
        <w:t xml:space="preserve">Nuo 2023 </w:t>
      </w:r>
      <w:proofErr w:type="spellStart"/>
      <w:r w:rsidRPr="0037285D">
        <w:rPr>
          <w:color w:val="000000"/>
        </w:rPr>
        <w:t>m</w:t>
      </w:r>
      <w:proofErr w:type="spellEnd"/>
      <w:r w:rsidRPr="0037285D">
        <w:rPr>
          <w:color w:val="000000"/>
        </w:rPr>
        <w:t xml:space="preserve">. liepos 1 </w:t>
      </w:r>
      <w:proofErr w:type="spellStart"/>
      <w:r w:rsidRPr="0037285D">
        <w:rPr>
          <w:color w:val="000000"/>
        </w:rPr>
        <w:t>d</w:t>
      </w:r>
      <w:proofErr w:type="spellEnd"/>
      <w:r w:rsidRPr="0037285D">
        <w:rPr>
          <w:color w:val="000000"/>
        </w:rPr>
        <w:t>. įgyvendina</w:t>
      </w:r>
      <w:r w:rsidRPr="0072607E">
        <w:rPr>
          <w:color w:val="000000"/>
        </w:rPr>
        <w:t>t Lietuvos Respublikos apsaugos nuo smurto artimoje aplinkoje įstatymą</w:t>
      </w:r>
      <w:r w:rsidR="00491811" w:rsidRPr="002F480F">
        <w:rPr>
          <w:color w:val="000000"/>
        </w:rPr>
        <w:t>,</w:t>
      </w:r>
      <w:r w:rsidRPr="0037285D">
        <w:rPr>
          <w:color w:val="000000"/>
        </w:rPr>
        <w:t xml:space="preserve"> gavus Apsaugos</w:t>
      </w:r>
      <w:r w:rsidRPr="0072607E">
        <w:rPr>
          <w:color w:val="000000"/>
        </w:rPr>
        <w:t xml:space="preserve"> nuo smurto artimoje aplinkoje orderį – (prevencinė apsaugos priemonė), kuri skirta smurto artimoje aplinkoje pavojų patiriančiam asmeniui apsaugoti, ir kuria pilnametis s</w:t>
      </w:r>
      <w:r w:rsidRPr="0097742E">
        <w:rPr>
          <w:color w:val="000000"/>
        </w:rPr>
        <w:t>murto artimoje aplinkoje pavojų keliantis asmuo įpareigojamas laikinai išsikelti iš gyvenamosios vietos, jeigu jis gyvena kartu su smurto artimoje aplinkoje pavojų patiriančiu asmeniu, nesilankyti šio asmens gyvenamojoje vietoje, nesiartinti prie jo ir kartu su juo gyvenančių pilnamečių asmenų ir (ar) vaikų, nebendrauti, neieškoti ryšių su jais</w:t>
      </w:r>
      <w:r w:rsidR="008B52E4" w:rsidRPr="004E708C">
        <w:rPr>
          <w:color w:val="000000"/>
        </w:rPr>
        <w:t xml:space="preserve">, Plungės KC organizuojamos laikino </w:t>
      </w:r>
      <w:proofErr w:type="spellStart"/>
      <w:r w:rsidR="008B52E4" w:rsidRPr="004E708C">
        <w:rPr>
          <w:color w:val="000000"/>
        </w:rPr>
        <w:t>apnakvindinimo</w:t>
      </w:r>
      <w:proofErr w:type="spellEnd"/>
      <w:r w:rsidR="008B52E4" w:rsidRPr="004E708C">
        <w:rPr>
          <w:color w:val="000000"/>
        </w:rPr>
        <w:t xml:space="preserve"> ar apgyvendin</w:t>
      </w:r>
      <w:r w:rsidR="008B52E4" w:rsidRPr="00491811">
        <w:rPr>
          <w:color w:val="000000"/>
        </w:rPr>
        <w:t>imo socialinės</w:t>
      </w:r>
      <w:r w:rsidR="008B52E4">
        <w:rPr>
          <w:color w:val="000000"/>
        </w:rPr>
        <w:t xml:space="preserve"> paslaugos.</w:t>
      </w:r>
    </w:p>
    <w:p w14:paraId="2878702B" w14:textId="6A569ADD" w:rsidR="00B10F8E" w:rsidRDefault="0075439B" w:rsidP="00B10F8E">
      <w:pPr>
        <w:shd w:val="clear" w:color="auto" w:fill="FFFFFF"/>
        <w:ind w:firstLine="720"/>
        <w:jc w:val="both"/>
        <w:rPr>
          <w:rFonts w:ascii="Calibri" w:hAnsi="Calibri" w:cs="Calibri"/>
          <w:color w:val="000000"/>
          <w:sz w:val="22"/>
          <w:szCs w:val="22"/>
        </w:rPr>
      </w:pPr>
      <w:r>
        <w:rPr>
          <w:color w:val="000000"/>
        </w:rPr>
        <w:t xml:space="preserve">Smurto artimoje aplinkoje pavojų keliančių asmenų teisė gauti socialines paslaugas </w:t>
      </w:r>
      <w:r w:rsidR="0049153D">
        <w:rPr>
          <w:color w:val="000000"/>
        </w:rPr>
        <w:t xml:space="preserve">yra </w:t>
      </w:r>
      <w:r>
        <w:rPr>
          <w:color w:val="000000"/>
        </w:rPr>
        <w:t xml:space="preserve">Socialinių paslaugų įstatymo nustatyta tvarka (laikinas </w:t>
      </w:r>
      <w:proofErr w:type="spellStart"/>
      <w:r>
        <w:rPr>
          <w:color w:val="000000"/>
        </w:rPr>
        <w:t>apnakvindinimas</w:t>
      </w:r>
      <w:proofErr w:type="spellEnd"/>
      <w:r w:rsidR="008B52E4">
        <w:rPr>
          <w:color w:val="000000"/>
        </w:rPr>
        <w:t xml:space="preserve"> ar laikinas apgyvendinimas</w:t>
      </w:r>
      <w:r>
        <w:rPr>
          <w:color w:val="000000"/>
        </w:rPr>
        <w:t xml:space="preserve"> smurto artimoje aplinkoje pavojų keliantiems asmenims, jei būtina, suteikiamas nedelsiant bet kuriuo paros metu)</w:t>
      </w:r>
      <w:r w:rsidR="008B52E4">
        <w:rPr>
          <w:color w:val="000000"/>
        </w:rPr>
        <w:t>.</w:t>
      </w:r>
    </w:p>
    <w:p w14:paraId="73782FF9" w14:textId="51D45169" w:rsidR="00341435" w:rsidRPr="00491811" w:rsidRDefault="0075439B" w:rsidP="00B10F8E">
      <w:pPr>
        <w:shd w:val="clear" w:color="auto" w:fill="FFFFFF"/>
        <w:ind w:firstLine="720"/>
        <w:jc w:val="both"/>
        <w:rPr>
          <w:rFonts w:ascii="Calibri" w:hAnsi="Calibri" w:cs="Calibri"/>
          <w:color w:val="000000"/>
          <w:sz w:val="22"/>
          <w:szCs w:val="22"/>
        </w:rPr>
      </w:pPr>
      <w:r w:rsidRPr="0075439B">
        <w:rPr>
          <w:iCs/>
          <w:lang w:eastAsia="lt-LT"/>
        </w:rPr>
        <w:t xml:space="preserve">Nuo 2023 </w:t>
      </w:r>
      <w:proofErr w:type="spellStart"/>
      <w:r w:rsidRPr="0075439B">
        <w:rPr>
          <w:iCs/>
          <w:lang w:eastAsia="lt-LT"/>
        </w:rPr>
        <w:t>m</w:t>
      </w:r>
      <w:proofErr w:type="spellEnd"/>
      <w:r w:rsidRPr="0075439B">
        <w:rPr>
          <w:iCs/>
          <w:lang w:eastAsia="lt-LT"/>
        </w:rPr>
        <w:t xml:space="preserve">. liepos 1 </w:t>
      </w:r>
      <w:proofErr w:type="spellStart"/>
      <w:r w:rsidRPr="0075439B">
        <w:rPr>
          <w:iCs/>
          <w:lang w:eastAsia="lt-LT"/>
        </w:rPr>
        <w:t>d</w:t>
      </w:r>
      <w:proofErr w:type="spellEnd"/>
      <w:r w:rsidRPr="0075439B">
        <w:rPr>
          <w:iCs/>
          <w:lang w:eastAsia="lt-LT"/>
        </w:rPr>
        <w:t xml:space="preserve">. iki </w:t>
      </w:r>
      <w:r>
        <w:rPr>
          <w:iCs/>
          <w:lang w:eastAsia="lt-LT"/>
        </w:rPr>
        <w:t xml:space="preserve">2023 </w:t>
      </w:r>
      <w:proofErr w:type="spellStart"/>
      <w:r>
        <w:rPr>
          <w:iCs/>
          <w:lang w:eastAsia="lt-LT"/>
        </w:rPr>
        <w:t>m</w:t>
      </w:r>
      <w:proofErr w:type="spellEnd"/>
      <w:r>
        <w:rPr>
          <w:iCs/>
          <w:lang w:eastAsia="lt-LT"/>
        </w:rPr>
        <w:t xml:space="preserve">. gruodžio </w:t>
      </w:r>
      <w:r w:rsidRPr="0037285D">
        <w:rPr>
          <w:iCs/>
          <w:lang w:eastAsia="lt-LT"/>
        </w:rPr>
        <w:t xml:space="preserve">31 </w:t>
      </w:r>
      <w:proofErr w:type="spellStart"/>
      <w:r w:rsidRPr="0072607E">
        <w:rPr>
          <w:iCs/>
          <w:lang w:eastAsia="lt-LT"/>
        </w:rPr>
        <w:t>d</w:t>
      </w:r>
      <w:proofErr w:type="spellEnd"/>
      <w:r w:rsidRPr="0072607E">
        <w:rPr>
          <w:iCs/>
          <w:lang w:eastAsia="lt-LT"/>
        </w:rPr>
        <w:t xml:space="preserve">. </w:t>
      </w:r>
      <w:r w:rsidR="008B52E4" w:rsidRPr="0097742E">
        <w:rPr>
          <w:iCs/>
          <w:lang w:eastAsia="lt-LT"/>
        </w:rPr>
        <w:t xml:space="preserve">Plungės KC </w:t>
      </w:r>
      <w:r w:rsidRPr="0097742E">
        <w:rPr>
          <w:iCs/>
          <w:lang w:eastAsia="lt-LT"/>
        </w:rPr>
        <w:t xml:space="preserve">laikino </w:t>
      </w:r>
      <w:proofErr w:type="spellStart"/>
      <w:r w:rsidRPr="0097742E">
        <w:rPr>
          <w:iCs/>
          <w:lang w:eastAsia="lt-LT"/>
        </w:rPr>
        <w:t>apnakvindinimo</w:t>
      </w:r>
      <w:proofErr w:type="spellEnd"/>
      <w:r w:rsidRPr="0097742E">
        <w:rPr>
          <w:iCs/>
          <w:lang w:eastAsia="lt-LT"/>
        </w:rPr>
        <w:t xml:space="preserve"> paslauga smurto artimoje aplinkoje pavojų keliantiems asmenims buvo suteikta 17 asmenų.</w:t>
      </w:r>
      <w:r w:rsidR="00341435" w:rsidRPr="004E708C">
        <w:rPr>
          <w:i/>
          <w:color w:val="FF0000"/>
          <w:lang w:eastAsia="lt-LT"/>
        </w:rPr>
        <w:tab/>
      </w:r>
    </w:p>
    <w:p w14:paraId="64D55113" w14:textId="34E7CAA6" w:rsidR="0041078B" w:rsidRPr="00FF73A0" w:rsidRDefault="00444633" w:rsidP="00B733DF">
      <w:pPr>
        <w:ind w:firstLine="720"/>
        <w:jc w:val="both"/>
        <w:rPr>
          <w:lang w:eastAsia="lt-LT"/>
        </w:rPr>
      </w:pPr>
      <w:r w:rsidRPr="00491811">
        <w:rPr>
          <w:b/>
          <w:lang w:eastAsia="lt-LT"/>
        </w:rPr>
        <w:t xml:space="preserve">6.2.6. </w:t>
      </w:r>
      <w:r w:rsidR="009C4F71" w:rsidRPr="00491811">
        <w:rPr>
          <w:b/>
          <w:lang w:eastAsia="lt-LT"/>
        </w:rPr>
        <w:t>I</w:t>
      </w:r>
      <w:r w:rsidRPr="00491811">
        <w:rPr>
          <w:b/>
          <w:lang w:eastAsia="lt-LT"/>
        </w:rPr>
        <w:t>ntensyvios krizių įveikimo pagalbos paslaugas</w:t>
      </w:r>
      <w:r w:rsidR="0062379C" w:rsidRPr="00491811">
        <w:rPr>
          <w:b/>
          <w:lang w:eastAsia="lt-LT"/>
        </w:rPr>
        <w:t xml:space="preserve"> </w:t>
      </w:r>
      <w:r w:rsidR="0062379C" w:rsidRPr="00491811">
        <w:rPr>
          <w:lang w:eastAsia="lt-LT"/>
        </w:rPr>
        <w:t>šeimoms su vaikais</w:t>
      </w:r>
      <w:r w:rsidRPr="00491811">
        <w:rPr>
          <w:b/>
          <w:lang w:eastAsia="lt-LT"/>
        </w:rPr>
        <w:t xml:space="preserve"> </w:t>
      </w:r>
      <w:r w:rsidRPr="00491811">
        <w:rPr>
          <w:bCs/>
          <w:lang w:eastAsia="lt-LT"/>
        </w:rPr>
        <w:t xml:space="preserve">teikia Plungės </w:t>
      </w:r>
      <w:r w:rsidR="001545E6" w:rsidRPr="00491811">
        <w:rPr>
          <w:bCs/>
          <w:lang w:eastAsia="lt-LT"/>
        </w:rPr>
        <w:t>SPC</w:t>
      </w:r>
      <w:r w:rsidRPr="00491811">
        <w:rPr>
          <w:bCs/>
          <w:lang w:eastAsia="lt-LT"/>
        </w:rPr>
        <w:t xml:space="preserve"> Krizių centras</w:t>
      </w:r>
      <w:r w:rsidRPr="002F480F">
        <w:rPr>
          <w:lang w:eastAsia="lt-LT"/>
        </w:rPr>
        <w:t>.</w:t>
      </w:r>
      <w:r w:rsidRPr="0037285D">
        <w:rPr>
          <w:b/>
          <w:lang w:eastAsia="lt-LT"/>
        </w:rPr>
        <w:t xml:space="preserve"> </w:t>
      </w:r>
      <w:r w:rsidR="003671BF" w:rsidRPr="0037285D">
        <w:rPr>
          <w:lang w:eastAsia="lt-LT"/>
        </w:rPr>
        <w:t>Č</w:t>
      </w:r>
      <w:r w:rsidR="00DE3D29" w:rsidRPr="0072607E">
        <w:rPr>
          <w:lang w:eastAsia="lt-LT"/>
        </w:rPr>
        <w:t xml:space="preserve">ia </w:t>
      </w:r>
      <w:r w:rsidR="008D5BA6" w:rsidRPr="0097742E">
        <w:rPr>
          <w:lang w:eastAsia="lt-LT"/>
        </w:rPr>
        <w:t xml:space="preserve">yra </w:t>
      </w:r>
      <w:r w:rsidR="00DE3D29" w:rsidRPr="0097742E">
        <w:rPr>
          <w:lang w:eastAsia="lt-LT"/>
        </w:rPr>
        <w:t xml:space="preserve">teikiamos </w:t>
      </w:r>
      <w:r w:rsidRPr="0097742E">
        <w:rPr>
          <w:lang w:eastAsia="lt-LT"/>
        </w:rPr>
        <w:t>vaiko laikinosios priežiūros paslaug</w:t>
      </w:r>
      <w:r w:rsidR="00A3728D" w:rsidRPr="004E708C">
        <w:rPr>
          <w:lang w:eastAsia="lt-LT"/>
        </w:rPr>
        <w:t>os</w:t>
      </w:r>
      <w:r w:rsidRPr="00491811">
        <w:rPr>
          <w:lang w:eastAsia="lt-LT"/>
        </w:rPr>
        <w:t xml:space="preserve"> vaikams ir jų tėvams</w:t>
      </w:r>
      <w:r w:rsidRPr="00FF73A0">
        <w:rPr>
          <w:lang w:eastAsia="lt-LT"/>
        </w:rPr>
        <w:t xml:space="preserve"> ar vienam iš jų, ar kitiems vaikų teisėtiems atstovams, patekusiems į krizinę situaciją. </w:t>
      </w:r>
    </w:p>
    <w:p w14:paraId="79645F18" w14:textId="00E5F0B1" w:rsidR="00CA7DFB" w:rsidRPr="00735C21" w:rsidRDefault="00444633" w:rsidP="00735C21">
      <w:pPr>
        <w:ind w:firstLine="720"/>
        <w:jc w:val="both"/>
        <w:rPr>
          <w:lang w:eastAsia="lt-LT"/>
        </w:rPr>
      </w:pPr>
      <w:r w:rsidRPr="00735C21">
        <w:rPr>
          <w:lang w:eastAsia="lt-LT"/>
        </w:rPr>
        <w:lastRenderedPageBreak/>
        <w:t>Krizinėje situacijoje atsidūrusioms šeimoms su vaikais teikiama intensyvi krizių įveikimo pagalba</w:t>
      </w:r>
      <w:r w:rsidR="001D6C25" w:rsidRPr="00735C21">
        <w:rPr>
          <w:lang w:eastAsia="lt-LT"/>
        </w:rPr>
        <w:t xml:space="preserve"> </w:t>
      </w:r>
      <w:r w:rsidR="00CC5789">
        <w:rPr>
          <w:lang w:eastAsia="lt-LT"/>
        </w:rPr>
        <w:t>–</w:t>
      </w:r>
      <w:r w:rsidR="001D6C25" w:rsidRPr="00735C21">
        <w:rPr>
          <w:lang w:eastAsia="lt-LT"/>
        </w:rPr>
        <w:t xml:space="preserve"> </w:t>
      </w:r>
      <w:r w:rsidRPr="00735C21">
        <w:rPr>
          <w:lang w:eastAsia="lt-LT"/>
        </w:rPr>
        <w:t>socialinių įgūdžių ugdymo</w:t>
      </w:r>
      <w:r w:rsidR="00DE3D29" w:rsidRPr="00735C21">
        <w:rPr>
          <w:lang w:eastAsia="lt-LT"/>
        </w:rPr>
        <w:t>, palaikymo</w:t>
      </w:r>
      <w:r w:rsidRPr="00735C21">
        <w:rPr>
          <w:lang w:eastAsia="lt-LT"/>
        </w:rPr>
        <w:t xml:space="preserve"> ir </w:t>
      </w:r>
      <w:r w:rsidR="00DE3D29" w:rsidRPr="00735C21">
        <w:rPr>
          <w:lang w:eastAsia="lt-LT"/>
        </w:rPr>
        <w:t>(ar) atkūrimo</w:t>
      </w:r>
      <w:r w:rsidR="001D6C25" w:rsidRPr="00735C21">
        <w:rPr>
          <w:lang w:eastAsia="lt-LT"/>
        </w:rPr>
        <w:t>, pagalbos, kitų būtinųjų paslaugų asmenims suteikimas ir organizavimas</w:t>
      </w:r>
      <w:r w:rsidR="00F20161" w:rsidRPr="00735C21">
        <w:rPr>
          <w:lang w:eastAsia="lt-LT"/>
        </w:rPr>
        <w:t>,</w:t>
      </w:r>
      <w:r w:rsidR="001D6C25" w:rsidRPr="00735C21">
        <w:rPr>
          <w:lang w:eastAsia="lt-LT"/>
        </w:rPr>
        <w:t xml:space="preserve"> siekiant atkurti jų savarankiškumą, p</w:t>
      </w:r>
      <w:r w:rsidR="00F20161" w:rsidRPr="00735C21">
        <w:rPr>
          <w:lang w:eastAsia="lt-LT"/>
        </w:rPr>
        <w:t>r</w:t>
      </w:r>
      <w:r w:rsidR="001D6C25" w:rsidRPr="00735C21">
        <w:rPr>
          <w:lang w:eastAsia="lt-LT"/>
        </w:rPr>
        <w:t>arastus socialinius ryšius ir padėti integruotis į visuomenę, laikino apgyvendinimo, jei asmuo (šeima) dėl patirto smurto</w:t>
      </w:r>
      <w:r w:rsidR="0001527F" w:rsidRPr="00735C21">
        <w:rPr>
          <w:lang w:eastAsia="lt-LT"/>
        </w:rPr>
        <w:t>, nustatyto vaiko apsaugos poreikio ar kitų priežasčių negali naudotis savo gyvenamąja vieta.</w:t>
      </w:r>
      <w:r w:rsidR="008D5BA6" w:rsidRPr="00735C21">
        <w:rPr>
          <w:lang w:eastAsia="lt-LT"/>
        </w:rPr>
        <w:t xml:space="preserve"> Paslaugos trukmė</w:t>
      </w:r>
      <w:r w:rsidR="00F20161" w:rsidRPr="00735C21">
        <w:rPr>
          <w:lang w:eastAsia="lt-LT"/>
        </w:rPr>
        <w:t xml:space="preserve"> </w:t>
      </w:r>
      <w:r w:rsidR="008D5BA6" w:rsidRPr="00735C21">
        <w:rPr>
          <w:lang w:eastAsia="lt-LT"/>
        </w:rPr>
        <w:t>12 mėnesių ar ilgiau</w:t>
      </w:r>
      <w:r w:rsidR="00F20161" w:rsidRPr="00735C21">
        <w:rPr>
          <w:lang w:eastAsia="lt-LT"/>
        </w:rPr>
        <w:t xml:space="preserve"> </w:t>
      </w:r>
      <w:r w:rsidR="00CC5789">
        <w:rPr>
          <w:lang w:eastAsia="lt-LT"/>
        </w:rPr>
        <w:t>–</w:t>
      </w:r>
      <w:r w:rsidR="008D5BA6" w:rsidRPr="00735C21">
        <w:rPr>
          <w:lang w:eastAsia="lt-LT"/>
        </w:rPr>
        <w:t xml:space="preserve"> pagal poreikį. </w:t>
      </w:r>
      <w:r w:rsidR="00372F23" w:rsidRPr="00735C21">
        <w:rPr>
          <w:lang w:eastAsia="lt-LT"/>
        </w:rPr>
        <w:t xml:space="preserve">Per </w:t>
      </w:r>
      <w:r w:rsidRPr="00735C21">
        <w:rPr>
          <w:lang w:eastAsia="lt-LT"/>
        </w:rPr>
        <w:t>202</w:t>
      </w:r>
      <w:r w:rsidR="00AD4F75" w:rsidRPr="00735C21">
        <w:rPr>
          <w:lang w:eastAsia="lt-LT"/>
        </w:rPr>
        <w:t>3</w:t>
      </w:r>
      <w:r w:rsidRPr="00735C21">
        <w:rPr>
          <w:lang w:eastAsia="lt-LT"/>
        </w:rPr>
        <w:t xml:space="preserve"> met</w:t>
      </w:r>
      <w:r w:rsidR="00372F23" w:rsidRPr="00735C21">
        <w:rPr>
          <w:lang w:eastAsia="lt-LT"/>
        </w:rPr>
        <w:t>u</w:t>
      </w:r>
      <w:r w:rsidR="001545E6" w:rsidRPr="00735C21">
        <w:rPr>
          <w:lang w:eastAsia="lt-LT"/>
        </w:rPr>
        <w:t>s</w:t>
      </w:r>
      <w:r w:rsidRPr="00735C21">
        <w:rPr>
          <w:lang w:eastAsia="lt-LT"/>
        </w:rPr>
        <w:t xml:space="preserve"> </w:t>
      </w:r>
      <w:r w:rsidR="000434F9" w:rsidRPr="00735C21">
        <w:rPr>
          <w:lang w:eastAsia="lt-LT"/>
        </w:rPr>
        <w:t>paslaug</w:t>
      </w:r>
      <w:r w:rsidR="00CA7DFB" w:rsidRPr="00735C21">
        <w:rPr>
          <w:lang w:eastAsia="lt-LT"/>
        </w:rPr>
        <w:t>os suteiktos</w:t>
      </w:r>
      <w:r w:rsidR="000434F9" w:rsidRPr="00735C21">
        <w:rPr>
          <w:lang w:eastAsia="lt-LT"/>
        </w:rPr>
        <w:t xml:space="preserve"> </w:t>
      </w:r>
      <w:r w:rsidR="00CA7DFB" w:rsidRPr="00735C21">
        <w:rPr>
          <w:lang w:eastAsia="lt-LT"/>
        </w:rPr>
        <w:t>24 asmenims, t.</w:t>
      </w:r>
      <w:r w:rsidR="000C65CF">
        <w:rPr>
          <w:lang w:eastAsia="lt-LT"/>
        </w:rPr>
        <w:t xml:space="preserve"> </w:t>
      </w:r>
      <w:r w:rsidR="00CA7DFB" w:rsidRPr="00735C21">
        <w:rPr>
          <w:lang w:eastAsia="lt-LT"/>
        </w:rPr>
        <w:t>y. 10 suaugusių asmenų ir 14 jų vaikų. Šiuo metu centre gyvena ir paslaug</w:t>
      </w:r>
      <w:r w:rsidR="00735C21" w:rsidRPr="00735C21">
        <w:rPr>
          <w:lang w:eastAsia="lt-LT"/>
        </w:rPr>
        <w:t>as gauna</w:t>
      </w:r>
      <w:r w:rsidR="00CA7DFB" w:rsidRPr="00735C21">
        <w:rPr>
          <w:lang w:eastAsia="lt-LT"/>
        </w:rPr>
        <w:t xml:space="preserve"> 12 asmenų: 5 suaugusi</w:t>
      </w:r>
      <w:r w:rsidR="00735C21" w:rsidRPr="00735C21">
        <w:rPr>
          <w:lang w:eastAsia="lt-LT"/>
        </w:rPr>
        <w:t>eji</w:t>
      </w:r>
      <w:r w:rsidR="00CA7DFB" w:rsidRPr="00735C21">
        <w:rPr>
          <w:lang w:eastAsia="lt-LT"/>
        </w:rPr>
        <w:t xml:space="preserve"> ir 7 jų vaik</w:t>
      </w:r>
      <w:r w:rsidR="00735C21" w:rsidRPr="00735C21">
        <w:rPr>
          <w:lang w:eastAsia="lt-LT"/>
        </w:rPr>
        <w:t>ai.</w:t>
      </w:r>
    </w:p>
    <w:p w14:paraId="5FD6DC8D" w14:textId="0EEA05EA" w:rsidR="006F68C0" w:rsidRPr="00536C73" w:rsidRDefault="006F68C0" w:rsidP="00B733D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536C73">
        <w:rPr>
          <w:b/>
          <w:lang w:eastAsia="lt-LT"/>
        </w:rPr>
        <w:t>6.2.</w:t>
      </w:r>
      <w:r w:rsidR="004E6600">
        <w:rPr>
          <w:b/>
          <w:lang w:eastAsia="lt-LT"/>
        </w:rPr>
        <w:t>7</w:t>
      </w:r>
      <w:r w:rsidRPr="00536C73">
        <w:rPr>
          <w:b/>
          <w:lang w:eastAsia="lt-LT"/>
        </w:rPr>
        <w:t>.</w:t>
      </w:r>
      <w:r w:rsidRPr="00536C73">
        <w:rPr>
          <w:lang w:eastAsia="lt-LT"/>
        </w:rPr>
        <w:t xml:space="preserve"> </w:t>
      </w:r>
      <w:r w:rsidRPr="00536C73">
        <w:rPr>
          <w:b/>
          <w:lang w:eastAsia="lt-LT"/>
        </w:rPr>
        <w:t>Pagalbą globėjams (rūpintojams)</w:t>
      </w:r>
      <w:r w:rsidR="00CB28BD" w:rsidRPr="00536C73">
        <w:rPr>
          <w:b/>
          <w:lang w:eastAsia="lt-LT"/>
        </w:rPr>
        <w:t>, budintiems globotojams, įtėviams ir šeimynų dalyviams ar besirengia</w:t>
      </w:r>
      <w:r w:rsidR="0011524C" w:rsidRPr="00536C73">
        <w:rPr>
          <w:b/>
          <w:lang w:eastAsia="lt-LT"/>
        </w:rPr>
        <w:t>n</w:t>
      </w:r>
      <w:r w:rsidR="00CB28BD" w:rsidRPr="00536C73">
        <w:rPr>
          <w:b/>
          <w:lang w:eastAsia="lt-LT"/>
        </w:rPr>
        <w:t>tiems jais tapti</w:t>
      </w:r>
      <w:r w:rsidRPr="00536C73">
        <w:rPr>
          <w:lang w:eastAsia="lt-LT"/>
        </w:rPr>
        <w:t xml:space="preserve"> vykdo Globos centras pagal Globėjų ir įtėvių mokymo programą. </w:t>
      </w:r>
    </w:p>
    <w:p w14:paraId="001F983E" w14:textId="2B409DC3" w:rsidR="00564556" w:rsidRPr="00E7150A" w:rsidRDefault="00564556" w:rsidP="00536C7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textAlignment w:val="baseline"/>
        <w:rPr>
          <w:lang w:eastAsia="lt-LT"/>
        </w:rPr>
      </w:pPr>
      <w:r w:rsidRPr="00564556">
        <w:rPr>
          <w:lang w:eastAsia="lt-LT"/>
        </w:rPr>
        <w:t xml:space="preserve">Globos centre dirba: Globos centro vadovas, 2 </w:t>
      </w:r>
      <w:r w:rsidRPr="0037285D">
        <w:rPr>
          <w:lang w:eastAsia="lt-LT"/>
        </w:rPr>
        <w:t>VVTAI atestuoti asmenys</w:t>
      </w:r>
      <w:r w:rsidR="00491811" w:rsidRPr="002F480F">
        <w:rPr>
          <w:lang w:eastAsia="lt-LT"/>
        </w:rPr>
        <w:t>,</w:t>
      </w:r>
      <w:r w:rsidR="00E7150A" w:rsidRPr="0037285D">
        <w:rPr>
          <w:lang w:eastAsia="lt-LT"/>
        </w:rPr>
        <w:t xml:space="preserve"> </w:t>
      </w:r>
      <w:r w:rsidRPr="0037285D">
        <w:rPr>
          <w:lang w:eastAsia="lt-LT"/>
        </w:rPr>
        <w:t>2</w:t>
      </w:r>
      <w:r w:rsidRPr="0072607E">
        <w:rPr>
          <w:lang w:eastAsia="lt-LT"/>
        </w:rPr>
        <w:t xml:space="preserve"> globos</w:t>
      </w:r>
      <w:r w:rsidRPr="00564556">
        <w:rPr>
          <w:lang w:eastAsia="lt-LT"/>
        </w:rPr>
        <w:t xml:space="preserve"> koordinatoriai ir psichologas (0,25 etato darbo krūviu). </w:t>
      </w:r>
    </w:p>
    <w:p w14:paraId="06BF575E" w14:textId="2BAC9C9D" w:rsidR="00861515" w:rsidRPr="00536C73" w:rsidRDefault="00847F71" w:rsidP="00B733DF">
      <w:pPr>
        <w:widowControl w:val="0"/>
        <w:suppressAutoHyphens/>
        <w:ind w:firstLine="720"/>
        <w:contextualSpacing/>
        <w:jc w:val="both"/>
        <w:rPr>
          <w:b/>
          <w:lang w:eastAsia="lt-LT"/>
        </w:rPr>
      </w:pPr>
      <w:r w:rsidRPr="00536C73">
        <w:rPr>
          <w:lang w:eastAsia="lt-LT"/>
        </w:rPr>
        <w:t>202</w:t>
      </w:r>
      <w:r w:rsidR="00536C73" w:rsidRPr="00536C73">
        <w:rPr>
          <w:lang w:eastAsia="lt-LT"/>
        </w:rPr>
        <w:t>3</w:t>
      </w:r>
      <w:r w:rsidRPr="00536C73">
        <w:rPr>
          <w:lang w:eastAsia="lt-LT"/>
        </w:rPr>
        <w:t xml:space="preserve"> metais pagalbos globėjams (rūpintojams), budintiems globotojams, įtėviams ir šeimynų dalyviams ar besirengiantiems jais tapti paslaugos teiktos </w:t>
      </w:r>
      <w:r w:rsidR="00536C73" w:rsidRPr="00536C73">
        <w:rPr>
          <w:lang w:eastAsia="lt-LT"/>
        </w:rPr>
        <w:t>60</w:t>
      </w:r>
      <w:r w:rsidRPr="00536C73">
        <w:rPr>
          <w:lang w:eastAsia="lt-LT"/>
        </w:rPr>
        <w:t xml:space="preserve"> šei</w:t>
      </w:r>
      <w:r w:rsidR="00536C73" w:rsidRPr="00536C73">
        <w:rPr>
          <w:lang w:eastAsia="lt-LT"/>
        </w:rPr>
        <w:t>mų, t.</w:t>
      </w:r>
      <w:r w:rsidR="00CC5789">
        <w:rPr>
          <w:lang w:eastAsia="lt-LT"/>
        </w:rPr>
        <w:t xml:space="preserve"> </w:t>
      </w:r>
      <w:r w:rsidR="00536C73" w:rsidRPr="00536C73">
        <w:rPr>
          <w:lang w:eastAsia="lt-LT"/>
        </w:rPr>
        <w:t>y. 6 šeimomis daugiau nei 2022 metais</w:t>
      </w:r>
      <w:r w:rsidRPr="00536C73">
        <w:rPr>
          <w:lang w:eastAsia="lt-LT"/>
        </w:rPr>
        <w:t>.</w:t>
      </w:r>
      <w:r w:rsidRPr="00536C73">
        <w:rPr>
          <w:b/>
          <w:lang w:eastAsia="lt-LT"/>
        </w:rPr>
        <w:t xml:space="preserve"> </w:t>
      </w:r>
    </w:p>
    <w:p w14:paraId="75875B08" w14:textId="1800FB32" w:rsidR="00861515" w:rsidRPr="00303F18" w:rsidRDefault="00847F71" w:rsidP="00B733DF">
      <w:pPr>
        <w:widowControl w:val="0"/>
        <w:suppressAutoHyphens/>
        <w:ind w:firstLine="720"/>
        <w:contextualSpacing/>
        <w:jc w:val="both"/>
        <w:rPr>
          <w:lang w:eastAsia="lt-LT"/>
        </w:rPr>
      </w:pPr>
      <w:r w:rsidRPr="00303F18">
        <w:rPr>
          <w:lang w:eastAsia="lt-LT"/>
        </w:rPr>
        <w:t>Ataskaitiniu laikotarpiu Globos centro specialistų paslaugos globėjams (rūpintojams), budintiems globotojams bei jų šeimose augantiems globojamiems (rūpinamiems), laikinai budinčio globotojo prižiūrimiems vaikams i</w:t>
      </w:r>
      <w:r w:rsidR="00524E37" w:rsidRPr="00303F18">
        <w:rPr>
          <w:lang w:eastAsia="lt-LT"/>
        </w:rPr>
        <w:t>š viso suteikt</w:t>
      </w:r>
      <w:r w:rsidR="000C1FA3" w:rsidRPr="00303F18">
        <w:rPr>
          <w:lang w:eastAsia="lt-LT"/>
        </w:rPr>
        <w:t>os</w:t>
      </w:r>
      <w:r w:rsidR="000A767E" w:rsidRPr="00303F18">
        <w:rPr>
          <w:lang w:eastAsia="lt-LT"/>
        </w:rPr>
        <w:t xml:space="preserve"> 2552 kartus, t.</w:t>
      </w:r>
      <w:r w:rsidR="00CC5789">
        <w:rPr>
          <w:lang w:eastAsia="lt-LT"/>
        </w:rPr>
        <w:t xml:space="preserve"> </w:t>
      </w:r>
      <w:r w:rsidR="000A767E" w:rsidRPr="00303F18">
        <w:rPr>
          <w:lang w:eastAsia="lt-LT"/>
        </w:rPr>
        <w:t>y. 618 kartų daugiau nei 2022 metais.</w:t>
      </w:r>
    </w:p>
    <w:p w14:paraId="64BC3059" w14:textId="77777777" w:rsidR="00BC45C9" w:rsidRPr="0037285D" w:rsidRDefault="00847F71" w:rsidP="00B733DF">
      <w:pPr>
        <w:widowControl w:val="0"/>
        <w:suppressAutoHyphens/>
        <w:ind w:firstLine="720"/>
        <w:contextualSpacing/>
        <w:jc w:val="both"/>
        <w:rPr>
          <w:lang w:eastAsia="lt-LT"/>
        </w:rPr>
      </w:pPr>
      <w:r w:rsidRPr="0037285D">
        <w:rPr>
          <w:lang w:eastAsia="lt-LT"/>
        </w:rPr>
        <w:t xml:space="preserve">Į suteiktų paslaugų sudėtį įeina: </w:t>
      </w:r>
    </w:p>
    <w:p w14:paraId="2297BCA5" w14:textId="104F5852" w:rsidR="001F2B29" w:rsidRPr="0037285D" w:rsidRDefault="00847F71" w:rsidP="00BF1BD4">
      <w:pPr>
        <w:widowControl w:val="0"/>
        <w:numPr>
          <w:ilvl w:val="0"/>
          <w:numId w:val="8"/>
        </w:numPr>
        <w:suppressAutoHyphens/>
        <w:ind w:left="0" w:firstLine="567"/>
        <w:contextualSpacing/>
        <w:jc w:val="both"/>
        <w:rPr>
          <w:lang w:eastAsia="lt-LT"/>
        </w:rPr>
      </w:pPr>
      <w:r w:rsidRPr="0072607E">
        <w:rPr>
          <w:lang w:eastAsia="lt-LT"/>
        </w:rPr>
        <w:t xml:space="preserve">mokymai </w:t>
      </w:r>
      <w:r w:rsidRPr="0097742E">
        <w:rPr>
          <w:lang w:eastAsia="lt-LT"/>
        </w:rPr>
        <w:t xml:space="preserve">pagal </w:t>
      </w:r>
      <w:r w:rsidRPr="0097742E">
        <w:rPr>
          <w:i/>
          <w:lang w:eastAsia="lt-LT"/>
        </w:rPr>
        <w:t>Pagrindinę</w:t>
      </w:r>
      <w:r w:rsidRPr="0097742E">
        <w:rPr>
          <w:lang w:eastAsia="lt-LT"/>
        </w:rPr>
        <w:t xml:space="preserve">, </w:t>
      </w:r>
      <w:r w:rsidRPr="0097742E">
        <w:rPr>
          <w:i/>
          <w:lang w:eastAsia="lt-LT"/>
        </w:rPr>
        <w:t>Tęstinę</w:t>
      </w:r>
      <w:r w:rsidRPr="004E708C">
        <w:rPr>
          <w:lang w:eastAsia="lt-LT"/>
        </w:rPr>
        <w:t xml:space="preserve"> ir </w:t>
      </w:r>
      <w:r w:rsidRPr="00A80BB9">
        <w:rPr>
          <w:i/>
          <w:lang w:eastAsia="lt-LT"/>
        </w:rPr>
        <w:t xml:space="preserve">Specializuotą </w:t>
      </w:r>
      <w:r w:rsidRPr="00A80BB9">
        <w:rPr>
          <w:lang w:eastAsia="lt-LT"/>
        </w:rPr>
        <w:t>globėjų (rūpintojų), budinčių globotojų, įtėvių, bendruomeninių vaikų globos namų darbuotojų mokymo ir konsultavimo programą GIMK</w:t>
      </w:r>
      <w:r w:rsidR="00A80BB9" w:rsidRPr="002F480F">
        <w:rPr>
          <w:lang w:eastAsia="lt-LT"/>
        </w:rPr>
        <w:t>;</w:t>
      </w:r>
    </w:p>
    <w:p w14:paraId="322CD883" w14:textId="4EFC0719" w:rsidR="001F2B29" w:rsidRPr="0072607E" w:rsidRDefault="00847F71" w:rsidP="00BF1BD4">
      <w:pPr>
        <w:widowControl w:val="0"/>
        <w:numPr>
          <w:ilvl w:val="0"/>
          <w:numId w:val="8"/>
        </w:numPr>
        <w:suppressAutoHyphens/>
        <w:ind w:left="0" w:firstLine="567"/>
        <w:contextualSpacing/>
        <w:jc w:val="both"/>
        <w:rPr>
          <w:lang w:eastAsia="lt-LT"/>
        </w:rPr>
      </w:pPr>
      <w:r w:rsidRPr="0072607E">
        <w:rPr>
          <w:lang w:eastAsia="lt-LT"/>
        </w:rPr>
        <w:t>išvadų, rekomendacijų parengimas</w:t>
      </w:r>
      <w:r w:rsidR="00A80BB9" w:rsidRPr="002F480F">
        <w:rPr>
          <w:lang w:eastAsia="lt-LT"/>
        </w:rPr>
        <w:t>;</w:t>
      </w:r>
      <w:r w:rsidRPr="0037285D">
        <w:rPr>
          <w:lang w:eastAsia="lt-LT"/>
        </w:rPr>
        <w:t xml:space="preserve"> </w:t>
      </w:r>
    </w:p>
    <w:p w14:paraId="7D7AF9DF" w14:textId="35A93019" w:rsidR="00BC45C9" w:rsidRPr="0072607E" w:rsidRDefault="00847F71" w:rsidP="00BF1BD4">
      <w:pPr>
        <w:widowControl w:val="0"/>
        <w:numPr>
          <w:ilvl w:val="0"/>
          <w:numId w:val="8"/>
        </w:numPr>
        <w:suppressAutoHyphens/>
        <w:ind w:left="0" w:firstLine="567"/>
        <w:contextualSpacing/>
        <w:jc w:val="both"/>
        <w:rPr>
          <w:lang w:eastAsia="lt-LT"/>
        </w:rPr>
      </w:pPr>
      <w:r w:rsidRPr="0097742E">
        <w:rPr>
          <w:lang w:eastAsia="lt-LT"/>
        </w:rPr>
        <w:t>budinčio globotojo veiklos kokybės pirminis ir pakartotiniai vertinimai</w:t>
      </w:r>
      <w:r w:rsidR="00A80BB9" w:rsidRPr="002F480F">
        <w:rPr>
          <w:lang w:eastAsia="lt-LT"/>
        </w:rPr>
        <w:t>;</w:t>
      </w:r>
      <w:r w:rsidRPr="0037285D">
        <w:rPr>
          <w:lang w:eastAsia="lt-LT"/>
        </w:rPr>
        <w:t xml:space="preserve"> </w:t>
      </w:r>
    </w:p>
    <w:p w14:paraId="71D0C982" w14:textId="36A7015B" w:rsidR="00BC45C9" w:rsidRPr="0072607E" w:rsidRDefault="00847F71" w:rsidP="00BF1BD4">
      <w:pPr>
        <w:widowControl w:val="0"/>
        <w:numPr>
          <w:ilvl w:val="0"/>
          <w:numId w:val="8"/>
        </w:numPr>
        <w:suppressAutoHyphens/>
        <w:ind w:left="0" w:firstLine="567"/>
        <w:contextualSpacing/>
        <w:jc w:val="both"/>
        <w:rPr>
          <w:lang w:eastAsia="lt-LT"/>
        </w:rPr>
      </w:pPr>
      <w:r w:rsidRPr="0097742E">
        <w:rPr>
          <w:lang w:eastAsia="lt-LT"/>
        </w:rPr>
        <w:t>globėjų (rūpintojų) globos kokybės vertinimai</w:t>
      </w:r>
      <w:r w:rsidR="00F20161" w:rsidRPr="0097742E">
        <w:rPr>
          <w:lang w:eastAsia="lt-LT"/>
        </w:rPr>
        <w:t>,</w:t>
      </w:r>
      <w:r w:rsidRPr="0097742E">
        <w:rPr>
          <w:lang w:eastAsia="lt-LT"/>
        </w:rPr>
        <w:t xml:space="preserve"> esant poreikiui ar raštiškam prašymui, savitarpio paramos grupių organizavimas</w:t>
      </w:r>
      <w:r w:rsidR="00A80BB9" w:rsidRPr="002F480F">
        <w:rPr>
          <w:lang w:eastAsia="lt-LT"/>
        </w:rPr>
        <w:t>;</w:t>
      </w:r>
      <w:r w:rsidRPr="0037285D">
        <w:rPr>
          <w:lang w:eastAsia="lt-LT"/>
        </w:rPr>
        <w:t xml:space="preserve"> </w:t>
      </w:r>
    </w:p>
    <w:p w14:paraId="71CF76D6" w14:textId="52DD0337" w:rsidR="00BC45C9" w:rsidRPr="0072607E" w:rsidRDefault="00847F71" w:rsidP="00BF1BD4">
      <w:pPr>
        <w:widowControl w:val="0"/>
        <w:numPr>
          <w:ilvl w:val="0"/>
          <w:numId w:val="8"/>
        </w:numPr>
        <w:suppressAutoHyphens/>
        <w:ind w:left="0" w:firstLine="567"/>
        <w:contextualSpacing/>
        <w:jc w:val="both"/>
        <w:rPr>
          <w:lang w:eastAsia="lt-LT"/>
        </w:rPr>
      </w:pPr>
      <w:r w:rsidRPr="0097742E">
        <w:rPr>
          <w:lang w:eastAsia="lt-LT"/>
        </w:rPr>
        <w:t>bendrų</w:t>
      </w:r>
      <w:r w:rsidR="00E72E4D" w:rsidRPr="0097742E">
        <w:rPr>
          <w:lang w:eastAsia="lt-LT"/>
        </w:rPr>
        <w:t>jų socialinių paslaugų teikimas</w:t>
      </w:r>
      <w:r w:rsidR="00A80BB9" w:rsidRPr="002F480F">
        <w:rPr>
          <w:lang w:eastAsia="lt-LT"/>
        </w:rPr>
        <w:t>;</w:t>
      </w:r>
    </w:p>
    <w:p w14:paraId="3F0EDE43" w14:textId="03D123BC" w:rsidR="005A6F4C" w:rsidRPr="0037285D" w:rsidRDefault="00847F71" w:rsidP="00BF1BD4">
      <w:pPr>
        <w:widowControl w:val="0"/>
        <w:numPr>
          <w:ilvl w:val="0"/>
          <w:numId w:val="8"/>
        </w:numPr>
        <w:suppressAutoHyphens/>
        <w:ind w:left="0" w:firstLine="567"/>
        <w:contextualSpacing/>
        <w:jc w:val="both"/>
        <w:rPr>
          <w:lang w:eastAsia="lt-LT"/>
        </w:rPr>
      </w:pPr>
      <w:r w:rsidRPr="0097742E">
        <w:rPr>
          <w:lang w:eastAsia="lt-LT"/>
        </w:rPr>
        <w:t>globos koo</w:t>
      </w:r>
      <w:r w:rsidR="00593DB1" w:rsidRPr="0097742E">
        <w:rPr>
          <w:lang w:eastAsia="lt-LT"/>
        </w:rPr>
        <w:t>rdinatorių paslaugų ir pagalbos</w:t>
      </w:r>
      <w:r w:rsidRPr="0097742E">
        <w:rPr>
          <w:lang w:eastAsia="lt-LT"/>
        </w:rPr>
        <w:t xml:space="preserve"> globėjams (rūpintojams), budintiems globotojams ir globojamiems (rūpinamiems), budinčių globotojų prižiūrimiems vaikams teikimas</w:t>
      </w:r>
      <w:r w:rsidR="00A80BB9" w:rsidRPr="002F480F">
        <w:rPr>
          <w:lang w:eastAsia="lt-LT"/>
        </w:rPr>
        <w:t>;</w:t>
      </w:r>
    </w:p>
    <w:p w14:paraId="3871872F" w14:textId="0954931B" w:rsidR="005A6F4C" w:rsidRPr="0072607E" w:rsidRDefault="00847F71" w:rsidP="00BF1BD4">
      <w:pPr>
        <w:widowControl w:val="0"/>
        <w:numPr>
          <w:ilvl w:val="0"/>
          <w:numId w:val="8"/>
        </w:numPr>
        <w:suppressAutoHyphens/>
        <w:ind w:left="0" w:firstLine="567"/>
        <w:contextualSpacing/>
        <w:jc w:val="both"/>
        <w:rPr>
          <w:lang w:eastAsia="lt-LT"/>
        </w:rPr>
      </w:pPr>
      <w:r w:rsidRPr="0072607E">
        <w:rPr>
          <w:lang w:eastAsia="lt-LT"/>
        </w:rPr>
        <w:t>organizavimas bei koordinavimas, intensyvios pagalbos, individualių konsultacijų,</w:t>
      </w:r>
      <w:r w:rsidRPr="0097742E">
        <w:rPr>
          <w:rFonts w:eastAsia="Calibri"/>
        </w:rPr>
        <w:t xml:space="preserve"> kartu su budinčiu globotoju, globėju (rūpintoju) sudaro individualios pagalbos vaikui plano sudarymas ir jo vykdymas</w:t>
      </w:r>
      <w:r w:rsidR="00A80BB9" w:rsidRPr="002F480F">
        <w:rPr>
          <w:rFonts w:eastAsia="Calibri"/>
        </w:rPr>
        <w:t>;</w:t>
      </w:r>
      <w:r w:rsidRPr="0037285D">
        <w:rPr>
          <w:lang w:eastAsia="lt-LT"/>
        </w:rPr>
        <w:t xml:space="preserve"> </w:t>
      </w:r>
    </w:p>
    <w:p w14:paraId="765BDD8E" w14:textId="0C9C21F1" w:rsidR="00E72E4D" w:rsidRPr="0072607E" w:rsidRDefault="00847F71" w:rsidP="00BF1BD4">
      <w:pPr>
        <w:widowControl w:val="0"/>
        <w:numPr>
          <w:ilvl w:val="0"/>
          <w:numId w:val="8"/>
        </w:numPr>
        <w:suppressAutoHyphens/>
        <w:ind w:left="0" w:firstLine="567"/>
        <w:contextualSpacing/>
        <w:jc w:val="both"/>
        <w:rPr>
          <w:lang w:eastAsia="lt-LT"/>
        </w:rPr>
      </w:pPr>
      <w:r w:rsidRPr="0097742E">
        <w:rPr>
          <w:lang w:eastAsia="lt-LT"/>
        </w:rPr>
        <w:t>laikino atokvėpio paslaugų teikimas</w:t>
      </w:r>
      <w:r w:rsidR="00A80BB9" w:rsidRPr="002F480F">
        <w:rPr>
          <w:lang w:eastAsia="lt-LT"/>
        </w:rPr>
        <w:t>;</w:t>
      </w:r>
      <w:r w:rsidRPr="0037285D">
        <w:rPr>
          <w:lang w:eastAsia="lt-LT"/>
        </w:rPr>
        <w:t xml:space="preserve"> </w:t>
      </w:r>
    </w:p>
    <w:p w14:paraId="3D4F755D" w14:textId="5CCED7B1" w:rsidR="00E72E4D" w:rsidRPr="0037285D" w:rsidRDefault="00847F71" w:rsidP="00BF1BD4">
      <w:pPr>
        <w:widowControl w:val="0"/>
        <w:numPr>
          <w:ilvl w:val="0"/>
          <w:numId w:val="8"/>
        </w:numPr>
        <w:suppressAutoHyphens/>
        <w:ind w:left="0" w:firstLine="567"/>
        <w:contextualSpacing/>
        <w:jc w:val="both"/>
        <w:rPr>
          <w:lang w:eastAsia="lt-LT"/>
        </w:rPr>
      </w:pPr>
      <w:r w:rsidRPr="0097742E">
        <w:rPr>
          <w:lang w:eastAsia="lt-LT"/>
        </w:rPr>
        <w:t>pagalba organizuojant vaiko ir biologinių tėvų susitikimus</w:t>
      </w:r>
      <w:r w:rsidR="00A80BB9" w:rsidRPr="002F480F">
        <w:rPr>
          <w:lang w:eastAsia="lt-LT"/>
        </w:rPr>
        <w:t>;</w:t>
      </w:r>
    </w:p>
    <w:p w14:paraId="2C565677" w14:textId="06358389" w:rsidR="00E72E4D" w:rsidRPr="0037285D" w:rsidRDefault="00847F71" w:rsidP="00BF1BD4">
      <w:pPr>
        <w:widowControl w:val="0"/>
        <w:numPr>
          <w:ilvl w:val="0"/>
          <w:numId w:val="8"/>
        </w:numPr>
        <w:suppressAutoHyphens/>
        <w:ind w:left="0" w:firstLine="567"/>
        <w:contextualSpacing/>
        <w:jc w:val="both"/>
        <w:rPr>
          <w:lang w:eastAsia="lt-LT"/>
        </w:rPr>
      </w:pPr>
      <w:r w:rsidRPr="0072607E">
        <w:rPr>
          <w:lang w:eastAsia="lt-LT"/>
        </w:rPr>
        <w:t>dalyvavimas vaiko laikinos globos (rūpybos) peržiūros, atvejo vadybos posėdžiuose</w:t>
      </w:r>
      <w:r w:rsidR="00A80BB9" w:rsidRPr="002F480F">
        <w:rPr>
          <w:lang w:eastAsia="lt-LT"/>
        </w:rPr>
        <w:t>;</w:t>
      </w:r>
    </w:p>
    <w:p w14:paraId="073FD95E" w14:textId="77777777" w:rsidR="00E72E4D" w:rsidRPr="0097742E" w:rsidRDefault="00847F71" w:rsidP="00BF1BD4">
      <w:pPr>
        <w:widowControl w:val="0"/>
        <w:numPr>
          <w:ilvl w:val="0"/>
          <w:numId w:val="8"/>
        </w:numPr>
        <w:suppressAutoHyphens/>
        <w:ind w:left="0" w:firstLine="567"/>
        <w:contextualSpacing/>
        <w:jc w:val="both"/>
        <w:rPr>
          <w:lang w:eastAsia="lt-LT"/>
        </w:rPr>
      </w:pPr>
      <w:r w:rsidRPr="0072607E">
        <w:rPr>
          <w:rFonts w:eastAsia="Calibri"/>
        </w:rPr>
        <w:t xml:space="preserve">psichologo konsultacijų organizavimas vaikui, budinčiam globotojui ir/ar globėjui </w:t>
      </w:r>
      <w:r w:rsidRPr="0097742E">
        <w:rPr>
          <w:rFonts w:eastAsia="Calibri"/>
        </w:rPr>
        <w:t>(rūpintojui)</w:t>
      </w:r>
      <w:r w:rsidRPr="0097742E">
        <w:rPr>
          <w:lang w:eastAsia="lt-LT"/>
        </w:rPr>
        <w:t xml:space="preserve">. </w:t>
      </w:r>
    </w:p>
    <w:p w14:paraId="37829F39" w14:textId="77777777" w:rsidR="00847F71" w:rsidRPr="002A0B54" w:rsidRDefault="00E72E4D" w:rsidP="005C70F5">
      <w:pPr>
        <w:widowControl w:val="0"/>
        <w:suppressAutoHyphens/>
        <w:contextualSpacing/>
        <w:jc w:val="both"/>
        <w:rPr>
          <w:color w:val="FF0000"/>
          <w:lang w:eastAsia="lt-LT"/>
        </w:rPr>
      </w:pPr>
      <w:r w:rsidRPr="002A0B54">
        <w:rPr>
          <w:color w:val="FF0000"/>
          <w:lang w:eastAsia="lt-LT"/>
        </w:rPr>
        <w:tab/>
      </w:r>
      <w:r w:rsidR="00847F71" w:rsidRPr="002A0B54">
        <w:rPr>
          <w:color w:val="FF0000"/>
          <w:lang w:eastAsia="lt-LT"/>
        </w:rPr>
        <w:t xml:space="preserve"> </w:t>
      </w:r>
    </w:p>
    <w:p w14:paraId="292330C4" w14:textId="17E2BCC7" w:rsidR="006A1088" w:rsidRPr="002A0B54" w:rsidRDefault="005478EA" w:rsidP="006A1088">
      <w:pPr>
        <w:ind w:firstLine="720"/>
        <w:rPr>
          <w:color w:val="FF0000"/>
          <w:lang w:eastAsia="lt-LT"/>
        </w:rPr>
      </w:pPr>
      <w:r w:rsidRPr="00B164A9">
        <w:rPr>
          <w:lang w:eastAsia="lt-LT"/>
        </w:rPr>
        <w:t xml:space="preserve">VVTAI </w:t>
      </w:r>
      <w:r w:rsidRPr="0037285D">
        <w:rPr>
          <w:lang w:eastAsia="lt-LT"/>
        </w:rPr>
        <w:t>a</w:t>
      </w:r>
      <w:r w:rsidR="002465F9" w:rsidRPr="0037285D">
        <w:rPr>
          <w:lang w:eastAsia="lt-LT"/>
        </w:rPr>
        <w:t>testuot</w:t>
      </w:r>
      <w:r w:rsidRPr="0072607E">
        <w:rPr>
          <w:lang w:eastAsia="lt-LT"/>
        </w:rPr>
        <w:t>ų</w:t>
      </w:r>
      <w:r w:rsidR="002465F9" w:rsidRPr="0097742E">
        <w:rPr>
          <w:lang w:eastAsia="lt-LT"/>
        </w:rPr>
        <w:t xml:space="preserve"> </w:t>
      </w:r>
      <w:r w:rsidRPr="0097742E">
        <w:rPr>
          <w:lang w:eastAsia="lt-LT"/>
        </w:rPr>
        <w:t>asmenų</w:t>
      </w:r>
      <w:r w:rsidR="002465F9" w:rsidRPr="0097742E">
        <w:rPr>
          <w:color w:val="FF0000"/>
          <w:lang w:eastAsia="lt-LT"/>
        </w:rPr>
        <w:t xml:space="preserve"> </w:t>
      </w:r>
      <w:r w:rsidR="002465F9" w:rsidRPr="0097742E">
        <w:rPr>
          <w:lang w:eastAsia="lt-LT"/>
        </w:rPr>
        <w:t>veikla</w:t>
      </w:r>
      <w:r w:rsidR="006061A0" w:rsidRPr="004E708C">
        <w:rPr>
          <w:lang w:eastAsia="lt-LT"/>
        </w:rPr>
        <w:t>:</w:t>
      </w:r>
    </w:p>
    <w:p w14:paraId="573610FB" w14:textId="77777777" w:rsidR="00CB7570" w:rsidRPr="002A0B54" w:rsidRDefault="00CB7570" w:rsidP="006A1088">
      <w:pPr>
        <w:ind w:firstLine="720"/>
        <w:rPr>
          <w:color w:val="FF0000"/>
          <w:lang w:eastAsia="lt-LT"/>
        </w:rPr>
      </w:pPr>
    </w:p>
    <w:p w14:paraId="46DBEBED" w14:textId="2D6CB8FE" w:rsidR="007B6AF7" w:rsidRPr="004F2575" w:rsidRDefault="00CB7570" w:rsidP="004F2575">
      <w:pPr>
        <w:jc w:val="center"/>
        <w:rPr>
          <w:b/>
          <w:bCs/>
        </w:rPr>
      </w:pPr>
      <w:r w:rsidRPr="003B4753">
        <w:rPr>
          <w:b/>
          <w:bCs/>
        </w:rPr>
        <w:t xml:space="preserve">Bendrųjų socialinių paslaugų teikimas budintiems globotojams, globėjams (rūpintojams) ir </w:t>
      </w:r>
      <w:proofErr w:type="spellStart"/>
      <w:r w:rsidRPr="003B4753">
        <w:rPr>
          <w:b/>
          <w:bCs/>
        </w:rPr>
        <w:t>įvaikintojams</w:t>
      </w:r>
      <w:proofErr w:type="spellEnd"/>
      <w:r w:rsidRPr="003B4753">
        <w:rPr>
          <w:b/>
          <w:bCs/>
        </w:rPr>
        <w:t xml:space="preserve"> bei globojamiems vaikams 202</w:t>
      </w:r>
      <w:r w:rsidR="003B4753" w:rsidRPr="003B4753">
        <w:rPr>
          <w:b/>
          <w:bCs/>
        </w:rPr>
        <w:t>3</w:t>
      </w:r>
      <w:r w:rsidRPr="003B4753">
        <w:rPr>
          <w:b/>
          <w:bCs/>
        </w:rPr>
        <w:t xml:space="preserve"> metais</w:t>
      </w:r>
    </w:p>
    <w:tbl>
      <w:tblPr>
        <w:tblW w:w="5000" w:type="pct"/>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tblCellMar>
          <w:top w:w="3" w:type="dxa"/>
          <w:left w:w="109" w:type="dxa"/>
          <w:right w:w="115" w:type="dxa"/>
        </w:tblCellMar>
        <w:tblLook w:val="04A0" w:firstRow="1" w:lastRow="0" w:firstColumn="1" w:lastColumn="0" w:noHBand="0" w:noVBand="1"/>
      </w:tblPr>
      <w:tblGrid>
        <w:gridCol w:w="5223"/>
        <w:gridCol w:w="2320"/>
        <w:gridCol w:w="2320"/>
      </w:tblGrid>
      <w:tr w:rsidR="007B6AF7" w:rsidRPr="007B6AF7" w14:paraId="76BDCC77" w14:textId="77777777" w:rsidTr="00773145">
        <w:trPr>
          <w:trHeight w:val="562"/>
        </w:trPr>
        <w:tc>
          <w:tcPr>
            <w:tcW w:w="2648" w:type="pct"/>
            <w:vMerge w:val="restart"/>
            <w:shd w:val="clear" w:color="auto" w:fill="F2F2F2"/>
          </w:tcPr>
          <w:p w14:paraId="4A9CE54A" w14:textId="77777777" w:rsidR="007B6AF7" w:rsidRPr="007B6AF7" w:rsidRDefault="007B6AF7" w:rsidP="007B6AF7">
            <w:pPr>
              <w:spacing w:line="259" w:lineRule="auto"/>
              <w:ind w:left="6"/>
              <w:jc w:val="center"/>
              <w:rPr>
                <w:b/>
                <w:i/>
                <w:iCs/>
                <w:lang w:eastAsia="lt-LT"/>
              </w:rPr>
            </w:pPr>
          </w:p>
          <w:p w14:paraId="00151CC8" w14:textId="77777777" w:rsidR="007B6AF7" w:rsidRPr="007B6AF7" w:rsidRDefault="007B6AF7" w:rsidP="007B6AF7">
            <w:pPr>
              <w:spacing w:line="259" w:lineRule="auto"/>
              <w:ind w:left="6"/>
              <w:jc w:val="center"/>
              <w:rPr>
                <w:i/>
                <w:iCs/>
                <w:lang w:eastAsia="lt-LT"/>
              </w:rPr>
            </w:pPr>
            <w:r w:rsidRPr="007B6AF7">
              <w:rPr>
                <w:b/>
                <w:i/>
                <w:iCs/>
                <w:lang w:eastAsia="lt-LT"/>
              </w:rPr>
              <w:t xml:space="preserve">Paslaugos gavėjai </w:t>
            </w:r>
          </w:p>
        </w:tc>
        <w:tc>
          <w:tcPr>
            <w:tcW w:w="1176" w:type="pct"/>
            <w:shd w:val="clear" w:color="auto" w:fill="F2F2F2"/>
          </w:tcPr>
          <w:p w14:paraId="44FDD06A" w14:textId="77777777" w:rsidR="007B6AF7" w:rsidRPr="007B6AF7" w:rsidRDefault="007B6AF7" w:rsidP="007B6AF7">
            <w:pPr>
              <w:spacing w:line="259" w:lineRule="auto"/>
              <w:ind w:left="4"/>
              <w:jc w:val="center"/>
              <w:rPr>
                <w:b/>
                <w:i/>
                <w:iCs/>
                <w:lang w:eastAsia="lt-LT"/>
              </w:rPr>
            </w:pPr>
            <w:r w:rsidRPr="007B6AF7">
              <w:rPr>
                <w:b/>
                <w:i/>
                <w:iCs/>
                <w:lang w:eastAsia="lt-LT"/>
              </w:rPr>
              <w:t>Konsultavimo paslaugos</w:t>
            </w:r>
          </w:p>
        </w:tc>
        <w:tc>
          <w:tcPr>
            <w:tcW w:w="1176" w:type="pct"/>
            <w:shd w:val="clear" w:color="auto" w:fill="F2F2F2"/>
          </w:tcPr>
          <w:p w14:paraId="58314F58" w14:textId="77777777" w:rsidR="007B6AF7" w:rsidRPr="007B6AF7" w:rsidRDefault="007B6AF7" w:rsidP="007B6AF7">
            <w:pPr>
              <w:spacing w:line="259" w:lineRule="auto"/>
              <w:ind w:left="4"/>
              <w:jc w:val="center"/>
              <w:rPr>
                <w:b/>
                <w:i/>
                <w:iCs/>
                <w:lang w:eastAsia="lt-LT"/>
              </w:rPr>
            </w:pPr>
            <w:r w:rsidRPr="007B6AF7">
              <w:rPr>
                <w:b/>
                <w:i/>
                <w:iCs/>
                <w:lang w:eastAsia="lt-LT"/>
              </w:rPr>
              <w:t xml:space="preserve">Informavimo paslaugos </w:t>
            </w:r>
          </w:p>
        </w:tc>
      </w:tr>
      <w:tr w:rsidR="007B6AF7" w:rsidRPr="007B6AF7" w14:paraId="2928FAB5" w14:textId="77777777" w:rsidTr="00B20765">
        <w:trPr>
          <w:trHeight w:val="317"/>
        </w:trPr>
        <w:tc>
          <w:tcPr>
            <w:tcW w:w="2648" w:type="pct"/>
            <w:vMerge/>
            <w:shd w:val="clear" w:color="auto" w:fill="auto"/>
          </w:tcPr>
          <w:p w14:paraId="6A59E7D7" w14:textId="77777777" w:rsidR="007B6AF7" w:rsidRPr="007B6AF7" w:rsidRDefault="007B6AF7" w:rsidP="007B6AF7">
            <w:pPr>
              <w:spacing w:line="259" w:lineRule="auto"/>
              <w:rPr>
                <w:sz w:val="22"/>
                <w:szCs w:val="22"/>
                <w:lang w:eastAsia="lt-LT"/>
              </w:rPr>
            </w:pPr>
          </w:p>
        </w:tc>
        <w:tc>
          <w:tcPr>
            <w:tcW w:w="1176" w:type="pct"/>
            <w:shd w:val="clear" w:color="auto" w:fill="FDE9D9" w:themeFill="accent6" w:themeFillTint="33"/>
          </w:tcPr>
          <w:p w14:paraId="162011A1" w14:textId="77777777" w:rsidR="007B6AF7" w:rsidRPr="007B6AF7" w:rsidRDefault="007B6AF7" w:rsidP="007B6AF7">
            <w:pPr>
              <w:spacing w:line="259" w:lineRule="auto"/>
              <w:jc w:val="center"/>
              <w:rPr>
                <w:b/>
                <w:lang w:eastAsia="lt-LT"/>
              </w:rPr>
            </w:pPr>
            <w:r w:rsidRPr="007B6AF7">
              <w:rPr>
                <w:b/>
                <w:lang w:eastAsia="lt-LT"/>
              </w:rPr>
              <w:t>kartai</w:t>
            </w:r>
          </w:p>
        </w:tc>
        <w:tc>
          <w:tcPr>
            <w:tcW w:w="1176" w:type="pct"/>
            <w:shd w:val="clear" w:color="auto" w:fill="FDE9D9" w:themeFill="accent6" w:themeFillTint="33"/>
          </w:tcPr>
          <w:p w14:paraId="6750FDE4" w14:textId="77777777" w:rsidR="007B6AF7" w:rsidRPr="007B6AF7" w:rsidRDefault="007B6AF7" w:rsidP="007B6AF7">
            <w:pPr>
              <w:spacing w:line="259" w:lineRule="auto"/>
              <w:ind w:right="4"/>
              <w:jc w:val="center"/>
              <w:rPr>
                <w:b/>
                <w:lang w:eastAsia="lt-LT"/>
              </w:rPr>
            </w:pPr>
            <w:r w:rsidRPr="007B6AF7">
              <w:rPr>
                <w:b/>
                <w:lang w:eastAsia="lt-LT"/>
              </w:rPr>
              <w:t>kartai</w:t>
            </w:r>
          </w:p>
        </w:tc>
      </w:tr>
      <w:tr w:rsidR="007B6AF7" w:rsidRPr="00550C92" w14:paraId="469086A9" w14:textId="77777777" w:rsidTr="00773145">
        <w:trPr>
          <w:trHeight w:hRule="exact" w:val="284"/>
        </w:trPr>
        <w:tc>
          <w:tcPr>
            <w:tcW w:w="2648" w:type="pct"/>
            <w:shd w:val="clear" w:color="auto" w:fill="FFFFFF"/>
          </w:tcPr>
          <w:p w14:paraId="2426B44B" w14:textId="77777777" w:rsidR="007B6AF7" w:rsidRPr="00550C92" w:rsidRDefault="007B6AF7" w:rsidP="007B6AF7">
            <w:pPr>
              <w:spacing w:line="259" w:lineRule="auto"/>
              <w:rPr>
                <w:sz w:val="23"/>
                <w:szCs w:val="23"/>
                <w:lang w:eastAsia="lt-LT"/>
              </w:rPr>
            </w:pPr>
            <w:r w:rsidRPr="00550C92">
              <w:rPr>
                <w:sz w:val="23"/>
                <w:szCs w:val="23"/>
                <w:lang w:eastAsia="lt-LT"/>
              </w:rPr>
              <w:t xml:space="preserve">Ketinantys įvaikinti </w:t>
            </w:r>
          </w:p>
        </w:tc>
        <w:tc>
          <w:tcPr>
            <w:tcW w:w="1176" w:type="pct"/>
            <w:shd w:val="clear" w:color="auto" w:fill="auto"/>
          </w:tcPr>
          <w:p w14:paraId="7BDF601C" w14:textId="77777777" w:rsidR="007B6AF7" w:rsidRPr="00550C92" w:rsidRDefault="007B6AF7" w:rsidP="007B6AF7">
            <w:pPr>
              <w:spacing w:line="259" w:lineRule="auto"/>
              <w:ind w:left="4"/>
              <w:jc w:val="center"/>
              <w:rPr>
                <w:sz w:val="23"/>
                <w:szCs w:val="23"/>
                <w:lang w:eastAsia="lt-LT"/>
              </w:rPr>
            </w:pPr>
            <w:r w:rsidRPr="00550C92">
              <w:rPr>
                <w:sz w:val="23"/>
                <w:szCs w:val="23"/>
                <w:lang w:eastAsia="lt-LT"/>
              </w:rPr>
              <w:t>3</w:t>
            </w:r>
          </w:p>
        </w:tc>
        <w:tc>
          <w:tcPr>
            <w:tcW w:w="1176" w:type="pct"/>
            <w:shd w:val="clear" w:color="auto" w:fill="auto"/>
          </w:tcPr>
          <w:p w14:paraId="4376FB39" w14:textId="77777777" w:rsidR="007B6AF7" w:rsidRPr="00550C92" w:rsidRDefault="007B6AF7" w:rsidP="007B6AF7">
            <w:pPr>
              <w:spacing w:line="259" w:lineRule="auto"/>
              <w:ind w:left="3"/>
              <w:jc w:val="center"/>
              <w:rPr>
                <w:sz w:val="23"/>
                <w:szCs w:val="23"/>
                <w:lang w:eastAsia="lt-LT"/>
              </w:rPr>
            </w:pPr>
            <w:r w:rsidRPr="00550C92">
              <w:rPr>
                <w:sz w:val="23"/>
                <w:szCs w:val="23"/>
                <w:lang w:eastAsia="lt-LT"/>
              </w:rPr>
              <w:t>4</w:t>
            </w:r>
          </w:p>
        </w:tc>
      </w:tr>
      <w:tr w:rsidR="007B6AF7" w:rsidRPr="00550C92" w14:paraId="4B296487" w14:textId="77777777" w:rsidTr="00773145">
        <w:trPr>
          <w:trHeight w:hRule="exact" w:val="284"/>
        </w:trPr>
        <w:tc>
          <w:tcPr>
            <w:tcW w:w="2648" w:type="pct"/>
            <w:shd w:val="clear" w:color="auto" w:fill="F2F2F2"/>
          </w:tcPr>
          <w:p w14:paraId="318AC9C7" w14:textId="77777777" w:rsidR="007B6AF7" w:rsidRPr="00550C92" w:rsidRDefault="007B6AF7" w:rsidP="007B6AF7">
            <w:pPr>
              <w:spacing w:line="259" w:lineRule="auto"/>
              <w:rPr>
                <w:sz w:val="23"/>
                <w:szCs w:val="23"/>
                <w:lang w:eastAsia="lt-LT"/>
              </w:rPr>
            </w:pPr>
            <w:r w:rsidRPr="00550C92">
              <w:rPr>
                <w:sz w:val="23"/>
                <w:szCs w:val="23"/>
                <w:lang w:eastAsia="lt-LT"/>
              </w:rPr>
              <w:t xml:space="preserve">Ketinantys globoti (rūpintis) </w:t>
            </w:r>
          </w:p>
        </w:tc>
        <w:tc>
          <w:tcPr>
            <w:tcW w:w="1176" w:type="pct"/>
            <w:shd w:val="clear" w:color="auto" w:fill="auto"/>
          </w:tcPr>
          <w:p w14:paraId="346B9C9A" w14:textId="77777777" w:rsidR="007B6AF7" w:rsidRPr="00550C92" w:rsidRDefault="007B6AF7" w:rsidP="007B6AF7">
            <w:pPr>
              <w:spacing w:line="259" w:lineRule="auto"/>
              <w:ind w:left="9"/>
              <w:jc w:val="center"/>
              <w:rPr>
                <w:sz w:val="23"/>
                <w:szCs w:val="23"/>
                <w:lang w:eastAsia="lt-LT"/>
              </w:rPr>
            </w:pPr>
            <w:r w:rsidRPr="00550C92">
              <w:rPr>
                <w:sz w:val="23"/>
                <w:szCs w:val="23"/>
                <w:lang w:eastAsia="lt-LT"/>
              </w:rPr>
              <w:t>66</w:t>
            </w:r>
          </w:p>
        </w:tc>
        <w:tc>
          <w:tcPr>
            <w:tcW w:w="1176" w:type="pct"/>
            <w:shd w:val="clear" w:color="auto" w:fill="auto"/>
          </w:tcPr>
          <w:p w14:paraId="1F639A76" w14:textId="77777777" w:rsidR="007B6AF7" w:rsidRPr="00550C92" w:rsidRDefault="007B6AF7" w:rsidP="007B6AF7">
            <w:pPr>
              <w:spacing w:line="259" w:lineRule="auto"/>
              <w:ind w:left="3"/>
              <w:jc w:val="center"/>
              <w:rPr>
                <w:sz w:val="23"/>
                <w:szCs w:val="23"/>
                <w:lang w:eastAsia="lt-LT"/>
              </w:rPr>
            </w:pPr>
            <w:r w:rsidRPr="00550C92">
              <w:rPr>
                <w:sz w:val="23"/>
                <w:szCs w:val="23"/>
                <w:lang w:eastAsia="lt-LT"/>
              </w:rPr>
              <w:t>91</w:t>
            </w:r>
          </w:p>
        </w:tc>
      </w:tr>
      <w:tr w:rsidR="007B6AF7" w:rsidRPr="00550C92" w14:paraId="2CB74A3F" w14:textId="77777777" w:rsidTr="00773145">
        <w:trPr>
          <w:trHeight w:hRule="exact" w:val="284"/>
        </w:trPr>
        <w:tc>
          <w:tcPr>
            <w:tcW w:w="2648" w:type="pct"/>
            <w:shd w:val="clear" w:color="auto" w:fill="FFFFFF"/>
          </w:tcPr>
          <w:p w14:paraId="0E0269B6" w14:textId="77777777" w:rsidR="007B6AF7" w:rsidRPr="00550C92" w:rsidRDefault="007B6AF7" w:rsidP="007B6AF7">
            <w:pPr>
              <w:spacing w:line="259" w:lineRule="auto"/>
              <w:rPr>
                <w:sz w:val="23"/>
                <w:szCs w:val="23"/>
                <w:lang w:eastAsia="lt-LT"/>
              </w:rPr>
            </w:pPr>
            <w:r w:rsidRPr="00550C92">
              <w:rPr>
                <w:sz w:val="23"/>
                <w:szCs w:val="23"/>
                <w:lang w:eastAsia="lt-LT"/>
              </w:rPr>
              <w:t>Ketinantys tapti budinčiais globotojais</w:t>
            </w:r>
          </w:p>
        </w:tc>
        <w:tc>
          <w:tcPr>
            <w:tcW w:w="1176" w:type="pct"/>
            <w:shd w:val="clear" w:color="auto" w:fill="auto"/>
          </w:tcPr>
          <w:p w14:paraId="0D9E165B" w14:textId="77777777" w:rsidR="007B6AF7" w:rsidRPr="00550C92" w:rsidRDefault="007B6AF7" w:rsidP="007B6AF7">
            <w:pPr>
              <w:spacing w:line="259" w:lineRule="auto"/>
              <w:ind w:left="9"/>
              <w:jc w:val="center"/>
              <w:rPr>
                <w:sz w:val="23"/>
                <w:szCs w:val="23"/>
                <w:lang w:eastAsia="lt-LT"/>
              </w:rPr>
            </w:pPr>
            <w:r w:rsidRPr="00550C92">
              <w:rPr>
                <w:sz w:val="23"/>
                <w:szCs w:val="23"/>
                <w:lang w:eastAsia="lt-LT"/>
              </w:rPr>
              <w:t>-</w:t>
            </w:r>
          </w:p>
        </w:tc>
        <w:tc>
          <w:tcPr>
            <w:tcW w:w="1176" w:type="pct"/>
            <w:shd w:val="clear" w:color="auto" w:fill="auto"/>
          </w:tcPr>
          <w:p w14:paraId="04CC4D1F" w14:textId="77777777" w:rsidR="007B6AF7" w:rsidRPr="00550C92" w:rsidRDefault="007B6AF7" w:rsidP="007B6AF7">
            <w:pPr>
              <w:spacing w:line="259" w:lineRule="auto"/>
              <w:ind w:left="3"/>
              <w:jc w:val="center"/>
              <w:rPr>
                <w:sz w:val="23"/>
                <w:szCs w:val="23"/>
                <w:lang w:eastAsia="lt-LT"/>
              </w:rPr>
            </w:pPr>
            <w:r w:rsidRPr="00550C92">
              <w:rPr>
                <w:sz w:val="23"/>
                <w:szCs w:val="23"/>
                <w:lang w:eastAsia="lt-LT"/>
              </w:rPr>
              <w:t>1</w:t>
            </w:r>
          </w:p>
        </w:tc>
      </w:tr>
      <w:tr w:rsidR="007B6AF7" w:rsidRPr="00550C92" w14:paraId="1B2CF41A" w14:textId="77777777" w:rsidTr="00773145">
        <w:trPr>
          <w:trHeight w:hRule="exact" w:val="284"/>
        </w:trPr>
        <w:tc>
          <w:tcPr>
            <w:tcW w:w="2648" w:type="pct"/>
            <w:shd w:val="clear" w:color="auto" w:fill="F2F2F2"/>
          </w:tcPr>
          <w:p w14:paraId="0EA81E45" w14:textId="77777777" w:rsidR="007B6AF7" w:rsidRPr="00550C92" w:rsidRDefault="007B6AF7" w:rsidP="007B6AF7">
            <w:pPr>
              <w:spacing w:line="259" w:lineRule="auto"/>
              <w:rPr>
                <w:sz w:val="23"/>
                <w:szCs w:val="23"/>
                <w:lang w:eastAsia="lt-LT"/>
              </w:rPr>
            </w:pPr>
            <w:r w:rsidRPr="00550C92">
              <w:rPr>
                <w:sz w:val="23"/>
                <w:szCs w:val="23"/>
                <w:lang w:eastAsia="lt-LT"/>
              </w:rPr>
              <w:t xml:space="preserve">Įtėviai </w:t>
            </w:r>
          </w:p>
        </w:tc>
        <w:tc>
          <w:tcPr>
            <w:tcW w:w="1176" w:type="pct"/>
            <w:shd w:val="clear" w:color="auto" w:fill="auto"/>
          </w:tcPr>
          <w:p w14:paraId="629DE633" w14:textId="77777777" w:rsidR="007B6AF7" w:rsidRPr="00550C92" w:rsidRDefault="007B6AF7" w:rsidP="007B6AF7">
            <w:pPr>
              <w:spacing w:line="259" w:lineRule="auto"/>
              <w:ind w:left="9"/>
              <w:jc w:val="center"/>
              <w:rPr>
                <w:sz w:val="23"/>
                <w:szCs w:val="23"/>
                <w:lang w:eastAsia="lt-LT"/>
              </w:rPr>
            </w:pPr>
            <w:r w:rsidRPr="00550C92">
              <w:rPr>
                <w:sz w:val="23"/>
                <w:szCs w:val="23"/>
                <w:lang w:eastAsia="lt-LT"/>
              </w:rPr>
              <w:t>-</w:t>
            </w:r>
          </w:p>
        </w:tc>
        <w:tc>
          <w:tcPr>
            <w:tcW w:w="1176" w:type="pct"/>
            <w:shd w:val="clear" w:color="auto" w:fill="auto"/>
          </w:tcPr>
          <w:p w14:paraId="5E952803" w14:textId="77777777" w:rsidR="007B6AF7" w:rsidRPr="00550C92" w:rsidRDefault="007B6AF7" w:rsidP="007B6AF7">
            <w:pPr>
              <w:spacing w:line="259" w:lineRule="auto"/>
              <w:ind w:left="3"/>
              <w:jc w:val="center"/>
              <w:rPr>
                <w:sz w:val="23"/>
                <w:szCs w:val="23"/>
                <w:lang w:eastAsia="lt-LT"/>
              </w:rPr>
            </w:pPr>
            <w:r w:rsidRPr="00550C92">
              <w:rPr>
                <w:sz w:val="23"/>
                <w:szCs w:val="23"/>
                <w:lang w:eastAsia="lt-LT"/>
              </w:rPr>
              <w:t>-</w:t>
            </w:r>
          </w:p>
        </w:tc>
      </w:tr>
      <w:tr w:rsidR="007B6AF7" w:rsidRPr="00550C92" w14:paraId="03B7E082" w14:textId="77777777" w:rsidTr="00773145">
        <w:trPr>
          <w:trHeight w:hRule="exact" w:val="284"/>
        </w:trPr>
        <w:tc>
          <w:tcPr>
            <w:tcW w:w="2648" w:type="pct"/>
            <w:shd w:val="clear" w:color="auto" w:fill="FFFFFF"/>
          </w:tcPr>
          <w:p w14:paraId="269D4A56" w14:textId="77777777" w:rsidR="007B6AF7" w:rsidRPr="00550C92" w:rsidRDefault="007B6AF7" w:rsidP="007B6AF7">
            <w:pPr>
              <w:spacing w:line="259" w:lineRule="auto"/>
              <w:rPr>
                <w:sz w:val="23"/>
                <w:szCs w:val="23"/>
                <w:lang w:eastAsia="lt-LT"/>
              </w:rPr>
            </w:pPr>
            <w:r w:rsidRPr="00550C92">
              <w:rPr>
                <w:sz w:val="23"/>
                <w:szCs w:val="23"/>
                <w:lang w:eastAsia="lt-LT"/>
              </w:rPr>
              <w:lastRenderedPageBreak/>
              <w:t xml:space="preserve">Globėjai (rūpintojai) </w:t>
            </w:r>
          </w:p>
        </w:tc>
        <w:tc>
          <w:tcPr>
            <w:tcW w:w="1176" w:type="pct"/>
            <w:shd w:val="clear" w:color="auto" w:fill="auto"/>
          </w:tcPr>
          <w:p w14:paraId="7B398441" w14:textId="77777777" w:rsidR="007B6AF7" w:rsidRPr="00550C92" w:rsidRDefault="007B6AF7" w:rsidP="007B6AF7">
            <w:pPr>
              <w:spacing w:line="259" w:lineRule="auto"/>
              <w:ind w:left="9"/>
              <w:jc w:val="center"/>
              <w:rPr>
                <w:sz w:val="23"/>
                <w:szCs w:val="23"/>
                <w:lang w:eastAsia="lt-LT"/>
              </w:rPr>
            </w:pPr>
            <w:r w:rsidRPr="00550C92">
              <w:rPr>
                <w:sz w:val="23"/>
                <w:szCs w:val="23"/>
                <w:lang w:eastAsia="lt-LT"/>
              </w:rPr>
              <w:t>50</w:t>
            </w:r>
          </w:p>
        </w:tc>
        <w:tc>
          <w:tcPr>
            <w:tcW w:w="1176" w:type="pct"/>
            <w:shd w:val="clear" w:color="auto" w:fill="auto"/>
          </w:tcPr>
          <w:p w14:paraId="6893A899" w14:textId="77777777" w:rsidR="007B6AF7" w:rsidRPr="00550C92" w:rsidRDefault="007B6AF7" w:rsidP="007B6AF7">
            <w:pPr>
              <w:spacing w:line="259" w:lineRule="auto"/>
              <w:ind w:left="3"/>
              <w:jc w:val="center"/>
              <w:rPr>
                <w:sz w:val="23"/>
                <w:szCs w:val="23"/>
                <w:lang w:eastAsia="lt-LT"/>
              </w:rPr>
            </w:pPr>
            <w:r w:rsidRPr="00550C92">
              <w:rPr>
                <w:sz w:val="23"/>
                <w:szCs w:val="23"/>
                <w:lang w:eastAsia="lt-LT"/>
              </w:rPr>
              <w:t>336</w:t>
            </w:r>
          </w:p>
        </w:tc>
      </w:tr>
      <w:tr w:rsidR="007B6AF7" w:rsidRPr="00550C92" w14:paraId="4898EA00" w14:textId="77777777" w:rsidTr="00773145">
        <w:trPr>
          <w:trHeight w:hRule="exact" w:val="284"/>
        </w:trPr>
        <w:tc>
          <w:tcPr>
            <w:tcW w:w="2648" w:type="pct"/>
            <w:shd w:val="clear" w:color="auto" w:fill="F2F2F2"/>
          </w:tcPr>
          <w:p w14:paraId="402C966C" w14:textId="77777777" w:rsidR="007B6AF7" w:rsidRPr="00550C92" w:rsidRDefault="007B6AF7" w:rsidP="007B6AF7">
            <w:pPr>
              <w:spacing w:line="259" w:lineRule="auto"/>
              <w:rPr>
                <w:sz w:val="23"/>
                <w:szCs w:val="23"/>
                <w:lang w:eastAsia="lt-LT"/>
              </w:rPr>
            </w:pPr>
            <w:r w:rsidRPr="00550C92">
              <w:rPr>
                <w:sz w:val="23"/>
                <w:szCs w:val="23"/>
                <w:lang w:eastAsia="lt-LT"/>
              </w:rPr>
              <w:t xml:space="preserve">Budintys globotojai </w:t>
            </w:r>
          </w:p>
        </w:tc>
        <w:tc>
          <w:tcPr>
            <w:tcW w:w="1176" w:type="pct"/>
            <w:shd w:val="clear" w:color="auto" w:fill="auto"/>
          </w:tcPr>
          <w:p w14:paraId="099373BF" w14:textId="77777777" w:rsidR="007B6AF7" w:rsidRPr="00550C92" w:rsidRDefault="007B6AF7" w:rsidP="007B6AF7">
            <w:pPr>
              <w:spacing w:line="259" w:lineRule="auto"/>
              <w:ind w:left="9"/>
              <w:jc w:val="center"/>
              <w:rPr>
                <w:sz w:val="23"/>
                <w:szCs w:val="23"/>
                <w:lang w:eastAsia="lt-LT"/>
              </w:rPr>
            </w:pPr>
            <w:r w:rsidRPr="00550C92">
              <w:rPr>
                <w:sz w:val="23"/>
                <w:szCs w:val="23"/>
                <w:lang w:eastAsia="lt-LT"/>
              </w:rPr>
              <w:t>27</w:t>
            </w:r>
          </w:p>
        </w:tc>
        <w:tc>
          <w:tcPr>
            <w:tcW w:w="1176" w:type="pct"/>
            <w:shd w:val="clear" w:color="auto" w:fill="auto"/>
          </w:tcPr>
          <w:p w14:paraId="78CC16F0" w14:textId="77777777" w:rsidR="007B6AF7" w:rsidRPr="00550C92" w:rsidRDefault="007B6AF7" w:rsidP="007B6AF7">
            <w:pPr>
              <w:spacing w:line="259" w:lineRule="auto"/>
              <w:ind w:left="3"/>
              <w:jc w:val="center"/>
              <w:rPr>
                <w:sz w:val="23"/>
                <w:szCs w:val="23"/>
                <w:lang w:eastAsia="lt-LT"/>
              </w:rPr>
            </w:pPr>
            <w:r w:rsidRPr="00550C92">
              <w:rPr>
                <w:sz w:val="23"/>
                <w:szCs w:val="23"/>
                <w:lang w:eastAsia="lt-LT"/>
              </w:rPr>
              <w:t>17</w:t>
            </w:r>
          </w:p>
        </w:tc>
      </w:tr>
      <w:tr w:rsidR="007B6AF7" w:rsidRPr="00550C92" w14:paraId="423C5174" w14:textId="77777777" w:rsidTr="00773145">
        <w:trPr>
          <w:trHeight w:hRule="exact" w:val="284"/>
        </w:trPr>
        <w:tc>
          <w:tcPr>
            <w:tcW w:w="2648" w:type="pct"/>
            <w:shd w:val="clear" w:color="auto" w:fill="FFFFFF"/>
          </w:tcPr>
          <w:p w14:paraId="2D55E2BC" w14:textId="77777777" w:rsidR="007B6AF7" w:rsidRPr="00550C92" w:rsidRDefault="007B6AF7" w:rsidP="007B6AF7">
            <w:pPr>
              <w:spacing w:line="259" w:lineRule="auto"/>
              <w:rPr>
                <w:sz w:val="23"/>
                <w:szCs w:val="23"/>
                <w:lang w:eastAsia="lt-LT"/>
              </w:rPr>
            </w:pPr>
            <w:r w:rsidRPr="00550C92">
              <w:rPr>
                <w:sz w:val="23"/>
                <w:szCs w:val="23"/>
                <w:lang w:eastAsia="lt-LT"/>
              </w:rPr>
              <w:t xml:space="preserve">Globėjai giminaičiai </w:t>
            </w:r>
          </w:p>
        </w:tc>
        <w:tc>
          <w:tcPr>
            <w:tcW w:w="1176" w:type="pct"/>
            <w:shd w:val="clear" w:color="auto" w:fill="auto"/>
          </w:tcPr>
          <w:p w14:paraId="52E80CE1" w14:textId="77777777" w:rsidR="007B6AF7" w:rsidRPr="00550C92" w:rsidRDefault="007B6AF7" w:rsidP="007B6AF7">
            <w:pPr>
              <w:spacing w:line="259" w:lineRule="auto"/>
              <w:ind w:left="9"/>
              <w:jc w:val="center"/>
              <w:rPr>
                <w:sz w:val="23"/>
                <w:szCs w:val="23"/>
                <w:lang w:eastAsia="lt-LT"/>
              </w:rPr>
            </w:pPr>
            <w:r w:rsidRPr="00550C92">
              <w:rPr>
                <w:sz w:val="23"/>
                <w:szCs w:val="23"/>
                <w:lang w:eastAsia="lt-LT"/>
              </w:rPr>
              <w:t>142</w:t>
            </w:r>
          </w:p>
        </w:tc>
        <w:tc>
          <w:tcPr>
            <w:tcW w:w="1176" w:type="pct"/>
            <w:shd w:val="clear" w:color="auto" w:fill="auto"/>
          </w:tcPr>
          <w:p w14:paraId="2B42F1A0" w14:textId="77777777" w:rsidR="007B6AF7" w:rsidRPr="00550C92" w:rsidRDefault="007B6AF7" w:rsidP="007B6AF7">
            <w:pPr>
              <w:spacing w:line="259" w:lineRule="auto"/>
              <w:ind w:left="3"/>
              <w:jc w:val="center"/>
              <w:rPr>
                <w:sz w:val="23"/>
                <w:szCs w:val="23"/>
                <w:lang w:eastAsia="lt-LT"/>
              </w:rPr>
            </w:pPr>
            <w:r w:rsidRPr="00550C92">
              <w:rPr>
                <w:sz w:val="23"/>
                <w:szCs w:val="23"/>
                <w:lang w:eastAsia="lt-LT"/>
              </w:rPr>
              <w:t>339</w:t>
            </w:r>
          </w:p>
        </w:tc>
      </w:tr>
      <w:tr w:rsidR="007B6AF7" w:rsidRPr="00550C92" w14:paraId="64F4B40B" w14:textId="77777777" w:rsidTr="00773145">
        <w:trPr>
          <w:trHeight w:hRule="exact" w:val="284"/>
        </w:trPr>
        <w:tc>
          <w:tcPr>
            <w:tcW w:w="2648" w:type="pct"/>
            <w:shd w:val="clear" w:color="auto" w:fill="F2F2F2"/>
          </w:tcPr>
          <w:p w14:paraId="1F0DB02D" w14:textId="77777777" w:rsidR="007B6AF7" w:rsidRPr="00550C92" w:rsidRDefault="007B6AF7" w:rsidP="007B6AF7">
            <w:pPr>
              <w:spacing w:line="259" w:lineRule="auto"/>
              <w:rPr>
                <w:sz w:val="23"/>
                <w:szCs w:val="23"/>
                <w:lang w:eastAsia="lt-LT"/>
              </w:rPr>
            </w:pPr>
            <w:r w:rsidRPr="00550C92">
              <w:rPr>
                <w:sz w:val="23"/>
                <w:szCs w:val="23"/>
                <w:lang w:eastAsia="lt-LT"/>
              </w:rPr>
              <w:t xml:space="preserve">Globojami (rūpinami), įvaikinti vaikai </w:t>
            </w:r>
          </w:p>
        </w:tc>
        <w:tc>
          <w:tcPr>
            <w:tcW w:w="1176" w:type="pct"/>
            <w:shd w:val="clear" w:color="auto" w:fill="auto"/>
          </w:tcPr>
          <w:p w14:paraId="6B2C6A70" w14:textId="77777777" w:rsidR="007B6AF7" w:rsidRPr="00550C92" w:rsidRDefault="007B6AF7" w:rsidP="007B6AF7">
            <w:pPr>
              <w:spacing w:line="259" w:lineRule="auto"/>
              <w:ind w:left="13"/>
              <w:jc w:val="center"/>
              <w:rPr>
                <w:sz w:val="23"/>
                <w:szCs w:val="23"/>
                <w:lang w:eastAsia="lt-LT"/>
              </w:rPr>
            </w:pPr>
            <w:r w:rsidRPr="00550C92">
              <w:rPr>
                <w:sz w:val="23"/>
                <w:szCs w:val="23"/>
                <w:lang w:eastAsia="lt-LT"/>
              </w:rPr>
              <w:t>21</w:t>
            </w:r>
          </w:p>
        </w:tc>
        <w:tc>
          <w:tcPr>
            <w:tcW w:w="1176" w:type="pct"/>
            <w:shd w:val="clear" w:color="auto" w:fill="auto"/>
          </w:tcPr>
          <w:p w14:paraId="21FC3E74" w14:textId="77777777" w:rsidR="007B6AF7" w:rsidRPr="00550C92" w:rsidRDefault="007B6AF7" w:rsidP="007B6AF7">
            <w:pPr>
              <w:spacing w:line="259" w:lineRule="auto"/>
              <w:ind w:left="3"/>
              <w:jc w:val="center"/>
              <w:rPr>
                <w:sz w:val="23"/>
                <w:szCs w:val="23"/>
                <w:lang w:eastAsia="lt-LT"/>
              </w:rPr>
            </w:pPr>
            <w:r w:rsidRPr="00550C92">
              <w:rPr>
                <w:sz w:val="23"/>
                <w:szCs w:val="23"/>
                <w:lang w:eastAsia="lt-LT"/>
              </w:rPr>
              <w:t>-</w:t>
            </w:r>
          </w:p>
        </w:tc>
      </w:tr>
      <w:tr w:rsidR="007B6AF7" w:rsidRPr="00550C92" w14:paraId="7A362EFB" w14:textId="77777777" w:rsidTr="00773145">
        <w:trPr>
          <w:trHeight w:hRule="exact" w:val="284"/>
        </w:trPr>
        <w:tc>
          <w:tcPr>
            <w:tcW w:w="2648" w:type="pct"/>
            <w:shd w:val="clear" w:color="auto" w:fill="FFFFFF"/>
          </w:tcPr>
          <w:p w14:paraId="1AABE3EA" w14:textId="77777777" w:rsidR="007B6AF7" w:rsidRPr="00550C92" w:rsidRDefault="007B6AF7" w:rsidP="007B6AF7">
            <w:pPr>
              <w:spacing w:line="259" w:lineRule="auto"/>
              <w:rPr>
                <w:sz w:val="23"/>
                <w:szCs w:val="23"/>
                <w:lang w:eastAsia="lt-LT"/>
              </w:rPr>
            </w:pPr>
            <w:r w:rsidRPr="00550C92">
              <w:rPr>
                <w:sz w:val="23"/>
                <w:szCs w:val="23"/>
                <w:lang w:eastAsia="lt-LT"/>
              </w:rPr>
              <w:t xml:space="preserve">Bendruomeninių vaikų globos namų darbuotojai </w:t>
            </w:r>
          </w:p>
        </w:tc>
        <w:tc>
          <w:tcPr>
            <w:tcW w:w="1176" w:type="pct"/>
            <w:shd w:val="clear" w:color="auto" w:fill="auto"/>
            <w:vAlign w:val="center"/>
          </w:tcPr>
          <w:p w14:paraId="4F533A49" w14:textId="77777777" w:rsidR="007B6AF7" w:rsidRPr="00550C92" w:rsidRDefault="007B6AF7" w:rsidP="007B6AF7">
            <w:pPr>
              <w:spacing w:line="259" w:lineRule="auto"/>
              <w:ind w:left="9"/>
              <w:jc w:val="center"/>
              <w:rPr>
                <w:sz w:val="23"/>
                <w:szCs w:val="23"/>
                <w:lang w:eastAsia="lt-LT"/>
              </w:rPr>
            </w:pPr>
            <w:r w:rsidRPr="00550C92">
              <w:rPr>
                <w:sz w:val="23"/>
                <w:szCs w:val="23"/>
                <w:lang w:eastAsia="lt-LT"/>
              </w:rPr>
              <w:t>-</w:t>
            </w:r>
          </w:p>
        </w:tc>
        <w:tc>
          <w:tcPr>
            <w:tcW w:w="1176" w:type="pct"/>
            <w:shd w:val="clear" w:color="auto" w:fill="auto"/>
            <w:vAlign w:val="center"/>
          </w:tcPr>
          <w:p w14:paraId="46EFD7CA" w14:textId="77777777" w:rsidR="007B6AF7" w:rsidRPr="00550C92" w:rsidRDefault="007B6AF7" w:rsidP="007B6AF7">
            <w:pPr>
              <w:spacing w:line="259" w:lineRule="auto"/>
              <w:ind w:left="3"/>
              <w:jc w:val="center"/>
              <w:rPr>
                <w:sz w:val="23"/>
                <w:szCs w:val="23"/>
                <w:lang w:eastAsia="lt-LT"/>
              </w:rPr>
            </w:pPr>
            <w:r w:rsidRPr="00550C92">
              <w:rPr>
                <w:sz w:val="23"/>
                <w:szCs w:val="23"/>
                <w:lang w:eastAsia="lt-LT"/>
              </w:rPr>
              <w:t>-</w:t>
            </w:r>
          </w:p>
        </w:tc>
      </w:tr>
      <w:tr w:rsidR="007B6AF7" w:rsidRPr="00550C92" w14:paraId="116894E3" w14:textId="77777777" w:rsidTr="00773145">
        <w:trPr>
          <w:trHeight w:hRule="exact" w:val="284"/>
        </w:trPr>
        <w:tc>
          <w:tcPr>
            <w:tcW w:w="2648" w:type="pct"/>
            <w:shd w:val="clear" w:color="auto" w:fill="F2F2F2"/>
          </w:tcPr>
          <w:p w14:paraId="0BB541C8" w14:textId="77777777" w:rsidR="007B6AF7" w:rsidRPr="00550C92" w:rsidRDefault="007B6AF7" w:rsidP="007B6AF7">
            <w:pPr>
              <w:spacing w:line="259" w:lineRule="auto"/>
              <w:rPr>
                <w:sz w:val="23"/>
                <w:szCs w:val="23"/>
                <w:lang w:eastAsia="lt-LT"/>
              </w:rPr>
            </w:pPr>
            <w:r w:rsidRPr="00550C92">
              <w:rPr>
                <w:sz w:val="23"/>
                <w:szCs w:val="23"/>
                <w:lang w:eastAsia="lt-LT"/>
              </w:rPr>
              <w:t xml:space="preserve">Kiti asmenys </w:t>
            </w:r>
          </w:p>
        </w:tc>
        <w:tc>
          <w:tcPr>
            <w:tcW w:w="1176" w:type="pct"/>
            <w:shd w:val="clear" w:color="auto" w:fill="auto"/>
          </w:tcPr>
          <w:p w14:paraId="43A94D07" w14:textId="77777777" w:rsidR="007B6AF7" w:rsidRPr="00550C92" w:rsidRDefault="007B6AF7" w:rsidP="007B6AF7">
            <w:pPr>
              <w:spacing w:line="259" w:lineRule="auto"/>
              <w:ind w:left="9"/>
              <w:jc w:val="center"/>
              <w:rPr>
                <w:sz w:val="23"/>
                <w:szCs w:val="23"/>
                <w:lang w:eastAsia="lt-LT"/>
              </w:rPr>
            </w:pPr>
            <w:r w:rsidRPr="00550C92">
              <w:rPr>
                <w:sz w:val="23"/>
                <w:szCs w:val="23"/>
                <w:lang w:eastAsia="lt-LT"/>
              </w:rPr>
              <w:t>5</w:t>
            </w:r>
          </w:p>
        </w:tc>
        <w:tc>
          <w:tcPr>
            <w:tcW w:w="1176" w:type="pct"/>
            <w:shd w:val="clear" w:color="auto" w:fill="auto"/>
          </w:tcPr>
          <w:p w14:paraId="50FCE84C" w14:textId="77777777" w:rsidR="007B6AF7" w:rsidRPr="00550C92" w:rsidRDefault="007B6AF7" w:rsidP="007B6AF7">
            <w:pPr>
              <w:spacing w:line="259" w:lineRule="auto"/>
              <w:ind w:left="8"/>
              <w:jc w:val="center"/>
              <w:rPr>
                <w:sz w:val="23"/>
                <w:szCs w:val="23"/>
                <w:lang w:eastAsia="lt-LT"/>
              </w:rPr>
            </w:pPr>
            <w:r w:rsidRPr="00550C92">
              <w:rPr>
                <w:sz w:val="23"/>
                <w:szCs w:val="23"/>
                <w:lang w:eastAsia="lt-LT"/>
              </w:rPr>
              <w:t>13</w:t>
            </w:r>
          </w:p>
        </w:tc>
      </w:tr>
      <w:tr w:rsidR="007B6AF7" w:rsidRPr="00550C92" w14:paraId="69AAB477" w14:textId="77777777" w:rsidTr="00773145">
        <w:trPr>
          <w:trHeight w:hRule="exact" w:val="284"/>
        </w:trPr>
        <w:tc>
          <w:tcPr>
            <w:tcW w:w="2648" w:type="pct"/>
            <w:shd w:val="clear" w:color="auto" w:fill="FFFFFF"/>
          </w:tcPr>
          <w:p w14:paraId="742483CE" w14:textId="77777777" w:rsidR="007B6AF7" w:rsidRPr="00550C92" w:rsidRDefault="007B6AF7" w:rsidP="007B6AF7">
            <w:pPr>
              <w:spacing w:line="259" w:lineRule="auto"/>
              <w:jc w:val="right"/>
              <w:rPr>
                <w:sz w:val="23"/>
                <w:szCs w:val="23"/>
                <w:lang w:eastAsia="lt-LT"/>
              </w:rPr>
            </w:pPr>
            <w:r w:rsidRPr="00550C92">
              <w:rPr>
                <w:b/>
                <w:sz w:val="23"/>
                <w:szCs w:val="23"/>
                <w:lang w:eastAsia="lt-LT"/>
              </w:rPr>
              <w:t xml:space="preserve">Iš viso: </w:t>
            </w:r>
          </w:p>
        </w:tc>
        <w:tc>
          <w:tcPr>
            <w:tcW w:w="1176" w:type="pct"/>
            <w:shd w:val="clear" w:color="auto" w:fill="auto"/>
          </w:tcPr>
          <w:p w14:paraId="37E170A5" w14:textId="77777777" w:rsidR="007B6AF7" w:rsidRPr="00550C92" w:rsidRDefault="007B6AF7" w:rsidP="007B6AF7">
            <w:pPr>
              <w:spacing w:line="259" w:lineRule="auto"/>
              <w:ind w:left="13"/>
              <w:jc w:val="center"/>
              <w:rPr>
                <w:b/>
                <w:sz w:val="23"/>
                <w:szCs w:val="23"/>
                <w:lang w:eastAsia="lt-LT"/>
              </w:rPr>
            </w:pPr>
            <w:r w:rsidRPr="00550C92">
              <w:rPr>
                <w:b/>
                <w:sz w:val="23"/>
                <w:szCs w:val="23"/>
                <w:lang w:eastAsia="lt-LT"/>
              </w:rPr>
              <w:t>214</w:t>
            </w:r>
          </w:p>
        </w:tc>
        <w:tc>
          <w:tcPr>
            <w:tcW w:w="1176" w:type="pct"/>
            <w:shd w:val="clear" w:color="auto" w:fill="auto"/>
          </w:tcPr>
          <w:p w14:paraId="5EAB38B1" w14:textId="77777777" w:rsidR="007B6AF7" w:rsidRPr="00550C92" w:rsidRDefault="007B6AF7" w:rsidP="007B6AF7">
            <w:pPr>
              <w:spacing w:line="259" w:lineRule="auto"/>
              <w:ind w:left="8"/>
              <w:jc w:val="center"/>
              <w:rPr>
                <w:b/>
                <w:sz w:val="23"/>
                <w:szCs w:val="23"/>
                <w:lang w:eastAsia="lt-LT"/>
              </w:rPr>
            </w:pPr>
            <w:r w:rsidRPr="00550C92">
              <w:rPr>
                <w:b/>
                <w:sz w:val="23"/>
                <w:szCs w:val="23"/>
                <w:lang w:eastAsia="lt-LT"/>
              </w:rPr>
              <w:t>801</w:t>
            </w:r>
          </w:p>
        </w:tc>
      </w:tr>
    </w:tbl>
    <w:p w14:paraId="5E5A35FA" w14:textId="7348BFC9" w:rsidR="00DB2488" w:rsidRPr="00D26B97" w:rsidRDefault="00D26B97" w:rsidP="00DB2488">
      <w:pPr>
        <w:widowControl w:val="0"/>
        <w:suppressAutoHyphens/>
        <w:contextualSpacing/>
        <w:jc w:val="both"/>
        <w:rPr>
          <w:rStyle w:val="Hipersaitas"/>
          <w:i/>
          <w:iCs/>
          <w:color w:val="auto"/>
          <w:sz w:val="20"/>
          <w:szCs w:val="20"/>
          <w:u w:val="none"/>
        </w:rPr>
      </w:pPr>
      <w:bookmarkStart w:id="19" w:name="_Hlk98969412"/>
      <w:r w:rsidRPr="00D26B97">
        <w:rPr>
          <w:rStyle w:val="Hipersaitas"/>
          <w:i/>
          <w:iCs/>
          <w:color w:val="auto"/>
          <w:sz w:val="20"/>
          <w:szCs w:val="20"/>
          <w:u w:val="none"/>
        </w:rPr>
        <w:t>Šaltinis: Plungės socialinių paslaugų centro duomenys</w:t>
      </w:r>
    </w:p>
    <w:p w14:paraId="16BD6199" w14:textId="77777777" w:rsidR="00D26B97" w:rsidRDefault="00D26B97" w:rsidP="00DB2488">
      <w:pPr>
        <w:widowControl w:val="0"/>
        <w:suppressAutoHyphens/>
        <w:contextualSpacing/>
        <w:jc w:val="both"/>
        <w:rPr>
          <w:rStyle w:val="Hipersaitas"/>
          <w:color w:val="FF0000"/>
        </w:rPr>
      </w:pPr>
    </w:p>
    <w:p w14:paraId="64FC76F0" w14:textId="4E03D744" w:rsidR="00DB2488" w:rsidRPr="002F480F" w:rsidRDefault="0097742E" w:rsidP="002F480F">
      <w:pPr>
        <w:pStyle w:val="Sraopastraipa"/>
        <w:widowControl w:val="0"/>
        <w:numPr>
          <w:ilvl w:val="0"/>
          <w:numId w:val="36"/>
        </w:numPr>
        <w:tabs>
          <w:tab w:val="left" w:pos="851"/>
        </w:tabs>
        <w:suppressAutoHyphens/>
        <w:ind w:left="0" w:firstLine="720"/>
        <w:jc w:val="both"/>
        <w:rPr>
          <w:rFonts w:eastAsia="Calibri"/>
        </w:rPr>
      </w:pPr>
      <w:r>
        <w:rPr>
          <w:rFonts w:eastAsia="Calibri"/>
          <w:sz w:val="20"/>
          <w:szCs w:val="20"/>
        </w:rPr>
        <w:t xml:space="preserve"> </w:t>
      </w:r>
      <w:r w:rsidR="00DB2488" w:rsidRPr="0097742E">
        <w:rPr>
          <w:rFonts w:eastAsia="Calibri"/>
          <w:bCs/>
        </w:rPr>
        <w:t xml:space="preserve">Mokymai </w:t>
      </w:r>
      <w:r w:rsidR="00DB2488" w:rsidRPr="004E708C">
        <w:rPr>
          <w:rFonts w:eastAsia="Calibri"/>
        </w:rPr>
        <w:t>pagal</w:t>
      </w:r>
      <w:r w:rsidR="00DB2488" w:rsidRPr="002F480F">
        <w:rPr>
          <w:rFonts w:eastAsia="Calibri"/>
        </w:rPr>
        <w:t xml:space="preserve"> „</w:t>
      </w:r>
      <w:r w:rsidR="00DB2488" w:rsidRPr="002F480F">
        <w:rPr>
          <w:rFonts w:eastAsia="Calibri"/>
          <w:i/>
        </w:rPr>
        <w:t>Pagrindinę</w:t>
      </w:r>
      <w:r w:rsidR="00DB2488" w:rsidRPr="002F480F">
        <w:rPr>
          <w:rFonts w:eastAsia="Calibri"/>
        </w:rPr>
        <w:t xml:space="preserve"> globėjų (rūpintojų), budinčių globotojų, įtėvių, bendruomeninių vaikų globos namų darbuotojų mokymo ir konsultavimo programą GIMK“ – 7 dalys: 4 grupės, pradėjo ir baigė 21 asmuo, iš jų: artimi giminaičiai – 7 asmenys, giminystės ryšiais nesusiję asmenys – 14.</w:t>
      </w:r>
    </w:p>
    <w:p w14:paraId="342F2C8F" w14:textId="046623E6" w:rsidR="00DB2488" w:rsidRPr="002F480F" w:rsidRDefault="0097742E" w:rsidP="002F480F">
      <w:pPr>
        <w:pStyle w:val="Sraopastraipa"/>
        <w:widowControl w:val="0"/>
        <w:numPr>
          <w:ilvl w:val="0"/>
          <w:numId w:val="35"/>
        </w:numPr>
        <w:tabs>
          <w:tab w:val="left" w:pos="851"/>
        </w:tabs>
        <w:suppressAutoHyphens/>
        <w:ind w:left="0" w:firstLine="720"/>
        <w:jc w:val="both"/>
        <w:rPr>
          <w:rFonts w:eastAsia="Calibri"/>
        </w:rPr>
      </w:pPr>
      <w:r>
        <w:rPr>
          <w:rFonts w:eastAsia="Calibri"/>
          <w:sz w:val="20"/>
          <w:szCs w:val="20"/>
        </w:rPr>
        <w:t xml:space="preserve"> </w:t>
      </w:r>
      <w:r w:rsidR="00DB2488" w:rsidRPr="0097742E">
        <w:rPr>
          <w:rFonts w:eastAsia="Calibri"/>
          <w:bCs/>
        </w:rPr>
        <w:t>Mokymai</w:t>
      </w:r>
      <w:r w:rsidR="00DB2488" w:rsidRPr="0097742E">
        <w:rPr>
          <w:rFonts w:eastAsia="Calibri"/>
        </w:rPr>
        <w:t xml:space="preserve"> pagal „</w:t>
      </w:r>
      <w:r w:rsidR="00DB2488" w:rsidRPr="004E708C">
        <w:rPr>
          <w:rFonts w:eastAsia="Calibri"/>
          <w:i/>
        </w:rPr>
        <w:t>Tęstinę</w:t>
      </w:r>
      <w:r w:rsidR="00DB2488" w:rsidRPr="002F480F">
        <w:rPr>
          <w:rFonts w:eastAsia="Calibri"/>
        </w:rPr>
        <w:t xml:space="preserve"> globėjų (rūpintojų), budinčių globotojų, įtėvių, bendruomeninių vaikų globos namų darbuotojų mokymo ir konsultavimo programą GIMK“  – 8 grupės, 59 dalyviai.</w:t>
      </w:r>
    </w:p>
    <w:p w14:paraId="7D19383C" w14:textId="249C7F7F" w:rsidR="00DB2488" w:rsidRPr="00A80BB9" w:rsidRDefault="0097742E" w:rsidP="002F480F">
      <w:pPr>
        <w:widowControl w:val="0"/>
        <w:numPr>
          <w:ilvl w:val="0"/>
          <w:numId w:val="12"/>
        </w:numPr>
        <w:tabs>
          <w:tab w:val="left" w:pos="851"/>
        </w:tabs>
        <w:suppressAutoHyphens/>
        <w:ind w:left="0" w:firstLine="720"/>
        <w:contextualSpacing/>
        <w:jc w:val="both"/>
        <w:rPr>
          <w:rFonts w:eastAsia="Calibri"/>
        </w:rPr>
      </w:pPr>
      <w:r>
        <w:rPr>
          <w:rFonts w:eastAsia="Calibri"/>
          <w:bCs/>
        </w:rPr>
        <w:t xml:space="preserve"> </w:t>
      </w:r>
      <w:r w:rsidR="00DB2488" w:rsidRPr="0097742E">
        <w:rPr>
          <w:rFonts w:eastAsia="Calibri"/>
          <w:bCs/>
        </w:rPr>
        <w:t>Mokymams</w:t>
      </w:r>
      <w:r w:rsidR="00DB2488" w:rsidRPr="004E708C">
        <w:rPr>
          <w:rFonts w:eastAsia="Calibri"/>
        </w:rPr>
        <w:t xml:space="preserve"> pagal „</w:t>
      </w:r>
      <w:r w:rsidR="00DB2488" w:rsidRPr="00A80BB9">
        <w:rPr>
          <w:rFonts w:eastAsia="Calibri"/>
          <w:i/>
        </w:rPr>
        <w:t>Specializuotą</w:t>
      </w:r>
      <w:r w:rsidR="00DB2488" w:rsidRPr="00A80BB9">
        <w:rPr>
          <w:rFonts w:eastAsia="Calibri"/>
        </w:rPr>
        <w:t xml:space="preserve"> budinčių globotojų, bendruomeninių vaikų globos namų darbuotojų mokymo ir konsultavimo programą GIMK“ dalyvių 2023 metais neatsirado. </w:t>
      </w:r>
    </w:p>
    <w:p w14:paraId="72E148CE" w14:textId="73678C6A" w:rsidR="00DB2488" w:rsidRPr="0072607E" w:rsidRDefault="00DB2488" w:rsidP="00DB2488">
      <w:pPr>
        <w:widowControl w:val="0"/>
        <w:tabs>
          <w:tab w:val="left" w:pos="851"/>
        </w:tabs>
        <w:suppressAutoHyphens/>
        <w:ind w:firstLine="567"/>
        <w:jc w:val="both"/>
        <w:rPr>
          <w:rFonts w:eastAsia="Calibri"/>
        </w:rPr>
      </w:pPr>
      <w:r w:rsidRPr="0037285D">
        <w:rPr>
          <w:rFonts w:eastAsia="Calibri"/>
          <w:bCs/>
        </w:rPr>
        <w:t>13 b</w:t>
      </w:r>
      <w:r w:rsidRPr="0037285D">
        <w:rPr>
          <w:rFonts w:eastAsia="Calibri"/>
        </w:rPr>
        <w:t xml:space="preserve">udinčių globotojų, globėjų (rūpintojų) </w:t>
      </w:r>
      <w:r w:rsidRPr="0072607E">
        <w:rPr>
          <w:rFonts w:eastAsia="Calibri"/>
          <w:bCs/>
        </w:rPr>
        <w:t>savitarpio</w:t>
      </w:r>
      <w:r w:rsidRPr="0097742E">
        <w:rPr>
          <w:rFonts w:eastAsia="Calibri"/>
        </w:rPr>
        <w:t xml:space="preserve"> paramos grupės susitikimų (iš jų viso – 102 dalyviai). Bendradarbiavimo sutarčių pagrindu 7 susitikimus organizavo Plungės SPC Globos centras, 6 susitikimus </w:t>
      </w:r>
      <w:r w:rsidR="00A80BB9">
        <w:rPr>
          <w:rFonts w:eastAsia="Calibri"/>
        </w:rPr>
        <w:t>–</w:t>
      </w:r>
      <w:r w:rsidRPr="0037285D">
        <w:rPr>
          <w:rFonts w:eastAsia="Calibri"/>
        </w:rPr>
        <w:t xml:space="preserve"> Gargždų,</w:t>
      </w:r>
      <w:r w:rsidRPr="0072607E">
        <w:rPr>
          <w:rFonts w:eastAsia="Calibri"/>
        </w:rPr>
        <w:t xml:space="preserve"> Šilalės, Klaipėdos, Kretingos globos centrai.</w:t>
      </w:r>
    </w:p>
    <w:p w14:paraId="47B30743" w14:textId="6682AADA" w:rsidR="00DB2488" w:rsidRPr="0037285D" w:rsidRDefault="00DB2488" w:rsidP="00DB2488">
      <w:pPr>
        <w:widowControl w:val="0"/>
        <w:tabs>
          <w:tab w:val="left" w:pos="851"/>
        </w:tabs>
        <w:suppressAutoHyphens/>
        <w:ind w:firstLine="567"/>
        <w:jc w:val="both"/>
        <w:rPr>
          <w:rFonts w:eastAsia="Calibri"/>
        </w:rPr>
      </w:pPr>
      <w:r w:rsidRPr="0037285D">
        <w:t>Pateikta 15 teigiamų pirminio vertinimo išvadų, 2 teigiamos svečiavimosi rekomendacijos.</w:t>
      </w:r>
    </w:p>
    <w:p w14:paraId="4A25CA6C" w14:textId="7C151995" w:rsidR="00DB2488" w:rsidRPr="00CC5789" w:rsidRDefault="00DB2488" w:rsidP="00DB2488">
      <w:pPr>
        <w:widowControl w:val="0"/>
        <w:suppressAutoHyphens/>
        <w:ind w:firstLine="567"/>
        <w:jc w:val="both"/>
      </w:pPr>
      <w:r w:rsidRPr="0072607E">
        <w:rPr>
          <w:rFonts w:eastAsia="Arial Unicode MS"/>
          <w:kern w:val="3"/>
          <w:lang w:eastAsia="lt-LT"/>
        </w:rPr>
        <w:t>Globos centro veikla nuolat viešinama: tam naudojamas pagamintas stendas, skrajutės, plakatai, marškinėliai su įstaigo</w:t>
      </w:r>
      <w:r w:rsidRPr="0097742E">
        <w:rPr>
          <w:rFonts w:eastAsia="Arial Unicode MS"/>
          <w:kern w:val="3"/>
          <w:lang w:eastAsia="lt-LT"/>
        </w:rPr>
        <w:t xml:space="preserve">s užrašu ir logotipu. Informacija publikuojama Plungės rajono spaudoje, aktuali informacija skelbiama </w:t>
      </w:r>
      <w:proofErr w:type="spellStart"/>
      <w:r w:rsidRPr="0097742E">
        <w:rPr>
          <w:rFonts w:eastAsia="Arial Unicode MS"/>
          <w:kern w:val="3"/>
          <w:lang w:eastAsia="lt-LT"/>
        </w:rPr>
        <w:t>Facebook</w:t>
      </w:r>
      <w:proofErr w:type="spellEnd"/>
      <w:r w:rsidRPr="0097742E">
        <w:rPr>
          <w:rFonts w:eastAsia="Arial Unicode MS"/>
          <w:kern w:val="3"/>
          <w:lang w:eastAsia="lt-LT"/>
        </w:rPr>
        <w:t xml:space="preserve"> paskyroje „Vaikai yra vaikai. Plungės rajonas“, Savivaldybės bei Plungės SPC internetinėse svetainėse, taip pat viešojoje bibliotekoje, </w:t>
      </w:r>
      <w:r w:rsidR="00C506E1" w:rsidRPr="004E708C">
        <w:rPr>
          <w:rFonts w:eastAsia="Arial Unicode MS"/>
          <w:kern w:val="3"/>
          <w:lang w:eastAsia="lt-LT"/>
        </w:rPr>
        <w:t>kitose susitikimų erdvėse</w:t>
      </w:r>
      <w:r w:rsidRPr="00A80BB9">
        <w:rPr>
          <w:rFonts w:eastAsia="Arial Unicode MS"/>
          <w:kern w:val="3"/>
          <w:lang w:eastAsia="lt-LT"/>
        </w:rPr>
        <w:t xml:space="preserve"> su pedagogų ir mokinių, seniūnijų bendruomenėmis. </w:t>
      </w:r>
      <w:r w:rsidRPr="00A80BB9">
        <w:t xml:space="preserve">Daugiau informacijos galima rasti įstaigos internetinėje svetainėje </w:t>
      </w:r>
      <w:r w:rsidRPr="00A80BB9">
        <w:rPr>
          <w:color w:val="0000FF"/>
          <w:u w:val="single"/>
        </w:rPr>
        <w:t>https://plungesspc.lt/globos-centro-padalinys/</w:t>
      </w:r>
      <w:r w:rsidR="00A80BB9">
        <w:rPr>
          <w:color w:val="0000FF"/>
          <w:u w:val="single"/>
        </w:rPr>
        <w:t>.</w:t>
      </w:r>
    </w:p>
    <w:p w14:paraId="06AF817E" w14:textId="2648F334" w:rsidR="00CC4671" w:rsidRPr="00975A53" w:rsidRDefault="001853CF" w:rsidP="00B733DF">
      <w:pPr>
        <w:widowControl w:val="0"/>
        <w:suppressAutoHyphens/>
        <w:ind w:firstLine="720"/>
        <w:contextualSpacing/>
        <w:jc w:val="both"/>
        <w:rPr>
          <w:bCs/>
          <w:lang w:eastAsia="lt-LT"/>
        </w:rPr>
      </w:pPr>
      <w:bookmarkStart w:id="20" w:name="_Hlk131166738"/>
      <w:r w:rsidRPr="00975A53">
        <w:rPr>
          <w:b/>
          <w:lang w:eastAsia="lt-LT"/>
        </w:rPr>
        <w:t>6.2.</w:t>
      </w:r>
      <w:r w:rsidR="004E6600">
        <w:rPr>
          <w:b/>
          <w:lang w:eastAsia="lt-LT"/>
        </w:rPr>
        <w:t>8</w:t>
      </w:r>
      <w:r w:rsidR="00CC2458" w:rsidRPr="00975A53">
        <w:rPr>
          <w:b/>
          <w:lang w:eastAsia="lt-LT"/>
        </w:rPr>
        <w:t>.</w:t>
      </w:r>
      <w:r w:rsidRPr="00975A53">
        <w:rPr>
          <w:b/>
          <w:lang w:eastAsia="lt-LT"/>
        </w:rPr>
        <w:t xml:space="preserve"> </w:t>
      </w:r>
      <w:r w:rsidR="00465AC1" w:rsidRPr="00975A53">
        <w:rPr>
          <w:b/>
          <w:lang w:eastAsia="lt-LT"/>
        </w:rPr>
        <w:t>Apgyvendinimo a</w:t>
      </w:r>
      <w:r w:rsidRPr="00975A53">
        <w:rPr>
          <w:b/>
          <w:lang w:eastAsia="lt-LT"/>
        </w:rPr>
        <w:t>psaugot</w:t>
      </w:r>
      <w:r w:rsidR="00465AC1" w:rsidRPr="00975A53">
        <w:rPr>
          <w:b/>
          <w:lang w:eastAsia="lt-LT"/>
        </w:rPr>
        <w:t>ame</w:t>
      </w:r>
      <w:r w:rsidRPr="00975A53">
        <w:rPr>
          <w:b/>
          <w:lang w:eastAsia="lt-LT"/>
        </w:rPr>
        <w:t xml:space="preserve"> būst</w:t>
      </w:r>
      <w:r w:rsidR="00465AC1" w:rsidRPr="00975A53">
        <w:rPr>
          <w:b/>
          <w:lang w:eastAsia="lt-LT"/>
        </w:rPr>
        <w:t>e</w:t>
      </w:r>
      <w:r w:rsidRPr="00975A53">
        <w:rPr>
          <w:b/>
          <w:lang w:eastAsia="lt-LT"/>
        </w:rPr>
        <w:t xml:space="preserve"> paslaugą </w:t>
      </w:r>
      <w:r w:rsidR="00465AC1" w:rsidRPr="00975A53">
        <w:rPr>
          <w:lang w:eastAsia="lt-LT"/>
        </w:rPr>
        <w:t>S</w:t>
      </w:r>
      <w:r w:rsidRPr="00975A53">
        <w:rPr>
          <w:lang w:eastAsia="lt-LT"/>
        </w:rPr>
        <w:t xml:space="preserve">avivaldybėje </w:t>
      </w:r>
      <w:r w:rsidR="00CC4671" w:rsidRPr="00975A53">
        <w:rPr>
          <w:lang w:eastAsia="lt-LT"/>
        </w:rPr>
        <w:t xml:space="preserve">iki 2023 </w:t>
      </w:r>
      <w:proofErr w:type="spellStart"/>
      <w:r w:rsidR="00CC4671" w:rsidRPr="00975A53">
        <w:rPr>
          <w:lang w:eastAsia="lt-LT"/>
        </w:rPr>
        <w:t>m</w:t>
      </w:r>
      <w:proofErr w:type="spellEnd"/>
      <w:r w:rsidR="000356ED">
        <w:rPr>
          <w:lang w:eastAsia="lt-LT"/>
        </w:rPr>
        <w:t>.</w:t>
      </w:r>
      <w:r w:rsidR="00CC4671" w:rsidRPr="00975A53">
        <w:rPr>
          <w:lang w:eastAsia="lt-LT"/>
        </w:rPr>
        <w:t xml:space="preserve"> balandžio 30 </w:t>
      </w:r>
      <w:proofErr w:type="spellStart"/>
      <w:r w:rsidR="00CC4671" w:rsidRPr="00975A53">
        <w:rPr>
          <w:lang w:eastAsia="lt-LT"/>
        </w:rPr>
        <w:t>d</w:t>
      </w:r>
      <w:proofErr w:type="spellEnd"/>
      <w:r w:rsidR="00CC4671" w:rsidRPr="00975A53">
        <w:rPr>
          <w:lang w:eastAsia="lt-LT"/>
        </w:rPr>
        <w:t>. pagal projektą</w:t>
      </w:r>
      <w:r w:rsidR="00347294" w:rsidRPr="00975A53">
        <w:rPr>
          <w:b/>
          <w:bCs/>
          <w:lang w:eastAsia="lt-LT"/>
        </w:rPr>
        <w:t xml:space="preserve"> </w:t>
      </w:r>
      <w:r w:rsidR="00347294" w:rsidRPr="00975A53">
        <w:rPr>
          <w:bCs/>
          <w:lang w:eastAsia="lt-LT"/>
        </w:rPr>
        <w:t>„Nuo globos link galimybių: bendruomeninių paslaugų plėtra“</w:t>
      </w:r>
      <w:r w:rsidR="00CC4671" w:rsidRPr="00975A53">
        <w:t xml:space="preserve"> </w:t>
      </w:r>
      <w:r w:rsidR="00CC4671" w:rsidRPr="00975A53">
        <w:rPr>
          <w:bCs/>
          <w:lang w:eastAsia="lt-LT"/>
        </w:rPr>
        <w:t xml:space="preserve">teikė </w:t>
      </w:r>
      <w:proofErr w:type="spellStart"/>
      <w:r w:rsidR="00CC4671" w:rsidRPr="00975A53">
        <w:rPr>
          <w:bCs/>
          <w:lang w:eastAsia="lt-LT"/>
        </w:rPr>
        <w:t>VšĮ</w:t>
      </w:r>
      <w:proofErr w:type="spellEnd"/>
      <w:r w:rsidR="00CC4671" w:rsidRPr="00975A53">
        <w:rPr>
          <w:bCs/>
          <w:lang w:eastAsia="lt-LT"/>
        </w:rPr>
        <w:t xml:space="preserve"> </w:t>
      </w:r>
      <w:r w:rsidR="00594C36">
        <w:rPr>
          <w:bCs/>
          <w:lang w:eastAsia="lt-LT"/>
        </w:rPr>
        <w:t>„</w:t>
      </w:r>
      <w:proofErr w:type="spellStart"/>
      <w:r w:rsidR="00CC4671" w:rsidRPr="00975A53">
        <w:rPr>
          <w:bCs/>
          <w:lang w:eastAsia="lt-LT"/>
        </w:rPr>
        <w:t>Sudoku</w:t>
      </w:r>
      <w:proofErr w:type="spellEnd"/>
      <w:r w:rsidR="00CC4671" w:rsidRPr="00975A53">
        <w:rPr>
          <w:bCs/>
          <w:lang w:eastAsia="lt-LT"/>
        </w:rPr>
        <w:t xml:space="preserve">“. Pasibaigus projektui paslaugą akreditavo ir pradėjo teikti NVO Žemaitijos psichikos negalią turinčių žmonių klubas „Telšių </w:t>
      </w:r>
      <w:proofErr w:type="spellStart"/>
      <w:r w:rsidR="00CC4671" w:rsidRPr="00975A53">
        <w:rPr>
          <w:bCs/>
          <w:lang w:eastAsia="lt-LT"/>
        </w:rPr>
        <w:t>atjauta</w:t>
      </w:r>
      <w:proofErr w:type="spellEnd"/>
      <w:r w:rsidR="00CC4671" w:rsidRPr="00975A53">
        <w:rPr>
          <w:bCs/>
          <w:lang w:eastAsia="lt-LT"/>
        </w:rPr>
        <w:t>“. Ši NVO</w:t>
      </w:r>
      <w:r w:rsidR="00975A53" w:rsidRPr="00975A53">
        <w:rPr>
          <w:bCs/>
          <w:lang w:eastAsia="lt-LT"/>
        </w:rPr>
        <w:t xml:space="preserve"> </w:t>
      </w:r>
      <w:r w:rsidR="00CC4671" w:rsidRPr="00975A53">
        <w:rPr>
          <w:bCs/>
          <w:lang w:eastAsia="lt-LT"/>
        </w:rPr>
        <w:t>paslaug</w:t>
      </w:r>
      <w:r w:rsidR="00975A53" w:rsidRPr="00975A53">
        <w:rPr>
          <w:bCs/>
          <w:lang w:eastAsia="lt-LT"/>
        </w:rPr>
        <w:t>ą</w:t>
      </w:r>
      <w:r w:rsidR="00CC4671" w:rsidRPr="00975A53">
        <w:rPr>
          <w:bCs/>
          <w:lang w:eastAsia="lt-LT"/>
        </w:rPr>
        <w:t xml:space="preserve"> teiki</w:t>
      </w:r>
      <w:r w:rsidR="00975A53" w:rsidRPr="00975A53">
        <w:rPr>
          <w:bCs/>
          <w:lang w:eastAsia="lt-LT"/>
        </w:rPr>
        <w:t>a</w:t>
      </w:r>
      <w:r w:rsidR="00CC4671" w:rsidRPr="00975A53">
        <w:rPr>
          <w:bCs/>
          <w:lang w:eastAsia="lt-LT"/>
        </w:rPr>
        <w:t xml:space="preserve"> </w:t>
      </w:r>
      <w:r w:rsidR="00975A53" w:rsidRPr="00975A53">
        <w:rPr>
          <w:bCs/>
          <w:lang w:eastAsia="lt-LT"/>
        </w:rPr>
        <w:t>3</w:t>
      </w:r>
      <w:r w:rsidR="00CC4671" w:rsidRPr="00975A53">
        <w:rPr>
          <w:bCs/>
          <w:lang w:eastAsia="lt-LT"/>
        </w:rPr>
        <w:t xml:space="preserve"> </w:t>
      </w:r>
      <w:r w:rsidR="00975A53" w:rsidRPr="00975A53">
        <w:rPr>
          <w:bCs/>
          <w:lang w:eastAsia="lt-LT"/>
        </w:rPr>
        <w:t>iš dalies savarankiškiems Savivaldybės</w:t>
      </w:r>
      <w:r w:rsidR="00CC4671" w:rsidRPr="00975A53">
        <w:rPr>
          <w:bCs/>
          <w:lang w:eastAsia="lt-LT"/>
        </w:rPr>
        <w:t xml:space="preserve"> gyventojams, turintiems </w:t>
      </w:r>
      <w:r w:rsidR="000356ED">
        <w:rPr>
          <w:bCs/>
          <w:lang w:eastAsia="lt-LT"/>
        </w:rPr>
        <w:t>intelekto</w:t>
      </w:r>
      <w:r w:rsidR="00CC4671" w:rsidRPr="00975A53">
        <w:rPr>
          <w:bCs/>
          <w:lang w:eastAsia="lt-LT"/>
        </w:rPr>
        <w:t xml:space="preserve"> ir (ar) psich</w:t>
      </w:r>
      <w:r w:rsidR="000356ED">
        <w:rPr>
          <w:bCs/>
          <w:lang w:eastAsia="lt-LT"/>
        </w:rPr>
        <w:t>ikos</w:t>
      </w:r>
      <w:r w:rsidR="00CC4671" w:rsidRPr="00975A53">
        <w:rPr>
          <w:bCs/>
          <w:lang w:eastAsia="lt-LT"/>
        </w:rPr>
        <w:t xml:space="preserve"> negalią.</w:t>
      </w:r>
      <w:r w:rsidR="00975A53" w:rsidRPr="00975A53">
        <w:rPr>
          <w:bCs/>
          <w:lang w:eastAsia="lt-LT"/>
        </w:rPr>
        <w:t xml:space="preserve"> 2</w:t>
      </w:r>
      <w:r w:rsidR="00CC4671" w:rsidRPr="00975A53">
        <w:rPr>
          <w:bCs/>
          <w:lang w:eastAsia="lt-LT"/>
        </w:rPr>
        <w:t xml:space="preserve"> iš jų </w:t>
      </w:r>
      <w:r w:rsidR="00975A53" w:rsidRPr="00975A53">
        <w:rPr>
          <w:bCs/>
          <w:lang w:eastAsia="lt-LT"/>
        </w:rPr>
        <w:t xml:space="preserve">paslauga </w:t>
      </w:r>
      <w:r w:rsidR="00CC4671" w:rsidRPr="00975A53">
        <w:rPr>
          <w:bCs/>
          <w:lang w:eastAsia="lt-LT"/>
        </w:rPr>
        <w:t>teikiama išn</w:t>
      </w:r>
      <w:r w:rsidR="00CC4671" w:rsidRPr="0037285D">
        <w:rPr>
          <w:bCs/>
          <w:lang w:eastAsia="lt-LT"/>
        </w:rPr>
        <w:t>uomotuose 2 būstuose Plungės mieste ir vienam Savivaldybės gyventojui</w:t>
      </w:r>
      <w:r w:rsidR="00975A53" w:rsidRPr="0072607E">
        <w:rPr>
          <w:bCs/>
          <w:lang w:eastAsia="lt-LT"/>
        </w:rPr>
        <w:t xml:space="preserve"> Telšių mieste</w:t>
      </w:r>
      <w:r w:rsidR="000356ED" w:rsidRPr="0097742E">
        <w:rPr>
          <w:bCs/>
          <w:lang w:eastAsia="lt-LT"/>
        </w:rPr>
        <w:t>. Jam</w:t>
      </w:r>
      <w:r w:rsidR="00A80BB9" w:rsidRPr="002F480F">
        <w:rPr>
          <w:bCs/>
          <w:lang w:eastAsia="lt-LT"/>
        </w:rPr>
        <w:t>,</w:t>
      </w:r>
      <w:r w:rsidR="00CC4671" w:rsidRPr="0037285D">
        <w:rPr>
          <w:bCs/>
          <w:lang w:eastAsia="lt-LT"/>
        </w:rPr>
        <w:t xml:space="preserve"> palikusiam institucinę globą Dūseikių socialinės globos namuose</w:t>
      </w:r>
      <w:r w:rsidR="00A80BB9" w:rsidRPr="002F480F">
        <w:rPr>
          <w:bCs/>
          <w:lang w:eastAsia="lt-LT"/>
        </w:rPr>
        <w:t>,</w:t>
      </w:r>
      <w:r w:rsidR="000356ED" w:rsidRPr="0037285D">
        <w:rPr>
          <w:bCs/>
          <w:lang w:eastAsia="lt-LT"/>
        </w:rPr>
        <w:t xml:space="preserve"> </w:t>
      </w:r>
      <w:r w:rsidR="00CC4671" w:rsidRPr="0037285D">
        <w:rPr>
          <w:bCs/>
          <w:lang w:eastAsia="lt-LT"/>
        </w:rPr>
        <w:t>akredituota apgyvendinimo apsaugotame būste paslaug</w:t>
      </w:r>
      <w:r w:rsidR="00A80BB9" w:rsidRPr="002F480F">
        <w:rPr>
          <w:bCs/>
          <w:lang w:eastAsia="lt-LT"/>
        </w:rPr>
        <w:t>a</w:t>
      </w:r>
      <w:r w:rsidR="00CC4671" w:rsidRPr="0037285D">
        <w:rPr>
          <w:bCs/>
          <w:lang w:eastAsia="lt-LT"/>
        </w:rPr>
        <w:t xml:space="preserve"> </w:t>
      </w:r>
      <w:r w:rsidR="00CC4671" w:rsidRPr="0097742E">
        <w:rPr>
          <w:bCs/>
          <w:lang w:eastAsia="lt-LT"/>
        </w:rPr>
        <w:t>buvo pradėta teikti 2022 metų pabaigoje</w:t>
      </w:r>
      <w:r w:rsidR="00975A53" w:rsidRPr="0097742E">
        <w:rPr>
          <w:bCs/>
          <w:lang w:eastAsia="lt-LT"/>
        </w:rPr>
        <w:t>.</w:t>
      </w:r>
      <w:r w:rsidR="00CC4671" w:rsidRPr="0097742E">
        <w:rPr>
          <w:bCs/>
          <w:lang w:eastAsia="lt-LT"/>
        </w:rPr>
        <w:t xml:space="preserve"> </w:t>
      </w:r>
      <w:r w:rsidR="002B34A4" w:rsidRPr="0097742E">
        <w:rPr>
          <w:bCs/>
          <w:lang w:eastAsia="lt-LT"/>
        </w:rPr>
        <w:t>Paslaugos teikimo asmeniui trukmė iki 3 metų.</w:t>
      </w:r>
    </w:p>
    <w:p w14:paraId="14CC9697" w14:textId="6B8B085E" w:rsidR="00975A53" w:rsidRPr="00FF459F" w:rsidRDefault="00975A53" w:rsidP="00FF459F">
      <w:pPr>
        <w:widowControl w:val="0"/>
        <w:suppressAutoHyphens/>
        <w:ind w:firstLine="720"/>
        <w:contextualSpacing/>
        <w:jc w:val="both"/>
        <w:rPr>
          <w:bCs/>
          <w:lang w:eastAsia="lt-LT"/>
        </w:rPr>
      </w:pPr>
      <w:r w:rsidRPr="00975A53">
        <w:rPr>
          <w:bCs/>
          <w:lang w:eastAsia="lt-LT"/>
        </w:rPr>
        <w:t xml:space="preserve">Asmenys gauna kokybiškas ir savalaikes paslaugas, pagal poreikį tarpininkavimą įsidarbinant ir pagalbą darbinėje veikloje, pagalbą nuomojantis būstą ir </w:t>
      </w:r>
      <w:proofErr w:type="spellStart"/>
      <w:r w:rsidRPr="00975A53">
        <w:rPr>
          <w:bCs/>
          <w:lang w:eastAsia="lt-LT"/>
        </w:rPr>
        <w:t>kt</w:t>
      </w:r>
      <w:proofErr w:type="spellEnd"/>
      <w:r w:rsidRPr="00975A53">
        <w:rPr>
          <w:bCs/>
          <w:lang w:eastAsia="lt-LT"/>
        </w:rPr>
        <w:t xml:space="preserve">. </w:t>
      </w:r>
      <w:r w:rsidRPr="00975A53">
        <w:rPr>
          <w:shd w:val="clear" w:color="auto" w:fill="FFFFFF"/>
        </w:rPr>
        <w:t>konsultavimo, tarpininkavimo, socialinių įgūdžių ugdymo ir</w:t>
      </w:r>
      <w:r w:rsidR="00671C08">
        <w:rPr>
          <w:shd w:val="clear" w:color="auto" w:fill="FFFFFF"/>
        </w:rPr>
        <w:t xml:space="preserve"> (ar)</w:t>
      </w:r>
      <w:r w:rsidRPr="00975A53">
        <w:rPr>
          <w:shd w:val="clear" w:color="auto" w:fill="FFFFFF"/>
        </w:rPr>
        <w:t xml:space="preserve"> palaikymo paslaugas gyvenant vietos bendruomenėje</w:t>
      </w:r>
      <w:r w:rsidRPr="00975A53">
        <w:rPr>
          <w:bCs/>
          <w:lang w:eastAsia="lt-LT"/>
        </w:rPr>
        <w:t>.</w:t>
      </w:r>
      <w:r w:rsidRPr="00975A53">
        <w:t xml:space="preserve"> </w:t>
      </w:r>
      <w:r w:rsidRPr="00975A53">
        <w:rPr>
          <w:bCs/>
          <w:lang w:eastAsia="lt-LT"/>
        </w:rPr>
        <w:t xml:space="preserve">Asmenims paslaugos yra teikiamos jas apmokant iš Savivaldybės biudžeto lėšų bei asmens pajamų. Poreikis teikti </w:t>
      </w:r>
      <w:bookmarkStart w:id="21" w:name="_Hlk163947062"/>
      <w:r w:rsidRPr="00975A53">
        <w:rPr>
          <w:bCs/>
          <w:lang w:eastAsia="lt-LT"/>
        </w:rPr>
        <w:t xml:space="preserve">apgyvendinimo apsaugotame būste </w:t>
      </w:r>
      <w:bookmarkEnd w:id="21"/>
      <w:r w:rsidRPr="00975A53">
        <w:rPr>
          <w:bCs/>
          <w:lang w:eastAsia="lt-LT"/>
        </w:rPr>
        <w:t>paslaugą pagal įvertintą socialinių paslaugų poreikį 2024 metais išlieka aktualus 3 asmenims.</w:t>
      </w:r>
      <w:r w:rsidR="00C73C2A">
        <w:rPr>
          <w:bCs/>
          <w:lang w:eastAsia="lt-LT"/>
        </w:rPr>
        <w:t xml:space="preserve"> Už šešis 2023 metų </w:t>
      </w:r>
      <w:r w:rsidR="008260FD">
        <w:rPr>
          <w:bCs/>
          <w:lang w:eastAsia="lt-LT"/>
        </w:rPr>
        <w:t>mėnesius</w:t>
      </w:r>
      <w:r w:rsidR="00C73C2A">
        <w:rPr>
          <w:bCs/>
          <w:lang w:eastAsia="lt-LT"/>
        </w:rPr>
        <w:t xml:space="preserve"> </w:t>
      </w:r>
      <w:r w:rsidR="008260FD">
        <w:rPr>
          <w:bCs/>
          <w:lang w:eastAsia="lt-LT"/>
        </w:rPr>
        <w:t xml:space="preserve">asmenų </w:t>
      </w:r>
      <w:r w:rsidR="008260FD" w:rsidRPr="00975A53">
        <w:rPr>
          <w:bCs/>
          <w:lang w:eastAsia="lt-LT"/>
        </w:rPr>
        <w:t xml:space="preserve">apgyvendinimo apsaugotame būste </w:t>
      </w:r>
      <w:r w:rsidR="00C73C2A">
        <w:rPr>
          <w:bCs/>
          <w:lang w:eastAsia="lt-LT"/>
        </w:rPr>
        <w:t>paslaug</w:t>
      </w:r>
      <w:r w:rsidR="008260FD">
        <w:rPr>
          <w:bCs/>
          <w:lang w:eastAsia="lt-LT"/>
        </w:rPr>
        <w:t xml:space="preserve">ai apmokėti Savivaldybės biudžeto lėšų skirta </w:t>
      </w:r>
      <w:r w:rsidR="00C73C2A">
        <w:rPr>
          <w:bCs/>
          <w:lang w:eastAsia="lt-LT"/>
        </w:rPr>
        <w:t>12 558 eurai.</w:t>
      </w:r>
    </w:p>
    <w:p w14:paraId="7F934B7B" w14:textId="398E9807" w:rsidR="007A58FF" w:rsidRPr="001401BE" w:rsidRDefault="007A58FF">
      <w:pPr>
        <w:ind w:firstLine="720"/>
        <w:jc w:val="both"/>
        <w:textAlignment w:val="baseline"/>
        <w:rPr>
          <w:rFonts w:eastAsia="Calibri"/>
          <w:bCs/>
          <w:lang w:eastAsia="lt-LT"/>
        </w:rPr>
      </w:pPr>
      <w:bookmarkStart w:id="22" w:name="_Hlk99397638"/>
      <w:bookmarkEnd w:id="19"/>
      <w:bookmarkEnd w:id="20"/>
      <w:r w:rsidRPr="001401BE">
        <w:rPr>
          <w:rFonts w:eastAsia="Calibri"/>
          <w:b/>
          <w:bCs/>
          <w:lang w:eastAsia="lt-LT"/>
        </w:rPr>
        <w:t>6.2.</w:t>
      </w:r>
      <w:r w:rsidR="004E6600">
        <w:rPr>
          <w:rFonts w:eastAsia="Calibri"/>
          <w:b/>
          <w:bCs/>
          <w:lang w:eastAsia="lt-LT"/>
        </w:rPr>
        <w:t>9</w:t>
      </w:r>
      <w:r w:rsidRPr="001401BE">
        <w:rPr>
          <w:rFonts w:eastAsia="Calibri"/>
          <w:bCs/>
          <w:lang w:eastAsia="lt-LT"/>
        </w:rPr>
        <w:t xml:space="preserve">. </w:t>
      </w:r>
      <w:r w:rsidR="005D7442" w:rsidRPr="001401BE">
        <w:rPr>
          <w:rFonts w:eastAsia="Calibri"/>
          <w:b/>
          <w:lang w:eastAsia="lt-LT"/>
        </w:rPr>
        <w:t xml:space="preserve">Vaikų </w:t>
      </w:r>
      <w:r w:rsidR="005D7442" w:rsidRPr="0037285D">
        <w:rPr>
          <w:rFonts w:eastAsia="Calibri"/>
          <w:b/>
          <w:lang w:eastAsia="lt-LT"/>
        </w:rPr>
        <w:t>dienos s</w:t>
      </w:r>
      <w:r w:rsidRPr="0037285D">
        <w:rPr>
          <w:rFonts w:eastAsia="Calibri"/>
          <w:b/>
          <w:lang w:eastAsia="lt-LT"/>
        </w:rPr>
        <w:t>ocialinės priežiūros</w:t>
      </w:r>
      <w:r w:rsidRPr="0072607E">
        <w:rPr>
          <w:rFonts w:eastAsia="Calibri"/>
          <w:b/>
          <w:lang w:eastAsia="lt-LT"/>
        </w:rPr>
        <w:t xml:space="preserve"> paslaugas</w:t>
      </w:r>
      <w:r w:rsidR="005D7442" w:rsidRPr="001401BE">
        <w:rPr>
          <w:rFonts w:eastAsia="Calibri"/>
          <w:b/>
          <w:bCs/>
          <w:lang w:eastAsia="lt-LT"/>
        </w:rPr>
        <w:t xml:space="preserve"> </w:t>
      </w:r>
      <w:r w:rsidRPr="001401BE">
        <w:rPr>
          <w:rFonts w:eastAsia="Calibri"/>
          <w:bCs/>
          <w:lang w:eastAsia="lt-LT"/>
        </w:rPr>
        <w:t>202</w:t>
      </w:r>
      <w:r w:rsidR="001401BE" w:rsidRPr="001401BE">
        <w:rPr>
          <w:rFonts w:eastAsia="Calibri"/>
          <w:bCs/>
          <w:lang w:eastAsia="lt-LT"/>
        </w:rPr>
        <w:t>3</w:t>
      </w:r>
      <w:r w:rsidRPr="001401BE">
        <w:rPr>
          <w:rFonts w:eastAsia="Calibri"/>
          <w:bCs/>
          <w:lang w:eastAsia="lt-LT"/>
        </w:rPr>
        <w:t xml:space="preserve"> metais teikė 8 vaikų dienos centrai: Plungės vaikų globos agentūra „</w:t>
      </w:r>
      <w:proofErr w:type="spellStart"/>
      <w:r w:rsidRPr="001401BE">
        <w:rPr>
          <w:rFonts w:eastAsia="Calibri"/>
          <w:bCs/>
          <w:lang w:eastAsia="lt-LT"/>
        </w:rPr>
        <w:t>Cyrulis</w:t>
      </w:r>
      <w:proofErr w:type="spellEnd"/>
      <w:r w:rsidRPr="001401BE">
        <w:rPr>
          <w:rFonts w:eastAsia="Calibri"/>
          <w:bCs/>
          <w:lang w:eastAsia="lt-LT"/>
        </w:rPr>
        <w:t xml:space="preserve">“, </w:t>
      </w:r>
      <w:proofErr w:type="spellStart"/>
      <w:r w:rsidRPr="001401BE">
        <w:rPr>
          <w:rFonts w:eastAsia="Calibri"/>
          <w:bCs/>
          <w:lang w:eastAsia="lt-LT"/>
        </w:rPr>
        <w:t>VšĮ</w:t>
      </w:r>
      <w:proofErr w:type="spellEnd"/>
      <w:r w:rsidRPr="001401BE">
        <w:rPr>
          <w:rFonts w:eastAsia="Calibri"/>
          <w:bCs/>
          <w:lang w:eastAsia="lt-LT"/>
        </w:rPr>
        <w:t xml:space="preserve"> „Vilties </w:t>
      </w:r>
      <w:proofErr w:type="spellStart"/>
      <w:r w:rsidRPr="001401BE">
        <w:rPr>
          <w:rFonts w:eastAsia="Calibri"/>
          <w:bCs/>
          <w:lang w:eastAsia="lt-LT"/>
        </w:rPr>
        <w:t>vėrinėliai“,VšĮ</w:t>
      </w:r>
      <w:proofErr w:type="spellEnd"/>
      <w:r w:rsidRPr="001401BE">
        <w:rPr>
          <w:rFonts w:eastAsia="Calibri"/>
          <w:bCs/>
          <w:lang w:eastAsia="lt-LT"/>
        </w:rPr>
        <w:t xml:space="preserve"> „</w:t>
      </w:r>
      <w:proofErr w:type="spellStart"/>
      <w:r w:rsidRPr="001401BE">
        <w:rPr>
          <w:rFonts w:eastAsia="Calibri"/>
          <w:bCs/>
          <w:lang w:eastAsia="lt-LT"/>
        </w:rPr>
        <w:t>Šateikių</w:t>
      </w:r>
      <w:proofErr w:type="spellEnd"/>
      <w:r w:rsidRPr="001401BE">
        <w:rPr>
          <w:rFonts w:eastAsia="Calibri"/>
          <w:bCs/>
          <w:lang w:eastAsia="lt-LT"/>
        </w:rPr>
        <w:t xml:space="preserve"> vaikų dienos centras“, </w:t>
      </w:r>
      <w:proofErr w:type="spellStart"/>
      <w:r w:rsidRPr="001401BE">
        <w:rPr>
          <w:rFonts w:eastAsia="Calibri"/>
          <w:bCs/>
          <w:lang w:eastAsia="lt-LT"/>
        </w:rPr>
        <w:t>VšĮ</w:t>
      </w:r>
      <w:proofErr w:type="spellEnd"/>
      <w:r w:rsidRPr="001401BE">
        <w:rPr>
          <w:rFonts w:eastAsia="Calibri"/>
          <w:bCs/>
          <w:lang w:eastAsia="lt-LT"/>
        </w:rPr>
        <w:t xml:space="preserve"> </w:t>
      </w:r>
      <w:r w:rsidR="00B938CF">
        <w:rPr>
          <w:rFonts w:eastAsia="Calibri"/>
          <w:bCs/>
          <w:lang w:eastAsia="lt-LT"/>
        </w:rPr>
        <w:t>„</w:t>
      </w:r>
      <w:r w:rsidRPr="001401BE">
        <w:rPr>
          <w:rFonts w:eastAsia="Calibri"/>
          <w:bCs/>
          <w:lang w:eastAsia="lt-LT"/>
        </w:rPr>
        <w:t xml:space="preserve">Edukacija kitaip“ Vaikų dienos centras Alsėdžių seniūnijoje, Asociacija Plungės rajono </w:t>
      </w:r>
      <w:proofErr w:type="spellStart"/>
      <w:r w:rsidRPr="001401BE">
        <w:rPr>
          <w:rFonts w:eastAsia="Calibri"/>
          <w:bCs/>
          <w:lang w:eastAsia="lt-LT"/>
        </w:rPr>
        <w:t>Stalgėnų</w:t>
      </w:r>
      <w:proofErr w:type="spellEnd"/>
      <w:r w:rsidRPr="001401BE">
        <w:rPr>
          <w:rFonts w:eastAsia="Calibri"/>
          <w:bCs/>
          <w:lang w:eastAsia="lt-LT"/>
        </w:rPr>
        <w:t xml:space="preserve"> seniūnijos šeimų bendruomenės </w:t>
      </w:r>
      <w:r w:rsidR="0071709A">
        <w:rPr>
          <w:rFonts w:eastAsia="Calibri"/>
          <w:bCs/>
          <w:lang w:eastAsia="lt-LT"/>
        </w:rPr>
        <w:t>„</w:t>
      </w:r>
      <w:r w:rsidRPr="001401BE">
        <w:rPr>
          <w:rFonts w:eastAsia="Calibri"/>
          <w:bCs/>
          <w:lang w:eastAsia="lt-LT"/>
        </w:rPr>
        <w:t xml:space="preserve">Gija“ </w:t>
      </w:r>
      <w:proofErr w:type="spellStart"/>
      <w:r w:rsidRPr="001401BE">
        <w:rPr>
          <w:rFonts w:eastAsia="Calibri"/>
          <w:bCs/>
          <w:lang w:eastAsia="lt-LT"/>
        </w:rPr>
        <w:t>Stalgėnų</w:t>
      </w:r>
      <w:proofErr w:type="spellEnd"/>
      <w:r w:rsidRPr="001401BE">
        <w:rPr>
          <w:rFonts w:eastAsia="Calibri"/>
          <w:bCs/>
          <w:lang w:eastAsia="lt-LT"/>
        </w:rPr>
        <w:t xml:space="preserve"> vaikų dienos centras, Asociacija „Varkalių bendruomenė“ Varkalių vaikų dienos centras, </w:t>
      </w:r>
      <w:proofErr w:type="spellStart"/>
      <w:r w:rsidRPr="001401BE">
        <w:rPr>
          <w:rFonts w:eastAsia="Calibri"/>
          <w:bCs/>
          <w:lang w:eastAsia="lt-LT"/>
        </w:rPr>
        <w:t>VšĮ</w:t>
      </w:r>
      <w:proofErr w:type="spellEnd"/>
      <w:r w:rsidRPr="001401BE">
        <w:rPr>
          <w:rFonts w:eastAsia="Calibri"/>
          <w:bCs/>
          <w:lang w:eastAsia="lt-LT"/>
        </w:rPr>
        <w:t xml:space="preserve"> „Vaikų ugdymas“ 2 vaikų dienos centrai „</w:t>
      </w:r>
      <w:proofErr w:type="spellStart"/>
      <w:r w:rsidRPr="001401BE">
        <w:rPr>
          <w:rFonts w:eastAsia="Calibri"/>
          <w:bCs/>
          <w:lang w:eastAsia="lt-LT"/>
        </w:rPr>
        <w:t>DraugAUK</w:t>
      </w:r>
      <w:proofErr w:type="spellEnd"/>
      <w:r w:rsidRPr="001401BE">
        <w:rPr>
          <w:rFonts w:eastAsia="Calibri"/>
          <w:bCs/>
          <w:lang w:eastAsia="lt-LT"/>
        </w:rPr>
        <w:t xml:space="preserve">“ ir „Mes“, su kuriais pasirašytos finansavimo iš valstybės ir Savivaldybės biudžetų paslaugų teikimo sutartys. </w:t>
      </w:r>
    </w:p>
    <w:p w14:paraId="6169FE4A" w14:textId="2E6B24E7" w:rsidR="002D08AE" w:rsidRPr="00271625" w:rsidRDefault="007A58FF">
      <w:pPr>
        <w:ind w:firstLine="720"/>
        <w:jc w:val="both"/>
        <w:textAlignment w:val="baseline"/>
        <w:rPr>
          <w:rFonts w:eastAsia="Calibri"/>
          <w:bCs/>
          <w:lang w:eastAsia="lt-LT"/>
        </w:rPr>
      </w:pPr>
      <w:r w:rsidRPr="001401BE">
        <w:rPr>
          <w:rFonts w:eastAsia="Calibri"/>
          <w:bCs/>
          <w:lang w:eastAsia="lt-LT"/>
        </w:rPr>
        <w:lastRenderedPageBreak/>
        <w:t xml:space="preserve">Vaikams buvo teikiamos socialinės priežiūros paslaugos: socialinė, psichologinė, pedagoginė pagalba, organizuojamas vaikų maitinimas bei parvežimas namo po užsiėmimų, vaikų higieninių poreikių tenkinimas, užimtumas. </w:t>
      </w:r>
      <w:bookmarkStart w:id="23" w:name="_Hlk163905853"/>
      <w:r w:rsidRPr="00497479">
        <w:rPr>
          <w:rFonts w:eastAsia="Calibri"/>
          <w:bCs/>
          <w:lang w:eastAsia="lt-LT"/>
        </w:rPr>
        <w:t>202</w:t>
      </w:r>
      <w:r w:rsidR="001401BE" w:rsidRPr="00497479">
        <w:rPr>
          <w:rFonts w:eastAsia="Calibri"/>
          <w:bCs/>
          <w:lang w:eastAsia="lt-LT"/>
        </w:rPr>
        <w:t>3 metais</w:t>
      </w:r>
      <w:r w:rsidRPr="00497479">
        <w:rPr>
          <w:rFonts w:eastAsia="Calibri"/>
          <w:bCs/>
          <w:lang w:eastAsia="lt-LT"/>
        </w:rPr>
        <w:t xml:space="preserve"> vaikų dienos socialinei priežiūrai teikti akredituotos 192 vietos,</w:t>
      </w:r>
      <w:bookmarkEnd w:id="23"/>
      <w:r w:rsidRPr="00497479">
        <w:rPr>
          <w:rFonts w:eastAsia="Calibri"/>
          <w:bCs/>
          <w:lang w:eastAsia="lt-LT"/>
        </w:rPr>
        <w:t xml:space="preserve"> per metus ši</w:t>
      </w:r>
      <w:r w:rsidR="00271625">
        <w:rPr>
          <w:rFonts w:eastAsia="Calibri"/>
          <w:bCs/>
          <w:lang w:eastAsia="lt-LT"/>
        </w:rPr>
        <w:t>os</w:t>
      </w:r>
      <w:r w:rsidRPr="00497479">
        <w:rPr>
          <w:rFonts w:eastAsia="Calibri"/>
          <w:bCs/>
          <w:lang w:eastAsia="lt-LT"/>
        </w:rPr>
        <w:t xml:space="preserve"> paslaug</w:t>
      </w:r>
      <w:r w:rsidR="00271625">
        <w:rPr>
          <w:rFonts w:eastAsia="Calibri"/>
          <w:bCs/>
          <w:lang w:eastAsia="lt-LT"/>
        </w:rPr>
        <w:t>os</w:t>
      </w:r>
      <w:r w:rsidRPr="00497479">
        <w:rPr>
          <w:rFonts w:eastAsia="Calibri"/>
          <w:bCs/>
          <w:lang w:eastAsia="lt-LT"/>
        </w:rPr>
        <w:t xml:space="preserve"> iš viso </w:t>
      </w:r>
      <w:r w:rsidR="00271625">
        <w:rPr>
          <w:rFonts w:eastAsia="Calibri"/>
          <w:bCs/>
          <w:lang w:eastAsia="lt-LT"/>
        </w:rPr>
        <w:t>suteiktos</w:t>
      </w:r>
      <w:r w:rsidRPr="00497479">
        <w:rPr>
          <w:rFonts w:eastAsia="Calibri"/>
          <w:bCs/>
          <w:lang w:eastAsia="lt-LT"/>
        </w:rPr>
        <w:t xml:space="preserve"> 23</w:t>
      </w:r>
      <w:r w:rsidR="001401BE" w:rsidRPr="00497479">
        <w:rPr>
          <w:rFonts w:eastAsia="Calibri"/>
          <w:bCs/>
          <w:lang w:eastAsia="lt-LT"/>
        </w:rPr>
        <w:t>1</w:t>
      </w:r>
      <w:r w:rsidRPr="00497479">
        <w:rPr>
          <w:rFonts w:eastAsia="Calibri"/>
          <w:bCs/>
          <w:lang w:eastAsia="lt-LT"/>
        </w:rPr>
        <w:t xml:space="preserve"> vaik</w:t>
      </w:r>
      <w:r w:rsidR="00271625">
        <w:rPr>
          <w:rFonts w:eastAsia="Calibri"/>
          <w:bCs/>
          <w:lang w:eastAsia="lt-LT"/>
        </w:rPr>
        <w:t xml:space="preserve">ui (iš jų </w:t>
      </w:r>
      <w:r w:rsidR="00271625" w:rsidRPr="00271625">
        <w:rPr>
          <w:rFonts w:eastAsia="Calibri"/>
          <w:bCs/>
          <w:lang w:eastAsia="lt-LT"/>
        </w:rPr>
        <w:t>37 vaika</w:t>
      </w:r>
      <w:r w:rsidR="00271625">
        <w:rPr>
          <w:rFonts w:eastAsia="Calibri"/>
          <w:bCs/>
          <w:lang w:eastAsia="lt-LT"/>
        </w:rPr>
        <w:t>ms su negalia</w:t>
      </w:r>
      <w:r w:rsidR="00271625" w:rsidRPr="00271625">
        <w:rPr>
          <w:rFonts w:eastAsia="Calibri"/>
          <w:bCs/>
          <w:lang w:eastAsia="lt-LT"/>
        </w:rPr>
        <w:t xml:space="preserve"> ar </w:t>
      </w:r>
      <w:r w:rsidR="00271625">
        <w:rPr>
          <w:rFonts w:eastAsia="Calibri"/>
          <w:bCs/>
          <w:lang w:eastAsia="lt-LT"/>
        </w:rPr>
        <w:t xml:space="preserve">turintiems </w:t>
      </w:r>
      <w:r w:rsidR="00271625" w:rsidRPr="00271625">
        <w:rPr>
          <w:rFonts w:eastAsia="Calibri"/>
          <w:bCs/>
          <w:lang w:eastAsia="lt-LT"/>
        </w:rPr>
        <w:t>specialiuosius ugdymosi poreikius</w:t>
      </w:r>
      <w:r w:rsidR="00271625">
        <w:rPr>
          <w:rFonts w:eastAsia="Calibri"/>
          <w:bCs/>
          <w:lang w:eastAsia="lt-LT"/>
        </w:rPr>
        <w:t>),</w:t>
      </w:r>
      <w:r w:rsidRPr="00497479">
        <w:rPr>
          <w:rFonts w:eastAsia="Calibri"/>
          <w:bCs/>
          <w:lang w:eastAsia="lt-LT"/>
        </w:rPr>
        <w:t xml:space="preserve"> tarp jų </w:t>
      </w:r>
      <w:r w:rsidR="00A80BB9" w:rsidRPr="0037285D">
        <w:rPr>
          <w:rFonts w:eastAsia="Calibri"/>
          <w:bCs/>
          <w:lang w:eastAsia="lt-LT"/>
        </w:rPr>
        <w:t xml:space="preserve">– </w:t>
      </w:r>
      <w:r w:rsidR="00690E2B" w:rsidRPr="0072607E">
        <w:rPr>
          <w:rFonts w:eastAsia="Calibri"/>
          <w:bCs/>
          <w:lang w:eastAsia="lt-LT"/>
        </w:rPr>
        <w:t>8</w:t>
      </w:r>
      <w:r w:rsidRPr="0097742E">
        <w:rPr>
          <w:rFonts w:eastAsia="Calibri"/>
          <w:bCs/>
          <w:lang w:eastAsia="lt-LT"/>
        </w:rPr>
        <w:t xml:space="preserve"> ukrainiečių vaik</w:t>
      </w:r>
      <w:r w:rsidR="00F7357C" w:rsidRPr="0097742E">
        <w:rPr>
          <w:rFonts w:eastAsia="Calibri"/>
          <w:bCs/>
          <w:lang w:eastAsia="lt-LT"/>
        </w:rPr>
        <w:t>ams</w:t>
      </w:r>
      <w:r w:rsidRPr="0097742E">
        <w:rPr>
          <w:rFonts w:eastAsia="Calibri"/>
          <w:bCs/>
          <w:lang w:eastAsia="lt-LT"/>
        </w:rPr>
        <w:t>.</w:t>
      </w:r>
      <w:r w:rsidR="00553D6F" w:rsidRPr="0097742E">
        <w:rPr>
          <w:rFonts w:eastAsia="Calibri"/>
          <w:bCs/>
          <w:lang w:eastAsia="lt-LT"/>
        </w:rPr>
        <w:t xml:space="preserve"> </w:t>
      </w:r>
      <w:r w:rsidR="002D08AE" w:rsidRPr="0097742E">
        <w:rPr>
          <w:rFonts w:eastAsia="Calibri"/>
          <w:bCs/>
          <w:lang w:eastAsia="lt-LT"/>
        </w:rPr>
        <w:t>2023</w:t>
      </w:r>
      <w:r w:rsidR="002D08AE" w:rsidRPr="00271625">
        <w:rPr>
          <w:rFonts w:eastAsia="Calibri"/>
          <w:bCs/>
          <w:lang w:eastAsia="lt-LT"/>
        </w:rPr>
        <w:t xml:space="preserve"> metais </w:t>
      </w:r>
      <w:r w:rsidR="00271625" w:rsidRPr="00271625">
        <w:rPr>
          <w:rFonts w:eastAsia="Calibri"/>
          <w:bCs/>
          <w:lang w:eastAsia="lt-LT"/>
        </w:rPr>
        <w:t xml:space="preserve">socialinės priežiūros paslaugai teikti </w:t>
      </w:r>
      <w:r w:rsidR="002D08AE" w:rsidRPr="00271625">
        <w:rPr>
          <w:rFonts w:eastAsia="Calibri"/>
          <w:bCs/>
          <w:lang w:eastAsia="lt-LT"/>
        </w:rPr>
        <w:t>Savivaldybės biudžeto lėšų skirta 112</w:t>
      </w:r>
      <w:r w:rsidR="00271625" w:rsidRPr="00271625">
        <w:rPr>
          <w:rFonts w:eastAsia="Calibri"/>
          <w:bCs/>
          <w:lang w:eastAsia="lt-LT"/>
        </w:rPr>
        <w:t xml:space="preserve"> </w:t>
      </w:r>
      <w:r w:rsidR="002D08AE" w:rsidRPr="00271625">
        <w:rPr>
          <w:rFonts w:eastAsia="Calibri"/>
          <w:bCs/>
          <w:lang w:eastAsia="lt-LT"/>
        </w:rPr>
        <w:t>562 eur</w:t>
      </w:r>
      <w:r w:rsidR="00271625" w:rsidRPr="00271625">
        <w:rPr>
          <w:rFonts w:eastAsia="Calibri"/>
          <w:bCs/>
          <w:lang w:eastAsia="lt-LT"/>
        </w:rPr>
        <w:t>ai</w:t>
      </w:r>
      <w:r w:rsidR="002D08AE" w:rsidRPr="00271625">
        <w:rPr>
          <w:rFonts w:eastAsia="Calibri"/>
          <w:bCs/>
          <w:lang w:eastAsia="lt-LT"/>
        </w:rPr>
        <w:t>.</w:t>
      </w:r>
      <w:r w:rsidR="00271625" w:rsidRPr="00271625">
        <w:rPr>
          <w:rFonts w:eastAsia="Calibri"/>
          <w:bCs/>
          <w:lang w:eastAsia="lt-LT"/>
        </w:rPr>
        <w:t xml:space="preserve"> </w:t>
      </w:r>
    </w:p>
    <w:p w14:paraId="6EED52C2" w14:textId="500F9E0E" w:rsidR="00212635" w:rsidRPr="00AE23AE" w:rsidRDefault="001401BE">
      <w:pPr>
        <w:ind w:firstLine="720"/>
        <w:jc w:val="both"/>
        <w:textAlignment w:val="baseline"/>
        <w:rPr>
          <w:rFonts w:eastAsia="Calibri"/>
          <w:bCs/>
          <w:shd w:val="clear" w:color="auto" w:fill="FFFF00"/>
          <w:lang w:eastAsia="lt-LT"/>
        </w:rPr>
      </w:pPr>
      <w:r w:rsidRPr="00AE23AE">
        <w:rPr>
          <w:rFonts w:eastAsia="Calibri"/>
          <w:bCs/>
          <w:lang w:eastAsia="lt-LT"/>
        </w:rPr>
        <w:t>202</w:t>
      </w:r>
      <w:r w:rsidR="00DA3649" w:rsidRPr="00AE23AE">
        <w:rPr>
          <w:rFonts w:eastAsia="Calibri"/>
          <w:bCs/>
          <w:lang w:eastAsia="lt-LT"/>
        </w:rPr>
        <w:t>4</w:t>
      </w:r>
      <w:r w:rsidRPr="00AE23AE">
        <w:rPr>
          <w:rFonts w:eastAsia="Calibri"/>
          <w:bCs/>
          <w:lang w:eastAsia="lt-LT"/>
        </w:rPr>
        <w:t xml:space="preserve"> </w:t>
      </w:r>
      <w:proofErr w:type="spellStart"/>
      <w:r w:rsidRPr="00AE23AE">
        <w:rPr>
          <w:rFonts w:eastAsia="Calibri"/>
          <w:bCs/>
          <w:lang w:eastAsia="lt-LT"/>
        </w:rPr>
        <w:t>m</w:t>
      </w:r>
      <w:proofErr w:type="spellEnd"/>
      <w:r w:rsidR="007F3681">
        <w:rPr>
          <w:rFonts w:eastAsia="Calibri"/>
          <w:bCs/>
          <w:lang w:eastAsia="lt-LT"/>
        </w:rPr>
        <w:t>.</w:t>
      </w:r>
      <w:r w:rsidRPr="00AE23AE">
        <w:rPr>
          <w:rFonts w:eastAsia="Calibri"/>
          <w:bCs/>
          <w:lang w:eastAsia="lt-LT"/>
        </w:rPr>
        <w:t xml:space="preserve"> sausio 1 </w:t>
      </w:r>
      <w:proofErr w:type="spellStart"/>
      <w:r w:rsidRPr="00AE23AE">
        <w:rPr>
          <w:rFonts w:eastAsia="Calibri"/>
          <w:bCs/>
          <w:lang w:eastAsia="lt-LT"/>
        </w:rPr>
        <w:t>d</w:t>
      </w:r>
      <w:proofErr w:type="spellEnd"/>
      <w:r w:rsidR="007F3681">
        <w:rPr>
          <w:rFonts w:eastAsia="Calibri"/>
          <w:bCs/>
          <w:lang w:eastAsia="lt-LT"/>
        </w:rPr>
        <w:t>.</w:t>
      </w:r>
      <w:r w:rsidRPr="00AE23AE">
        <w:rPr>
          <w:rFonts w:eastAsia="Calibri"/>
          <w:bCs/>
          <w:lang w:eastAsia="lt-LT"/>
        </w:rPr>
        <w:t xml:space="preserve"> vaikų dienos socialinei priežiūrai teikti akredituotos 19</w:t>
      </w:r>
      <w:r w:rsidR="00DA3649" w:rsidRPr="00AE23AE">
        <w:rPr>
          <w:rFonts w:eastAsia="Calibri"/>
          <w:bCs/>
          <w:lang w:eastAsia="lt-LT"/>
        </w:rPr>
        <w:t>7</w:t>
      </w:r>
      <w:r w:rsidRPr="00AE23AE">
        <w:rPr>
          <w:rFonts w:eastAsia="Calibri"/>
          <w:bCs/>
          <w:lang w:eastAsia="lt-LT"/>
        </w:rPr>
        <w:t xml:space="preserve"> vietos</w:t>
      </w:r>
      <w:r w:rsidR="006D7F6F" w:rsidRPr="00AE23AE">
        <w:rPr>
          <w:rFonts w:eastAsia="Calibri"/>
          <w:bCs/>
          <w:lang w:eastAsia="lt-LT"/>
        </w:rPr>
        <w:t xml:space="preserve">. </w:t>
      </w:r>
      <w:r w:rsidR="00212635" w:rsidRPr="00AE23AE">
        <w:rPr>
          <w:rFonts w:eastAsia="Calibri"/>
          <w:bCs/>
          <w:lang w:eastAsia="lt-LT"/>
        </w:rPr>
        <w:t xml:space="preserve">Užtikrinant paslaugos prieinamumą šiais metais </w:t>
      </w:r>
      <w:r w:rsidR="00553D6F" w:rsidRPr="00AE23AE">
        <w:rPr>
          <w:rFonts w:eastAsia="Calibri"/>
          <w:bCs/>
          <w:lang w:eastAsia="lt-LT"/>
        </w:rPr>
        <w:t>Savivaldybė</w:t>
      </w:r>
      <w:r w:rsidR="00212635" w:rsidRPr="00AE23AE">
        <w:rPr>
          <w:rFonts w:eastAsia="Calibri"/>
          <w:bCs/>
          <w:lang w:eastAsia="lt-LT"/>
        </w:rPr>
        <w:t xml:space="preserve"> yra sudariusi sutartį su Telšių socialinių paslaugų centru ir finansuoja jį pagal faktinę gyvenamąją vietą lankančio 1</w:t>
      </w:r>
      <w:r w:rsidR="009134B9">
        <w:rPr>
          <w:rFonts w:eastAsia="Calibri"/>
          <w:bCs/>
          <w:lang w:eastAsia="lt-LT"/>
        </w:rPr>
        <w:t xml:space="preserve"> (vieno)</w:t>
      </w:r>
      <w:r w:rsidR="00212635" w:rsidRPr="00AE23AE">
        <w:rPr>
          <w:rFonts w:eastAsia="Calibri"/>
          <w:bCs/>
          <w:lang w:eastAsia="lt-LT"/>
        </w:rPr>
        <w:t xml:space="preserve"> Savivaldybės vaiko paslaugą.</w:t>
      </w:r>
    </w:p>
    <w:p w14:paraId="718B190A" w14:textId="119323C9" w:rsidR="00943C6F" w:rsidRPr="00662892" w:rsidRDefault="00943C6F">
      <w:pPr>
        <w:ind w:firstLine="720"/>
        <w:jc w:val="both"/>
        <w:textAlignment w:val="baseline"/>
        <w:rPr>
          <w:rFonts w:eastAsia="Calibri"/>
          <w:bCs/>
          <w:lang w:eastAsia="lt-LT"/>
        </w:rPr>
      </w:pPr>
      <w:r w:rsidRPr="00662892">
        <w:rPr>
          <w:rFonts w:eastAsia="Calibri"/>
          <w:b/>
          <w:lang w:eastAsia="lt-LT"/>
        </w:rPr>
        <w:t>6.2.1</w:t>
      </w:r>
      <w:r w:rsidR="004E6600">
        <w:rPr>
          <w:rFonts w:eastAsia="Calibri"/>
          <w:b/>
          <w:lang w:eastAsia="lt-LT"/>
        </w:rPr>
        <w:t>0</w:t>
      </w:r>
      <w:r w:rsidRPr="00662892">
        <w:rPr>
          <w:rFonts w:eastAsia="Calibri"/>
          <w:b/>
          <w:lang w:eastAsia="lt-LT"/>
        </w:rPr>
        <w:t>.</w:t>
      </w:r>
      <w:r w:rsidRPr="00662892">
        <w:rPr>
          <w:rFonts w:eastAsia="Calibri"/>
          <w:bCs/>
          <w:lang w:eastAsia="lt-LT"/>
        </w:rPr>
        <w:t xml:space="preserve"> </w:t>
      </w:r>
      <w:r w:rsidR="009B7156" w:rsidRPr="00662892">
        <w:rPr>
          <w:rFonts w:eastAsia="Calibri"/>
          <w:b/>
          <w:lang w:eastAsia="lt-LT"/>
        </w:rPr>
        <w:t>S</w:t>
      </w:r>
      <w:r w:rsidRPr="00662892">
        <w:rPr>
          <w:rFonts w:eastAsia="Calibri"/>
          <w:b/>
          <w:lang w:eastAsia="lt-LT"/>
        </w:rPr>
        <w:t>ocialinė</w:t>
      </w:r>
      <w:r w:rsidR="009B7156" w:rsidRPr="00662892">
        <w:rPr>
          <w:rFonts w:eastAsia="Calibri"/>
          <w:b/>
          <w:lang w:eastAsia="lt-LT"/>
        </w:rPr>
        <w:t>s</w:t>
      </w:r>
      <w:r w:rsidRPr="00662892">
        <w:rPr>
          <w:rFonts w:eastAsia="Calibri"/>
          <w:b/>
          <w:lang w:eastAsia="lt-LT"/>
        </w:rPr>
        <w:t xml:space="preserve"> reabilitacij</w:t>
      </w:r>
      <w:r w:rsidR="009B7156" w:rsidRPr="00662892">
        <w:rPr>
          <w:rFonts w:eastAsia="Calibri"/>
          <w:b/>
          <w:lang w:eastAsia="lt-LT"/>
        </w:rPr>
        <w:t>os</w:t>
      </w:r>
      <w:r w:rsidRPr="00662892">
        <w:rPr>
          <w:rFonts w:eastAsia="Calibri"/>
          <w:b/>
          <w:lang w:eastAsia="lt-LT"/>
        </w:rPr>
        <w:t xml:space="preserve"> </w:t>
      </w:r>
      <w:r w:rsidR="0089035F">
        <w:rPr>
          <w:rFonts w:eastAsia="Calibri"/>
          <w:b/>
          <w:lang w:eastAsia="lt-LT"/>
        </w:rPr>
        <w:t>asmenims su negalia</w:t>
      </w:r>
      <w:r w:rsidRPr="00662892">
        <w:rPr>
          <w:rFonts w:eastAsia="Calibri"/>
          <w:b/>
          <w:lang w:eastAsia="lt-LT"/>
        </w:rPr>
        <w:t xml:space="preserve"> bendruomenėje</w:t>
      </w:r>
      <w:r w:rsidRPr="00662892">
        <w:rPr>
          <w:rFonts w:eastAsia="Calibri"/>
          <w:bCs/>
          <w:lang w:eastAsia="lt-LT"/>
        </w:rPr>
        <w:t xml:space="preserve"> </w:t>
      </w:r>
      <w:r w:rsidR="00E60DE8" w:rsidRPr="001544C1">
        <w:rPr>
          <w:rFonts w:eastAsia="Calibri"/>
          <w:bCs/>
          <w:lang w:eastAsia="lt-LT"/>
        </w:rPr>
        <w:t>akredituotos</w:t>
      </w:r>
      <w:r w:rsidR="00E60DE8">
        <w:rPr>
          <w:rFonts w:eastAsia="Calibri"/>
          <w:bCs/>
          <w:lang w:eastAsia="lt-LT"/>
        </w:rPr>
        <w:t xml:space="preserve"> </w:t>
      </w:r>
      <w:r w:rsidR="009B7156" w:rsidRPr="00662892">
        <w:rPr>
          <w:rFonts w:eastAsia="Calibri"/>
          <w:bCs/>
          <w:lang w:eastAsia="lt-LT"/>
        </w:rPr>
        <w:t xml:space="preserve">paslaugos Savivaldybėje pradėtos teikti tik nuo 2023 </w:t>
      </w:r>
      <w:proofErr w:type="spellStart"/>
      <w:r w:rsidR="009B7156" w:rsidRPr="00662892">
        <w:rPr>
          <w:rFonts w:eastAsia="Calibri"/>
          <w:bCs/>
          <w:lang w:eastAsia="lt-LT"/>
        </w:rPr>
        <w:t>m</w:t>
      </w:r>
      <w:proofErr w:type="spellEnd"/>
      <w:r w:rsidR="00CF26FE">
        <w:rPr>
          <w:rFonts w:eastAsia="Calibri"/>
          <w:bCs/>
          <w:lang w:eastAsia="lt-LT"/>
        </w:rPr>
        <w:t>.</w:t>
      </w:r>
      <w:r w:rsidR="009B7156" w:rsidRPr="00662892">
        <w:rPr>
          <w:rFonts w:eastAsia="Calibri"/>
          <w:bCs/>
          <w:lang w:eastAsia="lt-LT"/>
        </w:rPr>
        <w:t xml:space="preserve"> sausio 1 </w:t>
      </w:r>
      <w:proofErr w:type="spellStart"/>
      <w:r w:rsidR="009B7156" w:rsidRPr="00662892">
        <w:rPr>
          <w:rFonts w:eastAsia="Calibri"/>
          <w:bCs/>
          <w:lang w:eastAsia="lt-LT"/>
        </w:rPr>
        <w:t>d</w:t>
      </w:r>
      <w:proofErr w:type="spellEnd"/>
      <w:r w:rsidR="00662892" w:rsidRPr="00662892">
        <w:rPr>
          <w:rFonts w:eastAsia="Calibri"/>
          <w:bCs/>
          <w:lang w:eastAsia="lt-LT"/>
        </w:rPr>
        <w:t>.</w:t>
      </w:r>
    </w:p>
    <w:p w14:paraId="0B316594" w14:textId="523A384B" w:rsidR="00943C6F" w:rsidRPr="00662892" w:rsidRDefault="00943C6F">
      <w:pPr>
        <w:ind w:firstLine="720"/>
        <w:jc w:val="both"/>
        <w:textAlignment w:val="baseline"/>
      </w:pPr>
      <w:r w:rsidRPr="00662892">
        <w:rPr>
          <w:rFonts w:eastAsia="Calibri"/>
          <w:bCs/>
          <w:lang w:eastAsia="lt-LT"/>
        </w:rPr>
        <w:t>Šias paslaugas akreditavo</w:t>
      </w:r>
      <w:r w:rsidR="00662892" w:rsidRPr="00662892">
        <w:rPr>
          <w:rFonts w:eastAsia="Calibri"/>
          <w:bCs/>
          <w:lang w:eastAsia="lt-LT"/>
        </w:rPr>
        <w:t xml:space="preserve"> 6 nevyriausybinės </w:t>
      </w:r>
      <w:r w:rsidR="00BB4338">
        <w:rPr>
          <w:rFonts w:eastAsia="Calibri"/>
          <w:bCs/>
          <w:lang w:eastAsia="lt-LT"/>
        </w:rPr>
        <w:t xml:space="preserve">žmonių su negalia </w:t>
      </w:r>
      <w:r w:rsidR="00662892" w:rsidRPr="00662892">
        <w:rPr>
          <w:rFonts w:eastAsia="Calibri"/>
          <w:bCs/>
          <w:lang w:eastAsia="lt-LT"/>
        </w:rPr>
        <w:t>organizacijos</w:t>
      </w:r>
      <w:r w:rsidRPr="00662892">
        <w:rPr>
          <w:rFonts w:eastAsia="Calibri"/>
          <w:bCs/>
          <w:lang w:eastAsia="lt-LT"/>
        </w:rPr>
        <w:t>:</w:t>
      </w:r>
      <w:r w:rsidRPr="00662892">
        <w:t xml:space="preserve"> </w:t>
      </w:r>
      <w:proofErr w:type="spellStart"/>
      <w:r w:rsidRPr="00662892">
        <w:t>VšĮ</w:t>
      </w:r>
      <w:proofErr w:type="spellEnd"/>
      <w:r w:rsidRPr="00662892">
        <w:t xml:space="preserve"> LASS šiaurės rytų centras – 30 vietų; Sergančiųjų cukriniu diabetu klubas – 30 vietų; Plungės rajono neįgaliųjų draugija – 45 vietos; Telšių apskrities sergančiųjų </w:t>
      </w:r>
      <w:r w:rsidRPr="0037285D">
        <w:t>nervų-raumenų ligomis</w:t>
      </w:r>
      <w:r w:rsidRPr="0072607E">
        <w:t xml:space="preserve"> asociacija</w:t>
      </w:r>
      <w:r w:rsidRPr="00662892">
        <w:t xml:space="preserve"> – 30 vietų; Cerebrinio paralyžiaus asociacijos Plungės skyrius – 35 vietos ir Žemaitijos psichikos negalią turinčių žmonių klubas „Telšių </w:t>
      </w:r>
      <w:proofErr w:type="spellStart"/>
      <w:r w:rsidRPr="00662892">
        <w:t>atjauta</w:t>
      </w:r>
      <w:proofErr w:type="spellEnd"/>
      <w:r w:rsidRPr="00662892">
        <w:t>“ – 15 vietų.</w:t>
      </w:r>
    </w:p>
    <w:p w14:paraId="61BA93F9" w14:textId="14F43623" w:rsidR="00744AE5" w:rsidRPr="00D26A5D" w:rsidRDefault="00943C6F">
      <w:pPr>
        <w:ind w:firstLine="720"/>
        <w:jc w:val="both"/>
        <w:textAlignment w:val="baseline"/>
        <w:rPr>
          <w:rStyle w:val="Grietas"/>
        </w:rPr>
      </w:pPr>
      <w:r w:rsidRPr="00D26A5D">
        <w:rPr>
          <w:rStyle w:val="Grietas"/>
          <w:b w:val="0"/>
        </w:rPr>
        <w:t>Teikiant socialinės reabilitacijos</w:t>
      </w:r>
      <w:r w:rsidR="00387012">
        <w:rPr>
          <w:rStyle w:val="Grietas"/>
          <w:b w:val="0"/>
        </w:rPr>
        <w:t xml:space="preserve"> asmenims su negalia</w:t>
      </w:r>
      <w:r w:rsidRPr="00D26A5D">
        <w:rPr>
          <w:rStyle w:val="Grietas"/>
          <w:b w:val="0"/>
        </w:rPr>
        <w:t xml:space="preserve"> bendruomenėje paslaugas</w:t>
      </w:r>
      <w:r w:rsidR="00C4290A" w:rsidRPr="00D26A5D">
        <w:rPr>
          <w:rStyle w:val="Grietas"/>
          <w:b w:val="0"/>
        </w:rPr>
        <w:t xml:space="preserve"> </w:t>
      </w:r>
      <w:r w:rsidRPr="00D26A5D">
        <w:rPr>
          <w:rStyle w:val="Grietas"/>
          <w:b w:val="0"/>
        </w:rPr>
        <w:t>teikiamos 2 pagrindinės paslaugos</w:t>
      </w:r>
      <w:r w:rsidR="00387012">
        <w:rPr>
          <w:rStyle w:val="Grietas"/>
          <w:b w:val="0"/>
        </w:rPr>
        <w:t xml:space="preserve"> ir</w:t>
      </w:r>
      <w:r w:rsidR="00744AE5" w:rsidRPr="00D26A5D">
        <w:t xml:space="preserve"> ne mažiau kaip 4 kartus per mėnesį</w:t>
      </w:r>
      <w:r w:rsidRPr="00773182">
        <w:rPr>
          <w:rStyle w:val="Grietas"/>
          <w:b w:val="0"/>
        </w:rPr>
        <w:t>:</w:t>
      </w:r>
    </w:p>
    <w:p w14:paraId="5F26D47E" w14:textId="4214A04D" w:rsidR="00744AE5" w:rsidRPr="0037285D" w:rsidRDefault="00943C6F" w:rsidP="002F480F">
      <w:pPr>
        <w:pStyle w:val="Sraopastraipa"/>
        <w:numPr>
          <w:ilvl w:val="0"/>
          <w:numId w:val="16"/>
        </w:numPr>
        <w:tabs>
          <w:tab w:val="left" w:pos="993"/>
        </w:tabs>
        <w:ind w:left="0" w:firstLine="720"/>
        <w:jc w:val="both"/>
        <w:textAlignment w:val="baseline"/>
      </w:pPr>
      <w:r w:rsidRPr="0037285D">
        <w:rPr>
          <w:rStyle w:val="Grietas"/>
        </w:rPr>
        <w:t>s</w:t>
      </w:r>
      <w:r w:rsidRPr="0037285D">
        <w:t>o</w:t>
      </w:r>
      <w:r w:rsidRPr="0072607E">
        <w:t>c</w:t>
      </w:r>
      <w:r w:rsidRPr="00D26A5D">
        <w:t>ialinių ir (ar) kasdienių savarankiško gyvenimo įgūdžių, gebėjimų ugdymas ir (ar) palaikymas, ir (ar) atkūrimas</w:t>
      </w:r>
      <w:r w:rsidRPr="0037285D">
        <w:t>, suteikiant bendrąsias žinias ir praktiškai mokant spręsti dėl negalios buityje ir (ar) aplinkoje kylančias problemas</w:t>
      </w:r>
      <w:r w:rsidR="00A80BB9" w:rsidRPr="002F480F">
        <w:t>;</w:t>
      </w:r>
    </w:p>
    <w:p w14:paraId="19AC4BCF" w14:textId="28AC3B8D" w:rsidR="00744AE5" w:rsidRPr="0097742E" w:rsidRDefault="00943C6F" w:rsidP="002F480F">
      <w:pPr>
        <w:pStyle w:val="Sraopastraipa"/>
        <w:numPr>
          <w:ilvl w:val="0"/>
          <w:numId w:val="16"/>
        </w:numPr>
        <w:tabs>
          <w:tab w:val="left" w:pos="993"/>
        </w:tabs>
        <w:ind w:left="0" w:firstLine="720"/>
        <w:jc w:val="both"/>
        <w:textAlignment w:val="baseline"/>
      </w:pPr>
      <w:r w:rsidRPr="0072607E">
        <w:t>mokymosi, užimtumo ir (ar) darbinių</w:t>
      </w:r>
      <w:r w:rsidRPr="0097742E">
        <w:t xml:space="preserve"> įgūdžių ugdymas, atkūrimas ir (ar) stiprinimas, padedant pasirengti dalyvauti darbo rinkoje ir (ar) įsidarbinti, ir (ar) išsilaikyti darbo vietoje ar dalyvauti užimtumo veikloje. </w:t>
      </w:r>
    </w:p>
    <w:p w14:paraId="7E53996C" w14:textId="5F737C05" w:rsidR="00744AE5" w:rsidRPr="00A80BB9" w:rsidRDefault="00943C6F" w:rsidP="002F480F">
      <w:pPr>
        <w:ind w:firstLine="720"/>
        <w:jc w:val="both"/>
        <w:textAlignment w:val="baseline"/>
      </w:pPr>
      <w:r w:rsidRPr="00A80BB9">
        <w:t>Gali būti teikiamos ir papildomos paslaugos (pagal asmens poreikį):</w:t>
      </w:r>
    </w:p>
    <w:p w14:paraId="09AB8F35" w14:textId="6C69BE4E" w:rsidR="00744AE5" w:rsidRPr="0072607E" w:rsidRDefault="00943C6F" w:rsidP="002F480F">
      <w:pPr>
        <w:pStyle w:val="Sraopastraipa"/>
        <w:numPr>
          <w:ilvl w:val="0"/>
          <w:numId w:val="16"/>
        </w:numPr>
        <w:tabs>
          <w:tab w:val="left" w:pos="993"/>
        </w:tabs>
        <w:ind w:left="0" w:firstLine="720"/>
        <w:jc w:val="both"/>
        <w:textAlignment w:val="baseline"/>
      </w:pPr>
      <w:r w:rsidRPr="00A80BB9">
        <w:t>palydėjimas ir (ar) transporto organizavimas</w:t>
      </w:r>
      <w:r w:rsidR="00A80BB9" w:rsidRPr="002F480F">
        <w:t>;</w:t>
      </w:r>
      <w:r w:rsidRPr="0037285D">
        <w:t xml:space="preserve"> </w:t>
      </w:r>
    </w:p>
    <w:p w14:paraId="742CA842" w14:textId="2FB6A528" w:rsidR="00744AE5" w:rsidRPr="00D26A5D" w:rsidRDefault="00943C6F" w:rsidP="002F480F">
      <w:pPr>
        <w:pStyle w:val="Sraopastraipa"/>
        <w:numPr>
          <w:ilvl w:val="0"/>
          <w:numId w:val="16"/>
        </w:numPr>
        <w:tabs>
          <w:tab w:val="left" w:pos="993"/>
        </w:tabs>
        <w:ind w:left="0" w:firstLine="720"/>
        <w:jc w:val="both"/>
        <w:textAlignment w:val="baseline"/>
      </w:pPr>
      <w:r w:rsidRPr="00D26A5D">
        <w:t>aktyvaus judėjimo ir sveikos gyvensenos įgūdžių ugdymas</w:t>
      </w:r>
      <w:r w:rsidR="00A80BB9">
        <w:t>;</w:t>
      </w:r>
    </w:p>
    <w:p w14:paraId="5BD95A8C" w14:textId="0CEABBE3" w:rsidR="00744AE5" w:rsidRPr="00D26A5D" w:rsidRDefault="00943C6F" w:rsidP="002F480F">
      <w:pPr>
        <w:pStyle w:val="Sraopastraipa"/>
        <w:numPr>
          <w:ilvl w:val="0"/>
          <w:numId w:val="16"/>
        </w:numPr>
        <w:tabs>
          <w:tab w:val="left" w:pos="993"/>
        </w:tabs>
        <w:ind w:left="0" w:firstLine="720"/>
        <w:jc w:val="both"/>
        <w:textAlignment w:val="baseline"/>
      </w:pPr>
      <w:r w:rsidRPr="00D26A5D">
        <w:t>saviraiškos įgūdžių ir meninių gebėjimų lavinimas ir (ar) palaikymas</w:t>
      </w:r>
      <w:r w:rsidR="00A80BB9">
        <w:t>;</w:t>
      </w:r>
    </w:p>
    <w:p w14:paraId="0199D07B" w14:textId="517DC56F" w:rsidR="004D02CD" w:rsidRPr="0037285D" w:rsidRDefault="00943C6F" w:rsidP="002F480F">
      <w:pPr>
        <w:pStyle w:val="Sraopastraipa"/>
        <w:numPr>
          <w:ilvl w:val="0"/>
          <w:numId w:val="16"/>
        </w:numPr>
        <w:tabs>
          <w:tab w:val="left" w:pos="993"/>
        </w:tabs>
        <w:ind w:left="0" w:firstLine="720"/>
        <w:jc w:val="both"/>
        <w:textAlignment w:val="baseline"/>
      </w:pPr>
      <w:r w:rsidRPr="0037285D">
        <w:t xml:space="preserve">individuali ir (ar) grupinė emocinė-psichologinė pagalba, savitarpio paramos grupės. </w:t>
      </w:r>
    </w:p>
    <w:p w14:paraId="6CD2CC65" w14:textId="2436AA77" w:rsidR="00245C7C" w:rsidRPr="004E708C" w:rsidRDefault="00943C6F" w:rsidP="002F480F">
      <w:pPr>
        <w:ind w:firstLine="720"/>
        <w:jc w:val="both"/>
        <w:textAlignment w:val="baseline"/>
        <w:rPr>
          <w:shd w:val="clear" w:color="auto" w:fill="FFFFFF"/>
        </w:rPr>
      </w:pPr>
      <w:r w:rsidRPr="0097742E">
        <w:rPr>
          <w:shd w:val="clear" w:color="auto" w:fill="FFFFFF"/>
        </w:rPr>
        <w:t xml:space="preserve">Socialinės reabilitacijos </w:t>
      </w:r>
      <w:r w:rsidR="0008086E" w:rsidRPr="0097742E">
        <w:rPr>
          <w:shd w:val="clear" w:color="auto" w:fill="FFFFFF"/>
        </w:rPr>
        <w:t>asmenims su negalia</w:t>
      </w:r>
      <w:r w:rsidRPr="0097742E">
        <w:rPr>
          <w:shd w:val="clear" w:color="auto" w:fill="FFFFFF"/>
        </w:rPr>
        <w:t xml:space="preserve"> bendruomenėje paslaugos teikimo trukmė asmeniui ne ilgesnė nei 3 metai.</w:t>
      </w:r>
    </w:p>
    <w:p w14:paraId="0CEC173A" w14:textId="3518976A" w:rsidR="00AB5423" w:rsidRPr="00A80BB9" w:rsidRDefault="00943C6F" w:rsidP="002F480F">
      <w:pPr>
        <w:ind w:firstLine="720"/>
        <w:jc w:val="both"/>
        <w:textAlignment w:val="baseline"/>
        <w:rPr>
          <w:shd w:val="clear" w:color="auto" w:fill="FFFFFF"/>
        </w:rPr>
      </w:pPr>
      <w:bookmarkStart w:id="24" w:name="_Hlk164611400"/>
      <w:r w:rsidRPr="00A80BB9">
        <w:rPr>
          <w:shd w:val="clear" w:color="auto" w:fill="FFFFFF"/>
        </w:rPr>
        <w:t xml:space="preserve">Akredituotų socialinės reabilitacijos paslaugų </w:t>
      </w:r>
      <w:r w:rsidR="0008086E" w:rsidRPr="00A80BB9">
        <w:rPr>
          <w:shd w:val="clear" w:color="auto" w:fill="FFFFFF"/>
        </w:rPr>
        <w:t>asmenims su negalia</w:t>
      </w:r>
      <w:r w:rsidRPr="00A80BB9">
        <w:rPr>
          <w:shd w:val="clear" w:color="auto" w:fill="FFFFFF"/>
        </w:rPr>
        <w:t xml:space="preserve"> bendruomenėje skiriamų lėšų sumos dydis kintamas, jis priklauso nuo </w:t>
      </w:r>
      <w:r w:rsidR="00EF32A9" w:rsidRPr="00A80BB9">
        <w:rPr>
          <w:shd w:val="clear" w:color="auto" w:fill="FFFFFF"/>
        </w:rPr>
        <w:t>įstaigas</w:t>
      </w:r>
      <w:r w:rsidRPr="00A80BB9">
        <w:rPr>
          <w:shd w:val="clear" w:color="auto" w:fill="FFFFFF"/>
        </w:rPr>
        <w:t xml:space="preserve"> lankančių </w:t>
      </w:r>
      <w:r w:rsidR="004D02CD" w:rsidRPr="00A80BB9">
        <w:rPr>
          <w:shd w:val="clear" w:color="auto" w:fill="FFFFFF"/>
        </w:rPr>
        <w:t>ir paslaugas gaunančių</w:t>
      </w:r>
      <w:r w:rsidRPr="00A80BB9">
        <w:rPr>
          <w:shd w:val="clear" w:color="auto" w:fill="FFFFFF"/>
        </w:rPr>
        <w:t xml:space="preserve"> asmenų </w:t>
      </w:r>
      <w:r w:rsidR="00AB5423" w:rsidRPr="00A80BB9">
        <w:rPr>
          <w:shd w:val="clear" w:color="auto" w:fill="FFFFFF"/>
        </w:rPr>
        <w:t xml:space="preserve">su negalia </w:t>
      </w:r>
      <w:r w:rsidRPr="00A80BB9">
        <w:rPr>
          <w:shd w:val="clear" w:color="auto" w:fill="FFFFFF"/>
        </w:rPr>
        <w:t>skaičiaus</w:t>
      </w:r>
      <w:r w:rsidR="00245C7C" w:rsidRPr="00A80BB9">
        <w:rPr>
          <w:shd w:val="clear" w:color="auto" w:fill="FFFFFF"/>
        </w:rPr>
        <w:t>.</w:t>
      </w:r>
      <w:r w:rsidR="00D63C81" w:rsidRPr="00A80BB9">
        <w:rPr>
          <w:shd w:val="clear" w:color="auto" w:fill="FFFFFF"/>
        </w:rPr>
        <w:t xml:space="preserve"> </w:t>
      </w:r>
      <w:r w:rsidR="00AB680F" w:rsidRPr="00A80BB9">
        <w:rPr>
          <w:shd w:val="clear" w:color="auto" w:fill="FFFFFF"/>
        </w:rPr>
        <w:t>2023 metais šiai paslaugai</w:t>
      </w:r>
      <w:r w:rsidRPr="00A80BB9">
        <w:rPr>
          <w:shd w:val="clear" w:color="auto" w:fill="FFFFFF"/>
        </w:rPr>
        <w:t xml:space="preserve"> finansuoti </w:t>
      </w:r>
      <w:r w:rsidR="00AB5423" w:rsidRPr="00A80BB9">
        <w:rPr>
          <w:shd w:val="clear" w:color="auto" w:fill="FFFFFF"/>
        </w:rPr>
        <w:t xml:space="preserve">buvo </w:t>
      </w:r>
      <w:r w:rsidR="00AB680F" w:rsidRPr="00A80BB9">
        <w:rPr>
          <w:shd w:val="clear" w:color="auto" w:fill="FFFFFF"/>
        </w:rPr>
        <w:t>skirta</w:t>
      </w:r>
      <w:r w:rsidR="006630BE" w:rsidRPr="00A80BB9">
        <w:rPr>
          <w:shd w:val="clear" w:color="auto" w:fill="FFFFFF"/>
        </w:rPr>
        <w:t xml:space="preserve"> </w:t>
      </w:r>
      <w:r w:rsidRPr="00A80BB9">
        <w:rPr>
          <w:shd w:val="clear" w:color="auto" w:fill="FFFFFF"/>
        </w:rPr>
        <w:t>po 41,5 euro valstybės biudžeto ir 17,15 euro Savivaldybės biudžeto</w:t>
      </w:r>
      <w:r w:rsidR="00744AE5" w:rsidRPr="00A80BB9">
        <w:rPr>
          <w:shd w:val="clear" w:color="auto" w:fill="FFFFFF"/>
        </w:rPr>
        <w:t xml:space="preserve"> lėšų už asmenį</w:t>
      </w:r>
      <w:r w:rsidR="00AB680F" w:rsidRPr="00A80BB9">
        <w:rPr>
          <w:shd w:val="clear" w:color="auto" w:fill="FFFFFF"/>
        </w:rPr>
        <w:t>.</w:t>
      </w:r>
      <w:r w:rsidR="00B53A6D" w:rsidRPr="00A80BB9">
        <w:rPr>
          <w:shd w:val="clear" w:color="auto" w:fill="FFFFFF"/>
        </w:rPr>
        <w:t xml:space="preserve"> </w:t>
      </w:r>
      <w:r w:rsidR="00AB5423" w:rsidRPr="00A80BB9">
        <w:rPr>
          <w:shd w:val="clear" w:color="auto" w:fill="FFFFFF"/>
        </w:rPr>
        <w:t>Nuo 2024 metų šiai paslaugai finansuoti skiriama 36,41 euro valstybės biudžeto ir 19,25 euro Savivaldybės biudžeto lėšų už asmenį.</w:t>
      </w:r>
    </w:p>
    <w:p w14:paraId="23867B51" w14:textId="3D507FD6" w:rsidR="001036B6" w:rsidRDefault="00D26A5D" w:rsidP="002F480F">
      <w:pPr>
        <w:ind w:firstLine="720"/>
        <w:jc w:val="both"/>
        <w:textAlignment w:val="baseline"/>
        <w:rPr>
          <w:shd w:val="clear" w:color="auto" w:fill="FFFFFF"/>
        </w:rPr>
      </w:pPr>
      <w:r w:rsidRPr="00A80BB9">
        <w:rPr>
          <w:shd w:val="clear" w:color="auto" w:fill="FFFFFF"/>
        </w:rPr>
        <w:t xml:space="preserve">Iš </w:t>
      </w:r>
      <w:r w:rsidR="006630BE" w:rsidRPr="00A80BB9">
        <w:rPr>
          <w:shd w:val="clear" w:color="auto" w:fill="FFFFFF"/>
        </w:rPr>
        <w:t xml:space="preserve">viso </w:t>
      </w:r>
      <w:r w:rsidRPr="00A80BB9">
        <w:rPr>
          <w:shd w:val="clear" w:color="auto" w:fill="FFFFFF"/>
        </w:rPr>
        <w:t xml:space="preserve">2023 metais </w:t>
      </w:r>
      <w:r w:rsidR="006630BE" w:rsidRPr="00A80BB9">
        <w:rPr>
          <w:shd w:val="clear" w:color="auto" w:fill="FFFFFF"/>
        </w:rPr>
        <w:t xml:space="preserve">šiai </w:t>
      </w:r>
      <w:r w:rsidRPr="00A80BB9">
        <w:rPr>
          <w:shd w:val="clear" w:color="auto" w:fill="FFFFFF"/>
        </w:rPr>
        <w:t>paslaugai teikti panaudota 83 780,76 eur</w:t>
      </w:r>
      <w:r w:rsidR="00A80BB9" w:rsidRPr="002F480F">
        <w:rPr>
          <w:shd w:val="clear" w:color="auto" w:fill="FFFFFF"/>
        </w:rPr>
        <w:t>ų</w:t>
      </w:r>
      <w:r w:rsidR="006630BE" w:rsidRPr="0037285D">
        <w:t xml:space="preserve"> </w:t>
      </w:r>
      <w:r w:rsidR="006630BE" w:rsidRPr="0072607E">
        <w:rPr>
          <w:shd w:val="clear" w:color="auto" w:fill="FFFFFF"/>
        </w:rPr>
        <w:t>valstybės biudžeto lėšų</w:t>
      </w:r>
      <w:r w:rsidRPr="0097742E">
        <w:rPr>
          <w:shd w:val="clear" w:color="auto" w:fill="FFFFFF"/>
        </w:rPr>
        <w:t xml:space="preserve">, iš </w:t>
      </w:r>
      <w:r w:rsidR="00A80BB9" w:rsidRPr="002F480F">
        <w:rPr>
          <w:shd w:val="clear" w:color="auto" w:fill="FFFFFF"/>
        </w:rPr>
        <w:t>S</w:t>
      </w:r>
      <w:r w:rsidRPr="0037285D">
        <w:rPr>
          <w:shd w:val="clear" w:color="auto" w:fill="FFFFFF"/>
        </w:rPr>
        <w:t>avivaldybės biudžeto</w:t>
      </w:r>
      <w:r w:rsidR="006630BE" w:rsidRPr="0072607E">
        <w:rPr>
          <w:shd w:val="clear" w:color="auto" w:fill="FFFFFF"/>
        </w:rPr>
        <w:t xml:space="preserve"> </w:t>
      </w:r>
      <w:r w:rsidR="00A80BB9" w:rsidRPr="0097742E">
        <w:rPr>
          <w:shd w:val="clear" w:color="auto" w:fill="FFFFFF"/>
        </w:rPr>
        <w:t>–</w:t>
      </w:r>
      <w:r w:rsidRPr="0097742E">
        <w:rPr>
          <w:shd w:val="clear" w:color="auto" w:fill="FFFFFF"/>
        </w:rPr>
        <w:t xml:space="preserve"> 32 058,91 eur</w:t>
      </w:r>
      <w:r w:rsidR="00AB5423" w:rsidRPr="004E708C">
        <w:rPr>
          <w:shd w:val="clear" w:color="auto" w:fill="FFFFFF"/>
        </w:rPr>
        <w:t>o</w:t>
      </w:r>
      <w:r w:rsidRPr="00A80BB9">
        <w:rPr>
          <w:shd w:val="clear" w:color="auto" w:fill="FFFFFF"/>
        </w:rPr>
        <w:t>. Paslaug</w:t>
      </w:r>
      <w:r w:rsidR="00AB5423" w:rsidRPr="00A80BB9">
        <w:rPr>
          <w:shd w:val="clear" w:color="auto" w:fill="FFFFFF"/>
        </w:rPr>
        <w:t>a</w:t>
      </w:r>
      <w:r w:rsidRPr="00A80BB9">
        <w:rPr>
          <w:shd w:val="clear" w:color="auto" w:fill="FFFFFF"/>
        </w:rPr>
        <w:t xml:space="preserve"> nuo metų pradžios </w:t>
      </w:r>
      <w:r w:rsidR="00AB5423" w:rsidRPr="00A80BB9">
        <w:rPr>
          <w:shd w:val="clear" w:color="auto" w:fill="FFFFFF"/>
        </w:rPr>
        <w:t>suteikta</w:t>
      </w:r>
      <w:r w:rsidRPr="00A80BB9">
        <w:rPr>
          <w:shd w:val="clear" w:color="auto" w:fill="FFFFFF"/>
        </w:rPr>
        <w:t xml:space="preserve"> 171 asm</w:t>
      </w:r>
      <w:r w:rsidR="00AB5423" w:rsidRPr="00A80BB9">
        <w:rPr>
          <w:shd w:val="clear" w:color="auto" w:fill="FFFFFF"/>
        </w:rPr>
        <w:t>eniui</w:t>
      </w:r>
      <w:r w:rsidRPr="00A80BB9">
        <w:rPr>
          <w:shd w:val="clear" w:color="auto" w:fill="FFFFFF"/>
        </w:rPr>
        <w:t xml:space="preserve"> su negalia.</w:t>
      </w:r>
    </w:p>
    <w:p w14:paraId="5B80C22A" w14:textId="77777777" w:rsidR="00E249A8" w:rsidRPr="009B4834" w:rsidRDefault="00E249A8" w:rsidP="002F480F">
      <w:pPr>
        <w:ind w:firstLine="720"/>
        <w:jc w:val="both"/>
        <w:textAlignment w:val="baseline"/>
        <w:rPr>
          <w:shd w:val="clear" w:color="auto" w:fill="FFFFFF"/>
        </w:rPr>
      </w:pPr>
    </w:p>
    <w:bookmarkEnd w:id="24"/>
    <w:p w14:paraId="46641E13" w14:textId="54451ACB" w:rsidR="00DA1639" w:rsidRPr="009B4834" w:rsidRDefault="001036B6" w:rsidP="00B53A6D">
      <w:pPr>
        <w:jc w:val="both"/>
        <w:textAlignment w:val="baseline"/>
        <w:rPr>
          <w:b/>
          <w:bCs/>
          <w:lang w:eastAsia="lt-LT"/>
        </w:rPr>
      </w:pPr>
      <w:r w:rsidRPr="002A0B54">
        <w:rPr>
          <w:color w:val="FF0000"/>
          <w:shd w:val="clear" w:color="auto" w:fill="FFFFFF"/>
        </w:rPr>
        <w:tab/>
      </w:r>
      <w:r w:rsidR="00DA1639" w:rsidRPr="009B4834">
        <w:rPr>
          <w:b/>
          <w:bCs/>
          <w:shd w:val="clear" w:color="auto" w:fill="FFFFFF"/>
        </w:rPr>
        <w:t xml:space="preserve">Kitos </w:t>
      </w:r>
      <w:r w:rsidR="00B53A6D" w:rsidRPr="009B4834">
        <w:rPr>
          <w:b/>
          <w:bCs/>
          <w:shd w:val="clear" w:color="auto" w:fill="FFFFFF"/>
        </w:rPr>
        <w:t xml:space="preserve">socialinės </w:t>
      </w:r>
      <w:r w:rsidR="00B53A6D" w:rsidRPr="0037285D">
        <w:rPr>
          <w:b/>
          <w:bCs/>
          <w:shd w:val="clear" w:color="auto" w:fill="FFFFFF"/>
        </w:rPr>
        <w:t>paslaugos ir organizuojama pagalba</w:t>
      </w:r>
    </w:p>
    <w:p w14:paraId="373A3529" w14:textId="7A21C6B8" w:rsidR="00AA5DD8" w:rsidRPr="005B38AE" w:rsidRDefault="001520C2" w:rsidP="00AA5DD8">
      <w:pPr>
        <w:pStyle w:val="prastasistinklapis"/>
        <w:shd w:val="clear" w:color="auto" w:fill="FFFFFF"/>
        <w:spacing w:before="0" w:beforeAutospacing="0" w:after="0" w:afterAutospacing="0"/>
        <w:ind w:firstLine="720"/>
        <w:contextualSpacing/>
        <w:jc w:val="both"/>
        <w:rPr>
          <w:color w:val="FF0000"/>
        </w:rPr>
      </w:pPr>
      <w:r w:rsidRPr="00303B6C">
        <w:rPr>
          <w:b/>
        </w:rPr>
        <w:t>6.2.1</w:t>
      </w:r>
      <w:r w:rsidR="004E6600">
        <w:rPr>
          <w:b/>
        </w:rPr>
        <w:t>1</w:t>
      </w:r>
      <w:r w:rsidRPr="00303B6C">
        <w:rPr>
          <w:b/>
        </w:rPr>
        <w:t>.</w:t>
      </w:r>
      <w:r w:rsidR="00AA5DD8" w:rsidRPr="00303B6C">
        <w:rPr>
          <w:bCs/>
        </w:rPr>
        <w:t xml:space="preserve"> </w:t>
      </w:r>
      <w:r w:rsidR="00AA5DD8" w:rsidRPr="00303B6C">
        <w:rPr>
          <w:b/>
          <w:bCs/>
        </w:rPr>
        <w:t>Asmeninę pagalbą</w:t>
      </w:r>
      <w:r w:rsidR="00AA5DD8" w:rsidRPr="009B4834">
        <w:t xml:space="preserve"> </w:t>
      </w:r>
      <w:r w:rsidR="00A9361C" w:rsidRPr="009B4834">
        <w:t>S</w:t>
      </w:r>
      <w:r w:rsidR="00AA5DD8" w:rsidRPr="009B4834">
        <w:t>avivaldybėje organizuo</w:t>
      </w:r>
      <w:r w:rsidR="001C2B5A">
        <w:t>ti</w:t>
      </w:r>
      <w:r w:rsidR="00AA5DD8" w:rsidRPr="009B4834">
        <w:t xml:space="preserve"> ir teikti pavesta Plungės SPC. Taip pat numatyta, kad asmeninio asistento paslaugą gali teikti ir fizinis asmuo, kuris su neįgaliuoju nėra susijęs artimais giminystės ryšiais. Tokiu atveju asmeninis asistentas, prieš pradėdamas teikti šią pagalbą, turi išklausyti įvadinius individualaus priežiūros personalo mokymus.</w:t>
      </w:r>
      <w:r w:rsidR="00AA5DD8" w:rsidRPr="009B4834">
        <w:rPr>
          <w:sz w:val="23"/>
          <w:szCs w:val="23"/>
        </w:rPr>
        <w:t xml:space="preserve"> </w:t>
      </w:r>
      <w:r w:rsidR="009B4834" w:rsidRPr="00D86EA1">
        <w:rPr>
          <w:sz w:val="23"/>
          <w:szCs w:val="23"/>
        </w:rPr>
        <w:t xml:space="preserve">2023 metais asmeninę pagalbą </w:t>
      </w:r>
      <w:r w:rsidR="005E3A04">
        <w:rPr>
          <w:sz w:val="23"/>
          <w:szCs w:val="23"/>
        </w:rPr>
        <w:t xml:space="preserve">Savivaldybės gyventojams </w:t>
      </w:r>
      <w:r w:rsidR="009B4834" w:rsidRPr="00D86EA1">
        <w:rPr>
          <w:sz w:val="23"/>
          <w:szCs w:val="23"/>
        </w:rPr>
        <w:t xml:space="preserve">teikė 3 </w:t>
      </w:r>
      <w:r w:rsidR="00D86EA1" w:rsidRPr="00D86EA1">
        <w:rPr>
          <w:sz w:val="23"/>
          <w:szCs w:val="23"/>
        </w:rPr>
        <w:t>Plungės SPC</w:t>
      </w:r>
      <w:r w:rsidR="009B4834" w:rsidRPr="00D86EA1">
        <w:rPr>
          <w:sz w:val="23"/>
          <w:szCs w:val="23"/>
        </w:rPr>
        <w:t xml:space="preserve"> darbuotojai </w:t>
      </w:r>
      <w:r w:rsidR="009B4834" w:rsidRPr="00EC23E5">
        <w:rPr>
          <w:sz w:val="23"/>
          <w:szCs w:val="23"/>
        </w:rPr>
        <w:t xml:space="preserve">ir </w:t>
      </w:r>
      <w:r w:rsidR="009B4834" w:rsidRPr="006E1C49">
        <w:rPr>
          <w:sz w:val="23"/>
          <w:szCs w:val="23"/>
        </w:rPr>
        <w:t>2</w:t>
      </w:r>
      <w:r w:rsidR="009B4834" w:rsidRPr="00EC23E5">
        <w:rPr>
          <w:sz w:val="23"/>
          <w:szCs w:val="23"/>
        </w:rPr>
        <w:t xml:space="preserve"> pasitelkti asmeniniai asistentai</w:t>
      </w:r>
      <w:r w:rsidR="005E3A04" w:rsidRPr="00EC23E5">
        <w:rPr>
          <w:sz w:val="23"/>
          <w:szCs w:val="23"/>
        </w:rPr>
        <w:t xml:space="preserve"> (</w:t>
      </w:r>
      <w:r w:rsidR="005E3A04" w:rsidRPr="00CE2B85">
        <w:rPr>
          <w:sz w:val="23"/>
          <w:szCs w:val="23"/>
        </w:rPr>
        <w:t>fiziniai asmenys)</w:t>
      </w:r>
      <w:r w:rsidR="009B4834" w:rsidRPr="00CE2B85">
        <w:rPr>
          <w:sz w:val="23"/>
          <w:szCs w:val="23"/>
        </w:rPr>
        <w:t xml:space="preserve">. </w:t>
      </w:r>
    </w:p>
    <w:p w14:paraId="6B2F6E23" w14:textId="31590124" w:rsidR="00F573E5" w:rsidRPr="00CE2B85" w:rsidRDefault="001314FA" w:rsidP="00EC23E5">
      <w:pPr>
        <w:pStyle w:val="prastasistinklapis"/>
        <w:shd w:val="clear" w:color="auto" w:fill="FFFFFF"/>
        <w:spacing w:before="0" w:beforeAutospacing="0" w:after="0" w:afterAutospacing="0"/>
        <w:ind w:firstLine="720"/>
        <w:contextualSpacing/>
        <w:jc w:val="both"/>
      </w:pPr>
      <w:bookmarkStart w:id="25" w:name="_Hlk131693356"/>
      <w:bookmarkEnd w:id="22"/>
      <w:r w:rsidRPr="00CE2B85">
        <w:t xml:space="preserve">Asmeninė pagalba – asmeninio asistento individualiai teikiama pagalba </w:t>
      </w:r>
      <w:r w:rsidR="00EC23E5" w:rsidRPr="00CE2B85">
        <w:t xml:space="preserve">asmeniui su negalia </w:t>
      </w:r>
      <w:r w:rsidRPr="00CE2B85">
        <w:t>atlikti darbus ir vykdyti veiklas, kurių dėl negalios jis negali atlikti savarankiškai ir kurie būtini siekiant gyventi savarankiškai ir veikti visose gyvenimo srityse.</w:t>
      </w:r>
      <w:r w:rsidR="00E03954" w:rsidRPr="00CE2B85">
        <w:t xml:space="preserve"> </w:t>
      </w:r>
    </w:p>
    <w:bookmarkEnd w:id="25"/>
    <w:p w14:paraId="638535C8" w14:textId="0EF6C095" w:rsidR="001314FA" w:rsidRPr="00CE2B85" w:rsidRDefault="00D574F1" w:rsidP="00EC23E5">
      <w:pPr>
        <w:pStyle w:val="prastasistinklapis"/>
        <w:shd w:val="clear" w:color="auto" w:fill="FFFFFF"/>
        <w:spacing w:before="0" w:beforeAutospacing="0" w:after="0" w:afterAutospacing="0"/>
        <w:ind w:firstLine="720"/>
        <w:contextualSpacing/>
        <w:jc w:val="both"/>
        <w:rPr>
          <w:b/>
        </w:rPr>
      </w:pPr>
      <w:r w:rsidRPr="00CE2B85">
        <w:rPr>
          <w:rStyle w:val="Grietas"/>
          <w:b w:val="0"/>
        </w:rPr>
        <w:lastRenderedPageBreak/>
        <w:t>A</w:t>
      </w:r>
      <w:r w:rsidR="001314FA" w:rsidRPr="00CE2B85">
        <w:rPr>
          <w:rStyle w:val="Grietas"/>
          <w:b w:val="0"/>
        </w:rPr>
        <w:t>smeninis asistentas, atsižvelgdamas į konkre</w:t>
      </w:r>
      <w:r w:rsidRPr="00CE2B85">
        <w:rPr>
          <w:rStyle w:val="Grietas"/>
          <w:b w:val="0"/>
        </w:rPr>
        <w:t xml:space="preserve">čius </w:t>
      </w:r>
      <w:r w:rsidR="00EF32A9">
        <w:rPr>
          <w:rStyle w:val="Grietas"/>
          <w:b w:val="0"/>
        </w:rPr>
        <w:t>asmens su negalia</w:t>
      </w:r>
      <w:r w:rsidR="001314FA" w:rsidRPr="00CE2B85">
        <w:rPr>
          <w:rStyle w:val="Grietas"/>
          <w:b w:val="0"/>
        </w:rPr>
        <w:t xml:space="preserve"> poreikius ir galimybes, tei</w:t>
      </w:r>
      <w:r w:rsidRPr="00CE2B85">
        <w:rPr>
          <w:rStyle w:val="Grietas"/>
          <w:b w:val="0"/>
        </w:rPr>
        <w:t>kia:</w:t>
      </w:r>
    </w:p>
    <w:p w14:paraId="086D1B71" w14:textId="04450DFE" w:rsidR="001314FA" w:rsidRPr="00CE2B85" w:rsidRDefault="001314FA" w:rsidP="00BF1BD4">
      <w:pPr>
        <w:pStyle w:val="prastasistinklapis"/>
        <w:numPr>
          <w:ilvl w:val="0"/>
          <w:numId w:val="13"/>
        </w:numPr>
        <w:shd w:val="clear" w:color="auto" w:fill="FFFFFF"/>
        <w:tabs>
          <w:tab w:val="clear" w:pos="1211"/>
          <w:tab w:val="num" w:pos="0"/>
          <w:tab w:val="num" w:pos="993"/>
        </w:tabs>
        <w:spacing w:before="0" w:beforeAutospacing="0"/>
        <w:ind w:left="0" w:firstLine="709"/>
        <w:jc w:val="both"/>
      </w:pPr>
      <w:r w:rsidRPr="00CE2B85">
        <w:t>pagalbą namuose ir viešojoje aplinkoje, skatindamas jo savarankiškumą, būtiną kasdieniame gyvenime;</w:t>
      </w:r>
    </w:p>
    <w:p w14:paraId="5CC27319" w14:textId="5A47AC84" w:rsidR="001314FA" w:rsidRPr="00CE2B85" w:rsidRDefault="001314FA" w:rsidP="00BF1BD4">
      <w:pPr>
        <w:pStyle w:val="prastasistinklapis"/>
        <w:numPr>
          <w:ilvl w:val="0"/>
          <w:numId w:val="13"/>
        </w:numPr>
        <w:shd w:val="clear" w:color="auto" w:fill="FFFFFF"/>
        <w:tabs>
          <w:tab w:val="clear" w:pos="1211"/>
          <w:tab w:val="num" w:pos="0"/>
          <w:tab w:val="num" w:pos="993"/>
        </w:tabs>
        <w:spacing w:before="0" w:beforeAutospacing="0"/>
        <w:ind w:left="0" w:firstLine="709"/>
        <w:jc w:val="both"/>
      </w:pPr>
      <w:r w:rsidRPr="00CE2B85">
        <w:t>individualią diskretišką pagalbą, susijusią su asmens higiena;</w:t>
      </w:r>
    </w:p>
    <w:p w14:paraId="2AC67700" w14:textId="4C6C4CE2" w:rsidR="001314FA" w:rsidRPr="00CE2B85" w:rsidRDefault="001314FA" w:rsidP="00BF1BD4">
      <w:pPr>
        <w:pStyle w:val="prastasistinklapis"/>
        <w:numPr>
          <w:ilvl w:val="0"/>
          <w:numId w:val="13"/>
        </w:numPr>
        <w:shd w:val="clear" w:color="auto" w:fill="FFFFFF"/>
        <w:tabs>
          <w:tab w:val="clear" w:pos="1211"/>
          <w:tab w:val="num" w:pos="0"/>
          <w:tab w:val="num" w:pos="993"/>
        </w:tabs>
        <w:spacing w:before="0" w:beforeAutospacing="0"/>
        <w:ind w:left="0" w:firstLine="709"/>
        <w:jc w:val="both"/>
      </w:pPr>
      <w:r w:rsidRPr="00CE2B85">
        <w:t>palyd</w:t>
      </w:r>
      <w:r w:rsidR="00D574F1" w:rsidRPr="00CE2B85">
        <w:t>i</w:t>
      </w:r>
      <w:r w:rsidRPr="00CE2B85">
        <w:t xml:space="preserve"> asmenį į sveikatos priežiūros ir (ar) kitas valstybės ir </w:t>
      </w:r>
      <w:r w:rsidRPr="0037285D">
        <w:t xml:space="preserve">(ar) </w:t>
      </w:r>
      <w:r w:rsidR="00A80BB9" w:rsidRPr="002F480F">
        <w:t>S</w:t>
      </w:r>
      <w:r w:rsidRPr="0037285D">
        <w:t>avivaldybės i</w:t>
      </w:r>
      <w:r w:rsidRPr="0072607E">
        <w:t>nstitucijas</w:t>
      </w:r>
      <w:r w:rsidRPr="00CE2B85">
        <w:t xml:space="preserve">, įstaigas, organizacijas, užimtumo įstaigas, darbą, laisvalaikio praleidimo vietą ir </w:t>
      </w:r>
      <w:proofErr w:type="spellStart"/>
      <w:r w:rsidRPr="00CE2B85">
        <w:t>kt</w:t>
      </w:r>
      <w:proofErr w:type="spellEnd"/>
      <w:r w:rsidRPr="00CE2B85">
        <w:t>.;</w:t>
      </w:r>
    </w:p>
    <w:p w14:paraId="1AD00A94" w14:textId="2E177CF0" w:rsidR="001314FA" w:rsidRPr="00CE2B85" w:rsidRDefault="001314FA" w:rsidP="00BF1BD4">
      <w:pPr>
        <w:pStyle w:val="prastasistinklapis"/>
        <w:numPr>
          <w:ilvl w:val="0"/>
          <w:numId w:val="13"/>
        </w:numPr>
        <w:shd w:val="clear" w:color="auto" w:fill="FFFFFF"/>
        <w:tabs>
          <w:tab w:val="clear" w:pos="1211"/>
          <w:tab w:val="num" w:pos="993"/>
        </w:tabs>
        <w:spacing w:before="0" w:beforeAutospacing="0"/>
        <w:ind w:left="0" w:firstLine="709"/>
        <w:jc w:val="both"/>
      </w:pPr>
      <w:r w:rsidRPr="00CE2B85">
        <w:t>teik</w:t>
      </w:r>
      <w:r w:rsidR="00D574F1" w:rsidRPr="00CE2B85">
        <w:t>ia</w:t>
      </w:r>
      <w:r w:rsidRPr="00CE2B85">
        <w:t xml:space="preserve"> asmeniui pagalbą maitinimosi procese</w:t>
      </w:r>
      <w:r w:rsidR="00D574F1" w:rsidRPr="00CE2B85">
        <w:t>;</w:t>
      </w:r>
    </w:p>
    <w:p w14:paraId="0385CF3C" w14:textId="77777777" w:rsidR="00341820" w:rsidRDefault="001314FA" w:rsidP="00BF1BD4">
      <w:pPr>
        <w:pStyle w:val="prastasistinklapis"/>
        <w:numPr>
          <w:ilvl w:val="0"/>
          <w:numId w:val="13"/>
        </w:numPr>
        <w:shd w:val="clear" w:color="auto" w:fill="FFFFFF"/>
        <w:tabs>
          <w:tab w:val="clear" w:pos="1211"/>
          <w:tab w:val="num" w:pos="993"/>
        </w:tabs>
        <w:spacing w:before="0" w:beforeAutospacing="0"/>
        <w:ind w:left="0" w:firstLine="709"/>
        <w:contextualSpacing/>
        <w:jc w:val="both"/>
      </w:pPr>
      <w:r w:rsidRPr="00CE2B85">
        <w:t>teik</w:t>
      </w:r>
      <w:r w:rsidR="00D574F1" w:rsidRPr="00CE2B85">
        <w:t>ia</w:t>
      </w:r>
      <w:r w:rsidRPr="00CE2B85">
        <w:t xml:space="preserve"> asmeniui individualią pagalbą, padedančią adekvačiai reaguoti į jį supančią aplinką, užmegzti ir palaikyti su ja socialinius santykius</w:t>
      </w:r>
      <w:r w:rsidR="00D574F1" w:rsidRPr="00CE2B85">
        <w:t>.</w:t>
      </w:r>
    </w:p>
    <w:p w14:paraId="2F64D144" w14:textId="29C88778" w:rsidR="00341820" w:rsidRDefault="00674E8C" w:rsidP="00341820">
      <w:pPr>
        <w:pStyle w:val="prastasistinklapis"/>
        <w:shd w:val="clear" w:color="auto" w:fill="FFFFFF"/>
        <w:spacing w:before="0" w:beforeAutospacing="0"/>
        <w:ind w:firstLine="709"/>
        <w:contextualSpacing/>
        <w:jc w:val="both"/>
      </w:pPr>
      <w:r w:rsidRPr="00F334BD">
        <w:t>Asmeninės</w:t>
      </w:r>
      <w:r w:rsidR="001E4D0B" w:rsidRPr="00F334BD">
        <w:t xml:space="preserve"> pagalbos gali kreiptis </w:t>
      </w:r>
      <w:r w:rsidR="00EC23E5" w:rsidRPr="00F334BD">
        <w:t>asmenys su negalia</w:t>
      </w:r>
      <w:r w:rsidR="001E4D0B" w:rsidRPr="00F334BD">
        <w:t xml:space="preserve">, </w:t>
      </w:r>
      <w:r w:rsidR="00EC23E5" w:rsidRPr="00F334BD">
        <w:t xml:space="preserve">kurių funkcijos, veikla, </w:t>
      </w:r>
      <w:proofErr w:type="spellStart"/>
      <w:r w:rsidR="00EC23E5" w:rsidRPr="00F334BD">
        <w:t>dalyvumas</w:t>
      </w:r>
      <w:proofErr w:type="spellEnd"/>
      <w:r w:rsidR="00EC23E5" w:rsidRPr="00F334BD">
        <w:t xml:space="preserve"> dėl negalios yra apriboti</w:t>
      </w:r>
      <w:r w:rsidR="00EF3663" w:rsidRPr="005B38AE">
        <w:t xml:space="preserve">. </w:t>
      </w:r>
      <w:r w:rsidR="005B38AE" w:rsidRPr="0038056F">
        <w:t xml:space="preserve">Asmeninės pagalbos poreikis nevertinamas ir asmeninė pagalba neteikiama asmenims, kurie gauna slaugos ar </w:t>
      </w:r>
      <w:proofErr w:type="spellStart"/>
      <w:r w:rsidR="005B38AE" w:rsidRPr="0038056F">
        <w:t>paliatyvios</w:t>
      </w:r>
      <w:r w:rsidR="00A80BB9">
        <w:t>i</w:t>
      </w:r>
      <w:r w:rsidR="005B38AE" w:rsidRPr="0038056F">
        <w:t>os</w:t>
      </w:r>
      <w:proofErr w:type="spellEnd"/>
      <w:r w:rsidR="005B38AE" w:rsidRPr="0038056F">
        <w:t xml:space="preserve"> pagalbos </w:t>
      </w:r>
      <w:r w:rsidR="005B38AE" w:rsidRPr="0037285D">
        <w:t>paslaugas gydymo įstaigoje, arba</w:t>
      </w:r>
      <w:r w:rsidR="005B38AE" w:rsidRPr="0038056F">
        <w:t xml:space="preserve"> socialines paslaugas stacionarioje socialinių paslaugų įstaigoje.</w:t>
      </w:r>
      <w:r w:rsidR="005B38AE">
        <w:t xml:space="preserve"> </w:t>
      </w:r>
    </w:p>
    <w:p w14:paraId="0C3189D5" w14:textId="77777777" w:rsidR="00341820" w:rsidRDefault="003F1823" w:rsidP="00341820">
      <w:pPr>
        <w:pStyle w:val="prastasistinklapis"/>
        <w:shd w:val="clear" w:color="auto" w:fill="FFFFFF"/>
        <w:spacing w:before="0" w:beforeAutospacing="0"/>
        <w:ind w:firstLine="709"/>
        <w:contextualSpacing/>
        <w:jc w:val="both"/>
        <w:rPr>
          <w:bCs/>
        </w:rPr>
      </w:pPr>
      <w:r w:rsidRPr="00F334BD">
        <w:rPr>
          <w:bCs/>
        </w:rPr>
        <w:t>Prioritetą gauti asmeninę pagalbą turi asmenys, kurie:</w:t>
      </w:r>
    </w:p>
    <w:p w14:paraId="24633962" w14:textId="77777777" w:rsidR="00341820" w:rsidRDefault="00EC23E5" w:rsidP="00BF1BD4">
      <w:pPr>
        <w:pStyle w:val="prastasistinklapis"/>
        <w:numPr>
          <w:ilvl w:val="0"/>
          <w:numId w:val="31"/>
        </w:numPr>
        <w:shd w:val="clear" w:color="auto" w:fill="FFFFFF"/>
        <w:spacing w:before="0" w:beforeAutospacing="0"/>
        <w:ind w:left="993" w:hanging="284"/>
        <w:contextualSpacing/>
        <w:jc w:val="both"/>
      </w:pPr>
      <w:r w:rsidRPr="00F334BD">
        <w:t xml:space="preserve">yra vyresni nei 14 metų ir </w:t>
      </w:r>
      <w:r w:rsidR="003F1823" w:rsidRPr="00F334BD">
        <w:t>mokosi pagal formaliojo švietimo programas;</w:t>
      </w:r>
    </w:p>
    <w:p w14:paraId="4CC0A81D" w14:textId="77777777" w:rsidR="00341820" w:rsidRDefault="003F1823" w:rsidP="00BF1BD4">
      <w:pPr>
        <w:pStyle w:val="prastasistinklapis"/>
        <w:numPr>
          <w:ilvl w:val="0"/>
          <w:numId w:val="31"/>
        </w:numPr>
        <w:shd w:val="clear" w:color="auto" w:fill="FFFFFF"/>
        <w:tabs>
          <w:tab w:val="left" w:pos="993"/>
        </w:tabs>
        <w:spacing w:before="0" w:beforeAutospacing="0"/>
        <w:ind w:left="0" w:firstLine="709"/>
        <w:contextualSpacing/>
        <w:jc w:val="both"/>
      </w:pPr>
      <w:r w:rsidRPr="00F334BD">
        <w:t xml:space="preserve">dirba arba </w:t>
      </w:r>
      <w:r w:rsidRPr="0037285D">
        <w:t>ieško darbo, naudodamiesi</w:t>
      </w:r>
      <w:r w:rsidRPr="0072607E">
        <w:t xml:space="preserve"> Užimtumo</w:t>
      </w:r>
      <w:r w:rsidRPr="00F334BD">
        <w:t xml:space="preserve"> tarnybos ar kitų organizacijų teikiamomis</w:t>
      </w:r>
      <w:r w:rsidR="00341820">
        <w:t xml:space="preserve"> </w:t>
      </w:r>
      <w:r w:rsidRPr="00F334BD">
        <w:t>pagalbos įsidarbinant paslaugomis;</w:t>
      </w:r>
    </w:p>
    <w:p w14:paraId="23002F42" w14:textId="77777777" w:rsidR="00341820" w:rsidRDefault="003F1823" w:rsidP="00BF1BD4">
      <w:pPr>
        <w:pStyle w:val="prastasistinklapis"/>
        <w:numPr>
          <w:ilvl w:val="0"/>
          <w:numId w:val="31"/>
        </w:numPr>
        <w:shd w:val="clear" w:color="auto" w:fill="FFFFFF"/>
        <w:tabs>
          <w:tab w:val="left" w:pos="993"/>
        </w:tabs>
        <w:spacing w:before="0" w:beforeAutospacing="0"/>
        <w:ind w:left="0" w:firstLine="709"/>
        <w:contextualSpacing/>
        <w:jc w:val="both"/>
      </w:pPr>
      <w:r w:rsidRPr="00F334BD">
        <w:t>gyvena vieni.</w:t>
      </w:r>
      <w:bookmarkStart w:id="26" w:name="_Hlk131242517"/>
    </w:p>
    <w:p w14:paraId="7FA6CADD" w14:textId="46DFFAF3" w:rsidR="00AA5DD8" w:rsidRPr="005B38AE" w:rsidRDefault="00341820" w:rsidP="00341820">
      <w:pPr>
        <w:pStyle w:val="prastasistinklapis"/>
        <w:shd w:val="clear" w:color="auto" w:fill="FFFFFF"/>
        <w:spacing w:before="0" w:beforeAutospacing="0"/>
        <w:contextualSpacing/>
        <w:jc w:val="both"/>
      </w:pPr>
      <w:r>
        <w:tab/>
      </w:r>
      <w:r w:rsidR="00BD1125" w:rsidRPr="00EF6F9F">
        <w:t>202</w:t>
      </w:r>
      <w:r w:rsidR="00F334BD" w:rsidRPr="00EF6F9F">
        <w:t>3</w:t>
      </w:r>
      <w:r w:rsidR="00BD1125" w:rsidRPr="00EF6F9F">
        <w:t xml:space="preserve"> metais paslaugai teikti </w:t>
      </w:r>
      <w:r w:rsidR="00F334BD" w:rsidRPr="00EF6F9F">
        <w:t xml:space="preserve">panaudota </w:t>
      </w:r>
      <w:r w:rsidR="00F334BD" w:rsidRPr="00341820">
        <w:rPr>
          <w:rFonts w:ascii="Metropolis" w:hAnsi="Metropolis"/>
        </w:rPr>
        <w:t>43 000 eurų</w:t>
      </w:r>
      <w:r w:rsidR="00F334BD" w:rsidRPr="00EF6F9F">
        <w:t xml:space="preserve"> </w:t>
      </w:r>
      <w:r w:rsidR="00EF6F9F" w:rsidRPr="00EF6F9F">
        <w:t xml:space="preserve">valstybės biudžeto lėšų. </w:t>
      </w:r>
      <w:r w:rsidR="00BD1125" w:rsidRPr="00EF6F9F">
        <w:t xml:space="preserve">Paslauga </w:t>
      </w:r>
      <w:r w:rsidR="00BA5B01" w:rsidRPr="00EF6F9F">
        <w:t>suteikta</w:t>
      </w:r>
      <w:r w:rsidR="005D1F62" w:rsidRPr="00EF6F9F">
        <w:t xml:space="preserve"> </w:t>
      </w:r>
      <w:r w:rsidR="00D574F1" w:rsidRPr="00EF6F9F">
        <w:t>1</w:t>
      </w:r>
      <w:r w:rsidR="00EF6F9F" w:rsidRPr="00EF6F9F">
        <w:t>8 asmenų su negalia.</w:t>
      </w:r>
      <w:r w:rsidR="00F573E5" w:rsidRPr="00341820">
        <w:rPr>
          <w:rFonts w:ascii="Metropolis" w:hAnsi="Metropolis"/>
        </w:rPr>
        <w:t xml:space="preserve"> </w:t>
      </w:r>
    </w:p>
    <w:bookmarkEnd w:id="26"/>
    <w:p w14:paraId="728CB194" w14:textId="7AF0C67C" w:rsidR="001D49D7" w:rsidRPr="00A80BB9" w:rsidRDefault="001D49D7">
      <w:pPr>
        <w:pStyle w:val="prastasistinklapis"/>
        <w:shd w:val="clear" w:color="auto" w:fill="FFFFFF"/>
        <w:spacing w:before="0" w:beforeAutospacing="0" w:after="0" w:afterAutospacing="0"/>
        <w:ind w:firstLine="720"/>
        <w:contextualSpacing/>
        <w:jc w:val="both"/>
        <w:rPr>
          <w:b/>
          <w:bCs/>
        </w:rPr>
      </w:pPr>
      <w:r w:rsidRPr="00085003">
        <w:rPr>
          <w:b/>
          <w:bCs/>
        </w:rPr>
        <w:t>6.2.</w:t>
      </w:r>
      <w:r w:rsidR="00744AE5" w:rsidRPr="00085003">
        <w:rPr>
          <w:b/>
          <w:bCs/>
        </w:rPr>
        <w:t>1</w:t>
      </w:r>
      <w:r w:rsidR="004E6600">
        <w:rPr>
          <w:b/>
          <w:bCs/>
        </w:rPr>
        <w:t>2</w:t>
      </w:r>
      <w:r w:rsidRPr="00085003">
        <w:rPr>
          <w:b/>
          <w:bCs/>
        </w:rPr>
        <w:t xml:space="preserve">. Specializuotą </w:t>
      </w:r>
      <w:r w:rsidR="00085003">
        <w:rPr>
          <w:b/>
          <w:bCs/>
        </w:rPr>
        <w:t xml:space="preserve">kompleksinę </w:t>
      </w:r>
      <w:r w:rsidRPr="00085003">
        <w:rPr>
          <w:b/>
          <w:bCs/>
        </w:rPr>
        <w:t>pagalbą</w:t>
      </w:r>
      <w:r w:rsidR="00D14543" w:rsidRPr="00085003">
        <w:rPr>
          <w:b/>
          <w:bCs/>
        </w:rPr>
        <w:t>,</w:t>
      </w:r>
      <w:r w:rsidRPr="00085003">
        <w:rPr>
          <w:b/>
          <w:bCs/>
        </w:rPr>
        <w:t xml:space="preserve"> smurtą artimoje aplinkoje patyrusiems </w:t>
      </w:r>
      <w:r w:rsidRPr="00085003">
        <w:t>asmenims Telšių apskrityje teikia</w:t>
      </w:r>
      <w:r w:rsidRPr="00085003">
        <w:rPr>
          <w:b/>
          <w:bCs/>
        </w:rPr>
        <w:t> </w:t>
      </w:r>
      <w:r w:rsidRPr="00085003">
        <w:t>Telšių krizių centras</w:t>
      </w:r>
      <w:r w:rsidRPr="0037285D">
        <w:t>.</w:t>
      </w:r>
      <w:r w:rsidR="008657F6" w:rsidRPr="0037285D">
        <w:rPr>
          <w:b/>
          <w:bCs/>
        </w:rPr>
        <w:t xml:space="preserve"> </w:t>
      </w:r>
      <w:r w:rsidRPr="0072607E">
        <w:t>Centras paslaugas</w:t>
      </w:r>
      <w:r w:rsidRPr="0097742E">
        <w:t xml:space="preserve"> </w:t>
      </w:r>
      <w:r w:rsidR="00A11AEE" w:rsidRPr="0097742E">
        <w:t>S</w:t>
      </w:r>
      <w:r w:rsidRPr="0097742E">
        <w:t>avivaldybės gyventojams teikia</w:t>
      </w:r>
      <w:r w:rsidR="008657F6" w:rsidRPr="004E708C">
        <w:t xml:space="preserve"> pagal pasirašytą bendradarbiavimo sutartį. </w:t>
      </w:r>
      <w:r w:rsidRPr="00A80BB9">
        <w:t>Per 202</w:t>
      </w:r>
      <w:r w:rsidR="00E172A4" w:rsidRPr="00A80BB9">
        <w:t>3</w:t>
      </w:r>
      <w:r w:rsidRPr="00A80BB9">
        <w:t xml:space="preserve"> metus specializuota kompleksinė pagalba buvo </w:t>
      </w:r>
      <w:r w:rsidR="00E172A4" w:rsidRPr="00A80BB9">
        <w:t>organizuota</w:t>
      </w:r>
      <w:r w:rsidRPr="00A80BB9">
        <w:t xml:space="preserve"> </w:t>
      </w:r>
      <w:r w:rsidR="00E172A4" w:rsidRPr="00A80BB9">
        <w:t>297</w:t>
      </w:r>
      <w:r w:rsidRPr="00A80BB9">
        <w:t> </w:t>
      </w:r>
      <w:r w:rsidR="000722C8" w:rsidRPr="00A80BB9">
        <w:t>Savivaldybės gyventojams</w:t>
      </w:r>
      <w:r w:rsidRPr="00A80BB9">
        <w:t>, patyrusiems smurtą artimoje aplinkoje.</w:t>
      </w:r>
    </w:p>
    <w:p w14:paraId="0A038BFC" w14:textId="71CE4C4C" w:rsidR="00F91612" w:rsidRPr="00A80BB9" w:rsidRDefault="00F91612">
      <w:pPr>
        <w:pStyle w:val="prastasistinklapis"/>
        <w:shd w:val="clear" w:color="auto" w:fill="FFFFFF"/>
        <w:spacing w:before="0" w:beforeAutospacing="0" w:after="0" w:afterAutospacing="0"/>
        <w:ind w:firstLine="720"/>
        <w:contextualSpacing/>
        <w:jc w:val="both"/>
        <w:rPr>
          <w:color w:val="FF0000"/>
        </w:rPr>
      </w:pPr>
      <w:bookmarkStart w:id="27" w:name="_Hlk164890277"/>
      <w:r w:rsidRPr="00A80BB9">
        <w:t xml:space="preserve">Nuo 2023 </w:t>
      </w:r>
      <w:proofErr w:type="spellStart"/>
      <w:r w:rsidRPr="00A80BB9">
        <w:t>m</w:t>
      </w:r>
      <w:proofErr w:type="spellEnd"/>
      <w:r w:rsidR="000722C8" w:rsidRPr="00A80BB9">
        <w:t>.</w:t>
      </w:r>
      <w:r w:rsidRPr="00A80BB9">
        <w:t xml:space="preserve"> liepos 1 </w:t>
      </w:r>
      <w:proofErr w:type="spellStart"/>
      <w:r w:rsidRPr="00A80BB9">
        <w:t>d</w:t>
      </w:r>
      <w:proofErr w:type="spellEnd"/>
      <w:r w:rsidR="000722C8" w:rsidRPr="00A80BB9">
        <w:t>.</w:t>
      </w:r>
      <w:r w:rsidRPr="00A80BB9">
        <w:t xml:space="preserve"> įsigaliojus naujai Lietuvos Respublikos </w:t>
      </w:r>
      <w:r w:rsidR="002E5E4E" w:rsidRPr="00A80BB9">
        <w:t>a</w:t>
      </w:r>
      <w:r w:rsidRPr="00A80BB9">
        <w:t>psaugos nuo smurto artimoje aplinkoje įstatymo redakcijai (toliau – Įstatymas), pasikeitė specializuotos pagalbos, smurtą artimoje aplinkoje patyrusiems asmenims, teikimas ir jos koordinavimas.</w:t>
      </w:r>
      <w:bookmarkEnd w:id="27"/>
    </w:p>
    <w:p w14:paraId="0E4BEEF7" w14:textId="128BFA65" w:rsidR="00707AAD" w:rsidRDefault="00965216">
      <w:pPr>
        <w:pStyle w:val="prastasistinklapis"/>
        <w:shd w:val="clear" w:color="auto" w:fill="FFFFFF"/>
        <w:spacing w:before="0" w:beforeAutospacing="0" w:after="0" w:afterAutospacing="0"/>
        <w:ind w:firstLine="720"/>
        <w:contextualSpacing/>
        <w:jc w:val="both"/>
        <w:rPr>
          <w:color w:val="FF0000"/>
        </w:rPr>
      </w:pPr>
      <w:r w:rsidRPr="00A80BB9">
        <w:t>Pagal Telšių krizių centro pateiktą informaciją 2023 m</w:t>
      </w:r>
      <w:r w:rsidR="0052218C" w:rsidRPr="00A80BB9">
        <w:t>etų</w:t>
      </w:r>
      <w:r w:rsidRPr="00A80BB9">
        <w:t xml:space="preserve"> I pusmetį </w:t>
      </w:r>
      <w:r w:rsidR="000D54D6" w:rsidRPr="00A80BB9">
        <w:t>dėl smurto artimoje</w:t>
      </w:r>
      <w:r w:rsidR="000D54D6" w:rsidRPr="00707AAD">
        <w:t xml:space="preserve"> aplinkoje </w:t>
      </w:r>
      <w:r w:rsidRPr="00707AAD">
        <w:t xml:space="preserve">registruoti 133 </w:t>
      </w:r>
      <w:r w:rsidRPr="000D54D6">
        <w:t>atvejai</w:t>
      </w:r>
      <w:r w:rsidR="00707AAD" w:rsidRPr="000D54D6">
        <w:t>:</w:t>
      </w:r>
    </w:p>
    <w:p w14:paraId="0B7BC237" w14:textId="77777777" w:rsidR="00707AAD" w:rsidRPr="0097742E" w:rsidRDefault="00965216" w:rsidP="002F480F">
      <w:pPr>
        <w:pStyle w:val="prastasistinklapis"/>
        <w:numPr>
          <w:ilvl w:val="0"/>
          <w:numId w:val="29"/>
        </w:numPr>
        <w:shd w:val="clear" w:color="auto" w:fill="FFFFFF"/>
        <w:tabs>
          <w:tab w:val="left" w:pos="993"/>
        </w:tabs>
        <w:spacing w:before="0" w:beforeAutospacing="0" w:after="0" w:afterAutospacing="0"/>
        <w:ind w:left="0" w:firstLine="720"/>
        <w:contextualSpacing/>
        <w:jc w:val="both"/>
      </w:pPr>
      <w:r w:rsidRPr="003E5ADF">
        <w:t xml:space="preserve">132, kai informacija buvo gauta iš </w:t>
      </w:r>
      <w:r w:rsidRPr="0037285D">
        <w:t>Plungės rajono policijos komisariato</w:t>
      </w:r>
      <w:r w:rsidRPr="0072607E">
        <w:t>,</w:t>
      </w:r>
    </w:p>
    <w:p w14:paraId="2FD962AD" w14:textId="29236835" w:rsidR="00707AAD" w:rsidRPr="003E5ADF" w:rsidRDefault="00965216" w:rsidP="002F480F">
      <w:pPr>
        <w:pStyle w:val="prastasistinklapis"/>
        <w:numPr>
          <w:ilvl w:val="0"/>
          <w:numId w:val="29"/>
        </w:numPr>
        <w:shd w:val="clear" w:color="auto" w:fill="FFFFFF"/>
        <w:tabs>
          <w:tab w:val="left" w:pos="993"/>
        </w:tabs>
        <w:spacing w:before="0" w:beforeAutospacing="0" w:after="0" w:afterAutospacing="0"/>
        <w:ind w:left="0" w:firstLine="720"/>
        <w:contextualSpacing/>
        <w:jc w:val="both"/>
      </w:pPr>
      <w:r w:rsidRPr="003E5ADF">
        <w:t xml:space="preserve">1 asmuo kreipėsi pagalbos savarankiškai. </w:t>
      </w:r>
    </w:p>
    <w:p w14:paraId="1E93C496" w14:textId="60FF6843" w:rsidR="00160271" w:rsidRPr="003E5ADF" w:rsidRDefault="00707AAD">
      <w:pPr>
        <w:pStyle w:val="prastasistinklapis"/>
        <w:shd w:val="clear" w:color="auto" w:fill="FFFFFF"/>
        <w:spacing w:before="0" w:beforeAutospacing="0" w:after="0" w:afterAutospacing="0"/>
        <w:ind w:firstLine="720"/>
        <w:contextualSpacing/>
        <w:jc w:val="both"/>
      </w:pPr>
      <w:r w:rsidRPr="003E5ADF">
        <w:t xml:space="preserve">Buvo </w:t>
      </w:r>
      <w:r w:rsidR="00965216" w:rsidRPr="003E5ADF">
        <w:t>106 atvejai, kai smurtą artimoje aplinkoje naudojo vyrai, 27 atvejai – moterys. Atsisakiusių pagalbos asmenų nebuvo. Vienu atveju buvo atsisakyta teikti pagalbą, nes nukentėjęs asmuo nebuvo linkęs bendradarbiauti</w:t>
      </w:r>
      <w:r w:rsidR="00965216" w:rsidRPr="00F61316">
        <w:t>.</w:t>
      </w:r>
      <w:r w:rsidR="00965216" w:rsidRPr="003E5ADF">
        <w:t xml:space="preserve"> Nuo smurto artimoje aplinkoje nukentėjo 5 vaikai, kurie galimai patyrė tiesioginį smurtą </w:t>
      </w:r>
      <w:r w:rsidRPr="003E5ADF">
        <w:t>(</w:t>
      </w:r>
      <w:r w:rsidR="00965216" w:rsidRPr="003E5ADF">
        <w:t>1 vaikas nuo tėvo, 1</w:t>
      </w:r>
      <w:r w:rsidR="0052218C">
        <w:t xml:space="preserve"> </w:t>
      </w:r>
      <w:r w:rsidR="001236EA">
        <w:t>–</w:t>
      </w:r>
      <w:r w:rsidR="00965216" w:rsidRPr="003E5ADF">
        <w:t xml:space="preserve"> mamos, o 3</w:t>
      </w:r>
      <w:r w:rsidR="0052218C">
        <w:t xml:space="preserve"> </w:t>
      </w:r>
      <w:r w:rsidR="001236EA">
        <w:t>–</w:t>
      </w:r>
      <w:r w:rsidR="00965216" w:rsidRPr="003E5ADF">
        <w:t xml:space="preserve"> brolio/sesers.</w:t>
      </w:r>
      <w:r w:rsidRPr="003E5ADF">
        <w:t>)</w:t>
      </w:r>
      <w:r w:rsidR="003E5ADF" w:rsidRPr="003E5ADF">
        <w:t>.</w:t>
      </w:r>
      <w:r w:rsidR="00965216" w:rsidRPr="003E5ADF">
        <w:t xml:space="preserve"> Tarp 133 atvejų, registruoti 6 asmenys</w:t>
      </w:r>
      <w:r w:rsidR="0052218C">
        <w:t xml:space="preserve"> su negalia</w:t>
      </w:r>
      <w:r w:rsidR="00965216" w:rsidRPr="003E5ADF">
        <w:t xml:space="preserve"> </w:t>
      </w:r>
      <w:r w:rsidR="001236EA">
        <w:t>–</w:t>
      </w:r>
      <w:r w:rsidR="00965216" w:rsidRPr="003E5ADF">
        <w:t xml:space="preserve"> 5 moterys ir 1 vyras.</w:t>
      </w:r>
    </w:p>
    <w:p w14:paraId="542ACE81" w14:textId="77777777" w:rsidR="00CE50D5" w:rsidRDefault="00CE50D5" w:rsidP="002F480F">
      <w:pPr>
        <w:pStyle w:val="prastasistinklapis"/>
        <w:shd w:val="clear" w:color="auto" w:fill="FFFFFF"/>
        <w:spacing w:before="0" w:beforeAutospacing="0" w:after="0" w:afterAutospacing="0"/>
        <w:ind w:firstLine="720"/>
        <w:contextualSpacing/>
        <w:jc w:val="both"/>
        <w:rPr>
          <w:color w:val="FF0000"/>
        </w:rPr>
      </w:pPr>
    </w:p>
    <w:p w14:paraId="1DA0879A" w14:textId="1D56B6DB" w:rsidR="00CE50D5" w:rsidRPr="003E5ADF" w:rsidRDefault="003E5ADF" w:rsidP="003E5AD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lang w:eastAsia="lt-LT"/>
        </w:rPr>
      </w:pPr>
      <w:r w:rsidRPr="003E5ADF">
        <w:rPr>
          <w:b/>
          <w:bCs/>
          <w:lang w:eastAsia="lt-LT"/>
        </w:rPr>
        <w:t>Nukentėjusių nuo smurto artimoje aplinkoje asmenų pasiskirstymas pagal amžių ir lytį</w:t>
      </w:r>
    </w:p>
    <w:tbl>
      <w:tblPr>
        <w:tblW w:w="949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left w:w="0" w:type="dxa"/>
          <w:right w:w="0" w:type="dxa"/>
        </w:tblCellMar>
        <w:tblLook w:val="04A0" w:firstRow="1" w:lastRow="0" w:firstColumn="1" w:lastColumn="0" w:noHBand="0" w:noVBand="1"/>
      </w:tblPr>
      <w:tblGrid>
        <w:gridCol w:w="1134"/>
        <w:gridCol w:w="875"/>
        <w:gridCol w:w="992"/>
        <w:gridCol w:w="850"/>
        <w:gridCol w:w="993"/>
        <w:gridCol w:w="992"/>
        <w:gridCol w:w="992"/>
        <w:gridCol w:w="851"/>
        <w:gridCol w:w="992"/>
        <w:gridCol w:w="824"/>
      </w:tblGrid>
      <w:tr w:rsidR="00160271" w:rsidRPr="00F02890" w14:paraId="4D31FC5F" w14:textId="77777777" w:rsidTr="00B20765">
        <w:trPr>
          <w:trHeight w:val="463"/>
        </w:trPr>
        <w:tc>
          <w:tcPr>
            <w:tcW w:w="2009" w:type="dxa"/>
            <w:gridSpan w:val="2"/>
            <w:vMerge w:val="restart"/>
            <w:shd w:val="clear" w:color="auto" w:fill="E7E6E6"/>
            <w:tcMar>
              <w:top w:w="0" w:type="dxa"/>
              <w:left w:w="108" w:type="dxa"/>
              <w:bottom w:w="0" w:type="dxa"/>
              <w:right w:w="108" w:type="dxa"/>
            </w:tcMar>
            <w:hideMark/>
          </w:tcPr>
          <w:p w14:paraId="04BDB9EB" w14:textId="0703AFC4" w:rsidR="00160271" w:rsidRPr="00160271" w:rsidRDefault="00160271" w:rsidP="009E4A1F">
            <w:pPr>
              <w:jc w:val="center"/>
              <w:rPr>
                <w:szCs w:val="20"/>
              </w:rPr>
            </w:pPr>
            <w:r w:rsidRPr="00160271">
              <w:rPr>
                <w:b/>
                <w:bCs/>
                <w:i/>
                <w:iCs/>
                <w:szCs w:val="20"/>
              </w:rPr>
              <w:t>Amžiaus grupės</w:t>
            </w:r>
            <w:r w:rsidR="00F02890">
              <w:rPr>
                <w:b/>
                <w:bCs/>
                <w:i/>
                <w:iCs/>
                <w:szCs w:val="20"/>
              </w:rPr>
              <w:t xml:space="preserve"> pagal metus</w:t>
            </w:r>
          </w:p>
        </w:tc>
        <w:tc>
          <w:tcPr>
            <w:tcW w:w="7486" w:type="dxa"/>
            <w:gridSpan w:val="8"/>
            <w:shd w:val="clear" w:color="auto" w:fill="E7E6E6"/>
            <w:tcMar>
              <w:top w:w="0" w:type="dxa"/>
              <w:left w:w="108" w:type="dxa"/>
              <w:bottom w:w="0" w:type="dxa"/>
              <w:right w:w="108" w:type="dxa"/>
            </w:tcMar>
            <w:hideMark/>
          </w:tcPr>
          <w:p w14:paraId="754F7AD9" w14:textId="77777777" w:rsidR="003C1EB5" w:rsidRDefault="00160271" w:rsidP="00160271">
            <w:pPr>
              <w:jc w:val="center"/>
              <w:rPr>
                <w:b/>
                <w:bCs/>
                <w:i/>
                <w:iCs/>
                <w:szCs w:val="20"/>
              </w:rPr>
            </w:pPr>
            <w:r w:rsidRPr="00160271">
              <w:rPr>
                <w:b/>
                <w:bCs/>
                <w:i/>
                <w:iCs/>
                <w:szCs w:val="20"/>
              </w:rPr>
              <w:t>Nukentėjusių nuo smurto artimoje</w:t>
            </w:r>
            <w:r w:rsidRPr="00F02890">
              <w:rPr>
                <w:b/>
                <w:bCs/>
                <w:i/>
                <w:iCs/>
                <w:szCs w:val="20"/>
              </w:rPr>
              <w:t xml:space="preserve"> </w:t>
            </w:r>
            <w:r w:rsidRPr="00160271">
              <w:rPr>
                <w:b/>
                <w:bCs/>
                <w:i/>
                <w:iCs/>
                <w:szCs w:val="20"/>
              </w:rPr>
              <w:t xml:space="preserve">aplinkoje asmenų skaičius </w:t>
            </w:r>
          </w:p>
          <w:p w14:paraId="68BA4690" w14:textId="634F53D2" w:rsidR="00160271" w:rsidRPr="00160271" w:rsidRDefault="00160271" w:rsidP="00160271">
            <w:pPr>
              <w:jc w:val="center"/>
              <w:rPr>
                <w:szCs w:val="20"/>
              </w:rPr>
            </w:pPr>
            <w:r w:rsidRPr="00160271">
              <w:rPr>
                <w:b/>
                <w:bCs/>
                <w:i/>
                <w:iCs/>
                <w:szCs w:val="20"/>
              </w:rPr>
              <w:t>2023 metais</w:t>
            </w:r>
          </w:p>
        </w:tc>
      </w:tr>
      <w:tr w:rsidR="003C1EB5" w:rsidRPr="00F02890" w14:paraId="463BCE41" w14:textId="736C0F17" w:rsidTr="00B20765">
        <w:tc>
          <w:tcPr>
            <w:tcW w:w="2009" w:type="dxa"/>
            <w:gridSpan w:val="2"/>
            <w:vMerge/>
            <w:shd w:val="clear" w:color="auto" w:fill="FFFFFF"/>
            <w:vAlign w:val="center"/>
            <w:hideMark/>
          </w:tcPr>
          <w:p w14:paraId="11AB9E3C" w14:textId="77777777" w:rsidR="00CE50D5" w:rsidRPr="00160271" w:rsidRDefault="00CE50D5" w:rsidP="00160271">
            <w:pPr>
              <w:rPr>
                <w:szCs w:val="20"/>
              </w:rPr>
            </w:pPr>
          </w:p>
        </w:tc>
        <w:tc>
          <w:tcPr>
            <w:tcW w:w="992" w:type="dxa"/>
            <w:shd w:val="clear" w:color="auto" w:fill="FDE9D9" w:themeFill="accent6" w:themeFillTint="33"/>
            <w:tcMar>
              <w:top w:w="0" w:type="dxa"/>
              <w:left w:w="108" w:type="dxa"/>
              <w:bottom w:w="0" w:type="dxa"/>
              <w:right w:w="108" w:type="dxa"/>
            </w:tcMar>
            <w:hideMark/>
          </w:tcPr>
          <w:p w14:paraId="22BB7623" w14:textId="14E1B26D" w:rsidR="00CE50D5" w:rsidRPr="00F02890" w:rsidRDefault="00CE50D5" w:rsidP="00F02890">
            <w:pPr>
              <w:jc w:val="center"/>
              <w:rPr>
                <w:sz w:val="18"/>
                <w:szCs w:val="18"/>
              </w:rPr>
            </w:pPr>
            <w:r w:rsidRPr="00F02890">
              <w:rPr>
                <w:sz w:val="18"/>
                <w:szCs w:val="18"/>
              </w:rPr>
              <w:t>I</w:t>
            </w:r>
          </w:p>
          <w:p w14:paraId="7FE20F7A" w14:textId="4184E7C0" w:rsidR="00CE50D5" w:rsidRPr="00160271" w:rsidRDefault="00CE50D5" w:rsidP="00F02890">
            <w:pPr>
              <w:jc w:val="center"/>
              <w:rPr>
                <w:sz w:val="18"/>
                <w:szCs w:val="18"/>
              </w:rPr>
            </w:pPr>
            <w:r w:rsidRPr="00F02890">
              <w:rPr>
                <w:sz w:val="18"/>
                <w:szCs w:val="18"/>
              </w:rPr>
              <w:t>pusmetis</w:t>
            </w:r>
          </w:p>
        </w:tc>
        <w:tc>
          <w:tcPr>
            <w:tcW w:w="850" w:type="dxa"/>
            <w:shd w:val="clear" w:color="auto" w:fill="FDE9D9" w:themeFill="accent6" w:themeFillTint="33"/>
          </w:tcPr>
          <w:p w14:paraId="12CAC567" w14:textId="3186C98E" w:rsidR="00CE50D5" w:rsidRPr="00F02890" w:rsidRDefault="00CE50D5" w:rsidP="00F02890">
            <w:pPr>
              <w:jc w:val="center"/>
              <w:rPr>
                <w:sz w:val="18"/>
                <w:szCs w:val="18"/>
              </w:rPr>
            </w:pPr>
            <w:r w:rsidRPr="00F02890">
              <w:rPr>
                <w:sz w:val="18"/>
                <w:szCs w:val="18"/>
              </w:rPr>
              <w:t>II</w:t>
            </w:r>
          </w:p>
          <w:p w14:paraId="05A01C38" w14:textId="79AA3BF3" w:rsidR="00CE50D5" w:rsidRPr="00F02890" w:rsidRDefault="00CE50D5" w:rsidP="00F02890">
            <w:pPr>
              <w:jc w:val="center"/>
              <w:rPr>
                <w:sz w:val="18"/>
                <w:szCs w:val="18"/>
              </w:rPr>
            </w:pPr>
            <w:r w:rsidRPr="00F02890">
              <w:rPr>
                <w:sz w:val="18"/>
                <w:szCs w:val="18"/>
              </w:rPr>
              <w:t>pusmetis</w:t>
            </w:r>
          </w:p>
        </w:tc>
        <w:tc>
          <w:tcPr>
            <w:tcW w:w="993" w:type="dxa"/>
            <w:shd w:val="clear" w:color="auto" w:fill="FDE9D9" w:themeFill="accent6" w:themeFillTint="33"/>
            <w:tcMar>
              <w:top w:w="0" w:type="dxa"/>
              <w:left w:w="108" w:type="dxa"/>
              <w:bottom w:w="0" w:type="dxa"/>
              <w:right w:w="108" w:type="dxa"/>
            </w:tcMar>
            <w:hideMark/>
          </w:tcPr>
          <w:p w14:paraId="11BA22A0" w14:textId="1AEF0AC7" w:rsidR="00CE50D5" w:rsidRPr="00F02890" w:rsidRDefault="00CE50D5" w:rsidP="00F02890">
            <w:pPr>
              <w:jc w:val="center"/>
              <w:rPr>
                <w:sz w:val="18"/>
                <w:szCs w:val="18"/>
              </w:rPr>
            </w:pPr>
            <w:r w:rsidRPr="00F02890">
              <w:rPr>
                <w:sz w:val="18"/>
                <w:szCs w:val="18"/>
              </w:rPr>
              <w:t>I</w:t>
            </w:r>
          </w:p>
          <w:p w14:paraId="1E78B78E" w14:textId="0803B818" w:rsidR="00CE50D5" w:rsidRPr="00160271" w:rsidRDefault="00CE50D5" w:rsidP="00F02890">
            <w:pPr>
              <w:jc w:val="center"/>
              <w:rPr>
                <w:sz w:val="18"/>
                <w:szCs w:val="18"/>
              </w:rPr>
            </w:pPr>
            <w:r w:rsidRPr="00F02890">
              <w:rPr>
                <w:sz w:val="18"/>
                <w:szCs w:val="18"/>
              </w:rPr>
              <w:t>pusmetis</w:t>
            </w:r>
          </w:p>
        </w:tc>
        <w:tc>
          <w:tcPr>
            <w:tcW w:w="992" w:type="dxa"/>
            <w:shd w:val="clear" w:color="auto" w:fill="FDE9D9" w:themeFill="accent6" w:themeFillTint="33"/>
          </w:tcPr>
          <w:p w14:paraId="0EB20393" w14:textId="5F7D44FD" w:rsidR="00CE50D5" w:rsidRPr="00F02890" w:rsidRDefault="00CE50D5" w:rsidP="00F02890">
            <w:pPr>
              <w:jc w:val="center"/>
              <w:rPr>
                <w:sz w:val="18"/>
                <w:szCs w:val="18"/>
              </w:rPr>
            </w:pPr>
            <w:r w:rsidRPr="00F02890">
              <w:rPr>
                <w:sz w:val="18"/>
                <w:szCs w:val="18"/>
              </w:rPr>
              <w:t>II</w:t>
            </w:r>
          </w:p>
          <w:p w14:paraId="79CB77CC" w14:textId="729D116A" w:rsidR="00CE50D5" w:rsidRPr="00F02890" w:rsidRDefault="00CE50D5" w:rsidP="00F02890">
            <w:pPr>
              <w:jc w:val="center"/>
              <w:rPr>
                <w:sz w:val="18"/>
                <w:szCs w:val="18"/>
              </w:rPr>
            </w:pPr>
            <w:r w:rsidRPr="00F02890">
              <w:rPr>
                <w:sz w:val="18"/>
                <w:szCs w:val="18"/>
              </w:rPr>
              <w:t>pusmetis</w:t>
            </w:r>
          </w:p>
        </w:tc>
        <w:tc>
          <w:tcPr>
            <w:tcW w:w="992" w:type="dxa"/>
            <w:shd w:val="clear" w:color="auto" w:fill="FDE9D9" w:themeFill="accent6" w:themeFillTint="33"/>
            <w:tcMar>
              <w:top w:w="0" w:type="dxa"/>
              <w:left w:w="108" w:type="dxa"/>
              <w:bottom w:w="0" w:type="dxa"/>
              <w:right w:w="108" w:type="dxa"/>
            </w:tcMar>
            <w:hideMark/>
          </w:tcPr>
          <w:p w14:paraId="4AA85545" w14:textId="77777777" w:rsidR="003C1EB5" w:rsidRDefault="00CE50D5" w:rsidP="00F02890">
            <w:pPr>
              <w:jc w:val="center"/>
              <w:rPr>
                <w:sz w:val="18"/>
                <w:szCs w:val="18"/>
              </w:rPr>
            </w:pPr>
            <w:r w:rsidRPr="00F02890">
              <w:rPr>
                <w:sz w:val="18"/>
                <w:szCs w:val="18"/>
              </w:rPr>
              <w:t xml:space="preserve">I </w:t>
            </w:r>
          </w:p>
          <w:p w14:paraId="18267C5C" w14:textId="7BC8350E" w:rsidR="00CE50D5" w:rsidRPr="00160271" w:rsidRDefault="00CE50D5" w:rsidP="00F02890">
            <w:pPr>
              <w:jc w:val="center"/>
              <w:rPr>
                <w:sz w:val="18"/>
                <w:szCs w:val="18"/>
              </w:rPr>
            </w:pPr>
            <w:r w:rsidRPr="00F02890">
              <w:rPr>
                <w:sz w:val="18"/>
                <w:szCs w:val="18"/>
              </w:rPr>
              <w:t>pusmetis</w:t>
            </w:r>
          </w:p>
        </w:tc>
        <w:tc>
          <w:tcPr>
            <w:tcW w:w="851" w:type="dxa"/>
            <w:shd w:val="clear" w:color="auto" w:fill="FDE9D9" w:themeFill="accent6" w:themeFillTint="33"/>
          </w:tcPr>
          <w:p w14:paraId="3AE40FC9" w14:textId="63CC8FCD" w:rsidR="00CE50D5" w:rsidRPr="00F02890" w:rsidRDefault="00CE50D5" w:rsidP="00F02890">
            <w:pPr>
              <w:jc w:val="center"/>
              <w:rPr>
                <w:sz w:val="18"/>
                <w:szCs w:val="18"/>
              </w:rPr>
            </w:pPr>
            <w:r w:rsidRPr="00F02890">
              <w:rPr>
                <w:sz w:val="18"/>
                <w:szCs w:val="18"/>
              </w:rPr>
              <w:t>II</w:t>
            </w:r>
          </w:p>
          <w:p w14:paraId="4FC94A7F" w14:textId="4690C50B" w:rsidR="00CE50D5" w:rsidRPr="00F02890" w:rsidRDefault="00CE50D5" w:rsidP="00F02890">
            <w:pPr>
              <w:jc w:val="center"/>
              <w:rPr>
                <w:sz w:val="18"/>
                <w:szCs w:val="18"/>
              </w:rPr>
            </w:pPr>
            <w:r w:rsidRPr="00F02890">
              <w:rPr>
                <w:sz w:val="18"/>
                <w:szCs w:val="18"/>
              </w:rPr>
              <w:t>pusmetis</w:t>
            </w:r>
          </w:p>
        </w:tc>
        <w:tc>
          <w:tcPr>
            <w:tcW w:w="992" w:type="dxa"/>
            <w:shd w:val="clear" w:color="auto" w:fill="FDE9D9" w:themeFill="accent6" w:themeFillTint="33"/>
            <w:tcMar>
              <w:top w:w="0" w:type="dxa"/>
              <w:left w:w="108" w:type="dxa"/>
              <w:bottom w:w="0" w:type="dxa"/>
              <w:right w:w="108" w:type="dxa"/>
            </w:tcMar>
            <w:hideMark/>
          </w:tcPr>
          <w:p w14:paraId="2923F86E" w14:textId="39B588E9" w:rsidR="00CE50D5" w:rsidRPr="00F02890" w:rsidRDefault="00CE50D5" w:rsidP="00F02890">
            <w:pPr>
              <w:jc w:val="center"/>
              <w:rPr>
                <w:sz w:val="18"/>
                <w:szCs w:val="18"/>
              </w:rPr>
            </w:pPr>
            <w:r w:rsidRPr="00F02890">
              <w:rPr>
                <w:sz w:val="18"/>
                <w:szCs w:val="18"/>
              </w:rPr>
              <w:t>I</w:t>
            </w:r>
          </w:p>
          <w:p w14:paraId="177D8AA0" w14:textId="5A3E7539" w:rsidR="00CE50D5" w:rsidRPr="00160271" w:rsidRDefault="00CE50D5" w:rsidP="00F02890">
            <w:pPr>
              <w:jc w:val="center"/>
              <w:rPr>
                <w:sz w:val="18"/>
                <w:szCs w:val="18"/>
              </w:rPr>
            </w:pPr>
            <w:r w:rsidRPr="00F02890">
              <w:rPr>
                <w:sz w:val="18"/>
                <w:szCs w:val="18"/>
              </w:rPr>
              <w:t>pusmetis</w:t>
            </w:r>
          </w:p>
        </w:tc>
        <w:tc>
          <w:tcPr>
            <w:tcW w:w="824" w:type="dxa"/>
            <w:shd w:val="clear" w:color="auto" w:fill="FDE9D9" w:themeFill="accent6" w:themeFillTint="33"/>
          </w:tcPr>
          <w:p w14:paraId="77DE7D2F" w14:textId="77777777" w:rsidR="00CE50D5" w:rsidRPr="00F02890" w:rsidRDefault="00CE50D5" w:rsidP="00F02890">
            <w:pPr>
              <w:jc w:val="center"/>
              <w:rPr>
                <w:sz w:val="18"/>
                <w:szCs w:val="18"/>
              </w:rPr>
            </w:pPr>
            <w:r w:rsidRPr="00F02890">
              <w:rPr>
                <w:sz w:val="18"/>
                <w:szCs w:val="18"/>
              </w:rPr>
              <w:t>II</w:t>
            </w:r>
          </w:p>
          <w:p w14:paraId="138BE197" w14:textId="2D757D0B" w:rsidR="00CE50D5" w:rsidRPr="00F02890" w:rsidRDefault="00CE50D5" w:rsidP="003C1EB5">
            <w:pPr>
              <w:jc w:val="center"/>
              <w:rPr>
                <w:sz w:val="18"/>
                <w:szCs w:val="18"/>
              </w:rPr>
            </w:pPr>
            <w:r w:rsidRPr="00F02890">
              <w:rPr>
                <w:sz w:val="18"/>
                <w:szCs w:val="18"/>
              </w:rPr>
              <w:t>pusmetis</w:t>
            </w:r>
          </w:p>
        </w:tc>
      </w:tr>
      <w:tr w:rsidR="00CE50D5" w:rsidRPr="00F02890" w14:paraId="498C4353" w14:textId="1265013F" w:rsidTr="009A4040">
        <w:tc>
          <w:tcPr>
            <w:tcW w:w="1134" w:type="dxa"/>
            <w:shd w:val="clear" w:color="auto" w:fill="FDE9D9" w:themeFill="accent6" w:themeFillTint="33"/>
            <w:vAlign w:val="center"/>
          </w:tcPr>
          <w:p w14:paraId="69669381" w14:textId="77777777" w:rsidR="00CE50D5" w:rsidRPr="00F02890" w:rsidRDefault="00CE50D5" w:rsidP="00CE50D5">
            <w:pPr>
              <w:jc w:val="center"/>
              <w:rPr>
                <w:sz w:val="18"/>
                <w:szCs w:val="18"/>
              </w:rPr>
            </w:pPr>
            <w:r w:rsidRPr="00F02890">
              <w:rPr>
                <w:sz w:val="18"/>
                <w:szCs w:val="18"/>
              </w:rPr>
              <w:t>I</w:t>
            </w:r>
          </w:p>
          <w:p w14:paraId="7DD3E1ED" w14:textId="1F35B506" w:rsidR="00CE50D5" w:rsidRPr="00F02890" w:rsidRDefault="00CE50D5" w:rsidP="00CE50D5">
            <w:pPr>
              <w:jc w:val="center"/>
              <w:rPr>
                <w:szCs w:val="20"/>
              </w:rPr>
            </w:pPr>
            <w:r w:rsidRPr="00F02890">
              <w:rPr>
                <w:sz w:val="18"/>
                <w:szCs w:val="18"/>
              </w:rPr>
              <w:t>pusmetis</w:t>
            </w:r>
          </w:p>
        </w:tc>
        <w:tc>
          <w:tcPr>
            <w:tcW w:w="875" w:type="dxa"/>
            <w:shd w:val="clear" w:color="auto" w:fill="FDE9D9" w:themeFill="accent6" w:themeFillTint="33"/>
            <w:vAlign w:val="center"/>
          </w:tcPr>
          <w:p w14:paraId="61F38299" w14:textId="77777777" w:rsidR="00CE50D5" w:rsidRPr="00F02890" w:rsidRDefault="00CE50D5" w:rsidP="00CE50D5">
            <w:pPr>
              <w:jc w:val="center"/>
              <w:rPr>
                <w:sz w:val="18"/>
                <w:szCs w:val="18"/>
              </w:rPr>
            </w:pPr>
            <w:r w:rsidRPr="00F02890">
              <w:rPr>
                <w:sz w:val="18"/>
                <w:szCs w:val="18"/>
              </w:rPr>
              <w:t>II</w:t>
            </w:r>
          </w:p>
          <w:p w14:paraId="35CBBA0E" w14:textId="55E615CD" w:rsidR="00CE50D5" w:rsidRPr="00F02890" w:rsidRDefault="00CE50D5" w:rsidP="00CE50D5">
            <w:pPr>
              <w:jc w:val="center"/>
              <w:rPr>
                <w:szCs w:val="20"/>
              </w:rPr>
            </w:pPr>
            <w:r w:rsidRPr="00F02890">
              <w:rPr>
                <w:sz w:val="18"/>
                <w:szCs w:val="18"/>
              </w:rPr>
              <w:t>pusmetis</w:t>
            </w:r>
          </w:p>
        </w:tc>
        <w:tc>
          <w:tcPr>
            <w:tcW w:w="1842" w:type="dxa"/>
            <w:gridSpan w:val="2"/>
            <w:shd w:val="clear" w:color="auto" w:fill="FDE9D9" w:themeFill="accent6" w:themeFillTint="33"/>
            <w:tcMar>
              <w:top w:w="0" w:type="dxa"/>
              <w:left w:w="108" w:type="dxa"/>
              <w:bottom w:w="0" w:type="dxa"/>
              <w:right w:w="108" w:type="dxa"/>
            </w:tcMar>
          </w:tcPr>
          <w:p w14:paraId="15B4638F" w14:textId="03502C9A" w:rsidR="00CE50D5" w:rsidRPr="00F02890" w:rsidRDefault="00CE50D5" w:rsidP="00160271">
            <w:pPr>
              <w:jc w:val="center"/>
              <w:rPr>
                <w:b/>
                <w:bCs/>
                <w:szCs w:val="20"/>
              </w:rPr>
            </w:pPr>
            <w:r w:rsidRPr="00160271">
              <w:rPr>
                <w:b/>
                <w:bCs/>
                <w:szCs w:val="20"/>
              </w:rPr>
              <w:t>moterys</w:t>
            </w:r>
          </w:p>
        </w:tc>
        <w:tc>
          <w:tcPr>
            <w:tcW w:w="1985" w:type="dxa"/>
            <w:gridSpan w:val="2"/>
            <w:shd w:val="clear" w:color="auto" w:fill="FDE9D9" w:themeFill="accent6" w:themeFillTint="33"/>
            <w:tcMar>
              <w:top w:w="0" w:type="dxa"/>
              <w:left w:w="108" w:type="dxa"/>
              <w:bottom w:w="0" w:type="dxa"/>
              <w:right w:w="108" w:type="dxa"/>
            </w:tcMar>
          </w:tcPr>
          <w:p w14:paraId="21025759" w14:textId="164F29C4" w:rsidR="00CE50D5" w:rsidRPr="00F02890" w:rsidRDefault="00CE50D5" w:rsidP="00F02890">
            <w:pPr>
              <w:jc w:val="center"/>
              <w:rPr>
                <w:b/>
                <w:bCs/>
                <w:szCs w:val="20"/>
              </w:rPr>
            </w:pPr>
            <w:r w:rsidRPr="00160271">
              <w:rPr>
                <w:b/>
                <w:bCs/>
                <w:szCs w:val="20"/>
              </w:rPr>
              <w:t>vyrai</w:t>
            </w:r>
          </w:p>
        </w:tc>
        <w:tc>
          <w:tcPr>
            <w:tcW w:w="1843" w:type="dxa"/>
            <w:gridSpan w:val="2"/>
            <w:shd w:val="clear" w:color="auto" w:fill="FDE9D9" w:themeFill="accent6" w:themeFillTint="33"/>
            <w:tcMar>
              <w:top w:w="0" w:type="dxa"/>
              <w:left w:w="108" w:type="dxa"/>
              <w:bottom w:w="0" w:type="dxa"/>
              <w:right w:w="108" w:type="dxa"/>
            </w:tcMar>
          </w:tcPr>
          <w:p w14:paraId="55142469" w14:textId="19D25C25" w:rsidR="00CE50D5" w:rsidRPr="00F02890" w:rsidRDefault="00CE50D5" w:rsidP="00F02890">
            <w:pPr>
              <w:jc w:val="center"/>
              <w:rPr>
                <w:b/>
                <w:bCs/>
                <w:szCs w:val="20"/>
              </w:rPr>
            </w:pPr>
            <w:r w:rsidRPr="00160271">
              <w:rPr>
                <w:b/>
                <w:bCs/>
                <w:szCs w:val="20"/>
              </w:rPr>
              <w:t>vaikai</w:t>
            </w:r>
          </w:p>
        </w:tc>
        <w:tc>
          <w:tcPr>
            <w:tcW w:w="1816" w:type="dxa"/>
            <w:gridSpan w:val="2"/>
            <w:shd w:val="clear" w:color="auto" w:fill="FDE9D9" w:themeFill="accent6" w:themeFillTint="33"/>
            <w:tcMar>
              <w:top w:w="0" w:type="dxa"/>
              <w:left w:w="108" w:type="dxa"/>
              <w:bottom w:w="0" w:type="dxa"/>
              <w:right w:w="108" w:type="dxa"/>
            </w:tcMar>
          </w:tcPr>
          <w:p w14:paraId="47ED8542" w14:textId="0672E0BD" w:rsidR="00CE50D5" w:rsidRPr="00F02890" w:rsidRDefault="00CE50D5" w:rsidP="003C1EB5">
            <w:pPr>
              <w:jc w:val="center"/>
              <w:rPr>
                <w:b/>
                <w:bCs/>
                <w:szCs w:val="20"/>
              </w:rPr>
            </w:pPr>
            <w:r w:rsidRPr="00160271">
              <w:rPr>
                <w:b/>
                <w:bCs/>
                <w:szCs w:val="20"/>
              </w:rPr>
              <w:t>iš viso</w:t>
            </w:r>
          </w:p>
        </w:tc>
      </w:tr>
      <w:tr w:rsidR="003C1EB5" w:rsidRPr="00550C92" w14:paraId="0F303BB6" w14:textId="7FF4928F" w:rsidTr="009A4040">
        <w:tc>
          <w:tcPr>
            <w:tcW w:w="1134" w:type="dxa"/>
            <w:shd w:val="clear" w:color="auto" w:fill="FFFFFF"/>
            <w:tcMar>
              <w:top w:w="0" w:type="dxa"/>
              <w:left w:w="108" w:type="dxa"/>
              <w:bottom w:w="0" w:type="dxa"/>
              <w:right w:w="108" w:type="dxa"/>
            </w:tcMar>
            <w:hideMark/>
          </w:tcPr>
          <w:p w14:paraId="7F645AF1" w14:textId="2B7890C2" w:rsidR="00CE50D5" w:rsidRPr="00550C92" w:rsidRDefault="00CE50D5" w:rsidP="00B50471">
            <w:pPr>
              <w:jc w:val="center"/>
              <w:rPr>
                <w:sz w:val="23"/>
                <w:szCs w:val="23"/>
              </w:rPr>
            </w:pPr>
            <w:r w:rsidRPr="00550C92">
              <w:rPr>
                <w:b/>
                <w:bCs/>
                <w:sz w:val="23"/>
                <w:szCs w:val="23"/>
              </w:rPr>
              <w:t>0</w:t>
            </w:r>
            <w:r w:rsidR="006B5A0C">
              <w:rPr>
                <w:b/>
                <w:bCs/>
                <w:sz w:val="23"/>
                <w:szCs w:val="23"/>
              </w:rPr>
              <w:t>–</w:t>
            </w:r>
            <w:r w:rsidRPr="00550C92">
              <w:rPr>
                <w:b/>
                <w:bCs/>
                <w:sz w:val="23"/>
                <w:szCs w:val="23"/>
              </w:rPr>
              <w:t>7</w:t>
            </w:r>
          </w:p>
        </w:tc>
        <w:tc>
          <w:tcPr>
            <w:tcW w:w="875" w:type="dxa"/>
            <w:shd w:val="clear" w:color="auto" w:fill="FFFFFF"/>
          </w:tcPr>
          <w:p w14:paraId="482F4EC9" w14:textId="4B563E90" w:rsidR="00CE50D5" w:rsidRPr="00550C92" w:rsidRDefault="00CE50D5" w:rsidP="00B50471">
            <w:pPr>
              <w:jc w:val="center"/>
              <w:rPr>
                <w:b/>
                <w:bCs/>
                <w:sz w:val="23"/>
                <w:szCs w:val="23"/>
              </w:rPr>
            </w:pPr>
            <w:r w:rsidRPr="00550C92">
              <w:rPr>
                <w:b/>
                <w:bCs/>
                <w:sz w:val="23"/>
                <w:szCs w:val="23"/>
              </w:rPr>
              <w:t>0</w:t>
            </w:r>
            <w:r w:rsidR="006B5A0C">
              <w:rPr>
                <w:b/>
                <w:bCs/>
                <w:sz w:val="23"/>
                <w:szCs w:val="23"/>
              </w:rPr>
              <w:t>–</w:t>
            </w:r>
            <w:r w:rsidRPr="00550C92">
              <w:rPr>
                <w:b/>
                <w:bCs/>
                <w:sz w:val="23"/>
                <w:szCs w:val="23"/>
              </w:rPr>
              <w:t>17</w:t>
            </w:r>
          </w:p>
        </w:tc>
        <w:tc>
          <w:tcPr>
            <w:tcW w:w="992" w:type="dxa"/>
            <w:shd w:val="clear" w:color="auto" w:fill="FFFFFF"/>
            <w:tcMar>
              <w:top w:w="0" w:type="dxa"/>
              <w:left w:w="108" w:type="dxa"/>
              <w:bottom w:w="0" w:type="dxa"/>
              <w:right w:w="108" w:type="dxa"/>
            </w:tcMar>
            <w:hideMark/>
          </w:tcPr>
          <w:p w14:paraId="4801CCC1" w14:textId="11B42D02" w:rsidR="00CE50D5" w:rsidRPr="00550C92" w:rsidRDefault="00CE50D5" w:rsidP="00B50471">
            <w:pPr>
              <w:jc w:val="center"/>
              <w:rPr>
                <w:sz w:val="23"/>
                <w:szCs w:val="23"/>
              </w:rPr>
            </w:pPr>
            <w:r w:rsidRPr="00550C92">
              <w:rPr>
                <w:sz w:val="23"/>
                <w:szCs w:val="23"/>
              </w:rPr>
              <w:t>-</w:t>
            </w:r>
          </w:p>
        </w:tc>
        <w:tc>
          <w:tcPr>
            <w:tcW w:w="850" w:type="dxa"/>
            <w:shd w:val="clear" w:color="auto" w:fill="FFFFFF"/>
          </w:tcPr>
          <w:p w14:paraId="526CCE32" w14:textId="24AF2489" w:rsidR="00CE50D5" w:rsidRPr="00550C92" w:rsidRDefault="00CE50D5" w:rsidP="00B50471">
            <w:pPr>
              <w:jc w:val="center"/>
              <w:rPr>
                <w:sz w:val="23"/>
                <w:szCs w:val="23"/>
              </w:rPr>
            </w:pPr>
            <w:r w:rsidRPr="00550C92">
              <w:rPr>
                <w:sz w:val="23"/>
                <w:szCs w:val="23"/>
              </w:rPr>
              <w:t>-</w:t>
            </w:r>
          </w:p>
        </w:tc>
        <w:tc>
          <w:tcPr>
            <w:tcW w:w="993" w:type="dxa"/>
            <w:shd w:val="clear" w:color="auto" w:fill="FFFFFF"/>
            <w:tcMar>
              <w:top w:w="0" w:type="dxa"/>
              <w:left w:w="108" w:type="dxa"/>
              <w:bottom w:w="0" w:type="dxa"/>
              <w:right w:w="108" w:type="dxa"/>
            </w:tcMar>
            <w:hideMark/>
          </w:tcPr>
          <w:p w14:paraId="0818F609" w14:textId="69934938" w:rsidR="00CE50D5" w:rsidRPr="00550C92" w:rsidRDefault="00CE50D5" w:rsidP="00B50471">
            <w:pPr>
              <w:jc w:val="center"/>
              <w:rPr>
                <w:sz w:val="23"/>
                <w:szCs w:val="23"/>
              </w:rPr>
            </w:pPr>
            <w:r w:rsidRPr="00550C92">
              <w:rPr>
                <w:sz w:val="23"/>
                <w:szCs w:val="23"/>
              </w:rPr>
              <w:t>-</w:t>
            </w:r>
          </w:p>
        </w:tc>
        <w:tc>
          <w:tcPr>
            <w:tcW w:w="992" w:type="dxa"/>
            <w:shd w:val="clear" w:color="auto" w:fill="FFFFFF"/>
          </w:tcPr>
          <w:p w14:paraId="796EDF3E" w14:textId="0F536C18" w:rsidR="00CE50D5" w:rsidRPr="00550C92" w:rsidRDefault="00CE50D5" w:rsidP="00B50471">
            <w:pPr>
              <w:jc w:val="center"/>
              <w:rPr>
                <w:sz w:val="23"/>
                <w:szCs w:val="23"/>
              </w:rPr>
            </w:pPr>
            <w:r w:rsidRPr="00550C92">
              <w:rPr>
                <w:sz w:val="23"/>
                <w:szCs w:val="23"/>
              </w:rPr>
              <w:t>-</w:t>
            </w:r>
          </w:p>
        </w:tc>
        <w:tc>
          <w:tcPr>
            <w:tcW w:w="992" w:type="dxa"/>
            <w:shd w:val="clear" w:color="auto" w:fill="FFFFFF"/>
            <w:tcMar>
              <w:top w:w="0" w:type="dxa"/>
              <w:left w:w="108" w:type="dxa"/>
              <w:bottom w:w="0" w:type="dxa"/>
              <w:right w:w="108" w:type="dxa"/>
            </w:tcMar>
            <w:hideMark/>
          </w:tcPr>
          <w:p w14:paraId="40A37CA7" w14:textId="28E522A5" w:rsidR="00CE50D5" w:rsidRPr="00550C92" w:rsidRDefault="00CE50D5" w:rsidP="00B50471">
            <w:pPr>
              <w:jc w:val="center"/>
              <w:rPr>
                <w:sz w:val="23"/>
                <w:szCs w:val="23"/>
              </w:rPr>
            </w:pPr>
            <w:r w:rsidRPr="00550C92">
              <w:rPr>
                <w:sz w:val="23"/>
                <w:szCs w:val="23"/>
              </w:rPr>
              <w:t>1</w:t>
            </w:r>
          </w:p>
        </w:tc>
        <w:tc>
          <w:tcPr>
            <w:tcW w:w="851" w:type="dxa"/>
            <w:shd w:val="clear" w:color="auto" w:fill="FFFFFF"/>
          </w:tcPr>
          <w:p w14:paraId="006B8C67" w14:textId="60AF0EE4" w:rsidR="00CE50D5" w:rsidRPr="00550C92" w:rsidRDefault="00CE50D5" w:rsidP="00B50471">
            <w:pPr>
              <w:jc w:val="center"/>
              <w:rPr>
                <w:sz w:val="23"/>
                <w:szCs w:val="23"/>
              </w:rPr>
            </w:pPr>
            <w:r w:rsidRPr="00550C92">
              <w:rPr>
                <w:sz w:val="23"/>
                <w:szCs w:val="23"/>
              </w:rPr>
              <w:t>3</w:t>
            </w:r>
          </w:p>
        </w:tc>
        <w:tc>
          <w:tcPr>
            <w:tcW w:w="992" w:type="dxa"/>
            <w:shd w:val="clear" w:color="auto" w:fill="FFFFFF"/>
            <w:tcMar>
              <w:top w:w="0" w:type="dxa"/>
              <w:left w:w="108" w:type="dxa"/>
              <w:bottom w:w="0" w:type="dxa"/>
              <w:right w:w="108" w:type="dxa"/>
            </w:tcMar>
            <w:hideMark/>
          </w:tcPr>
          <w:p w14:paraId="5AF1F426" w14:textId="76F71848" w:rsidR="00CE50D5" w:rsidRPr="00550C92" w:rsidRDefault="00CE50D5" w:rsidP="00B50471">
            <w:pPr>
              <w:jc w:val="center"/>
              <w:rPr>
                <w:sz w:val="23"/>
                <w:szCs w:val="23"/>
              </w:rPr>
            </w:pPr>
            <w:r w:rsidRPr="00550C92">
              <w:rPr>
                <w:sz w:val="23"/>
                <w:szCs w:val="23"/>
              </w:rPr>
              <w:t>1</w:t>
            </w:r>
          </w:p>
        </w:tc>
        <w:tc>
          <w:tcPr>
            <w:tcW w:w="824" w:type="dxa"/>
            <w:shd w:val="clear" w:color="auto" w:fill="FFFFFF"/>
          </w:tcPr>
          <w:p w14:paraId="64A77467" w14:textId="2530BBA2" w:rsidR="00CE50D5" w:rsidRPr="00550C92" w:rsidRDefault="00CE50D5" w:rsidP="00B50471">
            <w:pPr>
              <w:jc w:val="center"/>
              <w:rPr>
                <w:sz w:val="23"/>
                <w:szCs w:val="23"/>
              </w:rPr>
            </w:pPr>
            <w:r w:rsidRPr="00550C92">
              <w:rPr>
                <w:sz w:val="23"/>
                <w:szCs w:val="23"/>
              </w:rPr>
              <w:t>3</w:t>
            </w:r>
          </w:p>
        </w:tc>
      </w:tr>
      <w:tr w:rsidR="003C1EB5" w:rsidRPr="00550C92" w14:paraId="614A021E" w14:textId="50692F3D" w:rsidTr="009A4040">
        <w:tc>
          <w:tcPr>
            <w:tcW w:w="1134" w:type="dxa"/>
            <w:shd w:val="clear" w:color="auto" w:fill="F2F2F2"/>
            <w:tcMar>
              <w:top w:w="0" w:type="dxa"/>
              <w:left w:w="108" w:type="dxa"/>
              <w:bottom w:w="0" w:type="dxa"/>
              <w:right w:w="108" w:type="dxa"/>
            </w:tcMar>
            <w:hideMark/>
          </w:tcPr>
          <w:p w14:paraId="486F69CB" w14:textId="28C11E31" w:rsidR="00CE50D5" w:rsidRPr="00550C92" w:rsidRDefault="00CE50D5" w:rsidP="00B50471">
            <w:pPr>
              <w:jc w:val="center"/>
              <w:rPr>
                <w:sz w:val="23"/>
                <w:szCs w:val="23"/>
              </w:rPr>
            </w:pPr>
            <w:r w:rsidRPr="00550C92">
              <w:rPr>
                <w:b/>
                <w:bCs/>
                <w:sz w:val="23"/>
                <w:szCs w:val="23"/>
              </w:rPr>
              <w:t>7–17</w:t>
            </w:r>
          </w:p>
        </w:tc>
        <w:tc>
          <w:tcPr>
            <w:tcW w:w="875" w:type="dxa"/>
            <w:shd w:val="clear" w:color="auto" w:fill="F2F2F2"/>
          </w:tcPr>
          <w:p w14:paraId="0ED6A683" w14:textId="13B01745" w:rsidR="00CE50D5" w:rsidRPr="00550C92" w:rsidRDefault="00CE50D5" w:rsidP="00B50471">
            <w:pPr>
              <w:jc w:val="center"/>
              <w:rPr>
                <w:b/>
                <w:bCs/>
                <w:sz w:val="23"/>
                <w:szCs w:val="23"/>
              </w:rPr>
            </w:pPr>
            <w:r w:rsidRPr="00550C92">
              <w:rPr>
                <w:b/>
                <w:bCs/>
                <w:sz w:val="23"/>
                <w:szCs w:val="23"/>
              </w:rPr>
              <w:t>18</w:t>
            </w:r>
            <w:r w:rsidR="006B5A0C">
              <w:rPr>
                <w:b/>
                <w:bCs/>
                <w:sz w:val="23"/>
                <w:szCs w:val="23"/>
              </w:rPr>
              <w:t>–</w:t>
            </w:r>
            <w:r w:rsidRPr="00550C92">
              <w:rPr>
                <w:b/>
                <w:bCs/>
                <w:sz w:val="23"/>
                <w:szCs w:val="23"/>
              </w:rPr>
              <w:t>29</w:t>
            </w:r>
          </w:p>
        </w:tc>
        <w:tc>
          <w:tcPr>
            <w:tcW w:w="992" w:type="dxa"/>
            <w:shd w:val="clear" w:color="auto" w:fill="F2F2F2"/>
            <w:tcMar>
              <w:top w:w="0" w:type="dxa"/>
              <w:left w:w="108" w:type="dxa"/>
              <w:bottom w:w="0" w:type="dxa"/>
              <w:right w:w="108" w:type="dxa"/>
            </w:tcMar>
            <w:hideMark/>
          </w:tcPr>
          <w:p w14:paraId="753A5ED2" w14:textId="24ACA8DB" w:rsidR="00CE50D5" w:rsidRPr="00550C92" w:rsidRDefault="00CE50D5" w:rsidP="00B50471">
            <w:pPr>
              <w:jc w:val="center"/>
              <w:rPr>
                <w:sz w:val="23"/>
                <w:szCs w:val="23"/>
              </w:rPr>
            </w:pPr>
            <w:r w:rsidRPr="00550C92">
              <w:rPr>
                <w:sz w:val="23"/>
                <w:szCs w:val="23"/>
              </w:rPr>
              <w:t>-</w:t>
            </w:r>
          </w:p>
        </w:tc>
        <w:tc>
          <w:tcPr>
            <w:tcW w:w="850" w:type="dxa"/>
            <w:shd w:val="clear" w:color="auto" w:fill="F2F2F2"/>
          </w:tcPr>
          <w:p w14:paraId="6597FCF5" w14:textId="5FB96AC0" w:rsidR="00CE50D5" w:rsidRPr="00550C92" w:rsidRDefault="00CE50D5" w:rsidP="00B50471">
            <w:pPr>
              <w:jc w:val="center"/>
              <w:rPr>
                <w:sz w:val="23"/>
                <w:szCs w:val="23"/>
              </w:rPr>
            </w:pPr>
            <w:r w:rsidRPr="00550C92">
              <w:rPr>
                <w:sz w:val="23"/>
                <w:szCs w:val="23"/>
              </w:rPr>
              <w:t>18</w:t>
            </w:r>
          </w:p>
        </w:tc>
        <w:tc>
          <w:tcPr>
            <w:tcW w:w="993" w:type="dxa"/>
            <w:shd w:val="clear" w:color="auto" w:fill="F2F2F2"/>
            <w:tcMar>
              <w:top w:w="0" w:type="dxa"/>
              <w:left w:w="108" w:type="dxa"/>
              <w:bottom w:w="0" w:type="dxa"/>
              <w:right w:w="108" w:type="dxa"/>
            </w:tcMar>
            <w:hideMark/>
          </w:tcPr>
          <w:p w14:paraId="5B548278" w14:textId="1F5D9E8B" w:rsidR="00CE50D5" w:rsidRPr="00550C92" w:rsidRDefault="00CE50D5" w:rsidP="00B50471">
            <w:pPr>
              <w:jc w:val="center"/>
              <w:rPr>
                <w:sz w:val="23"/>
                <w:szCs w:val="23"/>
              </w:rPr>
            </w:pPr>
            <w:r w:rsidRPr="00550C92">
              <w:rPr>
                <w:sz w:val="23"/>
                <w:szCs w:val="23"/>
              </w:rPr>
              <w:t>-</w:t>
            </w:r>
          </w:p>
        </w:tc>
        <w:tc>
          <w:tcPr>
            <w:tcW w:w="992" w:type="dxa"/>
            <w:shd w:val="clear" w:color="auto" w:fill="F2F2F2"/>
          </w:tcPr>
          <w:p w14:paraId="15895BBC" w14:textId="0E6684E7" w:rsidR="00CE50D5" w:rsidRPr="00550C92" w:rsidRDefault="00CE50D5" w:rsidP="00B50471">
            <w:pPr>
              <w:jc w:val="center"/>
              <w:rPr>
                <w:sz w:val="23"/>
                <w:szCs w:val="23"/>
              </w:rPr>
            </w:pPr>
            <w:r w:rsidRPr="00550C92">
              <w:rPr>
                <w:sz w:val="23"/>
                <w:szCs w:val="23"/>
              </w:rPr>
              <w:t>3</w:t>
            </w:r>
          </w:p>
        </w:tc>
        <w:tc>
          <w:tcPr>
            <w:tcW w:w="992" w:type="dxa"/>
            <w:shd w:val="clear" w:color="auto" w:fill="F2F2F2"/>
            <w:tcMar>
              <w:top w:w="0" w:type="dxa"/>
              <w:left w:w="108" w:type="dxa"/>
              <w:bottom w:w="0" w:type="dxa"/>
              <w:right w:w="108" w:type="dxa"/>
            </w:tcMar>
            <w:hideMark/>
          </w:tcPr>
          <w:p w14:paraId="541E09E3" w14:textId="4C0922D0" w:rsidR="00CE50D5" w:rsidRPr="00550C92" w:rsidRDefault="00CE50D5" w:rsidP="00B50471">
            <w:pPr>
              <w:jc w:val="center"/>
              <w:rPr>
                <w:sz w:val="23"/>
                <w:szCs w:val="23"/>
              </w:rPr>
            </w:pPr>
            <w:r w:rsidRPr="00550C92">
              <w:rPr>
                <w:sz w:val="23"/>
                <w:szCs w:val="23"/>
              </w:rPr>
              <w:t>4</w:t>
            </w:r>
          </w:p>
        </w:tc>
        <w:tc>
          <w:tcPr>
            <w:tcW w:w="851" w:type="dxa"/>
            <w:shd w:val="clear" w:color="auto" w:fill="F2F2F2"/>
          </w:tcPr>
          <w:p w14:paraId="35663E56" w14:textId="36DB1CC4" w:rsidR="00CE50D5" w:rsidRPr="00550C92" w:rsidRDefault="00CE50D5" w:rsidP="00B50471">
            <w:pPr>
              <w:jc w:val="center"/>
              <w:rPr>
                <w:sz w:val="23"/>
                <w:szCs w:val="23"/>
              </w:rPr>
            </w:pPr>
            <w:r w:rsidRPr="00550C92">
              <w:rPr>
                <w:sz w:val="23"/>
                <w:szCs w:val="23"/>
              </w:rPr>
              <w:t>-</w:t>
            </w:r>
          </w:p>
        </w:tc>
        <w:tc>
          <w:tcPr>
            <w:tcW w:w="992" w:type="dxa"/>
            <w:shd w:val="clear" w:color="auto" w:fill="F2F2F2"/>
            <w:tcMar>
              <w:top w:w="0" w:type="dxa"/>
              <w:left w:w="108" w:type="dxa"/>
              <w:bottom w:w="0" w:type="dxa"/>
              <w:right w:w="108" w:type="dxa"/>
            </w:tcMar>
            <w:hideMark/>
          </w:tcPr>
          <w:p w14:paraId="1F6E3092" w14:textId="47E849DB" w:rsidR="00CE50D5" w:rsidRPr="00550C92" w:rsidRDefault="00CE50D5" w:rsidP="00B50471">
            <w:pPr>
              <w:jc w:val="center"/>
              <w:rPr>
                <w:sz w:val="23"/>
                <w:szCs w:val="23"/>
              </w:rPr>
            </w:pPr>
            <w:r w:rsidRPr="00550C92">
              <w:rPr>
                <w:sz w:val="23"/>
                <w:szCs w:val="23"/>
              </w:rPr>
              <w:t>4</w:t>
            </w:r>
          </w:p>
        </w:tc>
        <w:tc>
          <w:tcPr>
            <w:tcW w:w="824" w:type="dxa"/>
            <w:shd w:val="clear" w:color="auto" w:fill="F2F2F2"/>
          </w:tcPr>
          <w:p w14:paraId="6E460B9A" w14:textId="3E35935E" w:rsidR="00CE50D5" w:rsidRPr="00550C92" w:rsidRDefault="00CE50D5" w:rsidP="00B50471">
            <w:pPr>
              <w:jc w:val="center"/>
              <w:rPr>
                <w:sz w:val="23"/>
                <w:szCs w:val="23"/>
              </w:rPr>
            </w:pPr>
            <w:r w:rsidRPr="00550C92">
              <w:rPr>
                <w:sz w:val="23"/>
                <w:szCs w:val="23"/>
              </w:rPr>
              <w:t>21</w:t>
            </w:r>
          </w:p>
        </w:tc>
      </w:tr>
      <w:tr w:rsidR="003C1EB5" w:rsidRPr="00550C92" w14:paraId="79010465" w14:textId="22E654DD" w:rsidTr="009A4040">
        <w:tc>
          <w:tcPr>
            <w:tcW w:w="1134" w:type="dxa"/>
            <w:shd w:val="clear" w:color="auto" w:fill="FFFFFF"/>
            <w:tcMar>
              <w:top w:w="0" w:type="dxa"/>
              <w:left w:w="108" w:type="dxa"/>
              <w:bottom w:w="0" w:type="dxa"/>
              <w:right w:w="108" w:type="dxa"/>
            </w:tcMar>
            <w:hideMark/>
          </w:tcPr>
          <w:p w14:paraId="6F4011C3" w14:textId="7C871F2F" w:rsidR="00CE50D5" w:rsidRPr="00550C92" w:rsidRDefault="00CE50D5" w:rsidP="00B50471">
            <w:pPr>
              <w:jc w:val="center"/>
              <w:rPr>
                <w:sz w:val="23"/>
                <w:szCs w:val="23"/>
              </w:rPr>
            </w:pPr>
            <w:r w:rsidRPr="00550C92">
              <w:rPr>
                <w:b/>
                <w:bCs/>
                <w:sz w:val="23"/>
                <w:szCs w:val="23"/>
              </w:rPr>
              <w:t>18–29</w:t>
            </w:r>
          </w:p>
        </w:tc>
        <w:tc>
          <w:tcPr>
            <w:tcW w:w="875" w:type="dxa"/>
            <w:shd w:val="clear" w:color="auto" w:fill="FFFFFF"/>
          </w:tcPr>
          <w:p w14:paraId="6D613012" w14:textId="66C440CA" w:rsidR="00CE50D5" w:rsidRPr="00550C92" w:rsidRDefault="00CE50D5" w:rsidP="00B50471">
            <w:pPr>
              <w:jc w:val="center"/>
              <w:rPr>
                <w:b/>
                <w:bCs/>
                <w:sz w:val="23"/>
                <w:szCs w:val="23"/>
              </w:rPr>
            </w:pPr>
            <w:r w:rsidRPr="00550C92">
              <w:rPr>
                <w:b/>
                <w:bCs/>
                <w:sz w:val="23"/>
                <w:szCs w:val="23"/>
              </w:rPr>
              <w:t>30</w:t>
            </w:r>
            <w:r w:rsidR="006B5A0C">
              <w:rPr>
                <w:b/>
                <w:bCs/>
                <w:sz w:val="23"/>
                <w:szCs w:val="23"/>
              </w:rPr>
              <w:t>–</w:t>
            </w:r>
            <w:r w:rsidRPr="00550C92">
              <w:rPr>
                <w:b/>
                <w:bCs/>
                <w:sz w:val="23"/>
                <w:szCs w:val="23"/>
              </w:rPr>
              <w:t>39</w:t>
            </w:r>
          </w:p>
        </w:tc>
        <w:tc>
          <w:tcPr>
            <w:tcW w:w="992" w:type="dxa"/>
            <w:shd w:val="clear" w:color="auto" w:fill="FFFFFF"/>
            <w:tcMar>
              <w:top w:w="0" w:type="dxa"/>
              <w:left w:w="108" w:type="dxa"/>
              <w:bottom w:w="0" w:type="dxa"/>
              <w:right w:w="108" w:type="dxa"/>
            </w:tcMar>
            <w:hideMark/>
          </w:tcPr>
          <w:p w14:paraId="07F65004" w14:textId="5A9A52A3" w:rsidR="00CE50D5" w:rsidRPr="00550C92" w:rsidRDefault="00CE50D5" w:rsidP="00B50471">
            <w:pPr>
              <w:jc w:val="center"/>
              <w:rPr>
                <w:sz w:val="23"/>
                <w:szCs w:val="23"/>
              </w:rPr>
            </w:pPr>
            <w:r w:rsidRPr="00550C92">
              <w:rPr>
                <w:sz w:val="23"/>
                <w:szCs w:val="23"/>
              </w:rPr>
              <w:t>21</w:t>
            </w:r>
          </w:p>
        </w:tc>
        <w:tc>
          <w:tcPr>
            <w:tcW w:w="850" w:type="dxa"/>
            <w:shd w:val="clear" w:color="auto" w:fill="FFFFFF"/>
          </w:tcPr>
          <w:p w14:paraId="139B6232" w14:textId="4B3092D1" w:rsidR="00CE50D5" w:rsidRPr="00550C92" w:rsidRDefault="00CE50D5" w:rsidP="00B50471">
            <w:pPr>
              <w:jc w:val="center"/>
              <w:rPr>
                <w:sz w:val="23"/>
                <w:szCs w:val="23"/>
              </w:rPr>
            </w:pPr>
            <w:r w:rsidRPr="00550C92">
              <w:rPr>
                <w:sz w:val="23"/>
                <w:szCs w:val="23"/>
              </w:rPr>
              <w:t>32</w:t>
            </w:r>
          </w:p>
        </w:tc>
        <w:tc>
          <w:tcPr>
            <w:tcW w:w="993" w:type="dxa"/>
            <w:shd w:val="clear" w:color="auto" w:fill="FFFFFF"/>
            <w:tcMar>
              <w:top w:w="0" w:type="dxa"/>
              <w:left w:w="108" w:type="dxa"/>
              <w:bottom w:w="0" w:type="dxa"/>
              <w:right w:w="108" w:type="dxa"/>
            </w:tcMar>
            <w:hideMark/>
          </w:tcPr>
          <w:p w14:paraId="0F686BC5" w14:textId="3F96B49B" w:rsidR="00CE50D5" w:rsidRPr="00550C92" w:rsidRDefault="00CE50D5" w:rsidP="00B50471">
            <w:pPr>
              <w:jc w:val="center"/>
              <w:rPr>
                <w:sz w:val="23"/>
                <w:szCs w:val="23"/>
              </w:rPr>
            </w:pPr>
            <w:r w:rsidRPr="00550C92">
              <w:rPr>
                <w:sz w:val="23"/>
                <w:szCs w:val="23"/>
              </w:rPr>
              <w:t>6</w:t>
            </w:r>
          </w:p>
        </w:tc>
        <w:tc>
          <w:tcPr>
            <w:tcW w:w="992" w:type="dxa"/>
            <w:shd w:val="clear" w:color="auto" w:fill="FFFFFF"/>
          </w:tcPr>
          <w:p w14:paraId="5728907E" w14:textId="7A1632F0" w:rsidR="00CE50D5" w:rsidRPr="00550C92" w:rsidRDefault="00CE50D5" w:rsidP="00B50471">
            <w:pPr>
              <w:jc w:val="center"/>
              <w:rPr>
                <w:sz w:val="23"/>
                <w:szCs w:val="23"/>
              </w:rPr>
            </w:pPr>
            <w:r w:rsidRPr="00550C92">
              <w:rPr>
                <w:sz w:val="23"/>
                <w:szCs w:val="23"/>
              </w:rPr>
              <w:t>10</w:t>
            </w:r>
          </w:p>
        </w:tc>
        <w:tc>
          <w:tcPr>
            <w:tcW w:w="992" w:type="dxa"/>
            <w:shd w:val="clear" w:color="auto" w:fill="FFFFFF"/>
            <w:tcMar>
              <w:top w:w="0" w:type="dxa"/>
              <w:left w:w="108" w:type="dxa"/>
              <w:bottom w:w="0" w:type="dxa"/>
              <w:right w:w="108" w:type="dxa"/>
            </w:tcMar>
            <w:hideMark/>
          </w:tcPr>
          <w:p w14:paraId="33FB0E87" w14:textId="794B41CF" w:rsidR="00CE50D5" w:rsidRPr="00550C92" w:rsidRDefault="00CE50D5" w:rsidP="00B50471">
            <w:pPr>
              <w:jc w:val="center"/>
              <w:rPr>
                <w:sz w:val="23"/>
                <w:szCs w:val="23"/>
              </w:rPr>
            </w:pPr>
            <w:r w:rsidRPr="00550C92">
              <w:rPr>
                <w:sz w:val="23"/>
                <w:szCs w:val="23"/>
              </w:rPr>
              <w:t>-</w:t>
            </w:r>
          </w:p>
        </w:tc>
        <w:tc>
          <w:tcPr>
            <w:tcW w:w="851" w:type="dxa"/>
            <w:shd w:val="clear" w:color="auto" w:fill="FFFFFF"/>
          </w:tcPr>
          <w:p w14:paraId="5D43A39E" w14:textId="0EEB602D" w:rsidR="00CE50D5" w:rsidRPr="00550C92" w:rsidRDefault="00CE50D5" w:rsidP="00B50471">
            <w:pPr>
              <w:jc w:val="center"/>
              <w:rPr>
                <w:sz w:val="23"/>
                <w:szCs w:val="23"/>
              </w:rPr>
            </w:pPr>
            <w:r w:rsidRPr="00550C92">
              <w:rPr>
                <w:sz w:val="23"/>
                <w:szCs w:val="23"/>
              </w:rPr>
              <w:t>-</w:t>
            </w:r>
          </w:p>
        </w:tc>
        <w:tc>
          <w:tcPr>
            <w:tcW w:w="992" w:type="dxa"/>
            <w:shd w:val="clear" w:color="auto" w:fill="FFFFFF"/>
            <w:tcMar>
              <w:top w:w="0" w:type="dxa"/>
              <w:left w:w="108" w:type="dxa"/>
              <w:bottom w:w="0" w:type="dxa"/>
              <w:right w:w="108" w:type="dxa"/>
            </w:tcMar>
            <w:hideMark/>
          </w:tcPr>
          <w:p w14:paraId="41692018" w14:textId="20BF12DE" w:rsidR="00CE50D5" w:rsidRPr="00550C92" w:rsidRDefault="00CE50D5" w:rsidP="00B50471">
            <w:pPr>
              <w:jc w:val="center"/>
              <w:rPr>
                <w:sz w:val="23"/>
                <w:szCs w:val="23"/>
              </w:rPr>
            </w:pPr>
            <w:r w:rsidRPr="00550C92">
              <w:rPr>
                <w:sz w:val="23"/>
                <w:szCs w:val="23"/>
              </w:rPr>
              <w:t>27</w:t>
            </w:r>
          </w:p>
        </w:tc>
        <w:tc>
          <w:tcPr>
            <w:tcW w:w="824" w:type="dxa"/>
            <w:shd w:val="clear" w:color="auto" w:fill="FFFFFF"/>
          </w:tcPr>
          <w:p w14:paraId="795275C1" w14:textId="68FE0C40" w:rsidR="00CE50D5" w:rsidRPr="00550C92" w:rsidRDefault="00CE50D5" w:rsidP="00B50471">
            <w:pPr>
              <w:jc w:val="center"/>
              <w:rPr>
                <w:sz w:val="23"/>
                <w:szCs w:val="23"/>
              </w:rPr>
            </w:pPr>
            <w:r w:rsidRPr="00550C92">
              <w:rPr>
                <w:sz w:val="23"/>
                <w:szCs w:val="23"/>
              </w:rPr>
              <w:t>42</w:t>
            </w:r>
          </w:p>
        </w:tc>
      </w:tr>
      <w:tr w:rsidR="003C1EB5" w:rsidRPr="00550C92" w14:paraId="1C9C0264" w14:textId="326481D1" w:rsidTr="009A4040">
        <w:tc>
          <w:tcPr>
            <w:tcW w:w="1134" w:type="dxa"/>
            <w:shd w:val="clear" w:color="auto" w:fill="F2F2F2"/>
            <w:tcMar>
              <w:top w:w="0" w:type="dxa"/>
              <w:left w:w="108" w:type="dxa"/>
              <w:bottom w:w="0" w:type="dxa"/>
              <w:right w:w="108" w:type="dxa"/>
            </w:tcMar>
            <w:hideMark/>
          </w:tcPr>
          <w:p w14:paraId="37128211" w14:textId="3439D92C" w:rsidR="00CE50D5" w:rsidRPr="00550C92" w:rsidRDefault="00CE50D5" w:rsidP="00B50471">
            <w:pPr>
              <w:jc w:val="center"/>
              <w:rPr>
                <w:sz w:val="23"/>
                <w:szCs w:val="23"/>
              </w:rPr>
            </w:pPr>
            <w:r w:rsidRPr="00550C92">
              <w:rPr>
                <w:b/>
                <w:bCs/>
                <w:sz w:val="23"/>
                <w:szCs w:val="23"/>
              </w:rPr>
              <w:t>30–59</w:t>
            </w:r>
          </w:p>
        </w:tc>
        <w:tc>
          <w:tcPr>
            <w:tcW w:w="875" w:type="dxa"/>
            <w:shd w:val="clear" w:color="auto" w:fill="F2F2F2"/>
          </w:tcPr>
          <w:p w14:paraId="6F838BB7" w14:textId="2A4D4062" w:rsidR="00CE50D5" w:rsidRPr="00550C92" w:rsidRDefault="00CE50D5" w:rsidP="00B50471">
            <w:pPr>
              <w:jc w:val="center"/>
              <w:rPr>
                <w:b/>
                <w:bCs/>
                <w:sz w:val="23"/>
                <w:szCs w:val="23"/>
              </w:rPr>
            </w:pPr>
            <w:r w:rsidRPr="00550C92">
              <w:rPr>
                <w:b/>
                <w:bCs/>
                <w:sz w:val="23"/>
                <w:szCs w:val="23"/>
              </w:rPr>
              <w:t>40</w:t>
            </w:r>
            <w:r w:rsidR="006B5A0C">
              <w:rPr>
                <w:b/>
                <w:bCs/>
                <w:sz w:val="23"/>
                <w:szCs w:val="23"/>
              </w:rPr>
              <w:t>–</w:t>
            </w:r>
            <w:r w:rsidRPr="00550C92">
              <w:rPr>
                <w:b/>
                <w:bCs/>
                <w:sz w:val="23"/>
                <w:szCs w:val="23"/>
              </w:rPr>
              <w:t>49</w:t>
            </w:r>
          </w:p>
        </w:tc>
        <w:tc>
          <w:tcPr>
            <w:tcW w:w="992" w:type="dxa"/>
            <w:shd w:val="clear" w:color="auto" w:fill="F2F2F2"/>
            <w:tcMar>
              <w:top w:w="0" w:type="dxa"/>
              <w:left w:w="108" w:type="dxa"/>
              <w:bottom w:w="0" w:type="dxa"/>
              <w:right w:w="108" w:type="dxa"/>
            </w:tcMar>
            <w:hideMark/>
          </w:tcPr>
          <w:p w14:paraId="5C1484E4" w14:textId="47FDD28F" w:rsidR="00CE50D5" w:rsidRPr="00550C92" w:rsidRDefault="00CE50D5" w:rsidP="00B50471">
            <w:pPr>
              <w:jc w:val="center"/>
              <w:rPr>
                <w:sz w:val="23"/>
                <w:szCs w:val="23"/>
              </w:rPr>
            </w:pPr>
            <w:r w:rsidRPr="00550C92">
              <w:rPr>
                <w:sz w:val="23"/>
                <w:szCs w:val="23"/>
              </w:rPr>
              <w:t>56</w:t>
            </w:r>
          </w:p>
        </w:tc>
        <w:tc>
          <w:tcPr>
            <w:tcW w:w="850" w:type="dxa"/>
            <w:shd w:val="clear" w:color="auto" w:fill="F2F2F2"/>
          </w:tcPr>
          <w:p w14:paraId="2FD3D80E" w14:textId="5C536890" w:rsidR="00CE50D5" w:rsidRPr="00550C92" w:rsidRDefault="00CE50D5" w:rsidP="00B50471">
            <w:pPr>
              <w:jc w:val="center"/>
              <w:rPr>
                <w:sz w:val="23"/>
                <w:szCs w:val="23"/>
              </w:rPr>
            </w:pPr>
            <w:r w:rsidRPr="00550C92">
              <w:rPr>
                <w:sz w:val="23"/>
                <w:szCs w:val="23"/>
              </w:rPr>
              <w:t>20</w:t>
            </w:r>
          </w:p>
        </w:tc>
        <w:tc>
          <w:tcPr>
            <w:tcW w:w="993" w:type="dxa"/>
            <w:shd w:val="clear" w:color="auto" w:fill="F2F2F2"/>
            <w:tcMar>
              <w:top w:w="0" w:type="dxa"/>
              <w:left w:w="108" w:type="dxa"/>
              <w:bottom w:w="0" w:type="dxa"/>
              <w:right w:w="108" w:type="dxa"/>
            </w:tcMar>
            <w:hideMark/>
          </w:tcPr>
          <w:p w14:paraId="1A3AF9F2" w14:textId="3C9EB6B3" w:rsidR="00CE50D5" w:rsidRPr="00550C92" w:rsidRDefault="00CE50D5" w:rsidP="00B50471">
            <w:pPr>
              <w:jc w:val="center"/>
              <w:rPr>
                <w:sz w:val="23"/>
                <w:szCs w:val="23"/>
              </w:rPr>
            </w:pPr>
            <w:r w:rsidRPr="00550C92">
              <w:rPr>
                <w:sz w:val="23"/>
                <w:szCs w:val="23"/>
              </w:rPr>
              <w:t>17</w:t>
            </w:r>
          </w:p>
        </w:tc>
        <w:tc>
          <w:tcPr>
            <w:tcW w:w="992" w:type="dxa"/>
            <w:shd w:val="clear" w:color="auto" w:fill="F2F2F2"/>
          </w:tcPr>
          <w:p w14:paraId="2C8D2870" w14:textId="40AD2BA8" w:rsidR="00CE50D5" w:rsidRPr="00550C92" w:rsidRDefault="00CE50D5" w:rsidP="00B50471">
            <w:pPr>
              <w:jc w:val="center"/>
              <w:rPr>
                <w:sz w:val="23"/>
                <w:szCs w:val="23"/>
              </w:rPr>
            </w:pPr>
            <w:r w:rsidRPr="00550C92">
              <w:rPr>
                <w:sz w:val="23"/>
                <w:szCs w:val="23"/>
              </w:rPr>
              <w:t>7</w:t>
            </w:r>
          </w:p>
        </w:tc>
        <w:tc>
          <w:tcPr>
            <w:tcW w:w="992" w:type="dxa"/>
            <w:shd w:val="clear" w:color="auto" w:fill="F2F2F2"/>
            <w:tcMar>
              <w:top w:w="0" w:type="dxa"/>
              <w:left w:w="108" w:type="dxa"/>
              <w:bottom w:w="0" w:type="dxa"/>
              <w:right w:w="108" w:type="dxa"/>
            </w:tcMar>
            <w:hideMark/>
          </w:tcPr>
          <w:p w14:paraId="63936798" w14:textId="2C289948" w:rsidR="00CE50D5" w:rsidRPr="00550C92" w:rsidRDefault="00CE50D5" w:rsidP="00B50471">
            <w:pPr>
              <w:jc w:val="center"/>
              <w:rPr>
                <w:sz w:val="23"/>
                <w:szCs w:val="23"/>
              </w:rPr>
            </w:pPr>
            <w:r w:rsidRPr="00550C92">
              <w:rPr>
                <w:sz w:val="23"/>
                <w:szCs w:val="23"/>
              </w:rPr>
              <w:t>-</w:t>
            </w:r>
          </w:p>
        </w:tc>
        <w:tc>
          <w:tcPr>
            <w:tcW w:w="851" w:type="dxa"/>
            <w:shd w:val="clear" w:color="auto" w:fill="F2F2F2"/>
          </w:tcPr>
          <w:p w14:paraId="1600AAA9" w14:textId="76D55112" w:rsidR="00CE50D5" w:rsidRPr="00550C92" w:rsidRDefault="00CE50D5" w:rsidP="00B50471">
            <w:pPr>
              <w:jc w:val="center"/>
              <w:rPr>
                <w:sz w:val="23"/>
                <w:szCs w:val="23"/>
              </w:rPr>
            </w:pPr>
            <w:r w:rsidRPr="00550C92">
              <w:rPr>
                <w:sz w:val="23"/>
                <w:szCs w:val="23"/>
              </w:rPr>
              <w:t>-</w:t>
            </w:r>
          </w:p>
        </w:tc>
        <w:tc>
          <w:tcPr>
            <w:tcW w:w="992" w:type="dxa"/>
            <w:shd w:val="clear" w:color="auto" w:fill="F2F2F2"/>
            <w:tcMar>
              <w:top w:w="0" w:type="dxa"/>
              <w:left w:w="108" w:type="dxa"/>
              <w:bottom w:w="0" w:type="dxa"/>
              <w:right w:w="108" w:type="dxa"/>
            </w:tcMar>
            <w:hideMark/>
          </w:tcPr>
          <w:p w14:paraId="28FA1247" w14:textId="2500426A" w:rsidR="00CE50D5" w:rsidRPr="00550C92" w:rsidRDefault="00CE50D5" w:rsidP="00B50471">
            <w:pPr>
              <w:jc w:val="center"/>
              <w:rPr>
                <w:sz w:val="23"/>
                <w:szCs w:val="23"/>
              </w:rPr>
            </w:pPr>
            <w:r w:rsidRPr="00550C92">
              <w:rPr>
                <w:sz w:val="23"/>
                <w:szCs w:val="23"/>
              </w:rPr>
              <w:t>73</w:t>
            </w:r>
          </w:p>
        </w:tc>
        <w:tc>
          <w:tcPr>
            <w:tcW w:w="824" w:type="dxa"/>
            <w:shd w:val="clear" w:color="auto" w:fill="F2F2F2"/>
          </w:tcPr>
          <w:p w14:paraId="54D4EBD7" w14:textId="33DA447A" w:rsidR="00CE50D5" w:rsidRPr="00550C92" w:rsidRDefault="00CE50D5" w:rsidP="00B50471">
            <w:pPr>
              <w:jc w:val="center"/>
              <w:rPr>
                <w:sz w:val="23"/>
                <w:szCs w:val="23"/>
              </w:rPr>
            </w:pPr>
            <w:r w:rsidRPr="00550C92">
              <w:rPr>
                <w:sz w:val="23"/>
                <w:szCs w:val="23"/>
              </w:rPr>
              <w:t>27</w:t>
            </w:r>
          </w:p>
        </w:tc>
      </w:tr>
      <w:tr w:rsidR="003C1EB5" w:rsidRPr="00550C92" w14:paraId="24C0DC42" w14:textId="344A67C4" w:rsidTr="009A4040">
        <w:tc>
          <w:tcPr>
            <w:tcW w:w="1134" w:type="dxa"/>
            <w:shd w:val="clear" w:color="auto" w:fill="FFFFFF"/>
            <w:tcMar>
              <w:top w:w="0" w:type="dxa"/>
              <w:left w:w="108" w:type="dxa"/>
              <w:bottom w:w="0" w:type="dxa"/>
              <w:right w:w="108" w:type="dxa"/>
            </w:tcMar>
            <w:hideMark/>
          </w:tcPr>
          <w:p w14:paraId="28146C94" w14:textId="04905CF3" w:rsidR="00CE50D5" w:rsidRPr="00550C92" w:rsidRDefault="00CE50D5" w:rsidP="00B50471">
            <w:pPr>
              <w:jc w:val="center"/>
              <w:rPr>
                <w:sz w:val="23"/>
                <w:szCs w:val="23"/>
              </w:rPr>
            </w:pPr>
            <w:r w:rsidRPr="00550C92">
              <w:rPr>
                <w:b/>
                <w:bCs/>
                <w:sz w:val="23"/>
                <w:szCs w:val="23"/>
              </w:rPr>
              <w:t>60–64</w:t>
            </w:r>
          </w:p>
        </w:tc>
        <w:tc>
          <w:tcPr>
            <w:tcW w:w="875" w:type="dxa"/>
            <w:shd w:val="clear" w:color="auto" w:fill="FFFFFF"/>
          </w:tcPr>
          <w:p w14:paraId="612EC4DA" w14:textId="314A845C" w:rsidR="00CE50D5" w:rsidRPr="00550C92" w:rsidRDefault="00CE50D5" w:rsidP="00B50471">
            <w:pPr>
              <w:jc w:val="center"/>
              <w:rPr>
                <w:b/>
                <w:bCs/>
                <w:sz w:val="23"/>
                <w:szCs w:val="23"/>
              </w:rPr>
            </w:pPr>
            <w:r w:rsidRPr="00550C92">
              <w:rPr>
                <w:b/>
                <w:bCs/>
                <w:sz w:val="23"/>
                <w:szCs w:val="23"/>
              </w:rPr>
              <w:t>50</w:t>
            </w:r>
            <w:r w:rsidR="006B5A0C">
              <w:rPr>
                <w:b/>
                <w:bCs/>
                <w:sz w:val="23"/>
                <w:szCs w:val="23"/>
              </w:rPr>
              <w:t>–</w:t>
            </w:r>
            <w:r w:rsidRPr="00550C92">
              <w:rPr>
                <w:b/>
                <w:bCs/>
                <w:sz w:val="23"/>
                <w:szCs w:val="23"/>
              </w:rPr>
              <w:t>59</w:t>
            </w:r>
          </w:p>
        </w:tc>
        <w:tc>
          <w:tcPr>
            <w:tcW w:w="992" w:type="dxa"/>
            <w:shd w:val="clear" w:color="auto" w:fill="FFFFFF"/>
            <w:tcMar>
              <w:top w:w="0" w:type="dxa"/>
              <w:left w:w="108" w:type="dxa"/>
              <w:bottom w:w="0" w:type="dxa"/>
              <w:right w:w="108" w:type="dxa"/>
            </w:tcMar>
            <w:hideMark/>
          </w:tcPr>
          <w:p w14:paraId="329630B9" w14:textId="41226FFB" w:rsidR="00CE50D5" w:rsidRPr="00550C92" w:rsidRDefault="00CE50D5" w:rsidP="00B50471">
            <w:pPr>
              <w:jc w:val="center"/>
              <w:rPr>
                <w:sz w:val="23"/>
                <w:szCs w:val="23"/>
              </w:rPr>
            </w:pPr>
            <w:r w:rsidRPr="00550C92">
              <w:rPr>
                <w:sz w:val="23"/>
                <w:szCs w:val="23"/>
              </w:rPr>
              <w:t>7</w:t>
            </w:r>
          </w:p>
        </w:tc>
        <w:tc>
          <w:tcPr>
            <w:tcW w:w="850" w:type="dxa"/>
            <w:shd w:val="clear" w:color="auto" w:fill="FFFFFF"/>
          </w:tcPr>
          <w:p w14:paraId="40520D74" w14:textId="3DA2F707" w:rsidR="00CE50D5" w:rsidRPr="00550C92" w:rsidRDefault="00CE50D5" w:rsidP="00B50471">
            <w:pPr>
              <w:jc w:val="center"/>
              <w:rPr>
                <w:sz w:val="23"/>
                <w:szCs w:val="23"/>
              </w:rPr>
            </w:pPr>
            <w:r w:rsidRPr="00550C92">
              <w:rPr>
                <w:sz w:val="23"/>
                <w:szCs w:val="23"/>
              </w:rPr>
              <w:t>33</w:t>
            </w:r>
          </w:p>
        </w:tc>
        <w:tc>
          <w:tcPr>
            <w:tcW w:w="993" w:type="dxa"/>
            <w:shd w:val="clear" w:color="auto" w:fill="FFFFFF"/>
            <w:tcMar>
              <w:top w:w="0" w:type="dxa"/>
              <w:left w:w="108" w:type="dxa"/>
              <w:bottom w:w="0" w:type="dxa"/>
              <w:right w:w="108" w:type="dxa"/>
            </w:tcMar>
            <w:hideMark/>
          </w:tcPr>
          <w:p w14:paraId="46D80392" w14:textId="5B3CA350" w:rsidR="00CE50D5" w:rsidRPr="00550C92" w:rsidRDefault="00CE50D5" w:rsidP="00B50471">
            <w:pPr>
              <w:jc w:val="center"/>
              <w:rPr>
                <w:sz w:val="23"/>
                <w:szCs w:val="23"/>
              </w:rPr>
            </w:pPr>
            <w:r w:rsidRPr="00550C92">
              <w:rPr>
                <w:sz w:val="23"/>
                <w:szCs w:val="23"/>
              </w:rPr>
              <w:t>0</w:t>
            </w:r>
          </w:p>
        </w:tc>
        <w:tc>
          <w:tcPr>
            <w:tcW w:w="992" w:type="dxa"/>
            <w:shd w:val="clear" w:color="auto" w:fill="FFFFFF"/>
          </w:tcPr>
          <w:p w14:paraId="20144352" w14:textId="4E709948" w:rsidR="00CE50D5" w:rsidRPr="00550C92" w:rsidRDefault="00CE50D5" w:rsidP="00B50471">
            <w:pPr>
              <w:jc w:val="center"/>
              <w:rPr>
                <w:sz w:val="23"/>
                <w:szCs w:val="23"/>
              </w:rPr>
            </w:pPr>
            <w:r w:rsidRPr="00550C92">
              <w:rPr>
                <w:sz w:val="23"/>
                <w:szCs w:val="23"/>
              </w:rPr>
              <w:t>4</w:t>
            </w:r>
          </w:p>
        </w:tc>
        <w:tc>
          <w:tcPr>
            <w:tcW w:w="992" w:type="dxa"/>
            <w:shd w:val="clear" w:color="auto" w:fill="FFFFFF"/>
            <w:tcMar>
              <w:top w:w="0" w:type="dxa"/>
              <w:left w:w="108" w:type="dxa"/>
              <w:bottom w:w="0" w:type="dxa"/>
              <w:right w:w="108" w:type="dxa"/>
            </w:tcMar>
            <w:hideMark/>
          </w:tcPr>
          <w:p w14:paraId="680DD420" w14:textId="537DE703" w:rsidR="00CE50D5" w:rsidRPr="00550C92" w:rsidRDefault="00CE50D5" w:rsidP="00B50471">
            <w:pPr>
              <w:jc w:val="center"/>
              <w:rPr>
                <w:sz w:val="23"/>
                <w:szCs w:val="23"/>
              </w:rPr>
            </w:pPr>
            <w:r w:rsidRPr="00550C92">
              <w:rPr>
                <w:sz w:val="23"/>
                <w:szCs w:val="23"/>
              </w:rPr>
              <w:t>-</w:t>
            </w:r>
          </w:p>
        </w:tc>
        <w:tc>
          <w:tcPr>
            <w:tcW w:w="851" w:type="dxa"/>
            <w:shd w:val="clear" w:color="auto" w:fill="FFFFFF"/>
          </w:tcPr>
          <w:p w14:paraId="103739B5" w14:textId="70941E9D" w:rsidR="00CE50D5" w:rsidRPr="00550C92" w:rsidRDefault="00CE50D5" w:rsidP="00B50471">
            <w:pPr>
              <w:jc w:val="center"/>
              <w:rPr>
                <w:sz w:val="23"/>
                <w:szCs w:val="23"/>
              </w:rPr>
            </w:pPr>
            <w:r w:rsidRPr="00550C92">
              <w:rPr>
                <w:sz w:val="23"/>
                <w:szCs w:val="23"/>
              </w:rPr>
              <w:t>-</w:t>
            </w:r>
          </w:p>
        </w:tc>
        <w:tc>
          <w:tcPr>
            <w:tcW w:w="992" w:type="dxa"/>
            <w:shd w:val="clear" w:color="auto" w:fill="FFFFFF"/>
            <w:tcMar>
              <w:top w:w="0" w:type="dxa"/>
              <w:left w:w="108" w:type="dxa"/>
              <w:bottom w:w="0" w:type="dxa"/>
              <w:right w:w="108" w:type="dxa"/>
            </w:tcMar>
            <w:hideMark/>
          </w:tcPr>
          <w:p w14:paraId="758FB287" w14:textId="0DA50ED8" w:rsidR="00CE50D5" w:rsidRPr="00550C92" w:rsidRDefault="00CE50D5" w:rsidP="00B50471">
            <w:pPr>
              <w:jc w:val="center"/>
              <w:rPr>
                <w:sz w:val="23"/>
                <w:szCs w:val="23"/>
              </w:rPr>
            </w:pPr>
            <w:r w:rsidRPr="00550C92">
              <w:rPr>
                <w:sz w:val="23"/>
                <w:szCs w:val="23"/>
              </w:rPr>
              <w:t>7</w:t>
            </w:r>
          </w:p>
        </w:tc>
        <w:tc>
          <w:tcPr>
            <w:tcW w:w="824" w:type="dxa"/>
            <w:shd w:val="clear" w:color="auto" w:fill="FFFFFF"/>
          </w:tcPr>
          <w:p w14:paraId="257BA52B" w14:textId="69D8F1CA" w:rsidR="00CE50D5" w:rsidRPr="00550C92" w:rsidRDefault="00CE50D5" w:rsidP="00B50471">
            <w:pPr>
              <w:jc w:val="center"/>
              <w:rPr>
                <w:sz w:val="23"/>
                <w:szCs w:val="23"/>
              </w:rPr>
            </w:pPr>
            <w:r w:rsidRPr="00550C92">
              <w:rPr>
                <w:sz w:val="23"/>
                <w:szCs w:val="23"/>
              </w:rPr>
              <w:t>37</w:t>
            </w:r>
          </w:p>
        </w:tc>
      </w:tr>
      <w:tr w:rsidR="003C1EB5" w:rsidRPr="00550C92" w14:paraId="6153CBC5" w14:textId="7E1D3FB5" w:rsidTr="009A4040">
        <w:tc>
          <w:tcPr>
            <w:tcW w:w="1134" w:type="dxa"/>
            <w:shd w:val="clear" w:color="auto" w:fill="F2F2F2"/>
            <w:tcMar>
              <w:top w:w="0" w:type="dxa"/>
              <w:left w:w="108" w:type="dxa"/>
              <w:bottom w:w="0" w:type="dxa"/>
              <w:right w:w="108" w:type="dxa"/>
            </w:tcMar>
            <w:hideMark/>
          </w:tcPr>
          <w:p w14:paraId="15CE8328" w14:textId="193F6A49" w:rsidR="00CE50D5" w:rsidRPr="00550C92" w:rsidRDefault="00CE50D5" w:rsidP="00B50471">
            <w:pPr>
              <w:jc w:val="center"/>
              <w:rPr>
                <w:sz w:val="23"/>
                <w:szCs w:val="23"/>
              </w:rPr>
            </w:pPr>
            <w:r w:rsidRPr="00550C92">
              <w:rPr>
                <w:b/>
                <w:bCs/>
                <w:sz w:val="23"/>
                <w:szCs w:val="23"/>
              </w:rPr>
              <w:t>65–84</w:t>
            </w:r>
          </w:p>
        </w:tc>
        <w:tc>
          <w:tcPr>
            <w:tcW w:w="875" w:type="dxa"/>
            <w:shd w:val="clear" w:color="auto" w:fill="F2F2F2"/>
          </w:tcPr>
          <w:p w14:paraId="00E4FE35" w14:textId="30DD25C6" w:rsidR="00CE50D5" w:rsidRPr="00550C92" w:rsidRDefault="00CE50D5" w:rsidP="00B50471">
            <w:pPr>
              <w:jc w:val="center"/>
              <w:rPr>
                <w:b/>
                <w:bCs/>
                <w:sz w:val="23"/>
                <w:szCs w:val="23"/>
              </w:rPr>
            </w:pPr>
            <w:r w:rsidRPr="00550C92">
              <w:rPr>
                <w:b/>
                <w:bCs/>
                <w:sz w:val="23"/>
                <w:szCs w:val="23"/>
              </w:rPr>
              <w:t>60</w:t>
            </w:r>
            <w:r w:rsidR="006B5A0C">
              <w:rPr>
                <w:b/>
                <w:bCs/>
                <w:sz w:val="23"/>
                <w:szCs w:val="23"/>
              </w:rPr>
              <w:t>–</w:t>
            </w:r>
            <w:r w:rsidRPr="00550C92">
              <w:rPr>
                <w:b/>
                <w:bCs/>
                <w:sz w:val="23"/>
                <w:szCs w:val="23"/>
              </w:rPr>
              <w:t>69</w:t>
            </w:r>
          </w:p>
        </w:tc>
        <w:tc>
          <w:tcPr>
            <w:tcW w:w="992" w:type="dxa"/>
            <w:shd w:val="clear" w:color="auto" w:fill="F2F2F2"/>
            <w:tcMar>
              <w:top w:w="0" w:type="dxa"/>
              <w:left w:w="108" w:type="dxa"/>
              <w:bottom w:w="0" w:type="dxa"/>
              <w:right w:w="108" w:type="dxa"/>
            </w:tcMar>
            <w:hideMark/>
          </w:tcPr>
          <w:p w14:paraId="2E8A4B55" w14:textId="3E0FD82D" w:rsidR="00CE50D5" w:rsidRPr="00550C92" w:rsidRDefault="00CE50D5" w:rsidP="00B50471">
            <w:pPr>
              <w:jc w:val="center"/>
              <w:rPr>
                <w:sz w:val="23"/>
                <w:szCs w:val="23"/>
              </w:rPr>
            </w:pPr>
            <w:r w:rsidRPr="00550C92">
              <w:rPr>
                <w:sz w:val="23"/>
                <w:szCs w:val="23"/>
              </w:rPr>
              <w:t>16</w:t>
            </w:r>
          </w:p>
        </w:tc>
        <w:tc>
          <w:tcPr>
            <w:tcW w:w="850" w:type="dxa"/>
            <w:shd w:val="clear" w:color="auto" w:fill="F2F2F2"/>
          </w:tcPr>
          <w:p w14:paraId="23178CD2" w14:textId="6F3A1683" w:rsidR="00CE50D5" w:rsidRPr="00550C92" w:rsidRDefault="00CE50D5" w:rsidP="00B50471">
            <w:pPr>
              <w:jc w:val="center"/>
              <w:rPr>
                <w:sz w:val="23"/>
                <w:szCs w:val="23"/>
              </w:rPr>
            </w:pPr>
            <w:r w:rsidRPr="00550C92">
              <w:rPr>
                <w:sz w:val="23"/>
                <w:szCs w:val="23"/>
              </w:rPr>
              <w:t>18</w:t>
            </w:r>
          </w:p>
        </w:tc>
        <w:tc>
          <w:tcPr>
            <w:tcW w:w="993" w:type="dxa"/>
            <w:shd w:val="clear" w:color="auto" w:fill="F2F2F2"/>
            <w:tcMar>
              <w:top w:w="0" w:type="dxa"/>
              <w:left w:w="108" w:type="dxa"/>
              <w:bottom w:w="0" w:type="dxa"/>
              <w:right w:w="108" w:type="dxa"/>
            </w:tcMar>
            <w:hideMark/>
          </w:tcPr>
          <w:p w14:paraId="0A78BF65" w14:textId="09A892E2" w:rsidR="00CE50D5" w:rsidRPr="00550C92" w:rsidRDefault="00CE50D5" w:rsidP="00B50471">
            <w:pPr>
              <w:jc w:val="center"/>
              <w:rPr>
                <w:sz w:val="23"/>
                <w:szCs w:val="23"/>
              </w:rPr>
            </w:pPr>
            <w:r w:rsidRPr="00550C92">
              <w:rPr>
                <w:sz w:val="23"/>
                <w:szCs w:val="23"/>
              </w:rPr>
              <w:t>1</w:t>
            </w:r>
          </w:p>
        </w:tc>
        <w:tc>
          <w:tcPr>
            <w:tcW w:w="992" w:type="dxa"/>
            <w:shd w:val="clear" w:color="auto" w:fill="F2F2F2"/>
          </w:tcPr>
          <w:p w14:paraId="4D704C22" w14:textId="50B54369" w:rsidR="00CE50D5" w:rsidRPr="00550C92" w:rsidRDefault="00CE50D5" w:rsidP="00B50471">
            <w:pPr>
              <w:jc w:val="center"/>
              <w:rPr>
                <w:sz w:val="23"/>
                <w:szCs w:val="23"/>
              </w:rPr>
            </w:pPr>
            <w:r w:rsidRPr="00550C92">
              <w:rPr>
                <w:sz w:val="23"/>
                <w:szCs w:val="23"/>
              </w:rPr>
              <w:t>2</w:t>
            </w:r>
          </w:p>
        </w:tc>
        <w:tc>
          <w:tcPr>
            <w:tcW w:w="992" w:type="dxa"/>
            <w:shd w:val="clear" w:color="auto" w:fill="F2F2F2"/>
            <w:tcMar>
              <w:top w:w="0" w:type="dxa"/>
              <w:left w:w="108" w:type="dxa"/>
              <w:bottom w:w="0" w:type="dxa"/>
              <w:right w:w="108" w:type="dxa"/>
            </w:tcMar>
            <w:hideMark/>
          </w:tcPr>
          <w:p w14:paraId="55532C0E" w14:textId="0638D5D7" w:rsidR="00CE50D5" w:rsidRPr="00550C92" w:rsidRDefault="00CE50D5" w:rsidP="00B50471">
            <w:pPr>
              <w:jc w:val="center"/>
              <w:rPr>
                <w:sz w:val="23"/>
                <w:szCs w:val="23"/>
              </w:rPr>
            </w:pPr>
            <w:r w:rsidRPr="00550C92">
              <w:rPr>
                <w:sz w:val="23"/>
                <w:szCs w:val="23"/>
              </w:rPr>
              <w:t>-</w:t>
            </w:r>
          </w:p>
        </w:tc>
        <w:tc>
          <w:tcPr>
            <w:tcW w:w="851" w:type="dxa"/>
            <w:shd w:val="clear" w:color="auto" w:fill="F2F2F2"/>
          </w:tcPr>
          <w:p w14:paraId="6C4D3908" w14:textId="7D676FA2" w:rsidR="00CE50D5" w:rsidRPr="00550C92" w:rsidRDefault="00CE50D5" w:rsidP="00B50471">
            <w:pPr>
              <w:jc w:val="center"/>
              <w:rPr>
                <w:sz w:val="23"/>
                <w:szCs w:val="23"/>
              </w:rPr>
            </w:pPr>
            <w:r w:rsidRPr="00550C92">
              <w:rPr>
                <w:sz w:val="23"/>
                <w:szCs w:val="23"/>
              </w:rPr>
              <w:t>-</w:t>
            </w:r>
          </w:p>
        </w:tc>
        <w:tc>
          <w:tcPr>
            <w:tcW w:w="992" w:type="dxa"/>
            <w:shd w:val="clear" w:color="auto" w:fill="F2F2F2"/>
            <w:tcMar>
              <w:top w:w="0" w:type="dxa"/>
              <w:left w:w="108" w:type="dxa"/>
              <w:bottom w:w="0" w:type="dxa"/>
              <w:right w:w="108" w:type="dxa"/>
            </w:tcMar>
            <w:hideMark/>
          </w:tcPr>
          <w:p w14:paraId="72CDEEEC" w14:textId="1C9A737D" w:rsidR="00CE50D5" w:rsidRPr="00550C92" w:rsidRDefault="00CE50D5" w:rsidP="00B50471">
            <w:pPr>
              <w:jc w:val="center"/>
              <w:rPr>
                <w:sz w:val="23"/>
                <w:szCs w:val="23"/>
              </w:rPr>
            </w:pPr>
            <w:r w:rsidRPr="00550C92">
              <w:rPr>
                <w:sz w:val="23"/>
                <w:szCs w:val="23"/>
              </w:rPr>
              <w:t>17</w:t>
            </w:r>
          </w:p>
        </w:tc>
        <w:tc>
          <w:tcPr>
            <w:tcW w:w="824" w:type="dxa"/>
            <w:shd w:val="clear" w:color="auto" w:fill="F2F2F2"/>
          </w:tcPr>
          <w:p w14:paraId="43220907" w14:textId="645B4D42" w:rsidR="00CE50D5" w:rsidRPr="00550C92" w:rsidRDefault="00CE50D5" w:rsidP="00B50471">
            <w:pPr>
              <w:jc w:val="center"/>
              <w:rPr>
                <w:sz w:val="23"/>
                <w:szCs w:val="23"/>
              </w:rPr>
            </w:pPr>
            <w:r w:rsidRPr="00550C92">
              <w:rPr>
                <w:sz w:val="23"/>
                <w:szCs w:val="23"/>
              </w:rPr>
              <w:t>20</w:t>
            </w:r>
          </w:p>
        </w:tc>
      </w:tr>
      <w:tr w:rsidR="003C1EB5" w:rsidRPr="00550C92" w14:paraId="500456E7" w14:textId="13662EAF" w:rsidTr="009A4040">
        <w:trPr>
          <w:trHeight w:val="231"/>
        </w:trPr>
        <w:tc>
          <w:tcPr>
            <w:tcW w:w="1134" w:type="dxa"/>
            <w:shd w:val="clear" w:color="auto" w:fill="FFFFFF"/>
            <w:tcMar>
              <w:top w:w="0" w:type="dxa"/>
              <w:left w:w="108" w:type="dxa"/>
              <w:bottom w:w="0" w:type="dxa"/>
              <w:right w:w="108" w:type="dxa"/>
            </w:tcMar>
            <w:hideMark/>
          </w:tcPr>
          <w:p w14:paraId="66BD1E1B" w14:textId="59E7D2B6" w:rsidR="00CE50D5" w:rsidRPr="00550C92" w:rsidRDefault="00CE50D5" w:rsidP="00B50471">
            <w:pPr>
              <w:jc w:val="center"/>
              <w:rPr>
                <w:sz w:val="23"/>
                <w:szCs w:val="23"/>
              </w:rPr>
            </w:pPr>
            <w:r w:rsidRPr="00550C92">
              <w:rPr>
                <w:b/>
                <w:bCs/>
                <w:sz w:val="23"/>
                <w:szCs w:val="23"/>
              </w:rPr>
              <w:lastRenderedPageBreak/>
              <w:t>85 ir vyresni</w:t>
            </w:r>
          </w:p>
        </w:tc>
        <w:tc>
          <w:tcPr>
            <w:tcW w:w="875" w:type="dxa"/>
            <w:shd w:val="clear" w:color="auto" w:fill="FFFFFF"/>
          </w:tcPr>
          <w:p w14:paraId="096C79F1" w14:textId="3BB09AB2" w:rsidR="00CE50D5" w:rsidRPr="00550C92" w:rsidRDefault="00CE50D5" w:rsidP="00B50471">
            <w:pPr>
              <w:jc w:val="center"/>
              <w:rPr>
                <w:b/>
                <w:bCs/>
                <w:sz w:val="23"/>
                <w:szCs w:val="23"/>
              </w:rPr>
            </w:pPr>
            <w:r w:rsidRPr="00550C92">
              <w:rPr>
                <w:b/>
                <w:bCs/>
                <w:sz w:val="23"/>
                <w:szCs w:val="23"/>
              </w:rPr>
              <w:t>70 ir vyresni</w:t>
            </w:r>
          </w:p>
        </w:tc>
        <w:tc>
          <w:tcPr>
            <w:tcW w:w="992" w:type="dxa"/>
            <w:shd w:val="clear" w:color="auto" w:fill="FFFFFF"/>
            <w:tcMar>
              <w:top w:w="0" w:type="dxa"/>
              <w:left w:w="108" w:type="dxa"/>
              <w:bottom w:w="0" w:type="dxa"/>
              <w:right w:w="108" w:type="dxa"/>
            </w:tcMar>
            <w:hideMark/>
          </w:tcPr>
          <w:p w14:paraId="0038CDFA" w14:textId="2409075E" w:rsidR="00CE50D5" w:rsidRPr="00550C92" w:rsidRDefault="00CE50D5" w:rsidP="00B50471">
            <w:pPr>
              <w:jc w:val="center"/>
              <w:rPr>
                <w:sz w:val="23"/>
                <w:szCs w:val="23"/>
              </w:rPr>
            </w:pPr>
            <w:r w:rsidRPr="00550C92">
              <w:rPr>
                <w:sz w:val="23"/>
                <w:szCs w:val="23"/>
              </w:rPr>
              <w:t>-</w:t>
            </w:r>
          </w:p>
        </w:tc>
        <w:tc>
          <w:tcPr>
            <w:tcW w:w="850" w:type="dxa"/>
            <w:shd w:val="clear" w:color="auto" w:fill="FFFFFF"/>
          </w:tcPr>
          <w:p w14:paraId="421EDAE6" w14:textId="6BB163ED" w:rsidR="00CE50D5" w:rsidRPr="00550C92" w:rsidRDefault="00CE50D5" w:rsidP="00B50471">
            <w:pPr>
              <w:jc w:val="center"/>
              <w:rPr>
                <w:sz w:val="23"/>
                <w:szCs w:val="23"/>
              </w:rPr>
            </w:pPr>
            <w:r w:rsidRPr="00550C92">
              <w:rPr>
                <w:sz w:val="23"/>
                <w:szCs w:val="23"/>
              </w:rPr>
              <w:t>14</w:t>
            </w:r>
          </w:p>
        </w:tc>
        <w:tc>
          <w:tcPr>
            <w:tcW w:w="993" w:type="dxa"/>
            <w:shd w:val="clear" w:color="auto" w:fill="FFFFFF"/>
            <w:tcMar>
              <w:top w:w="0" w:type="dxa"/>
              <w:left w:w="108" w:type="dxa"/>
              <w:bottom w:w="0" w:type="dxa"/>
              <w:right w:w="108" w:type="dxa"/>
            </w:tcMar>
            <w:hideMark/>
          </w:tcPr>
          <w:p w14:paraId="1E428CF8" w14:textId="42BC0529" w:rsidR="00CE50D5" w:rsidRPr="00550C92" w:rsidRDefault="00CE50D5" w:rsidP="00B50471">
            <w:pPr>
              <w:jc w:val="center"/>
              <w:rPr>
                <w:sz w:val="23"/>
                <w:szCs w:val="23"/>
              </w:rPr>
            </w:pPr>
            <w:r w:rsidRPr="00550C92">
              <w:rPr>
                <w:sz w:val="23"/>
                <w:szCs w:val="23"/>
              </w:rPr>
              <w:t>1</w:t>
            </w:r>
          </w:p>
        </w:tc>
        <w:tc>
          <w:tcPr>
            <w:tcW w:w="992" w:type="dxa"/>
            <w:shd w:val="clear" w:color="auto" w:fill="FFFFFF"/>
          </w:tcPr>
          <w:p w14:paraId="7F5B5F85" w14:textId="54E7EE55" w:rsidR="00CE50D5" w:rsidRPr="00550C92" w:rsidRDefault="00CE50D5" w:rsidP="00B50471">
            <w:pPr>
              <w:jc w:val="center"/>
              <w:rPr>
                <w:sz w:val="23"/>
                <w:szCs w:val="23"/>
              </w:rPr>
            </w:pPr>
            <w:r w:rsidRPr="00550C92">
              <w:rPr>
                <w:sz w:val="23"/>
                <w:szCs w:val="23"/>
              </w:rPr>
              <w:t>-</w:t>
            </w:r>
          </w:p>
        </w:tc>
        <w:tc>
          <w:tcPr>
            <w:tcW w:w="992" w:type="dxa"/>
            <w:shd w:val="clear" w:color="auto" w:fill="FFFFFF"/>
            <w:tcMar>
              <w:top w:w="0" w:type="dxa"/>
              <w:left w:w="108" w:type="dxa"/>
              <w:bottom w:w="0" w:type="dxa"/>
              <w:right w:w="108" w:type="dxa"/>
            </w:tcMar>
            <w:hideMark/>
          </w:tcPr>
          <w:p w14:paraId="7A26D2D2" w14:textId="20628A2B" w:rsidR="00CE50D5" w:rsidRPr="00550C92" w:rsidRDefault="00CE50D5" w:rsidP="00B50471">
            <w:pPr>
              <w:jc w:val="center"/>
              <w:rPr>
                <w:sz w:val="23"/>
                <w:szCs w:val="23"/>
              </w:rPr>
            </w:pPr>
            <w:r w:rsidRPr="00550C92">
              <w:rPr>
                <w:sz w:val="23"/>
                <w:szCs w:val="23"/>
              </w:rPr>
              <w:t>-</w:t>
            </w:r>
          </w:p>
        </w:tc>
        <w:tc>
          <w:tcPr>
            <w:tcW w:w="851" w:type="dxa"/>
            <w:shd w:val="clear" w:color="auto" w:fill="FFFFFF"/>
          </w:tcPr>
          <w:p w14:paraId="0C63C7DB" w14:textId="04328AC6" w:rsidR="00CE50D5" w:rsidRPr="00550C92" w:rsidRDefault="00CE50D5" w:rsidP="00B50471">
            <w:pPr>
              <w:jc w:val="center"/>
              <w:rPr>
                <w:sz w:val="23"/>
                <w:szCs w:val="23"/>
              </w:rPr>
            </w:pPr>
            <w:r w:rsidRPr="00550C92">
              <w:rPr>
                <w:sz w:val="23"/>
                <w:szCs w:val="23"/>
              </w:rPr>
              <w:t>-</w:t>
            </w:r>
          </w:p>
        </w:tc>
        <w:tc>
          <w:tcPr>
            <w:tcW w:w="992" w:type="dxa"/>
            <w:shd w:val="clear" w:color="auto" w:fill="FFFFFF"/>
            <w:tcMar>
              <w:top w:w="0" w:type="dxa"/>
              <w:left w:w="108" w:type="dxa"/>
              <w:bottom w:w="0" w:type="dxa"/>
              <w:right w:w="108" w:type="dxa"/>
            </w:tcMar>
            <w:hideMark/>
          </w:tcPr>
          <w:p w14:paraId="3E72AA84" w14:textId="7C20AB97" w:rsidR="00CE50D5" w:rsidRPr="00550C92" w:rsidRDefault="00CE50D5" w:rsidP="00B50471">
            <w:pPr>
              <w:jc w:val="center"/>
              <w:rPr>
                <w:sz w:val="23"/>
                <w:szCs w:val="23"/>
              </w:rPr>
            </w:pPr>
            <w:r w:rsidRPr="00550C92">
              <w:rPr>
                <w:sz w:val="23"/>
                <w:szCs w:val="23"/>
              </w:rPr>
              <w:t>1</w:t>
            </w:r>
          </w:p>
        </w:tc>
        <w:tc>
          <w:tcPr>
            <w:tcW w:w="824" w:type="dxa"/>
            <w:shd w:val="clear" w:color="auto" w:fill="FFFFFF"/>
          </w:tcPr>
          <w:p w14:paraId="5219BD46" w14:textId="194D828D" w:rsidR="00CE50D5" w:rsidRPr="00550C92" w:rsidRDefault="00CE50D5" w:rsidP="00B50471">
            <w:pPr>
              <w:jc w:val="center"/>
              <w:rPr>
                <w:sz w:val="23"/>
                <w:szCs w:val="23"/>
              </w:rPr>
            </w:pPr>
            <w:r w:rsidRPr="00550C92">
              <w:rPr>
                <w:sz w:val="23"/>
                <w:szCs w:val="23"/>
              </w:rPr>
              <w:t>14</w:t>
            </w:r>
          </w:p>
        </w:tc>
      </w:tr>
      <w:tr w:rsidR="003C1EB5" w:rsidRPr="00550C92" w14:paraId="77DB9C80" w14:textId="731D9785" w:rsidTr="009A4040">
        <w:trPr>
          <w:trHeight w:val="309"/>
        </w:trPr>
        <w:tc>
          <w:tcPr>
            <w:tcW w:w="1134" w:type="dxa"/>
            <w:shd w:val="clear" w:color="auto" w:fill="auto"/>
            <w:tcMar>
              <w:top w:w="0" w:type="dxa"/>
              <w:left w:w="108" w:type="dxa"/>
              <w:bottom w:w="0" w:type="dxa"/>
              <w:right w:w="108" w:type="dxa"/>
            </w:tcMar>
          </w:tcPr>
          <w:p w14:paraId="5186CAA9" w14:textId="1E3055DC" w:rsidR="00CE50D5" w:rsidRPr="009A4040" w:rsidRDefault="00CE50D5" w:rsidP="00B50471">
            <w:pPr>
              <w:jc w:val="center"/>
              <w:rPr>
                <w:b/>
                <w:bCs/>
                <w:sz w:val="22"/>
                <w:szCs w:val="22"/>
              </w:rPr>
            </w:pPr>
            <w:r w:rsidRPr="009A4040">
              <w:rPr>
                <w:b/>
                <w:bCs/>
                <w:sz w:val="22"/>
                <w:szCs w:val="22"/>
              </w:rPr>
              <w:t>Neatsakė</w:t>
            </w:r>
          </w:p>
        </w:tc>
        <w:tc>
          <w:tcPr>
            <w:tcW w:w="875" w:type="dxa"/>
            <w:shd w:val="clear" w:color="auto" w:fill="auto"/>
          </w:tcPr>
          <w:p w14:paraId="090782A5" w14:textId="105101F0" w:rsidR="00CE50D5" w:rsidRPr="00550C92" w:rsidRDefault="00CE50D5" w:rsidP="00B50471">
            <w:pPr>
              <w:jc w:val="center"/>
              <w:rPr>
                <w:b/>
                <w:bCs/>
                <w:sz w:val="23"/>
                <w:szCs w:val="23"/>
              </w:rPr>
            </w:pPr>
          </w:p>
        </w:tc>
        <w:tc>
          <w:tcPr>
            <w:tcW w:w="992" w:type="dxa"/>
            <w:shd w:val="clear" w:color="auto" w:fill="auto"/>
            <w:tcMar>
              <w:top w:w="0" w:type="dxa"/>
              <w:left w:w="108" w:type="dxa"/>
              <w:bottom w:w="0" w:type="dxa"/>
              <w:right w:w="108" w:type="dxa"/>
            </w:tcMar>
          </w:tcPr>
          <w:p w14:paraId="3B19A111" w14:textId="5E33EC92" w:rsidR="00CE50D5" w:rsidRPr="00550C92" w:rsidRDefault="00CE50D5" w:rsidP="00B50471">
            <w:pPr>
              <w:jc w:val="center"/>
              <w:rPr>
                <w:sz w:val="23"/>
                <w:szCs w:val="23"/>
              </w:rPr>
            </w:pPr>
            <w:r w:rsidRPr="00550C92">
              <w:rPr>
                <w:sz w:val="23"/>
                <w:szCs w:val="23"/>
              </w:rPr>
              <w:t>2</w:t>
            </w:r>
          </w:p>
        </w:tc>
        <w:tc>
          <w:tcPr>
            <w:tcW w:w="850" w:type="dxa"/>
            <w:shd w:val="clear" w:color="auto" w:fill="auto"/>
          </w:tcPr>
          <w:p w14:paraId="72B1E15E" w14:textId="77777777" w:rsidR="00CE50D5" w:rsidRPr="00550C92" w:rsidRDefault="00CE50D5" w:rsidP="00B50471">
            <w:pPr>
              <w:jc w:val="center"/>
              <w:rPr>
                <w:sz w:val="23"/>
                <w:szCs w:val="23"/>
              </w:rPr>
            </w:pPr>
          </w:p>
        </w:tc>
        <w:tc>
          <w:tcPr>
            <w:tcW w:w="993" w:type="dxa"/>
            <w:shd w:val="clear" w:color="auto" w:fill="auto"/>
            <w:tcMar>
              <w:top w:w="0" w:type="dxa"/>
              <w:left w:w="108" w:type="dxa"/>
              <w:bottom w:w="0" w:type="dxa"/>
              <w:right w:w="108" w:type="dxa"/>
            </w:tcMar>
          </w:tcPr>
          <w:p w14:paraId="6144E3B0" w14:textId="095DE89F" w:rsidR="00CE50D5" w:rsidRPr="00550C92" w:rsidRDefault="00CE50D5" w:rsidP="00B50471">
            <w:pPr>
              <w:jc w:val="center"/>
              <w:rPr>
                <w:sz w:val="23"/>
                <w:szCs w:val="23"/>
              </w:rPr>
            </w:pPr>
            <w:r w:rsidRPr="00550C92">
              <w:rPr>
                <w:sz w:val="23"/>
                <w:szCs w:val="23"/>
              </w:rPr>
              <w:t>1</w:t>
            </w:r>
          </w:p>
        </w:tc>
        <w:tc>
          <w:tcPr>
            <w:tcW w:w="992" w:type="dxa"/>
            <w:shd w:val="clear" w:color="auto" w:fill="auto"/>
          </w:tcPr>
          <w:p w14:paraId="2174C5C2" w14:textId="77777777" w:rsidR="00CE50D5" w:rsidRPr="00550C92" w:rsidRDefault="00CE50D5" w:rsidP="00B50471">
            <w:pPr>
              <w:jc w:val="center"/>
              <w:rPr>
                <w:sz w:val="23"/>
                <w:szCs w:val="23"/>
              </w:rPr>
            </w:pPr>
          </w:p>
        </w:tc>
        <w:tc>
          <w:tcPr>
            <w:tcW w:w="992" w:type="dxa"/>
            <w:shd w:val="clear" w:color="auto" w:fill="auto"/>
            <w:tcMar>
              <w:top w:w="0" w:type="dxa"/>
              <w:left w:w="108" w:type="dxa"/>
              <w:bottom w:w="0" w:type="dxa"/>
              <w:right w:w="108" w:type="dxa"/>
            </w:tcMar>
          </w:tcPr>
          <w:p w14:paraId="2ADFC0F6" w14:textId="61374C3E" w:rsidR="00CE50D5" w:rsidRPr="00550C92" w:rsidRDefault="00CE50D5" w:rsidP="00B50471">
            <w:pPr>
              <w:jc w:val="center"/>
              <w:rPr>
                <w:sz w:val="23"/>
                <w:szCs w:val="23"/>
              </w:rPr>
            </w:pPr>
            <w:r w:rsidRPr="00550C92">
              <w:rPr>
                <w:sz w:val="23"/>
                <w:szCs w:val="23"/>
              </w:rPr>
              <w:t>-</w:t>
            </w:r>
          </w:p>
        </w:tc>
        <w:tc>
          <w:tcPr>
            <w:tcW w:w="851" w:type="dxa"/>
            <w:shd w:val="clear" w:color="auto" w:fill="auto"/>
          </w:tcPr>
          <w:p w14:paraId="1B983E89" w14:textId="77777777" w:rsidR="00CE50D5" w:rsidRPr="00550C92" w:rsidRDefault="00CE50D5" w:rsidP="00B50471">
            <w:pPr>
              <w:jc w:val="center"/>
              <w:rPr>
                <w:sz w:val="23"/>
                <w:szCs w:val="23"/>
              </w:rPr>
            </w:pPr>
          </w:p>
        </w:tc>
        <w:tc>
          <w:tcPr>
            <w:tcW w:w="992" w:type="dxa"/>
            <w:shd w:val="clear" w:color="auto" w:fill="auto"/>
            <w:tcMar>
              <w:top w:w="0" w:type="dxa"/>
              <w:left w:w="108" w:type="dxa"/>
              <w:bottom w:w="0" w:type="dxa"/>
              <w:right w:w="108" w:type="dxa"/>
            </w:tcMar>
          </w:tcPr>
          <w:p w14:paraId="64FA7807" w14:textId="78D4ED15" w:rsidR="00CE50D5" w:rsidRPr="00550C92" w:rsidRDefault="00CE50D5" w:rsidP="00B50471">
            <w:pPr>
              <w:jc w:val="center"/>
              <w:rPr>
                <w:sz w:val="23"/>
                <w:szCs w:val="23"/>
              </w:rPr>
            </w:pPr>
            <w:r w:rsidRPr="00550C92">
              <w:rPr>
                <w:sz w:val="23"/>
                <w:szCs w:val="23"/>
              </w:rPr>
              <w:t>3</w:t>
            </w:r>
          </w:p>
        </w:tc>
        <w:tc>
          <w:tcPr>
            <w:tcW w:w="824" w:type="dxa"/>
            <w:shd w:val="clear" w:color="auto" w:fill="F2F2F2" w:themeFill="background1" w:themeFillShade="F2"/>
          </w:tcPr>
          <w:p w14:paraId="514AC2ED" w14:textId="77777777" w:rsidR="00CE50D5" w:rsidRPr="00550C92" w:rsidRDefault="00CE50D5" w:rsidP="00B50471">
            <w:pPr>
              <w:jc w:val="center"/>
              <w:rPr>
                <w:sz w:val="23"/>
                <w:szCs w:val="23"/>
              </w:rPr>
            </w:pPr>
          </w:p>
        </w:tc>
      </w:tr>
      <w:tr w:rsidR="00F61316" w:rsidRPr="00550C92" w14:paraId="0BB0CEAD" w14:textId="77777777" w:rsidTr="00B20765">
        <w:trPr>
          <w:trHeight w:val="231"/>
        </w:trPr>
        <w:tc>
          <w:tcPr>
            <w:tcW w:w="2009" w:type="dxa"/>
            <w:gridSpan w:val="2"/>
            <w:vMerge w:val="restart"/>
            <w:shd w:val="clear" w:color="auto" w:fill="F2F2F2" w:themeFill="background1" w:themeFillShade="F2"/>
            <w:tcMar>
              <w:top w:w="0" w:type="dxa"/>
              <w:left w:w="108" w:type="dxa"/>
              <w:bottom w:w="0" w:type="dxa"/>
              <w:right w:w="108" w:type="dxa"/>
            </w:tcMar>
          </w:tcPr>
          <w:p w14:paraId="27B3EB03" w14:textId="77777777" w:rsidR="00F61316" w:rsidRPr="00550C92" w:rsidRDefault="00F61316" w:rsidP="00160271">
            <w:pPr>
              <w:rPr>
                <w:b/>
                <w:bCs/>
                <w:sz w:val="23"/>
                <w:szCs w:val="23"/>
              </w:rPr>
            </w:pPr>
          </w:p>
          <w:p w14:paraId="1E73D641" w14:textId="7EF21245" w:rsidR="00F61316" w:rsidRPr="00550C92" w:rsidRDefault="00F61316" w:rsidP="00160271">
            <w:pPr>
              <w:rPr>
                <w:b/>
                <w:bCs/>
                <w:sz w:val="23"/>
                <w:szCs w:val="23"/>
              </w:rPr>
            </w:pPr>
            <w:r w:rsidRPr="00550C92">
              <w:rPr>
                <w:b/>
                <w:bCs/>
                <w:sz w:val="23"/>
                <w:szCs w:val="23"/>
              </w:rPr>
              <w:t>Iš viso</w:t>
            </w:r>
          </w:p>
        </w:tc>
        <w:tc>
          <w:tcPr>
            <w:tcW w:w="992" w:type="dxa"/>
            <w:shd w:val="clear" w:color="auto" w:fill="auto"/>
            <w:tcMar>
              <w:top w:w="0" w:type="dxa"/>
              <w:left w:w="108" w:type="dxa"/>
              <w:bottom w:w="0" w:type="dxa"/>
              <w:right w:w="108" w:type="dxa"/>
            </w:tcMar>
          </w:tcPr>
          <w:p w14:paraId="5CEF3D06" w14:textId="15CFA29F" w:rsidR="00F61316" w:rsidRPr="00550C92" w:rsidRDefault="00F61316" w:rsidP="00CE50D5">
            <w:pPr>
              <w:jc w:val="center"/>
              <w:rPr>
                <w:sz w:val="23"/>
                <w:szCs w:val="23"/>
              </w:rPr>
            </w:pPr>
            <w:r w:rsidRPr="00550C92">
              <w:rPr>
                <w:sz w:val="23"/>
                <w:szCs w:val="23"/>
              </w:rPr>
              <w:t>102</w:t>
            </w:r>
          </w:p>
        </w:tc>
        <w:tc>
          <w:tcPr>
            <w:tcW w:w="850" w:type="dxa"/>
            <w:shd w:val="clear" w:color="auto" w:fill="auto"/>
          </w:tcPr>
          <w:p w14:paraId="6104FEF9" w14:textId="4E8A1F9E" w:rsidR="00F61316" w:rsidRPr="00550C92" w:rsidRDefault="00F61316" w:rsidP="00CE50D5">
            <w:pPr>
              <w:jc w:val="center"/>
              <w:rPr>
                <w:sz w:val="23"/>
                <w:szCs w:val="23"/>
              </w:rPr>
            </w:pPr>
            <w:r w:rsidRPr="00550C92">
              <w:rPr>
                <w:sz w:val="23"/>
                <w:szCs w:val="23"/>
              </w:rPr>
              <w:t>135</w:t>
            </w:r>
          </w:p>
        </w:tc>
        <w:tc>
          <w:tcPr>
            <w:tcW w:w="993" w:type="dxa"/>
            <w:shd w:val="clear" w:color="auto" w:fill="auto"/>
            <w:tcMar>
              <w:top w:w="0" w:type="dxa"/>
              <w:left w:w="108" w:type="dxa"/>
              <w:bottom w:w="0" w:type="dxa"/>
              <w:right w:w="108" w:type="dxa"/>
            </w:tcMar>
          </w:tcPr>
          <w:p w14:paraId="17B67099" w14:textId="25F70C23" w:rsidR="00F61316" w:rsidRPr="00550C92" w:rsidRDefault="00F61316" w:rsidP="00CE50D5">
            <w:pPr>
              <w:jc w:val="center"/>
              <w:rPr>
                <w:sz w:val="23"/>
                <w:szCs w:val="23"/>
              </w:rPr>
            </w:pPr>
            <w:r w:rsidRPr="00550C92">
              <w:rPr>
                <w:sz w:val="23"/>
                <w:szCs w:val="23"/>
              </w:rPr>
              <w:t>26</w:t>
            </w:r>
          </w:p>
        </w:tc>
        <w:tc>
          <w:tcPr>
            <w:tcW w:w="992" w:type="dxa"/>
            <w:shd w:val="clear" w:color="auto" w:fill="auto"/>
          </w:tcPr>
          <w:p w14:paraId="4D0A64C3" w14:textId="4641A6F5" w:rsidR="00F61316" w:rsidRPr="00550C92" w:rsidRDefault="00F61316" w:rsidP="00CE50D5">
            <w:pPr>
              <w:jc w:val="center"/>
              <w:rPr>
                <w:sz w:val="23"/>
                <w:szCs w:val="23"/>
              </w:rPr>
            </w:pPr>
            <w:r w:rsidRPr="00550C92">
              <w:rPr>
                <w:sz w:val="23"/>
                <w:szCs w:val="23"/>
              </w:rPr>
              <w:t>26</w:t>
            </w:r>
          </w:p>
        </w:tc>
        <w:tc>
          <w:tcPr>
            <w:tcW w:w="992" w:type="dxa"/>
            <w:shd w:val="clear" w:color="auto" w:fill="auto"/>
            <w:tcMar>
              <w:top w:w="0" w:type="dxa"/>
              <w:left w:w="108" w:type="dxa"/>
              <w:bottom w:w="0" w:type="dxa"/>
              <w:right w:w="108" w:type="dxa"/>
            </w:tcMar>
          </w:tcPr>
          <w:p w14:paraId="22C87C1C" w14:textId="5FAEE091" w:rsidR="00F61316" w:rsidRPr="00550C92" w:rsidRDefault="00F61316" w:rsidP="00CE50D5">
            <w:pPr>
              <w:jc w:val="center"/>
              <w:rPr>
                <w:sz w:val="23"/>
                <w:szCs w:val="23"/>
              </w:rPr>
            </w:pPr>
            <w:r w:rsidRPr="00550C92">
              <w:rPr>
                <w:sz w:val="23"/>
                <w:szCs w:val="23"/>
              </w:rPr>
              <w:t>5</w:t>
            </w:r>
          </w:p>
        </w:tc>
        <w:tc>
          <w:tcPr>
            <w:tcW w:w="851" w:type="dxa"/>
            <w:shd w:val="clear" w:color="auto" w:fill="auto"/>
          </w:tcPr>
          <w:p w14:paraId="004E0DE6" w14:textId="52E9F32A" w:rsidR="00F61316" w:rsidRPr="00550C92" w:rsidRDefault="00F61316" w:rsidP="00CE50D5">
            <w:pPr>
              <w:jc w:val="center"/>
              <w:rPr>
                <w:sz w:val="23"/>
                <w:szCs w:val="23"/>
              </w:rPr>
            </w:pPr>
            <w:r w:rsidRPr="00550C92">
              <w:rPr>
                <w:sz w:val="23"/>
                <w:szCs w:val="23"/>
              </w:rPr>
              <w:t>3</w:t>
            </w:r>
          </w:p>
        </w:tc>
        <w:tc>
          <w:tcPr>
            <w:tcW w:w="992" w:type="dxa"/>
            <w:shd w:val="clear" w:color="auto" w:fill="auto"/>
            <w:tcMar>
              <w:top w:w="0" w:type="dxa"/>
              <w:left w:w="108" w:type="dxa"/>
              <w:bottom w:w="0" w:type="dxa"/>
              <w:right w:w="108" w:type="dxa"/>
            </w:tcMar>
          </w:tcPr>
          <w:p w14:paraId="4D77EE38" w14:textId="39347E9B" w:rsidR="00F61316" w:rsidRPr="00550C92" w:rsidRDefault="00F61316" w:rsidP="00CE50D5">
            <w:pPr>
              <w:jc w:val="center"/>
              <w:rPr>
                <w:b/>
                <w:bCs/>
                <w:sz w:val="23"/>
                <w:szCs w:val="23"/>
              </w:rPr>
            </w:pPr>
            <w:r w:rsidRPr="00550C92">
              <w:rPr>
                <w:b/>
                <w:bCs/>
                <w:sz w:val="23"/>
                <w:szCs w:val="23"/>
              </w:rPr>
              <w:t>133</w:t>
            </w:r>
          </w:p>
        </w:tc>
        <w:tc>
          <w:tcPr>
            <w:tcW w:w="824" w:type="dxa"/>
            <w:shd w:val="clear" w:color="auto" w:fill="auto"/>
          </w:tcPr>
          <w:p w14:paraId="0CFAC6FF" w14:textId="6FC1F68E" w:rsidR="00F61316" w:rsidRPr="00550C92" w:rsidRDefault="00F61316" w:rsidP="00CE50D5">
            <w:pPr>
              <w:jc w:val="right"/>
              <w:rPr>
                <w:b/>
                <w:bCs/>
                <w:sz w:val="23"/>
                <w:szCs w:val="23"/>
              </w:rPr>
            </w:pPr>
            <w:r w:rsidRPr="00550C92">
              <w:rPr>
                <w:b/>
                <w:bCs/>
                <w:sz w:val="23"/>
                <w:szCs w:val="23"/>
              </w:rPr>
              <w:t>164</w:t>
            </w:r>
          </w:p>
        </w:tc>
      </w:tr>
      <w:tr w:rsidR="00F61316" w:rsidRPr="00550C92" w14:paraId="3E71BDE8" w14:textId="7583454E" w:rsidTr="00B20765">
        <w:trPr>
          <w:trHeight w:val="153"/>
        </w:trPr>
        <w:tc>
          <w:tcPr>
            <w:tcW w:w="2009" w:type="dxa"/>
            <w:gridSpan w:val="2"/>
            <w:vMerge/>
            <w:shd w:val="clear" w:color="auto" w:fill="auto"/>
            <w:tcMar>
              <w:top w:w="0" w:type="dxa"/>
              <w:left w:w="108" w:type="dxa"/>
              <w:bottom w:w="0" w:type="dxa"/>
              <w:right w:w="108" w:type="dxa"/>
            </w:tcMar>
            <w:hideMark/>
          </w:tcPr>
          <w:p w14:paraId="3F0FD349" w14:textId="197470F8" w:rsidR="00F61316" w:rsidRPr="00550C92" w:rsidRDefault="00F61316" w:rsidP="00160271">
            <w:pPr>
              <w:rPr>
                <w:sz w:val="23"/>
                <w:szCs w:val="23"/>
              </w:rPr>
            </w:pPr>
          </w:p>
        </w:tc>
        <w:tc>
          <w:tcPr>
            <w:tcW w:w="5670" w:type="dxa"/>
            <w:gridSpan w:val="6"/>
            <w:shd w:val="clear" w:color="auto" w:fill="auto"/>
            <w:tcMar>
              <w:top w:w="0" w:type="dxa"/>
              <w:left w:w="108" w:type="dxa"/>
              <w:bottom w:w="0" w:type="dxa"/>
              <w:right w:w="108" w:type="dxa"/>
            </w:tcMar>
            <w:hideMark/>
          </w:tcPr>
          <w:p w14:paraId="12A91745" w14:textId="16900A53" w:rsidR="00F61316" w:rsidRPr="00550C92" w:rsidRDefault="00F61316" w:rsidP="00CE50D5">
            <w:pPr>
              <w:jc w:val="center"/>
              <w:rPr>
                <w:sz w:val="23"/>
                <w:szCs w:val="23"/>
              </w:rPr>
            </w:pPr>
          </w:p>
        </w:tc>
        <w:tc>
          <w:tcPr>
            <w:tcW w:w="1816" w:type="dxa"/>
            <w:gridSpan w:val="2"/>
            <w:shd w:val="clear" w:color="auto" w:fill="FDE9D9" w:themeFill="accent6" w:themeFillTint="33"/>
            <w:tcMar>
              <w:top w:w="0" w:type="dxa"/>
              <w:left w:w="108" w:type="dxa"/>
              <w:bottom w:w="0" w:type="dxa"/>
              <w:right w:w="108" w:type="dxa"/>
            </w:tcMar>
            <w:hideMark/>
          </w:tcPr>
          <w:p w14:paraId="4806C955" w14:textId="4AFDD30C" w:rsidR="00F61316" w:rsidRPr="00550C92" w:rsidRDefault="00F61316" w:rsidP="003C1EB5">
            <w:pPr>
              <w:jc w:val="center"/>
              <w:rPr>
                <w:b/>
                <w:bCs/>
                <w:sz w:val="23"/>
                <w:szCs w:val="23"/>
              </w:rPr>
            </w:pPr>
            <w:r w:rsidRPr="00550C92">
              <w:rPr>
                <w:b/>
                <w:bCs/>
                <w:sz w:val="23"/>
                <w:szCs w:val="23"/>
              </w:rPr>
              <w:t>297</w:t>
            </w:r>
          </w:p>
        </w:tc>
      </w:tr>
    </w:tbl>
    <w:p w14:paraId="5D014BC9" w14:textId="2EFED9B3" w:rsidR="00AC5208" w:rsidRPr="002A0B54" w:rsidRDefault="00211B9A" w:rsidP="00B53A6D">
      <w:pPr>
        <w:pStyle w:val="prastasistinklapis"/>
        <w:shd w:val="clear" w:color="auto" w:fill="FFFFFF"/>
        <w:spacing w:before="0" w:beforeAutospacing="0" w:after="0" w:afterAutospacing="0"/>
        <w:contextualSpacing/>
        <w:jc w:val="both"/>
        <w:rPr>
          <w:i/>
          <w:color w:val="FF0000"/>
          <w:sz w:val="20"/>
          <w:szCs w:val="20"/>
        </w:rPr>
      </w:pPr>
      <w:r w:rsidRPr="00BF60A0">
        <w:rPr>
          <w:i/>
          <w:sz w:val="20"/>
          <w:szCs w:val="20"/>
        </w:rPr>
        <w:t>Šaltinis</w:t>
      </w:r>
      <w:r w:rsidR="00C75E5B" w:rsidRPr="00BF60A0">
        <w:rPr>
          <w:i/>
          <w:sz w:val="20"/>
          <w:szCs w:val="20"/>
        </w:rPr>
        <w:t>:</w:t>
      </w:r>
      <w:r w:rsidR="00C75E5B" w:rsidRPr="00BF60A0">
        <w:rPr>
          <w:i/>
        </w:rPr>
        <w:t xml:space="preserve"> </w:t>
      </w:r>
      <w:r w:rsidR="00C75E5B" w:rsidRPr="00BF60A0">
        <w:rPr>
          <w:i/>
          <w:sz w:val="20"/>
          <w:szCs w:val="20"/>
        </w:rPr>
        <w:t>Telšių krizių centr</w:t>
      </w:r>
      <w:r w:rsidR="00D26B97">
        <w:rPr>
          <w:i/>
          <w:sz w:val="20"/>
          <w:szCs w:val="20"/>
        </w:rPr>
        <w:t>o duomenys</w:t>
      </w:r>
    </w:p>
    <w:p w14:paraId="2CB81A0C" w14:textId="77777777" w:rsidR="00C75E5B" w:rsidRPr="002A0B54" w:rsidRDefault="00C75E5B" w:rsidP="00B53A6D">
      <w:pPr>
        <w:pStyle w:val="prastasistinklapis"/>
        <w:shd w:val="clear" w:color="auto" w:fill="FFFFFF"/>
        <w:spacing w:before="0" w:beforeAutospacing="0" w:after="0" w:afterAutospacing="0"/>
        <w:contextualSpacing/>
        <w:jc w:val="both"/>
        <w:rPr>
          <w:i/>
          <w:color w:val="FF0000"/>
          <w:sz w:val="20"/>
          <w:szCs w:val="20"/>
        </w:rPr>
      </w:pPr>
    </w:p>
    <w:p w14:paraId="469D7C2C" w14:textId="49D64B0E" w:rsidR="00B50471" w:rsidRPr="00F91612" w:rsidRDefault="00B50471">
      <w:pPr>
        <w:ind w:firstLine="720"/>
        <w:jc w:val="both"/>
        <w:rPr>
          <w:szCs w:val="20"/>
        </w:rPr>
      </w:pPr>
      <w:r w:rsidRPr="00B50471">
        <w:rPr>
          <w:szCs w:val="20"/>
        </w:rPr>
        <w:t>2023 m</w:t>
      </w:r>
      <w:r w:rsidR="0052218C">
        <w:rPr>
          <w:szCs w:val="20"/>
        </w:rPr>
        <w:t>etų</w:t>
      </w:r>
      <w:r w:rsidRPr="00B50471">
        <w:rPr>
          <w:szCs w:val="20"/>
        </w:rPr>
        <w:t xml:space="preserve"> </w:t>
      </w:r>
      <w:r w:rsidRPr="00F91612">
        <w:rPr>
          <w:szCs w:val="20"/>
        </w:rPr>
        <w:t>II</w:t>
      </w:r>
      <w:r w:rsidRPr="00B50471">
        <w:rPr>
          <w:szCs w:val="20"/>
        </w:rPr>
        <w:t xml:space="preserve"> pusmetį </w:t>
      </w:r>
      <w:r w:rsidR="0052218C" w:rsidRPr="00F91612">
        <w:rPr>
          <w:szCs w:val="20"/>
        </w:rPr>
        <w:t>dėl smurto artimoje aplinkoje</w:t>
      </w:r>
      <w:r w:rsidR="0052218C" w:rsidRPr="00B50471">
        <w:rPr>
          <w:szCs w:val="20"/>
        </w:rPr>
        <w:t xml:space="preserve"> </w:t>
      </w:r>
      <w:r w:rsidRPr="00B50471">
        <w:rPr>
          <w:szCs w:val="20"/>
        </w:rPr>
        <w:t>registruoti 164 atvejai</w:t>
      </w:r>
      <w:r w:rsidRPr="00F91612">
        <w:rPr>
          <w:szCs w:val="20"/>
        </w:rPr>
        <w:t>:</w:t>
      </w:r>
    </w:p>
    <w:p w14:paraId="158D2DDE" w14:textId="77777777" w:rsidR="00F91612" w:rsidRPr="0097742E" w:rsidRDefault="00B50471" w:rsidP="002F480F">
      <w:pPr>
        <w:pStyle w:val="Sraopastraipa"/>
        <w:numPr>
          <w:ilvl w:val="0"/>
          <w:numId w:val="30"/>
        </w:numPr>
        <w:tabs>
          <w:tab w:val="left" w:pos="993"/>
        </w:tabs>
        <w:ind w:left="0" w:firstLine="720"/>
        <w:jc w:val="both"/>
        <w:rPr>
          <w:szCs w:val="20"/>
        </w:rPr>
      </w:pPr>
      <w:r w:rsidRPr="00F91612">
        <w:rPr>
          <w:szCs w:val="20"/>
        </w:rPr>
        <w:t xml:space="preserve">162, kai informacija buvo gauta </w:t>
      </w:r>
      <w:r w:rsidRPr="0037285D">
        <w:rPr>
          <w:szCs w:val="20"/>
        </w:rPr>
        <w:t>iš Plungės rajono policijos komisariato</w:t>
      </w:r>
      <w:r w:rsidRPr="0072607E">
        <w:rPr>
          <w:szCs w:val="20"/>
        </w:rPr>
        <w:t>,</w:t>
      </w:r>
    </w:p>
    <w:p w14:paraId="41CD82D6" w14:textId="77777777" w:rsidR="00F91612" w:rsidRPr="00F91612" w:rsidRDefault="00B50471" w:rsidP="002F480F">
      <w:pPr>
        <w:pStyle w:val="Sraopastraipa"/>
        <w:numPr>
          <w:ilvl w:val="0"/>
          <w:numId w:val="30"/>
        </w:numPr>
        <w:tabs>
          <w:tab w:val="left" w:pos="993"/>
        </w:tabs>
        <w:ind w:left="0" w:firstLine="720"/>
        <w:jc w:val="both"/>
        <w:rPr>
          <w:szCs w:val="20"/>
        </w:rPr>
      </w:pPr>
      <w:r w:rsidRPr="00F91612">
        <w:rPr>
          <w:szCs w:val="20"/>
        </w:rPr>
        <w:t xml:space="preserve">1 asmuo kreipėsi pagalbos savarankiškai, </w:t>
      </w:r>
    </w:p>
    <w:p w14:paraId="4937C4E0" w14:textId="07E3ECAA" w:rsidR="00F91612" w:rsidRPr="0052218C" w:rsidRDefault="00F91612" w:rsidP="002F480F">
      <w:pPr>
        <w:pStyle w:val="Sraopastraipa"/>
        <w:numPr>
          <w:ilvl w:val="0"/>
          <w:numId w:val="30"/>
        </w:numPr>
        <w:tabs>
          <w:tab w:val="left" w:pos="993"/>
        </w:tabs>
        <w:ind w:left="0" w:firstLine="720"/>
        <w:jc w:val="both"/>
        <w:rPr>
          <w:szCs w:val="20"/>
        </w:rPr>
      </w:pPr>
      <w:r w:rsidRPr="0052218C">
        <w:rPr>
          <w:szCs w:val="20"/>
        </w:rPr>
        <w:t xml:space="preserve">1, kai </w:t>
      </w:r>
      <w:r w:rsidR="00B50471" w:rsidRPr="0052218C">
        <w:rPr>
          <w:szCs w:val="20"/>
        </w:rPr>
        <w:t xml:space="preserve">informacija buvo gauta iš VTAĮT. </w:t>
      </w:r>
    </w:p>
    <w:p w14:paraId="7A63757C" w14:textId="23FA25FC" w:rsidR="00B50471" w:rsidRPr="00174F85" w:rsidRDefault="00F91612">
      <w:pPr>
        <w:ind w:firstLine="720"/>
        <w:jc w:val="both"/>
        <w:rPr>
          <w:szCs w:val="20"/>
        </w:rPr>
      </w:pPr>
      <w:r w:rsidRPr="0052218C">
        <w:rPr>
          <w:szCs w:val="20"/>
        </w:rPr>
        <w:t xml:space="preserve">Buvo </w:t>
      </w:r>
      <w:r w:rsidR="00B50471" w:rsidRPr="0052218C">
        <w:rPr>
          <w:szCs w:val="20"/>
        </w:rPr>
        <w:t xml:space="preserve">142 atvejai, kai smurtą artimoje aplinkoje naudojo vyrai, 22 atvejai – moterys. Atsisakiusių </w:t>
      </w:r>
      <w:r w:rsidR="00B50471" w:rsidRPr="0037285D">
        <w:rPr>
          <w:szCs w:val="20"/>
        </w:rPr>
        <w:t>pagalbos asmenų</w:t>
      </w:r>
      <w:r w:rsidR="00B50471" w:rsidRPr="0097742E">
        <w:rPr>
          <w:szCs w:val="20"/>
        </w:rPr>
        <w:t xml:space="preserve"> </w:t>
      </w:r>
      <w:r w:rsidR="001236EA" w:rsidRPr="00A80BB9">
        <w:rPr>
          <w:szCs w:val="20"/>
        </w:rPr>
        <w:t>–</w:t>
      </w:r>
      <w:r w:rsidR="00B50471" w:rsidRPr="00A80BB9">
        <w:rPr>
          <w:szCs w:val="20"/>
        </w:rPr>
        <w:t xml:space="preserve"> 3.</w:t>
      </w:r>
      <w:r w:rsidR="00174F85" w:rsidRPr="00A80BB9">
        <w:rPr>
          <w:szCs w:val="20"/>
        </w:rPr>
        <w:t xml:space="preserve"> </w:t>
      </w:r>
      <w:r w:rsidR="00B50471" w:rsidRPr="00A80BB9">
        <w:rPr>
          <w:szCs w:val="20"/>
        </w:rPr>
        <w:t>Nuo</w:t>
      </w:r>
      <w:r w:rsidR="00B50471" w:rsidRPr="0052218C">
        <w:rPr>
          <w:szCs w:val="20"/>
        </w:rPr>
        <w:t xml:space="preserve"> smurto artimoje aplinkoje nukentėjo 3 vaikai, kurie galimai patyrė tiesioginį smurtą nuo tėvo. Tarp 164 atvejų, registruoti 6 asmenys</w:t>
      </w:r>
      <w:r w:rsidR="00174F85">
        <w:rPr>
          <w:szCs w:val="20"/>
        </w:rPr>
        <w:t xml:space="preserve"> su negalia</w:t>
      </w:r>
      <w:r w:rsidR="00B50471" w:rsidRPr="0052218C">
        <w:rPr>
          <w:szCs w:val="20"/>
        </w:rPr>
        <w:t xml:space="preserve"> </w:t>
      </w:r>
      <w:r w:rsidR="001236EA">
        <w:rPr>
          <w:szCs w:val="20"/>
        </w:rPr>
        <w:t>–</w:t>
      </w:r>
      <w:r w:rsidR="00B50471" w:rsidRPr="0052218C">
        <w:rPr>
          <w:szCs w:val="20"/>
        </w:rPr>
        <w:t xml:space="preserve"> 5 moterys ir 1 vyras. 62 vaikai</w:t>
      </w:r>
      <w:r w:rsidR="007F0035">
        <w:rPr>
          <w:szCs w:val="20"/>
        </w:rPr>
        <w:t xml:space="preserve"> </w:t>
      </w:r>
      <w:r w:rsidR="00B50471" w:rsidRPr="0052218C">
        <w:rPr>
          <w:szCs w:val="20"/>
        </w:rPr>
        <w:t xml:space="preserve">buvo smurto artimoje aplinkoje liudininkai. Buvo pateikta 13 ekspertinių vertinimų. </w:t>
      </w:r>
    </w:p>
    <w:p w14:paraId="772AFB4D" w14:textId="09459DD4" w:rsidR="00B50471" w:rsidRDefault="00F9161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color w:val="FF0000"/>
          <w:lang w:eastAsia="lt-LT"/>
        </w:rPr>
      </w:pPr>
      <w:r w:rsidRPr="00174F85">
        <w:t xml:space="preserve">Įstatymo nustatyta tvarka, apie smurto pavojų patiriantį asmenį, </w:t>
      </w:r>
      <w:r w:rsidR="006422E2" w:rsidRPr="006422E2">
        <w:t>s</w:t>
      </w:r>
      <w:r w:rsidRPr="006422E2">
        <w:t xml:space="preserve">pecializuotos pagalbos centrui privalo pranešti: policija, prokuratūra, </w:t>
      </w:r>
      <w:r w:rsidR="00FA658E">
        <w:t>V</w:t>
      </w:r>
      <w:r w:rsidRPr="006422E2">
        <w:t>VTAĮT, socialinių paslaugų centras, sveikatos priežiūros įstaiga, švietimo įstaiga ir kitos institucijos, kurios susiduria su smurto</w:t>
      </w:r>
      <w:r w:rsidRPr="00174F85">
        <w:t xml:space="preserve"> pavojų patiriančiu asmeniu.</w:t>
      </w:r>
      <w:r w:rsidR="00EC1DC9">
        <w:t xml:space="preserve"> Policija organizuoja </w:t>
      </w:r>
      <w:proofErr w:type="spellStart"/>
      <w:r w:rsidR="00EC1DC9">
        <w:t>tarpinstitucinius</w:t>
      </w:r>
      <w:proofErr w:type="spellEnd"/>
      <w:r w:rsidR="00EC1DC9">
        <w:t xml:space="preserve"> susitikimus, jų su Savivaldybės įstaigų specialistais 2023 metais buvo 3.</w:t>
      </w:r>
    </w:p>
    <w:p w14:paraId="33332EE6" w14:textId="4E8FF1FD" w:rsidR="00F91612" w:rsidRPr="00F91612" w:rsidRDefault="00E23828">
      <w:pPr>
        <w:ind w:firstLine="720"/>
        <w:jc w:val="both"/>
        <w:rPr>
          <w:szCs w:val="20"/>
        </w:rPr>
      </w:pPr>
      <w:r w:rsidRPr="006422E2">
        <w:rPr>
          <w:szCs w:val="20"/>
        </w:rPr>
        <w:t>S</w:t>
      </w:r>
      <w:r w:rsidR="00F91612" w:rsidRPr="006422E2">
        <w:rPr>
          <w:szCs w:val="20"/>
        </w:rPr>
        <w:t>pecializuotos pagalbos centras gauna informacij</w:t>
      </w:r>
      <w:r w:rsidR="001236EA">
        <w:rPr>
          <w:szCs w:val="20"/>
        </w:rPr>
        <w:t>ą</w:t>
      </w:r>
      <w:r w:rsidR="00F91612" w:rsidRPr="00F91612">
        <w:rPr>
          <w:szCs w:val="20"/>
        </w:rPr>
        <w:t xml:space="preserve"> apie skirtą ar neskirtą apsaugos nuo smurto artimoje aplinkoje orderį, teikia ekspertinį vertinimą, kai pavojų keliantis asmuo pateikia skundą policijai dėl paskirto apsaugos nuo smurto artimoje aplinkoje orderio. </w:t>
      </w:r>
    </w:p>
    <w:p w14:paraId="2618013C" w14:textId="154E3837" w:rsidR="00B50471" w:rsidRPr="00A80BB9" w:rsidRDefault="000D54D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color w:val="FF0000"/>
        </w:rPr>
      </w:pPr>
      <w:r w:rsidRPr="00E52ECC">
        <w:t xml:space="preserve">Su </w:t>
      </w:r>
      <w:r w:rsidR="00E23828" w:rsidRPr="00E52ECC">
        <w:t>Į</w:t>
      </w:r>
      <w:r w:rsidRPr="00E52ECC">
        <w:t>statym</w:t>
      </w:r>
      <w:r w:rsidR="00E23828" w:rsidRPr="00E52ECC">
        <w:t>u</w:t>
      </w:r>
      <w:r w:rsidRPr="00E52ECC">
        <w:t xml:space="preserve"> atsirado prievolė sudaryti smurto artimoje aplinkoje prevencijos komisijas, </w:t>
      </w:r>
      <w:r w:rsidR="00E52ECC">
        <w:t xml:space="preserve">kurių </w:t>
      </w:r>
      <w:r w:rsidRPr="00E52ECC">
        <w:t>darbas analizuo</w:t>
      </w:r>
      <w:r w:rsidR="00E52ECC">
        <w:t>ti</w:t>
      </w:r>
      <w:r w:rsidRPr="00E52ECC">
        <w:t xml:space="preserve">, </w:t>
      </w:r>
      <w:r w:rsidRPr="0037285D">
        <w:t>kaip savivaldybėj</w:t>
      </w:r>
      <w:r w:rsidRPr="0072607E">
        <w:t>e įg</w:t>
      </w:r>
      <w:r w:rsidRPr="0097742E">
        <w:t>yvendinama apsaugos nuo smurto, smurto</w:t>
      </w:r>
      <w:r w:rsidRPr="0097742E">
        <w:rPr>
          <w:lang w:val="en-US"/>
        </w:rPr>
        <w:t xml:space="preserve"> </w:t>
      </w:r>
      <w:r w:rsidRPr="0097742E">
        <w:t>prevencijos ir pagalbos politika</w:t>
      </w:r>
      <w:r w:rsidR="00FA6EF7" w:rsidRPr="004E708C">
        <w:t>.</w:t>
      </w:r>
      <w:r w:rsidR="00B61402" w:rsidRPr="00A80BB9">
        <w:t xml:space="preserve"> </w:t>
      </w:r>
      <w:r w:rsidR="00E52ECC" w:rsidRPr="00A80BB9">
        <w:t>Plungės rajono savivaldybės smurto artimoje aplinkoje prevencijos komisija yra sudaryta</w:t>
      </w:r>
      <w:r w:rsidR="00300731" w:rsidRPr="00A80BB9">
        <w:t>, ji 2023 metais posėdžiavo vieną kartą.</w:t>
      </w:r>
      <w:r w:rsidR="00E52ECC" w:rsidRPr="00A80BB9">
        <w:t xml:space="preserve"> </w:t>
      </w:r>
    </w:p>
    <w:p w14:paraId="0EA2D943" w14:textId="46866101" w:rsidR="00B50471" w:rsidRPr="00A80BB9" w:rsidRDefault="00E2382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A80BB9">
        <w:rPr>
          <w:lang w:eastAsia="lt-LT"/>
        </w:rPr>
        <w:t>2023 metais smurto a</w:t>
      </w:r>
      <w:r w:rsidR="00E7688B" w:rsidRPr="00A80BB9">
        <w:rPr>
          <w:lang w:eastAsia="lt-LT"/>
        </w:rPr>
        <w:t>rtimoje</w:t>
      </w:r>
      <w:r w:rsidRPr="00A80BB9">
        <w:rPr>
          <w:lang w:eastAsia="lt-LT"/>
        </w:rPr>
        <w:t xml:space="preserve"> aplinkoje patyrusių </w:t>
      </w:r>
      <w:r w:rsidR="00E7688B" w:rsidRPr="00A80BB9">
        <w:rPr>
          <w:lang w:eastAsia="lt-LT"/>
        </w:rPr>
        <w:t xml:space="preserve">asmenų registruotų </w:t>
      </w:r>
      <w:r w:rsidRPr="00A80BB9">
        <w:rPr>
          <w:lang w:eastAsia="lt-LT"/>
        </w:rPr>
        <w:t xml:space="preserve">atvejų buvo 297. Palyginus su praėjusių metų duomenimis, 2023 metais </w:t>
      </w:r>
      <w:r w:rsidR="00E7688B" w:rsidRPr="00A80BB9">
        <w:rPr>
          <w:lang w:eastAsia="lt-LT"/>
        </w:rPr>
        <w:t xml:space="preserve">pranešimų </w:t>
      </w:r>
      <w:r w:rsidR="00FA658E" w:rsidRPr="00A80BB9">
        <w:rPr>
          <w:lang w:eastAsia="lt-LT"/>
        </w:rPr>
        <w:t xml:space="preserve">apie smurtą </w:t>
      </w:r>
      <w:r w:rsidR="00E7688B" w:rsidRPr="00A80BB9">
        <w:rPr>
          <w:lang w:eastAsia="lt-LT"/>
        </w:rPr>
        <w:t xml:space="preserve">skaičius išaugo ir </w:t>
      </w:r>
      <w:r w:rsidRPr="00A80BB9">
        <w:rPr>
          <w:lang w:eastAsia="lt-LT"/>
        </w:rPr>
        <w:t>99 atvejais buvo daugiau nei 2022 metais.</w:t>
      </w:r>
    </w:p>
    <w:p w14:paraId="067957E9" w14:textId="03434EA8" w:rsidR="00BF5BA9" w:rsidRPr="001F6D9D" w:rsidRDefault="00752B01">
      <w:pPr>
        <w:ind w:firstLine="720"/>
        <w:jc w:val="both"/>
        <w:rPr>
          <w:rFonts w:eastAsia="+mn-ea"/>
          <w:lang w:eastAsia="lt-LT"/>
        </w:rPr>
      </w:pPr>
      <w:r w:rsidRPr="00A80BB9">
        <w:rPr>
          <w:rFonts w:eastAsia="+mn-ea"/>
          <w:b/>
          <w:lang w:eastAsia="lt-LT"/>
        </w:rPr>
        <w:t>6.2.</w:t>
      </w:r>
      <w:r w:rsidR="00744AE5" w:rsidRPr="00A80BB9">
        <w:rPr>
          <w:rFonts w:eastAsia="+mn-ea"/>
          <w:b/>
          <w:lang w:eastAsia="lt-LT"/>
        </w:rPr>
        <w:t>1</w:t>
      </w:r>
      <w:r w:rsidR="004E6600" w:rsidRPr="00A80BB9">
        <w:rPr>
          <w:rFonts w:eastAsia="+mn-ea"/>
          <w:b/>
          <w:lang w:eastAsia="lt-LT"/>
        </w:rPr>
        <w:t>3</w:t>
      </w:r>
      <w:r w:rsidRPr="00A80BB9">
        <w:rPr>
          <w:rFonts w:eastAsia="+mn-ea"/>
          <w:b/>
          <w:lang w:eastAsia="lt-LT"/>
        </w:rPr>
        <w:t xml:space="preserve">. Dėmesys </w:t>
      </w:r>
      <w:r w:rsidRPr="00A80BB9">
        <w:rPr>
          <w:rFonts w:eastAsia="+mn-ea"/>
          <w:bCs/>
          <w:lang w:eastAsia="lt-LT"/>
        </w:rPr>
        <w:t>s</w:t>
      </w:r>
      <w:r w:rsidRPr="00A80BB9">
        <w:rPr>
          <w:rFonts w:eastAsia="+mn-ea"/>
          <w:lang w:eastAsia="lt-LT"/>
        </w:rPr>
        <w:t>kiriamas alkoholizmu sergantiems</w:t>
      </w:r>
      <w:r w:rsidR="00AC1FC3">
        <w:rPr>
          <w:rFonts w:eastAsia="+mn-ea"/>
          <w:lang w:eastAsia="lt-LT"/>
        </w:rPr>
        <w:t xml:space="preserve"> ir priklausomybių turintiems</w:t>
      </w:r>
      <w:r w:rsidRPr="001F6D9D">
        <w:rPr>
          <w:rFonts w:eastAsia="+mn-ea"/>
          <w:lang w:eastAsia="lt-LT"/>
        </w:rPr>
        <w:t xml:space="preserve"> asmenims</w:t>
      </w:r>
      <w:r w:rsidR="004F02DB">
        <w:rPr>
          <w:rFonts w:eastAsia="+mn-ea"/>
          <w:lang w:eastAsia="lt-LT"/>
        </w:rPr>
        <w:t xml:space="preserve"> </w:t>
      </w:r>
      <w:r w:rsidR="001236EA">
        <w:rPr>
          <w:rFonts w:eastAsia="+mn-ea"/>
          <w:lang w:eastAsia="lt-LT"/>
        </w:rPr>
        <w:t>–</w:t>
      </w:r>
      <w:r w:rsidR="00AC1FC3">
        <w:rPr>
          <w:rFonts w:eastAsia="+mn-ea"/>
          <w:lang w:eastAsia="lt-LT"/>
        </w:rPr>
        <w:t xml:space="preserve"> </w:t>
      </w:r>
      <w:r w:rsidR="00506234">
        <w:rPr>
          <w:rFonts w:eastAsia="+mn-ea"/>
          <w:lang w:eastAsia="lt-LT"/>
        </w:rPr>
        <w:t>vykdoma priklausomybių prevencija,</w:t>
      </w:r>
      <w:r w:rsidRPr="001F6D9D">
        <w:rPr>
          <w:rFonts w:eastAsia="+mn-ea"/>
          <w:lang w:eastAsia="lt-LT"/>
        </w:rPr>
        <w:t xml:space="preserve"> rūpinamasi sergančiųjų reabilitacija bei ,,saugia nakvyne“. </w:t>
      </w:r>
    </w:p>
    <w:p w14:paraId="654CB609" w14:textId="482D2B0B" w:rsidR="0039767A" w:rsidRPr="001F6D9D" w:rsidRDefault="00770429" w:rsidP="002F480F">
      <w:pPr>
        <w:pStyle w:val="Sraopastraipa"/>
        <w:numPr>
          <w:ilvl w:val="0"/>
          <w:numId w:val="17"/>
        </w:numPr>
        <w:tabs>
          <w:tab w:val="left" w:pos="993"/>
        </w:tabs>
        <w:ind w:left="0" w:firstLine="720"/>
        <w:jc w:val="both"/>
        <w:rPr>
          <w:rFonts w:eastAsia="+mn-ea"/>
        </w:rPr>
      </w:pPr>
      <w:r w:rsidRPr="001F6D9D">
        <w:rPr>
          <w:rFonts w:eastAsia="+mn-ea"/>
        </w:rPr>
        <w:t xml:space="preserve">Nuo 2018 metų įgyvendinama </w:t>
      </w:r>
      <w:r w:rsidRPr="001F6D9D">
        <w:rPr>
          <w:rFonts w:eastAsia="+mn-ea"/>
          <w:i/>
          <w:iCs/>
        </w:rPr>
        <w:t>Priklausomybių mažinimo Plungės rajono savivaldybėje programa</w:t>
      </w:r>
      <w:r w:rsidR="003B2002" w:rsidRPr="001F6D9D">
        <w:rPr>
          <w:rFonts w:eastAsia="+mn-ea"/>
        </w:rPr>
        <w:t>, patvirtinta</w:t>
      </w:r>
      <w:r w:rsidRPr="001F6D9D">
        <w:rPr>
          <w:rFonts w:eastAsia="+mn-ea"/>
        </w:rPr>
        <w:t xml:space="preserve"> </w:t>
      </w:r>
      <w:r w:rsidR="00983ADF" w:rsidRPr="001F6D9D">
        <w:rPr>
          <w:rFonts w:eastAsia="+mn-ea"/>
        </w:rPr>
        <w:t>S</w:t>
      </w:r>
      <w:r w:rsidR="00752B01" w:rsidRPr="001F6D9D">
        <w:rPr>
          <w:rFonts w:eastAsia="+mn-ea"/>
        </w:rPr>
        <w:t>avivaldybės tarybos 201</w:t>
      </w:r>
      <w:r w:rsidR="00647C7A" w:rsidRPr="001F6D9D">
        <w:rPr>
          <w:rFonts w:eastAsia="+mn-ea"/>
        </w:rPr>
        <w:t>8</w:t>
      </w:r>
      <w:r w:rsidR="00752B01" w:rsidRPr="001F6D9D">
        <w:rPr>
          <w:rFonts w:eastAsia="+mn-ea"/>
        </w:rPr>
        <w:t xml:space="preserve"> </w:t>
      </w:r>
      <w:proofErr w:type="spellStart"/>
      <w:r w:rsidR="00752B01" w:rsidRPr="001F6D9D">
        <w:rPr>
          <w:rFonts w:eastAsia="+mn-ea"/>
        </w:rPr>
        <w:t>m</w:t>
      </w:r>
      <w:proofErr w:type="spellEnd"/>
      <w:r w:rsidR="00545013">
        <w:rPr>
          <w:rFonts w:eastAsia="+mn-ea"/>
        </w:rPr>
        <w:t>.</w:t>
      </w:r>
      <w:r w:rsidR="00752B01" w:rsidRPr="001F6D9D">
        <w:rPr>
          <w:rFonts w:eastAsia="+mn-ea"/>
        </w:rPr>
        <w:t xml:space="preserve"> vasario 15 </w:t>
      </w:r>
      <w:proofErr w:type="spellStart"/>
      <w:r w:rsidR="00752B01" w:rsidRPr="001F6D9D">
        <w:rPr>
          <w:rFonts w:eastAsia="+mn-ea"/>
        </w:rPr>
        <w:t>d</w:t>
      </w:r>
      <w:proofErr w:type="spellEnd"/>
      <w:r w:rsidR="00545013">
        <w:rPr>
          <w:rFonts w:eastAsia="+mn-ea"/>
        </w:rPr>
        <w:t>.</w:t>
      </w:r>
      <w:r w:rsidR="00752B01" w:rsidRPr="001F6D9D">
        <w:rPr>
          <w:rFonts w:eastAsia="+mn-ea"/>
        </w:rPr>
        <w:t xml:space="preserve"> sprendimu </w:t>
      </w:r>
      <w:proofErr w:type="spellStart"/>
      <w:r w:rsidR="00752B01" w:rsidRPr="001F6D9D">
        <w:rPr>
          <w:rFonts w:eastAsia="+mn-ea"/>
        </w:rPr>
        <w:t>Nr</w:t>
      </w:r>
      <w:proofErr w:type="spellEnd"/>
      <w:r w:rsidR="00752B01" w:rsidRPr="001F6D9D">
        <w:rPr>
          <w:rFonts w:eastAsia="+mn-ea"/>
        </w:rPr>
        <w:t>. T1-28</w:t>
      </w:r>
      <w:r w:rsidR="003B2002" w:rsidRPr="001F6D9D">
        <w:rPr>
          <w:rFonts w:eastAsia="+mn-ea"/>
        </w:rPr>
        <w:t>.</w:t>
      </w:r>
      <w:r w:rsidR="00752B01" w:rsidRPr="001F6D9D">
        <w:rPr>
          <w:rFonts w:eastAsia="+mn-ea"/>
        </w:rPr>
        <w:t xml:space="preserve"> Ji skirta </w:t>
      </w:r>
      <w:r w:rsidR="0062127B" w:rsidRPr="001F6D9D">
        <w:rPr>
          <w:rFonts w:eastAsia="+mn-ea"/>
        </w:rPr>
        <w:t>S</w:t>
      </w:r>
      <w:r w:rsidR="00752B01" w:rsidRPr="001F6D9D">
        <w:rPr>
          <w:rFonts w:eastAsia="+mn-ea"/>
        </w:rPr>
        <w:t xml:space="preserve">avivaldybės gyventojams, nesaikingai vartojantiems alkoholį arba priklausomiems nuo jo, taip pat turintiems priklausomybę nuo kitų priklausomybę sukeliančių medžiagų, jų šeimų nariams ir kitoms gyventojų grupėms, kurioms yra tikslingos priklausomybės ligų prevencinės priemonės. Šią programą įgyvendina Plungės rajono savivaldybės </w:t>
      </w:r>
      <w:r w:rsidR="001236EA">
        <w:rPr>
          <w:rFonts w:eastAsia="+mn-ea"/>
        </w:rPr>
        <w:t>v</w:t>
      </w:r>
      <w:r w:rsidR="00752B01" w:rsidRPr="001F6D9D">
        <w:rPr>
          <w:rFonts w:eastAsia="+mn-ea"/>
        </w:rPr>
        <w:t>isuomenės sveikatos biuras, veikl</w:t>
      </w:r>
      <w:r w:rsidR="00252FE5" w:rsidRPr="001F6D9D">
        <w:rPr>
          <w:rFonts w:eastAsia="+mn-ea"/>
        </w:rPr>
        <w:t>ą</w:t>
      </w:r>
      <w:r w:rsidR="00752B01" w:rsidRPr="001F6D9D">
        <w:rPr>
          <w:rFonts w:eastAsia="+mn-ea"/>
        </w:rPr>
        <w:t xml:space="preserve"> vykd</w:t>
      </w:r>
      <w:r w:rsidR="00252FE5" w:rsidRPr="001F6D9D">
        <w:rPr>
          <w:rFonts w:eastAsia="+mn-ea"/>
        </w:rPr>
        <w:t>o</w:t>
      </w:r>
      <w:r w:rsidR="00752B01" w:rsidRPr="001F6D9D">
        <w:rPr>
          <w:rFonts w:eastAsia="+mn-ea"/>
        </w:rPr>
        <w:t xml:space="preserve"> </w:t>
      </w:r>
      <w:r w:rsidR="00252FE5" w:rsidRPr="001F6D9D">
        <w:rPr>
          <w:rFonts w:eastAsia="+mn-ea"/>
        </w:rPr>
        <w:t>visuomenės sveikatos specialistas, vykdantis visuomenės sveikatos stiprinimą (1 et.), ir psichologas (0,5</w:t>
      </w:r>
      <w:r w:rsidR="00545013">
        <w:rPr>
          <w:rFonts w:eastAsia="+mn-ea"/>
        </w:rPr>
        <w:t xml:space="preserve"> </w:t>
      </w:r>
      <w:r w:rsidR="00252FE5" w:rsidRPr="001F6D9D">
        <w:rPr>
          <w:rFonts w:eastAsia="+mn-ea"/>
        </w:rPr>
        <w:t>et.)</w:t>
      </w:r>
      <w:r w:rsidR="00752B01" w:rsidRPr="001F6D9D">
        <w:rPr>
          <w:rFonts w:eastAsia="+mn-ea"/>
        </w:rPr>
        <w:t xml:space="preserve"> </w:t>
      </w:r>
      <w:r w:rsidR="003B2002" w:rsidRPr="001F6D9D">
        <w:rPr>
          <w:rFonts w:eastAsia="+mn-ea"/>
        </w:rPr>
        <w:t>Programos veiklos numatytos iki 2025 metų.</w:t>
      </w:r>
      <w:bookmarkStart w:id="28" w:name="_Hlk99653689"/>
    </w:p>
    <w:p w14:paraId="288D1417" w14:textId="20F02C0B" w:rsidR="00891A3B" w:rsidRDefault="00891A3B" w:rsidP="00891A3B">
      <w:pPr>
        <w:jc w:val="both"/>
        <w:rPr>
          <w:rFonts w:eastAsia="+mn-ea"/>
          <w:color w:val="FF0000"/>
          <w:lang w:eastAsia="lt-LT"/>
        </w:rPr>
      </w:pPr>
      <w:r>
        <w:rPr>
          <w:rFonts w:eastAsia="+mn-ea"/>
          <w:noProof/>
          <w:color w:val="FF0000"/>
          <w:lang w:eastAsia="lt-LT"/>
        </w:rPr>
        <w:lastRenderedPageBreak/>
        <w:drawing>
          <wp:inline distT="0" distB="0" distL="0" distR="0" wp14:anchorId="228F5DB6" wp14:editId="7F72D060">
            <wp:extent cx="6138992" cy="2202180"/>
            <wp:effectExtent l="0" t="0" r="0" b="7620"/>
            <wp:docPr id="359083164"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57595" cy="2208853"/>
                    </a:xfrm>
                    <a:prstGeom prst="rect">
                      <a:avLst/>
                    </a:prstGeom>
                    <a:noFill/>
                  </pic:spPr>
                </pic:pic>
              </a:graphicData>
            </a:graphic>
          </wp:inline>
        </w:drawing>
      </w:r>
    </w:p>
    <w:p w14:paraId="73E325D4" w14:textId="6C25016A" w:rsidR="00891A3B" w:rsidRDefault="00891A3B" w:rsidP="001F6D9D">
      <w:pPr>
        <w:jc w:val="both"/>
        <w:rPr>
          <w:rFonts w:eastAsia="+mn-ea"/>
          <w:color w:val="FF0000"/>
          <w:lang w:eastAsia="lt-LT"/>
        </w:rPr>
      </w:pPr>
    </w:p>
    <w:p w14:paraId="5BB23A68" w14:textId="21A1656A" w:rsidR="00752B01" w:rsidRPr="00002FF2" w:rsidRDefault="003B2002">
      <w:pPr>
        <w:ind w:firstLine="720"/>
        <w:jc w:val="both"/>
        <w:rPr>
          <w:rFonts w:eastAsia="+mn-ea"/>
          <w:lang w:eastAsia="lt-LT"/>
        </w:rPr>
      </w:pPr>
      <w:r w:rsidRPr="00002FF2">
        <w:rPr>
          <w:rFonts w:eastAsia="+mn-ea"/>
          <w:lang w:eastAsia="lt-LT"/>
        </w:rPr>
        <w:t>Per</w:t>
      </w:r>
      <w:r w:rsidR="00752B01" w:rsidRPr="00002FF2">
        <w:rPr>
          <w:rFonts w:eastAsia="+mn-ea"/>
          <w:lang w:eastAsia="lt-LT"/>
        </w:rPr>
        <w:t xml:space="preserve"> 202</w:t>
      </w:r>
      <w:r w:rsidR="00002FF2" w:rsidRPr="00002FF2">
        <w:rPr>
          <w:rFonts w:eastAsia="+mn-ea"/>
          <w:lang w:eastAsia="lt-LT"/>
        </w:rPr>
        <w:t>3</w:t>
      </w:r>
      <w:r w:rsidR="00752B01" w:rsidRPr="00002FF2">
        <w:rPr>
          <w:rFonts w:eastAsia="+mn-ea"/>
          <w:lang w:eastAsia="lt-LT"/>
        </w:rPr>
        <w:t xml:space="preserve"> met</w:t>
      </w:r>
      <w:r w:rsidRPr="00002FF2">
        <w:rPr>
          <w:rFonts w:eastAsia="+mn-ea"/>
          <w:lang w:eastAsia="lt-LT"/>
        </w:rPr>
        <w:t xml:space="preserve">us pagal programą </w:t>
      </w:r>
      <w:r w:rsidRPr="0037285D">
        <w:rPr>
          <w:rFonts w:eastAsia="+mn-ea"/>
          <w:lang w:eastAsia="lt-LT"/>
        </w:rPr>
        <w:t>dirbantys specialistai</w:t>
      </w:r>
      <w:r w:rsidR="00752B01" w:rsidRPr="0037285D">
        <w:rPr>
          <w:rFonts w:eastAsia="+mn-ea"/>
          <w:lang w:eastAsia="lt-LT"/>
        </w:rPr>
        <w:t xml:space="preserve"> suteikė </w:t>
      </w:r>
      <w:r w:rsidR="00002FF2" w:rsidRPr="0072607E">
        <w:rPr>
          <w:rFonts w:eastAsia="+mn-ea"/>
          <w:lang w:eastAsia="lt-LT"/>
        </w:rPr>
        <w:t>921</w:t>
      </w:r>
      <w:r w:rsidR="00752B01" w:rsidRPr="0097742E">
        <w:rPr>
          <w:rFonts w:eastAsia="+mn-ea"/>
          <w:lang w:eastAsia="lt-LT"/>
        </w:rPr>
        <w:t xml:space="preserve"> konsultacij</w:t>
      </w:r>
      <w:r w:rsidR="00002FF2" w:rsidRPr="0097742E">
        <w:rPr>
          <w:rFonts w:eastAsia="+mn-ea"/>
          <w:lang w:eastAsia="lt-LT"/>
        </w:rPr>
        <w:t>ą</w:t>
      </w:r>
      <w:r w:rsidR="00752B01" w:rsidRPr="0097742E">
        <w:rPr>
          <w:rFonts w:eastAsia="+mn-ea"/>
          <w:lang w:eastAsia="lt-LT"/>
        </w:rPr>
        <w:t xml:space="preserve"> </w:t>
      </w:r>
      <w:r w:rsidR="007A62FB" w:rsidRPr="004E708C">
        <w:rPr>
          <w:rFonts w:eastAsia="+mn-ea"/>
          <w:lang w:eastAsia="lt-LT"/>
        </w:rPr>
        <w:t>1</w:t>
      </w:r>
      <w:r w:rsidR="00002FF2" w:rsidRPr="00A80BB9">
        <w:rPr>
          <w:rFonts w:eastAsia="+mn-ea"/>
          <w:lang w:eastAsia="lt-LT"/>
        </w:rPr>
        <w:t>54</w:t>
      </w:r>
      <w:r w:rsidR="00752B01" w:rsidRPr="00A80BB9">
        <w:rPr>
          <w:rFonts w:eastAsia="+mn-ea"/>
          <w:lang w:eastAsia="lt-LT"/>
        </w:rPr>
        <w:t xml:space="preserve"> priklausomyb</w:t>
      </w:r>
      <w:r w:rsidR="00002FF2" w:rsidRPr="00A80BB9">
        <w:rPr>
          <w:rFonts w:eastAsia="+mn-ea"/>
          <w:lang w:eastAsia="lt-LT"/>
        </w:rPr>
        <w:t>ių</w:t>
      </w:r>
      <w:r w:rsidR="00752B01" w:rsidRPr="00A80BB9">
        <w:rPr>
          <w:rFonts w:eastAsia="+mn-ea"/>
          <w:lang w:eastAsia="lt-LT"/>
        </w:rPr>
        <w:t xml:space="preserve"> turin</w:t>
      </w:r>
      <w:r w:rsidR="00A80BB9" w:rsidRPr="002F480F">
        <w:rPr>
          <w:rFonts w:eastAsia="+mn-ea"/>
          <w:lang w:eastAsia="lt-LT"/>
        </w:rPr>
        <w:t>tiems</w:t>
      </w:r>
      <w:r w:rsidR="00752B01" w:rsidRPr="0072607E">
        <w:rPr>
          <w:rFonts w:eastAsia="+mn-ea"/>
          <w:lang w:eastAsia="lt-LT"/>
        </w:rPr>
        <w:t xml:space="preserve"> asmen</w:t>
      </w:r>
      <w:r w:rsidRPr="0097742E">
        <w:rPr>
          <w:rFonts w:eastAsia="+mn-ea"/>
          <w:lang w:eastAsia="lt-LT"/>
        </w:rPr>
        <w:t>i</w:t>
      </w:r>
      <w:r w:rsidR="00A80BB9" w:rsidRPr="002F480F">
        <w:rPr>
          <w:rFonts w:eastAsia="+mn-ea"/>
          <w:lang w:eastAsia="lt-LT"/>
        </w:rPr>
        <w:t>ms</w:t>
      </w:r>
      <w:r w:rsidR="00752B01" w:rsidRPr="0037285D">
        <w:rPr>
          <w:rFonts w:eastAsia="+mn-ea"/>
          <w:lang w:eastAsia="lt-LT"/>
        </w:rPr>
        <w:t>.</w:t>
      </w:r>
    </w:p>
    <w:p w14:paraId="5F779E9E" w14:textId="2D9BB554" w:rsidR="00752B01" w:rsidRPr="00732294" w:rsidRDefault="00752B01">
      <w:pPr>
        <w:ind w:firstLine="720"/>
        <w:jc w:val="both"/>
        <w:rPr>
          <w:rFonts w:eastAsia="+mn-ea"/>
          <w:lang w:eastAsia="lt-LT"/>
        </w:rPr>
      </w:pPr>
      <w:r w:rsidRPr="00282FB6">
        <w:rPr>
          <w:rFonts w:eastAsia="+mn-ea"/>
          <w:lang w:eastAsia="lt-LT"/>
        </w:rPr>
        <w:t xml:space="preserve">Konsultacijų metu </w:t>
      </w:r>
      <w:r w:rsidR="00002FF2" w:rsidRPr="00282FB6">
        <w:rPr>
          <w:rFonts w:eastAsia="+mn-ea"/>
          <w:lang w:eastAsia="lt-LT"/>
        </w:rPr>
        <w:t xml:space="preserve">109 </w:t>
      </w:r>
      <w:r w:rsidRPr="00282FB6">
        <w:rPr>
          <w:rFonts w:eastAsia="+mn-ea"/>
          <w:lang w:eastAsia="lt-LT"/>
        </w:rPr>
        <w:t>asm</w:t>
      </w:r>
      <w:r w:rsidR="001F63F5" w:rsidRPr="00282FB6">
        <w:rPr>
          <w:rFonts w:eastAsia="+mn-ea"/>
          <w:lang w:eastAsia="lt-LT"/>
        </w:rPr>
        <w:t>eny</w:t>
      </w:r>
      <w:r w:rsidR="00A308CC" w:rsidRPr="00282FB6">
        <w:rPr>
          <w:rFonts w:eastAsia="+mn-ea"/>
          <w:lang w:eastAsia="lt-LT"/>
        </w:rPr>
        <w:t>s</w:t>
      </w:r>
      <w:r w:rsidRPr="00282FB6">
        <w:rPr>
          <w:rFonts w:eastAsia="+mn-ea"/>
          <w:lang w:eastAsia="lt-LT"/>
        </w:rPr>
        <w:t xml:space="preserve"> nukreipt</w:t>
      </w:r>
      <w:r w:rsidR="001F63F5" w:rsidRPr="00282FB6">
        <w:rPr>
          <w:rFonts w:eastAsia="+mn-ea"/>
          <w:lang w:eastAsia="lt-LT"/>
        </w:rPr>
        <w:t>i</w:t>
      </w:r>
      <w:r w:rsidRPr="00282FB6">
        <w:rPr>
          <w:rFonts w:eastAsia="+mn-ea"/>
          <w:lang w:eastAsia="lt-LT"/>
        </w:rPr>
        <w:t xml:space="preserve"> medicinos specialistų intervencijai, </w:t>
      </w:r>
      <w:r w:rsidR="00002FF2" w:rsidRPr="00282FB6">
        <w:rPr>
          <w:rFonts w:eastAsia="+mn-ea"/>
          <w:lang w:eastAsia="lt-LT"/>
        </w:rPr>
        <w:t>73</w:t>
      </w:r>
      <w:r w:rsidRPr="00282FB6">
        <w:rPr>
          <w:rFonts w:eastAsia="+mn-ea"/>
          <w:lang w:eastAsia="lt-LT"/>
        </w:rPr>
        <w:t xml:space="preserve"> asme</w:t>
      </w:r>
      <w:r w:rsidR="00DD5864" w:rsidRPr="00282FB6">
        <w:rPr>
          <w:rFonts w:eastAsia="+mn-ea"/>
          <w:lang w:eastAsia="lt-LT"/>
        </w:rPr>
        <w:t>nims</w:t>
      </w:r>
      <w:r w:rsidRPr="00282FB6">
        <w:rPr>
          <w:rFonts w:eastAsia="+mn-ea"/>
          <w:lang w:eastAsia="lt-LT"/>
        </w:rPr>
        <w:t xml:space="preserve"> </w:t>
      </w:r>
      <w:r w:rsidRPr="00732294">
        <w:rPr>
          <w:rFonts w:eastAsia="+mn-ea"/>
          <w:lang w:eastAsia="lt-LT"/>
        </w:rPr>
        <w:t xml:space="preserve">darbuotojai padėjo </w:t>
      </w:r>
      <w:r w:rsidRPr="0037285D">
        <w:rPr>
          <w:rFonts w:eastAsia="+mn-ea"/>
          <w:lang w:eastAsia="lt-LT"/>
        </w:rPr>
        <w:t>spręsti probacijos tarnybos iškeltas</w:t>
      </w:r>
      <w:r w:rsidRPr="0072607E">
        <w:rPr>
          <w:rFonts w:eastAsia="+mn-ea"/>
          <w:lang w:eastAsia="lt-LT"/>
        </w:rPr>
        <w:t xml:space="preserve"> sąlygas</w:t>
      </w:r>
      <w:r w:rsidRPr="00732294">
        <w:rPr>
          <w:rFonts w:eastAsia="+mn-ea"/>
          <w:lang w:eastAsia="lt-LT"/>
        </w:rPr>
        <w:t xml:space="preserve">, </w:t>
      </w:r>
      <w:r w:rsidR="00002FF2" w:rsidRPr="00732294">
        <w:rPr>
          <w:rFonts w:eastAsia="+mn-ea"/>
          <w:lang w:eastAsia="lt-LT"/>
        </w:rPr>
        <w:t>29</w:t>
      </w:r>
      <w:r w:rsidRPr="00732294">
        <w:rPr>
          <w:rFonts w:eastAsia="+mn-ea"/>
          <w:lang w:eastAsia="lt-LT"/>
        </w:rPr>
        <w:t xml:space="preserve"> asmen</w:t>
      </w:r>
      <w:r w:rsidR="00002FF2" w:rsidRPr="00732294">
        <w:rPr>
          <w:rFonts w:eastAsia="+mn-ea"/>
          <w:lang w:eastAsia="lt-LT"/>
        </w:rPr>
        <w:t>ims</w:t>
      </w:r>
      <w:r w:rsidRPr="00732294">
        <w:rPr>
          <w:rFonts w:eastAsia="+mn-ea"/>
          <w:lang w:eastAsia="lt-LT"/>
        </w:rPr>
        <w:t xml:space="preserve"> padėjo registruotis Užimtumo tarnyboje, </w:t>
      </w:r>
      <w:r w:rsidR="007A62FB" w:rsidRPr="00732294">
        <w:rPr>
          <w:rFonts w:eastAsia="+mn-ea"/>
          <w:lang w:eastAsia="lt-LT"/>
        </w:rPr>
        <w:t>1</w:t>
      </w:r>
      <w:r w:rsidR="00282FB6" w:rsidRPr="00732294">
        <w:rPr>
          <w:rFonts w:eastAsia="+mn-ea"/>
          <w:lang w:eastAsia="lt-LT"/>
        </w:rPr>
        <w:t>6</w:t>
      </w:r>
      <w:r w:rsidRPr="00732294">
        <w:rPr>
          <w:rFonts w:eastAsia="+mn-ea"/>
          <w:lang w:eastAsia="lt-LT"/>
        </w:rPr>
        <w:t xml:space="preserve"> asmen</w:t>
      </w:r>
      <w:r w:rsidR="007A62FB" w:rsidRPr="00732294">
        <w:rPr>
          <w:rFonts w:eastAsia="+mn-ea"/>
          <w:lang w:eastAsia="lt-LT"/>
        </w:rPr>
        <w:t>ų</w:t>
      </w:r>
      <w:r w:rsidRPr="00732294">
        <w:rPr>
          <w:rFonts w:eastAsia="+mn-ea"/>
          <w:lang w:eastAsia="lt-LT"/>
        </w:rPr>
        <w:t xml:space="preserve"> padėta į</w:t>
      </w:r>
      <w:r w:rsidR="00D14543" w:rsidRPr="00732294">
        <w:rPr>
          <w:rFonts w:eastAsia="+mn-ea"/>
          <w:lang w:eastAsia="lt-LT"/>
        </w:rPr>
        <w:t>si</w:t>
      </w:r>
      <w:r w:rsidRPr="00732294">
        <w:rPr>
          <w:rFonts w:eastAsia="+mn-ea"/>
          <w:lang w:eastAsia="lt-LT"/>
        </w:rPr>
        <w:t xml:space="preserve">darbinti, </w:t>
      </w:r>
      <w:r w:rsidR="00282FB6" w:rsidRPr="00732294">
        <w:rPr>
          <w:rFonts w:eastAsia="+mn-ea"/>
          <w:lang w:eastAsia="lt-LT"/>
        </w:rPr>
        <w:t>17</w:t>
      </w:r>
      <w:r w:rsidRPr="00732294">
        <w:rPr>
          <w:rFonts w:eastAsia="+mn-ea"/>
          <w:lang w:eastAsia="lt-LT"/>
        </w:rPr>
        <w:t xml:space="preserve"> asmen</w:t>
      </w:r>
      <w:r w:rsidR="00282FB6" w:rsidRPr="00732294">
        <w:rPr>
          <w:rFonts w:eastAsia="+mn-ea"/>
          <w:lang w:eastAsia="lt-LT"/>
        </w:rPr>
        <w:t>ų</w:t>
      </w:r>
      <w:r w:rsidRPr="00732294">
        <w:rPr>
          <w:rFonts w:eastAsia="+mn-ea"/>
          <w:lang w:eastAsia="lt-LT"/>
        </w:rPr>
        <w:t xml:space="preserve"> padėjo vykdyti A</w:t>
      </w:r>
      <w:r w:rsidR="001D472C" w:rsidRPr="00732294">
        <w:rPr>
          <w:rFonts w:eastAsia="+mn-ea"/>
          <w:lang w:eastAsia="lt-LT"/>
        </w:rPr>
        <w:t>V</w:t>
      </w:r>
      <w:r w:rsidRPr="00732294">
        <w:rPr>
          <w:rFonts w:eastAsia="+mn-ea"/>
          <w:lang w:eastAsia="lt-LT"/>
        </w:rPr>
        <w:t xml:space="preserve"> proceso metu iškeltus jiems į</w:t>
      </w:r>
      <w:r w:rsidR="00D14543" w:rsidRPr="00732294">
        <w:rPr>
          <w:rFonts w:eastAsia="+mn-ea"/>
          <w:lang w:eastAsia="lt-LT"/>
        </w:rPr>
        <w:t>si</w:t>
      </w:r>
      <w:r w:rsidRPr="00732294">
        <w:rPr>
          <w:rFonts w:eastAsia="+mn-ea"/>
          <w:lang w:eastAsia="lt-LT"/>
        </w:rPr>
        <w:t>pareigojimus</w:t>
      </w:r>
      <w:r w:rsidR="00282FB6" w:rsidRPr="00732294">
        <w:rPr>
          <w:rFonts w:eastAsia="+mn-ea"/>
          <w:lang w:eastAsia="lt-LT"/>
        </w:rPr>
        <w:t>. Programos dalyviams organizuoti renginiai ir paskaitos priklausomybių tema.</w:t>
      </w:r>
    </w:p>
    <w:bookmarkEnd w:id="28"/>
    <w:p w14:paraId="0B0CF063" w14:textId="18BDD485" w:rsidR="00A76B18" w:rsidRPr="00732294" w:rsidRDefault="00284FF8" w:rsidP="002F480F">
      <w:pPr>
        <w:pStyle w:val="Sraopastraipa"/>
        <w:numPr>
          <w:ilvl w:val="0"/>
          <w:numId w:val="17"/>
        </w:numPr>
        <w:tabs>
          <w:tab w:val="left" w:pos="709"/>
          <w:tab w:val="left" w:pos="851"/>
        </w:tabs>
        <w:ind w:left="0" w:firstLine="720"/>
        <w:jc w:val="both"/>
        <w:rPr>
          <w:rFonts w:eastAsia="Calibri"/>
        </w:rPr>
      </w:pPr>
      <w:r w:rsidRPr="00732294">
        <w:rPr>
          <w:rFonts w:eastAsia="Calibri"/>
        </w:rPr>
        <w:t xml:space="preserve">  </w:t>
      </w:r>
      <w:r w:rsidR="00EB30FE" w:rsidRPr="00732294">
        <w:rPr>
          <w:rFonts w:eastAsia="Calibri"/>
        </w:rPr>
        <w:t xml:space="preserve">Sprendžiant nesaikingai vartojančių asmenų </w:t>
      </w:r>
      <w:r w:rsidR="001236EA">
        <w:rPr>
          <w:rFonts w:eastAsia="Calibri"/>
          <w:i/>
          <w:iCs/>
        </w:rPr>
        <w:t>„</w:t>
      </w:r>
      <w:r w:rsidR="00EB30FE" w:rsidRPr="00732294">
        <w:rPr>
          <w:rFonts w:eastAsia="Calibri"/>
          <w:i/>
          <w:iCs/>
        </w:rPr>
        <w:t>saugios nakvynės“</w:t>
      </w:r>
      <w:r w:rsidR="00EB30FE" w:rsidRPr="00732294">
        <w:rPr>
          <w:rFonts w:eastAsia="Calibri"/>
        </w:rPr>
        <w:t xml:space="preserve"> klausimą</w:t>
      </w:r>
      <w:r w:rsidR="006850E5" w:rsidRPr="00732294">
        <w:rPr>
          <w:rFonts w:eastAsia="Calibri"/>
        </w:rPr>
        <w:t xml:space="preserve"> </w:t>
      </w:r>
      <w:proofErr w:type="spellStart"/>
      <w:r w:rsidR="00A76B18" w:rsidRPr="00732294">
        <w:rPr>
          <w:rFonts w:eastAsia="Calibri"/>
        </w:rPr>
        <w:t>VšĮ</w:t>
      </w:r>
      <w:proofErr w:type="spellEnd"/>
      <w:r w:rsidR="00A76B18" w:rsidRPr="00732294">
        <w:rPr>
          <w:rFonts w:eastAsia="Calibri"/>
        </w:rPr>
        <w:t xml:space="preserve"> Plungės</w:t>
      </w:r>
      <w:r w:rsidR="00545013">
        <w:rPr>
          <w:rFonts w:eastAsia="Calibri"/>
        </w:rPr>
        <w:t xml:space="preserve"> </w:t>
      </w:r>
      <w:r w:rsidR="00A76B18" w:rsidRPr="00732294">
        <w:rPr>
          <w:rFonts w:eastAsia="Calibri"/>
        </w:rPr>
        <w:t>ligoninėje teikiama</w:t>
      </w:r>
      <w:r w:rsidR="003868AD" w:rsidRPr="00732294">
        <w:rPr>
          <w:rFonts w:eastAsia="Calibri"/>
        </w:rPr>
        <w:t xml:space="preserve"> </w:t>
      </w:r>
      <w:r w:rsidR="00A76B18" w:rsidRPr="00732294">
        <w:rPr>
          <w:rFonts w:eastAsia="Calibri"/>
        </w:rPr>
        <w:t xml:space="preserve">neblaivių asmenų laikino </w:t>
      </w:r>
      <w:proofErr w:type="spellStart"/>
      <w:r w:rsidR="00A76B18" w:rsidRPr="00732294">
        <w:rPr>
          <w:rFonts w:eastAsia="Calibri"/>
        </w:rPr>
        <w:t>apnakvindinimo</w:t>
      </w:r>
      <w:proofErr w:type="spellEnd"/>
      <w:r w:rsidR="00A76B18" w:rsidRPr="00732294">
        <w:rPr>
          <w:rFonts w:eastAsia="Calibri"/>
        </w:rPr>
        <w:t xml:space="preserve"> paslauga, kurios kaina – 1</w:t>
      </w:r>
      <w:r w:rsidR="00342648" w:rsidRPr="00732294">
        <w:rPr>
          <w:rFonts w:eastAsia="Calibri"/>
        </w:rPr>
        <w:t>7,00</w:t>
      </w:r>
      <w:r w:rsidR="00A76B18" w:rsidRPr="00732294">
        <w:rPr>
          <w:rFonts w:eastAsia="Calibri"/>
        </w:rPr>
        <w:t xml:space="preserve"> eur</w:t>
      </w:r>
      <w:r w:rsidR="00342648" w:rsidRPr="00732294">
        <w:rPr>
          <w:rFonts w:eastAsia="Calibri"/>
        </w:rPr>
        <w:t>ų</w:t>
      </w:r>
      <w:r w:rsidR="00A76B18" w:rsidRPr="00732294">
        <w:rPr>
          <w:rFonts w:eastAsia="Calibri"/>
        </w:rPr>
        <w:t xml:space="preserve"> už parą</w:t>
      </w:r>
      <w:r w:rsidR="00D14543" w:rsidRPr="00732294">
        <w:rPr>
          <w:rFonts w:eastAsia="Calibri"/>
        </w:rPr>
        <w:t xml:space="preserve">, </w:t>
      </w:r>
      <w:r w:rsidR="00A76B18" w:rsidRPr="00732294">
        <w:rPr>
          <w:rFonts w:eastAsia="Calibri"/>
        </w:rPr>
        <w:t>nustatyta</w:t>
      </w:r>
      <w:r w:rsidR="00EB30FE" w:rsidRPr="00732294">
        <w:rPr>
          <w:rFonts w:eastAsia="Calibri"/>
        </w:rPr>
        <w:t xml:space="preserve"> </w:t>
      </w:r>
      <w:r w:rsidR="00983ADF" w:rsidRPr="00732294">
        <w:rPr>
          <w:rFonts w:eastAsia="Calibri"/>
        </w:rPr>
        <w:t>S</w:t>
      </w:r>
      <w:r w:rsidR="00EB30FE" w:rsidRPr="00732294">
        <w:rPr>
          <w:rFonts w:eastAsia="Calibri"/>
        </w:rPr>
        <w:t>avivaldybės tarybos 20</w:t>
      </w:r>
      <w:r w:rsidR="00342648" w:rsidRPr="00732294">
        <w:rPr>
          <w:rFonts w:eastAsia="Calibri"/>
        </w:rPr>
        <w:t>22</w:t>
      </w:r>
      <w:r w:rsidR="00EB30FE" w:rsidRPr="00732294">
        <w:rPr>
          <w:rFonts w:eastAsia="Calibri"/>
        </w:rPr>
        <w:t xml:space="preserve"> </w:t>
      </w:r>
      <w:proofErr w:type="spellStart"/>
      <w:r w:rsidR="00EB30FE" w:rsidRPr="00732294">
        <w:rPr>
          <w:rFonts w:eastAsia="Calibri"/>
        </w:rPr>
        <w:t>m</w:t>
      </w:r>
      <w:proofErr w:type="spellEnd"/>
      <w:r w:rsidR="00EB30FE" w:rsidRPr="00732294">
        <w:rPr>
          <w:rFonts w:eastAsia="Calibri"/>
        </w:rPr>
        <w:t xml:space="preserve">. </w:t>
      </w:r>
      <w:r w:rsidR="00342648" w:rsidRPr="00732294">
        <w:rPr>
          <w:rFonts w:eastAsia="Calibri"/>
        </w:rPr>
        <w:t>gruodžio</w:t>
      </w:r>
      <w:r w:rsidR="00EB30FE" w:rsidRPr="00732294">
        <w:rPr>
          <w:rFonts w:eastAsia="Calibri"/>
        </w:rPr>
        <w:t xml:space="preserve"> </w:t>
      </w:r>
      <w:r w:rsidR="008A64A6" w:rsidRPr="00732294">
        <w:rPr>
          <w:rFonts w:eastAsia="Calibri"/>
        </w:rPr>
        <w:t xml:space="preserve">22 </w:t>
      </w:r>
      <w:proofErr w:type="spellStart"/>
      <w:r w:rsidR="00EB30FE" w:rsidRPr="00732294">
        <w:rPr>
          <w:rFonts w:eastAsia="Calibri"/>
        </w:rPr>
        <w:t>d</w:t>
      </w:r>
      <w:proofErr w:type="spellEnd"/>
      <w:r w:rsidR="00EB30FE" w:rsidRPr="00732294">
        <w:rPr>
          <w:rFonts w:eastAsia="Calibri"/>
        </w:rPr>
        <w:t xml:space="preserve">. sprendimu </w:t>
      </w:r>
      <w:proofErr w:type="spellStart"/>
      <w:r w:rsidR="00EB30FE" w:rsidRPr="00732294">
        <w:rPr>
          <w:rFonts w:eastAsia="Calibri"/>
        </w:rPr>
        <w:t>Nr</w:t>
      </w:r>
      <w:proofErr w:type="spellEnd"/>
      <w:r w:rsidR="00EB30FE" w:rsidRPr="00732294">
        <w:rPr>
          <w:rFonts w:eastAsia="Calibri"/>
        </w:rPr>
        <w:t>. T1-</w:t>
      </w:r>
      <w:r w:rsidR="008A64A6" w:rsidRPr="00732294">
        <w:rPr>
          <w:rFonts w:eastAsia="Calibri"/>
        </w:rPr>
        <w:t>283.</w:t>
      </w:r>
      <w:r w:rsidR="00EB30FE" w:rsidRPr="00732294">
        <w:rPr>
          <w:rFonts w:eastAsia="Calibri"/>
        </w:rPr>
        <w:t xml:space="preserve"> Ši paslauga </w:t>
      </w:r>
      <w:r w:rsidR="00EB30FE" w:rsidRPr="0037285D">
        <w:rPr>
          <w:rFonts w:eastAsia="Calibri"/>
        </w:rPr>
        <w:t xml:space="preserve">teikiama prie </w:t>
      </w:r>
      <w:r w:rsidR="00A80BB9" w:rsidRPr="002F480F">
        <w:rPr>
          <w:rFonts w:eastAsia="Calibri"/>
        </w:rPr>
        <w:t xml:space="preserve">Plungės </w:t>
      </w:r>
      <w:r w:rsidR="00EB30FE" w:rsidRPr="0037285D">
        <w:rPr>
          <w:rFonts w:eastAsia="Calibri"/>
        </w:rPr>
        <w:t xml:space="preserve">ligoninės pastatytame priestate, kuriame yra 4 lovos </w:t>
      </w:r>
      <w:r w:rsidR="001236EA" w:rsidRPr="0097742E">
        <w:rPr>
          <w:rFonts w:eastAsia="Calibri"/>
        </w:rPr>
        <w:t>–</w:t>
      </w:r>
      <w:r w:rsidR="00EB30FE" w:rsidRPr="0097742E">
        <w:rPr>
          <w:rFonts w:eastAsia="Calibri"/>
        </w:rPr>
        <w:t xml:space="preserve"> 2 moterims ir 2 vyrams. Atvežti neblaivūs asmenys yra apžiūrimi</w:t>
      </w:r>
      <w:r w:rsidR="00EB30FE" w:rsidRPr="00732294">
        <w:rPr>
          <w:rFonts w:eastAsia="Calibri"/>
        </w:rPr>
        <w:t xml:space="preserve"> medicinos personalo, vykdoma jų registracija bei užtikrinamas šių asmenų saugumas. Dėl teikiamų paslaugų mažėja „saugios nakvynės“ paslaugas gaunančių krizinėje situacijoje atsidūrusių asmenų patiriamos traumos, nušalimai ir kiti susirgimai</w:t>
      </w:r>
      <w:r w:rsidR="00342648" w:rsidRPr="00732294">
        <w:rPr>
          <w:rFonts w:eastAsia="Calibri"/>
        </w:rPr>
        <w:t xml:space="preserve"> ypač šaltuoju metų laikotarpiu.</w:t>
      </w:r>
      <w:r w:rsidR="00EB30FE" w:rsidRPr="00732294">
        <w:rPr>
          <w:rFonts w:eastAsia="Calibri"/>
        </w:rPr>
        <w:t xml:space="preserve"> Ši pas</w:t>
      </w:r>
      <w:r w:rsidR="00EE6533" w:rsidRPr="00732294">
        <w:rPr>
          <w:rFonts w:eastAsia="Calibri"/>
        </w:rPr>
        <w:t>lauga</w:t>
      </w:r>
      <w:r w:rsidR="00EB30FE" w:rsidRPr="00732294">
        <w:rPr>
          <w:rFonts w:eastAsia="Calibri"/>
        </w:rPr>
        <w:t xml:space="preserve"> 2</w:t>
      </w:r>
      <w:r w:rsidR="00EE6533" w:rsidRPr="00732294">
        <w:rPr>
          <w:rFonts w:eastAsia="Calibri"/>
        </w:rPr>
        <w:t>02</w:t>
      </w:r>
      <w:r w:rsidR="0020740E" w:rsidRPr="00732294">
        <w:rPr>
          <w:rFonts w:eastAsia="Calibri"/>
        </w:rPr>
        <w:t>3</w:t>
      </w:r>
      <w:r w:rsidR="00EB30FE" w:rsidRPr="00732294">
        <w:rPr>
          <w:rFonts w:eastAsia="Calibri"/>
        </w:rPr>
        <w:t xml:space="preserve"> metais suteikta </w:t>
      </w:r>
      <w:r w:rsidR="0020740E" w:rsidRPr="00732294">
        <w:rPr>
          <w:rFonts w:eastAsia="Calibri"/>
        </w:rPr>
        <w:t>432</w:t>
      </w:r>
      <w:r w:rsidR="00EB30FE" w:rsidRPr="00732294">
        <w:rPr>
          <w:rFonts w:eastAsia="Calibri"/>
        </w:rPr>
        <w:t xml:space="preserve"> asmen</w:t>
      </w:r>
      <w:r w:rsidR="00A76B18" w:rsidRPr="00732294">
        <w:rPr>
          <w:rFonts w:eastAsia="Calibri"/>
        </w:rPr>
        <w:t>ims, o</w:t>
      </w:r>
      <w:r w:rsidR="00EB30FE" w:rsidRPr="00732294">
        <w:rPr>
          <w:rFonts w:eastAsia="Calibri"/>
        </w:rPr>
        <w:t xml:space="preserve"> </w:t>
      </w:r>
      <w:r w:rsidR="00A76B18" w:rsidRPr="00732294">
        <w:rPr>
          <w:rFonts w:eastAsia="Calibri"/>
        </w:rPr>
        <w:t xml:space="preserve">šiais metai paslaugos suteiktos jau </w:t>
      </w:r>
      <w:r w:rsidR="008C2218" w:rsidRPr="00732294">
        <w:rPr>
          <w:rFonts w:eastAsia="Calibri"/>
        </w:rPr>
        <w:t>1</w:t>
      </w:r>
      <w:r w:rsidR="009472C0" w:rsidRPr="00732294">
        <w:rPr>
          <w:rFonts w:eastAsia="Calibri"/>
        </w:rPr>
        <w:t>96</w:t>
      </w:r>
      <w:r w:rsidR="00A76B18" w:rsidRPr="00732294">
        <w:rPr>
          <w:rFonts w:eastAsia="Calibri"/>
        </w:rPr>
        <w:t xml:space="preserve"> asmenims. </w:t>
      </w:r>
    </w:p>
    <w:p w14:paraId="6B7B95D3" w14:textId="602E86D9" w:rsidR="002E1B35" w:rsidRPr="00A80BB9" w:rsidRDefault="00284FF8" w:rsidP="002F480F">
      <w:pPr>
        <w:pStyle w:val="Sraopastraipa"/>
        <w:numPr>
          <w:ilvl w:val="0"/>
          <w:numId w:val="17"/>
        </w:numPr>
        <w:tabs>
          <w:tab w:val="left" w:pos="993"/>
        </w:tabs>
        <w:ind w:left="0" w:firstLine="720"/>
        <w:jc w:val="both"/>
        <w:rPr>
          <w:rFonts w:eastAsia="Calibri"/>
          <w:color w:val="FF0000"/>
        </w:rPr>
      </w:pPr>
      <w:r w:rsidRPr="002A0B54">
        <w:rPr>
          <w:b/>
          <w:color w:val="FF0000"/>
          <w:szCs w:val="20"/>
        </w:rPr>
        <w:t xml:space="preserve"> </w:t>
      </w:r>
      <w:r w:rsidR="00553E4F" w:rsidRPr="00C61570">
        <w:rPr>
          <w:bCs/>
          <w:i/>
          <w:iCs/>
          <w:szCs w:val="20"/>
        </w:rPr>
        <w:t>Krizių įveikimo pagalb</w:t>
      </w:r>
      <w:r w:rsidR="00866C2C" w:rsidRPr="00C61570">
        <w:rPr>
          <w:bCs/>
          <w:i/>
          <w:iCs/>
          <w:szCs w:val="20"/>
        </w:rPr>
        <w:t>ą</w:t>
      </w:r>
      <w:r w:rsidR="00553E4F" w:rsidRPr="00C61570">
        <w:rPr>
          <w:bCs/>
          <w:i/>
          <w:iCs/>
          <w:szCs w:val="20"/>
        </w:rPr>
        <w:t xml:space="preserve"> </w:t>
      </w:r>
      <w:r w:rsidR="00684251" w:rsidRPr="00C61570">
        <w:rPr>
          <w:bCs/>
          <w:i/>
          <w:iCs/>
          <w:szCs w:val="20"/>
        </w:rPr>
        <w:t>vyra</w:t>
      </w:r>
      <w:r w:rsidR="00C862B6" w:rsidRPr="00C61570">
        <w:rPr>
          <w:bCs/>
          <w:i/>
          <w:iCs/>
          <w:szCs w:val="20"/>
        </w:rPr>
        <w:t>ms ir jų šeimų nariams</w:t>
      </w:r>
      <w:r w:rsidR="00684251" w:rsidRPr="00C61570">
        <w:rPr>
          <w:szCs w:val="20"/>
        </w:rPr>
        <w:t xml:space="preserve"> tei</w:t>
      </w:r>
      <w:r w:rsidRPr="00C61570">
        <w:rPr>
          <w:szCs w:val="20"/>
        </w:rPr>
        <w:t>kia</w:t>
      </w:r>
      <w:r w:rsidR="00684251" w:rsidRPr="00C61570">
        <w:rPr>
          <w:szCs w:val="20"/>
        </w:rPr>
        <w:t xml:space="preserve"> </w:t>
      </w:r>
      <w:r w:rsidR="00684251" w:rsidRPr="00C61570">
        <w:rPr>
          <w:bCs/>
          <w:szCs w:val="20"/>
        </w:rPr>
        <w:t>Plungės vyrų krizių centras</w:t>
      </w:r>
      <w:r w:rsidR="00923082" w:rsidRPr="00C61570">
        <w:rPr>
          <w:szCs w:val="20"/>
        </w:rPr>
        <w:t>.</w:t>
      </w:r>
      <w:r w:rsidR="00684251" w:rsidRPr="00C61570">
        <w:rPr>
          <w:szCs w:val="20"/>
        </w:rPr>
        <w:t xml:space="preserve"> </w:t>
      </w:r>
      <w:r w:rsidRPr="00C61570">
        <w:rPr>
          <w:szCs w:val="20"/>
        </w:rPr>
        <w:t>C</w:t>
      </w:r>
      <w:r w:rsidR="00684251" w:rsidRPr="00C61570">
        <w:rPr>
          <w:szCs w:val="20"/>
        </w:rPr>
        <w:t>entr</w:t>
      </w:r>
      <w:r w:rsidRPr="00C61570">
        <w:rPr>
          <w:szCs w:val="20"/>
        </w:rPr>
        <w:t>e</w:t>
      </w:r>
      <w:r w:rsidR="00684251" w:rsidRPr="00C61570">
        <w:rPr>
          <w:szCs w:val="20"/>
        </w:rPr>
        <w:t xml:space="preserve"> </w:t>
      </w:r>
      <w:r w:rsidRPr="00C61570">
        <w:rPr>
          <w:szCs w:val="20"/>
        </w:rPr>
        <w:t xml:space="preserve">asmenims, turintiems priklausomybių, grįžusiems iš įkalinimo įstaigų ar kitiems krizinėje situacijoje </w:t>
      </w:r>
      <w:r w:rsidRPr="0037285D">
        <w:rPr>
          <w:szCs w:val="20"/>
        </w:rPr>
        <w:t>atsidūrusiems asmenims</w:t>
      </w:r>
      <w:r w:rsidR="00A80BB9" w:rsidRPr="002F480F">
        <w:rPr>
          <w:szCs w:val="20"/>
        </w:rPr>
        <w:t>,</w:t>
      </w:r>
      <w:r w:rsidRPr="0037285D">
        <w:rPr>
          <w:szCs w:val="20"/>
        </w:rPr>
        <w:t xml:space="preserve"> </w:t>
      </w:r>
      <w:r w:rsidR="00684251" w:rsidRPr="0037285D">
        <w:rPr>
          <w:szCs w:val="20"/>
        </w:rPr>
        <w:t>teik</w:t>
      </w:r>
      <w:r w:rsidRPr="0072607E">
        <w:rPr>
          <w:szCs w:val="20"/>
        </w:rPr>
        <w:t>iamos</w:t>
      </w:r>
      <w:r w:rsidR="00684251" w:rsidRPr="0097742E">
        <w:rPr>
          <w:szCs w:val="20"/>
        </w:rPr>
        <w:t xml:space="preserve"> </w:t>
      </w:r>
      <w:r w:rsidR="00553E4F" w:rsidRPr="0097742E">
        <w:rPr>
          <w:szCs w:val="20"/>
        </w:rPr>
        <w:t xml:space="preserve">informavimo, </w:t>
      </w:r>
      <w:r w:rsidR="00684251" w:rsidRPr="0097742E">
        <w:rPr>
          <w:szCs w:val="20"/>
        </w:rPr>
        <w:t>konsultavimo paslaug</w:t>
      </w:r>
      <w:r w:rsidRPr="004E708C">
        <w:rPr>
          <w:szCs w:val="20"/>
        </w:rPr>
        <w:t>o</w:t>
      </w:r>
      <w:r w:rsidR="00684251" w:rsidRPr="00A80BB9">
        <w:rPr>
          <w:szCs w:val="20"/>
        </w:rPr>
        <w:t>s</w:t>
      </w:r>
      <w:r w:rsidR="00553E4F" w:rsidRPr="00A80BB9">
        <w:rPr>
          <w:szCs w:val="20"/>
        </w:rPr>
        <w:t xml:space="preserve">. </w:t>
      </w:r>
      <w:r w:rsidR="000D10E5" w:rsidRPr="00A80BB9">
        <w:rPr>
          <w:szCs w:val="20"/>
        </w:rPr>
        <w:t>Savitarpio pagalbos grupėse ar teikiant individualias konsultacijas</w:t>
      </w:r>
      <w:r w:rsidR="003B04A0" w:rsidRPr="00A80BB9">
        <w:rPr>
          <w:szCs w:val="20"/>
        </w:rPr>
        <w:t>,</w:t>
      </w:r>
      <w:r w:rsidR="000D10E5" w:rsidRPr="00A80BB9">
        <w:rPr>
          <w:szCs w:val="20"/>
        </w:rPr>
        <w:t xml:space="preserve"> asmenims </w:t>
      </w:r>
      <w:r w:rsidR="00553E4F" w:rsidRPr="00A80BB9">
        <w:rPr>
          <w:szCs w:val="20"/>
        </w:rPr>
        <w:t>siekiama</w:t>
      </w:r>
      <w:r w:rsidR="00866C2C" w:rsidRPr="00C61570">
        <w:rPr>
          <w:szCs w:val="20"/>
        </w:rPr>
        <w:t xml:space="preserve"> </w:t>
      </w:r>
      <w:r w:rsidR="00553E4F" w:rsidRPr="00C61570">
        <w:rPr>
          <w:szCs w:val="20"/>
        </w:rPr>
        <w:t xml:space="preserve">padėti įveikti </w:t>
      </w:r>
      <w:r w:rsidR="00866C2C" w:rsidRPr="00C61570">
        <w:rPr>
          <w:szCs w:val="20"/>
        </w:rPr>
        <w:t xml:space="preserve">iškilusias </w:t>
      </w:r>
      <w:r w:rsidR="00553E4F" w:rsidRPr="00C61570">
        <w:rPr>
          <w:szCs w:val="20"/>
        </w:rPr>
        <w:t>psichologines krizes</w:t>
      </w:r>
      <w:r w:rsidR="000439FD" w:rsidRPr="00C61570">
        <w:rPr>
          <w:szCs w:val="20"/>
        </w:rPr>
        <w:t xml:space="preserve">, </w:t>
      </w:r>
      <w:r w:rsidR="000D10E5" w:rsidRPr="00C61570">
        <w:rPr>
          <w:szCs w:val="20"/>
        </w:rPr>
        <w:t xml:space="preserve">gerinti socialinę asmenų integraciją, </w:t>
      </w:r>
      <w:r w:rsidR="00866C2C" w:rsidRPr="00C61570">
        <w:rPr>
          <w:szCs w:val="20"/>
        </w:rPr>
        <w:t>mažinti smurto artimoje aplinkoje ir visuomenėje apraiškas</w:t>
      </w:r>
      <w:r w:rsidR="000D10E5" w:rsidRPr="00C61570">
        <w:rPr>
          <w:szCs w:val="20"/>
        </w:rPr>
        <w:t>.</w:t>
      </w:r>
      <w:r w:rsidR="00051153" w:rsidRPr="00C61570">
        <w:rPr>
          <w:szCs w:val="20"/>
        </w:rPr>
        <w:t xml:space="preserve"> </w:t>
      </w:r>
      <w:r w:rsidR="00A01B36" w:rsidRPr="00C61570">
        <w:rPr>
          <w:szCs w:val="20"/>
        </w:rPr>
        <w:t>Organizuodama paslaugas į</w:t>
      </w:r>
      <w:r w:rsidR="00C862B6" w:rsidRPr="00C61570">
        <w:rPr>
          <w:szCs w:val="20"/>
        </w:rPr>
        <w:t>staiga bendradarbiauja su kitais socialiniais partneri</w:t>
      </w:r>
      <w:r w:rsidR="003B04A0" w:rsidRPr="00C61570">
        <w:rPr>
          <w:szCs w:val="20"/>
        </w:rPr>
        <w:t>ai</w:t>
      </w:r>
      <w:r w:rsidR="00C862B6" w:rsidRPr="00C61570">
        <w:rPr>
          <w:szCs w:val="20"/>
        </w:rPr>
        <w:t xml:space="preserve">s – </w:t>
      </w:r>
      <w:r w:rsidR="00A01B36" w:rsidRPr="00C61570">
        <w:rPr>
          <w:szCs w:val="20"/>
        </w:rPr>
        <w:t xml:space="preserve">Plungės </w:t>
      </w:r>
      <w:r w:rsidR="00AB3826" w:rsidRPr="0037285D">
        <w:rPr>
          <w:szCs w:val="20"/>
        </w:rPr>
        <w:t>SPC</w:t>
      </w:r>
      <w:r w:rsidR="00A01B36" w:rsidRPr="0037285D">
        <w:rPr>
          <w:szCs w:val="20"/>
        </w:rPr>
        <w:t xml:space="preserve">, </w:t>
      </w:r>
      <w:r w:rsidR="00C862B6" w:rsidRPr="0072607E">
        <w:rPr>
          <w:szCs w:val="20"/>
        </w:rPr>
        <w:t>probacijos tarnyba</w:t>
      </w:r>
      <w:r w:rsidR="00C862B6" w:rsidRPr="0097742E">
        <w:rPr>
          <w:szCs w:val="20"/>
        </w:rPr>
        <w:t xml:space="preserve">, </w:t>
      </w:r>
      <w:r w:rsidR="00A01B36" w:rsidRPr="0097742E">
        <w:rPr>
          <w:szCs w:val="20"/>
        </w:rPr>
        <w:t>seniūnijomis</w:t>
      </w:r>
      <w:r w:rsidR="008E4661" w:rsidRPr="0097742E">
        <w:rPr>
          <w:szCs w:val="20"/>
        </w:rPr>
        <w:t>,</w:t>
      </w:r>
      <w:r w:rsidR="00C61570" w:rsidRPr="004E708C">
        <w:rPr>
          <w:szCs w:val="20"/>
        </w:rPr>
        <w:t xml:space="preserve"> </w:t>
      </w:r>
      <w:r w:rsidR="008E4661" w:rsidRPr="00A80BB9">
        <w:rPr>
          <w:szCs w:val="20"/>
        </w:rPr>
        <w:t>Užimtumo tarnyba. Per 202</w:t>
      </w:r>
      <w:r w:rsidR="004904E7" w:rsidRPr="00A80BB9">
        <w:rPr>
          <w:szCs w:val="20"/>
        </w:rPr>
        <w:t>3</w:t>
      </w:r>
      <w:r w:rsidR="008E4661" w:rsidRPr="00A80BB9">
        <w:rPr>
          <w:szCs w:val="20"/>
        </w:rPr>
        <w:t xml:space="preserve"> metus</w:t>
      </w:r>
      <w:r w:rsidR="0022301E" w:rsidRPr="00A80BB9">
        <w:rPr>
          <w:szCs w:val="20"/>
        </w:rPr>
        <w:t xml:space="preserve"> </w:t>
      </w:r>
      <w:r w:rsidR="00A01B36" w:rsidRPr="00A80BB9">
        <w:rPr>
          <w:szCs w:val="20"/>
        </w:rPr>
        <w:t>suteikt</w:t>
      </w:r>
      <w:r w:rsidR="0016605E" w:rsidRPr="00A80BB9">
        <w:rPr>
          <w:szCs w:val="20"/>
        </w:rPr>
        <w:t>a</w:t>
      </w:r>
      <w:r w:rsidR="00A01B36" w:rsidRPr="00A80BB9">
        <w:rPr>
          <w:szCs w:val="20"/>
        </w:rPr>
        <w:t xml:space="preserve"> </w:t>
      </w:r>
      <w:r w:rsidR="004904E7" w:rsidRPr="00A80BB9">
        <w:rPr>
          <w:szCs w:val="20"/>
        </w:rPr>
        <w:t>283</w:t>
      </w:r>
      <w:r w:rsidR="00A01B36" w:rsidRPr="00A80BB9">
        <w:rPr>
          <w:szCs w:val="20"/>
        </w:rPr>
        <w:t xml:space="preserve"> konsultacij</w:t>
      </w:r>
      <w:r w:rsidR="004904E7" w:rsidRPr="00A80BB9">
        <w:rPr>
          <w:szCs w:val="20"/>
        </w:rPr>
        <w:t>os</w:t>
      </w:r>
      <w:r w:rsidR="00A01B36" w:rsidRPr="00A80BB9">
        <w:rPr>
          <w:szCs w:val="20"/>
        </w:rPr>
        <w:t xml:space="preserve"> </w:t>
      </w:r>
      <w:r w:rsidR="004904E7" w:rsidRPr="00A80BB9">
        <w:rPr>
          <w:szCs w:val="20"/>
        </w:rPr>
        <w:t>109</w:t>
      </w:r>
      <w:r w:rsidR="00A01B36" w:rsidRPr="00A80BB9">
        <w:rPr>
          <w:szCs w:val="20"/>
        </w:rPr>
        <w:t xml:space="preserve"> asmen</w:t>
      </w:r>
      <w:r w:rsidR="008E4661" w:rsidRPr="00A80BB9">
        <w:rPr>
          <w:szCs w:val="20"/>
        </w:rPr>
        <w:t>ims</w:t>
      </w:r>
      <w:r w:rsidR="00A01B36" w:rsidRPr="00A80BB9">
        <w:rPr>
          <w:szCs w:val="20"/>
        </w:rPr>
        <w:t xml:space="preserve"> (</w:t>
      </w:r>
      <w:r w:rsidR="008E4661" w:rsidRPr="00A80BB9">
        <w:rPr>
          <w:szCs w:val="20"/>
        </w:rPr>
        <w:t>7</w:t>
      </w:r>
      <w:r w:rsidR="004904E7" w:rsidRPr="00A80BB9">
        <w:rPr>
          <w:szCs w:val="20"/>
        </w:rPr>
        <w:t>8</w:t>
      </w:r>
      <w:r w:rsidR="00A01B36" w:rsidRPr="00A80BB9">
        <w:rPr>
          <w:szCs w:val="20"/>
        </w:rPr>
        <w:t xml:space="preserve"> vyr</w:t>
      </w:r>
      <w:r w:rsidR="004904E7" w:rsidRPr="00A80BB9">
        <w:rPr>
          <w:szCs w:val="20"/>
        </w:rPr>
        <w:t>ams</w:t>
      </w:r>
      <w:r w:rsidR="00A01B36" w:rsidRPr="00A80BB9">
        <w:rPr>
          <w:szCs w:val="20"/>
        </w:rPr>
        <w:t xml:space="preserve"> ir </w:t>
      </w:r>
      <w:r w:rsidR="004904E7" w:rsidRPr="00A80BB9">
        <w:rPr>
          <w:szCs w:val="20"/>
        </w:rPr>
        <w:t>31</w:t>
      </w:r>
      <w:r w:rsidR="001A0158" w:rsidRPr="00A80BB9">
        <w:rPr>
          <w:szCs w:val="20"/>
        </w:rPr>
        <w:t xml:space="preserve"> moter</w:t>
      </w:r>
      <w:r w:rsidR="003B04A0" w:rsidRPr="00A80BB9">
        <w:rPr>
          <w:szCs w:val="20"/>
        </w:rPr>
        <w:t>i</w:t>
      </w:r>
      <w:r w:rsidR="004904E7" w:rsidRPr="00A80BB9">
        <w:rPr>
          <w:szCs w:val="20"/>
        </w:rPr>
        <w:t>ai</w:t>
      </w:r>
      <w:r w:rsidR="00A01B36" w:rsidRPr="00A80BB9">
        <w:rPr>
          <w:szCs w:val="20"/>
        </w:rPr>
        <w:t>)</w:t>
      </w:r>
      <w:r w:rsidR="001A0158" w:rsidRPr="00A80BB9">
        <w:rPr>
          <w:szCs w:val="20"/>
        </w:rPr>
        <w:t>.</w:t>
      </w:r>
      <w:r w:rsidR="006B4EF0" w:rsidRPr="00A80BB9">
        <w:rPr>
          <w:szCs w:val="20"/>
        </w:rPr>
        <w:t xml:space="preserve"> </w:t>
      </w:r>
      <w:r w:rsidR="004A625B" w:rsidRPr="00A80BB9">
        <w:rPr>
          <w:szCs w:val="20"/>
        </w:rPr>
        <w:t xml:space="preserve">Įstaigos darbuotojas dalyvavo </w:t>
      </w:r>
      <w:r w:rsidR="0016605E" w:rsidRPr="00A80BB9">
        <w:rPr>
          <w:szCs w:val="20"/>
        </w:rPr>
        <w:t>1</w:t>
      </w:r>
      <w:r w:rsidR="004904E7" w:rsidRPr="00A80BB9">
        <w:rPr>
          <w:szCs w:val="20"/>
        </w:rPr>
        <w:t>8</w:t>
      </w:r>
      <w:r w:rsidR="004A625B" w:rsidRPr="00A80BB9">
        <w:rPr>
          <w:szCs w:val="20"/>
        </w:rPr>
        <w:t xml:space="preserve"> AV posėdži</w:t>
      </w:r>
      <w:r w:rsidR="0016605E" w:rsidRPr="00A80BB9">
        <w:rPr>
          <w:szCs w:val="20"/>
        </w:rPr>
        <w:t>ų</w:t>
      </w:r>
      <w:r w:rsidR="00CB7ED5" w:rsidRPr="00A80BB9">
        <w:rPr>
          <w:szCs w:val="20"/>
        </w:rPr>
        <w:t>. Priklausomybių tema</w:t>
      </w:r>
      <w:r w:rsidR="004A625B" w:rsidRPr="00A80BB9">
        <w:rPr>
          <w:szCs w:val="20"/>
        </w:rPr>
        <w:t xml:space="preserve"> </w:t>
      </w:r>
      <w:r w:rsidR="00CB7ED5" w:rsidRPr="00A80BB9">
        <w:rPr>
          <w:szCs w:val="20"/>
        </w:rPr>
        <w:t>organizavo susitikimą/paskaitą Užimtumo tarnyboje ir ugdymo įstaigose.</w:t>
      </w:r>
      <w:r w:rsidR="00655EF8" w:rsidRPr="00A80BB9">
        <w:rPr>
          <w:color w:val="FF0000"/>
          <w:szCs w:val="20"/>
        </w:rPr>
        <w:t xml:space="preserve"> </w:t>
      </w:r>
      <w:r w:rsidR="00655EF8" w:rsidRPr="00A80BB9">
        <w:rPr>
          <w:szCs w:val="20"/>
        </w:rPr>
        <w:t xml:space="preserve">Įstaigos socialinėms veikloms pagal pateiktą projektą </w:t>
      </w:r>
      <w:r w:rsidR="00AD27FC" w:rsidRPr="00A80BB9">
        <w:rPr>
          <w:szCs w:val="20"/>
        </w:rPr>
        <w:t xml:space="preserve">vykdyti </w:t>
      </w:r>
      <w:r w:rsidR="00655EF8" w:rsidRPr="00A80BB9">
        <w:rPr>
          <w:szCs w:val="20"/>
        </w:rPr>
        <w:t>202</w:t>
      </w:r>
      <w:r w:rsidR="003323D5" w:rsidRPr="00A80BB9">
        <w:rPr>
          <w:szCs w:val="20"/>
        </w:rPr>
        <w:t>3</w:t>
      </w:r>
      <w:r w:rsidR="00655EF8" w:rsidRPr="00A80BB9">
        <w:rPr>
          <w:szCs w:val="20"/>
        </w:rPr>
        <w:t xml:space="preserve"> metais </w:t>
      </w:r>
      <w:r w:rsidR="00114E0A" w:rsidRPr="00A80BB9">
        <w:rPr>
          <w:szCs w:val="20"/>
        </w:rPr>
        <w:t xml:space="preserve">iš Savivaldybės biudžeto lėšų </w:t>
      </w:r>
      <w:r w:rsidR="00655EF8" w:rsidRPr="00A80BB9">
        <w:rPr>
          <w:szCs w:val="20"/>
        </w:rPr>
        <w:t xml:space="preserve">skirta </w:t>
      </w:r>
      <w:r w:rsidR="00C7321C" w:rsidRPr="00A80BB9">
        <w:rPr>
          <w:szCs w:val="20"/>
        </w:rPr>
        <w:t>3</w:t>
      </w:r>
      <w:r w:rsidR="00655EF8" w:rsidRPr="00A80BB9">
        <w:rPr>
          <w:szCs w:val="20"/>
        </w:rPr>
        <w:t xml:space="preserve"> </w:t>
      </w:r>
      <w:r w:rsidR="003323D5" w:rsidRPr="00A80BB9">
        <w:rPr>
          <w:szCs w:val="20"/>
        </w:rPr>
        <w:t>5</w:t>
      </w:r>
      <w:r w:rsidR="00655EF8" w:rsidRPr="00A80BB9">
        <w:rPr>
          <w:szCs w:val="20"/>
        </w:rPr>
        <w:t>00 eurų</w:t>
      </w:r>
      <w:r w:rsidR="00E66E4B" w:rsidRPr="00A80BB9">
        <w:rPr>
          <w:szCs w:val="20"/>
        </w:rPr>
        <w:t xml:space="preserve">, </w:t>
      </w:r>
      <w:r w:rsidR="0016605E" w:rsidRPr="00A80BB9">
        <w:rPr>
          <w:szCs w:val="20"/>
        </w:rPr>
        <w:t>202</w:t>
      </w:r>
      <w:r w:rsidR="003323D5" w:rsidRPr="00A80BB9">
        <w:rPr>
          <w:szCs w:val="20"/>
        </w:rPr>
        <w:t>4</w:t>
      </w:r>
      <w:r w:rsidR="0016605E" w:rsidRPr="00A80BB9">
        <w:rPr>
          <w:szCs w:val="20"/>
        </w:rPr>
        <w:t xml:space="preserve"> met</w:t>
      </w:r>
      <w:r w:rsidR="00E66E4B" w:rsidRPr="00A80BB9">
        <w:rPr>
          <w:szCs w:val="20"/>
        </w:rPr>
        <w:t xml:space="preserve">ų veikloms vykdyti </w:t>
      </w:r>
      <w:r w:rsidR="00C7321C" w:rsidRPr="00A80BB9">
        <w:rPr>
          <w:szCs w:val="20"/>
        </w:rPr>
        <w:t>taip pat skirta 3</w:t>
      </w:r>
      <w:r w:rsidR="00914B5B" w:rsidRPr="00A80BB9">
        <w:rPr>
          <w:szCs w:val="20"/>
        </w:rPr>
        <w:t xml:space="preserve"> </w:t>
      </w:r>
      <w:r w:rsidR="00E66E4B" w:rsidRPr="00A80BB9">
        <w:rPr>
          <w:szCs w:val="20"/>
        </w:rPr>
        <w:t>500 eurų.</w:t>
      </w:r>
    </w:p>
    <w:p w14:paraId="7F70DC3D" w14:textId="77777777" w:rsidR="00DE45AD" w:rsidRPr="00A80BB9" w:rsidRDefault="00DE45AD" w:rsidP="00DE45AD">
      <w:pPr>
        <w:pStyle w:val="Sraopastraipa"/>
        <w:ind w:left="556"/>
        <w:jc w:val="both"/>
        <w:rPr>
          <w:rFonts w:eastAsia="Calibri"/>
        </w:rPr>
      </w:pPr>
    </w:p>
    <w:p w14:paraId="57313A2D" w14:textId="6AF35EA0" w:rsidR="00B10156" w:rsidRPr="00C0667A" w:rsidRDefault="00B10156" w:rsidP="00B733DF">
      <w:pPr>
        <w:widowControl w:val="0"/>
        <w:shd w:val="clear" w:color="auto" w:fill="FFFFFF"/>
        <w:ind w:firstLine="720"/>
        <w:jc w:val="both"/>
      </w:pPr>
      <w:r w:rsidRPr="00A80BB9">
        <w:rPr>
          <w:b/>
        </w:rPr>
        <w:t>6.3. Bendrosioms socialinėms paslaugoms priskiriama:</w:t>
      </w:r>
      <w:r w:rsidRPr="00A80BB9">
        <w:t xml:space="preserve"> informavimas; konsultavimas; tarpininkavimas ir atstovavimas; maitinimo organizavimas; aprūpinimas būtiniausiais drabužiais ir avalyne; transporto organizavimas;</w:t>
      </w:r>
      <w:r w:rsidRPr="00C0667A">
        <w:t xml:space="preserve"> sociokultūrinės paslaugos; asmeninės higienos ir priežiūros paslaugų organizavimas</w:t>
      </w:r>
      <w:r w:rsidR="00F64B47" w:rsidRPr="00C0667A">
        <w:t xml:space="preserve"> ir </w:t>
      </w:r>
      <w:r w:rsidR="00CE0887" w:rsidRPr="00C0667A">
        <w:t>darbas su jaunimu gatvėje</w:t>
      </w:r>
      <w:r w:rsidR="003A5F52" w:rsidRPr="00C0667A">
        <w:t xml:space="preserve"> ir kitos</w:t>
      </w:r>
      <w:r w:rsidRPr="00C0667A">
        <w:t>.</w:t>
      </w:r>
    </w:p>
    <w:p w14:paraId="4340DB20" w14:textId="1F14273A" w:rsidR="0012514D" w:rsidRPr="002F480F" w:rsidRDefault="00B10156" w:rsidP="00B733D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b/>
          <w:lang w:eastAsia="lt-LT"/>
        </w:rPr>
      </w:pPr>
      <w:r w:rsidRPr="001C6EEA">
        <w:rPr>
          <w:lang w:eastAsia="lt-LT"/>
        </w:rPr>
        <w:t>Bendrosios socialinės paslaugos teikiamos asmeniui (šeimai), kurio gebėjimai rūpintis savo asmeniniu gyvenimu gali būti ugdomi be specialistų pagalbos. Šios socialinės</w:t>
      </w:r>
      <w:r w:rsidRPr="001C6EEA">
        <w:rPr>
          <w:rFonts w:eastAsia="SimSun"/>
          <w:lang w:eastAsia="zh-CN"/>
        </w:rPr>
        <w:t xml:space="preserve"> paslaugos </w:t>
      </w:r>
      <w:r w:rsidR="00090EC6">
        <w:rPr>
          <w:rFonts w:eastAsia="SimSun"/>
          <w:lang w:eastAsia="zh-CN"/>
        </w:rPr>
        <w:t>S</w:t>
      </w:r>
      <w:r w:rsidRPr="001C6EEA">
        <w:rPr>
          <w:rFonts w:eastAsia="SimSun"/>
          <w:lang w:eastAsia="zh-CN"/>
        </w:rPr>
        <w:t>avivaldybės gyventojams yra teikiamos socialinių paslaugų įstaigose, Socialinės paramos skyriuje, seniūnijose</w:t>
      </w:r>
      <w:r w:rsidR="00F64B47" w:rsidRPr="001C6EEA">
        <w:rPr>
          <w:rFonts w:eastAsia="SimSun"/>
          <w:lang w:eastAsia="zh-CN"/>
        </w:rPr>
        <w:t>,</w:t>
      </w:r>
      <w:r w:rsidRPr="001C6EEA">
        <w:rPr>
          <w:rFonts w:eastAsia="SimSun"/>
          <w:lang w:eastAsia="zh-CN"/>
        </w:rPr>
        <w:t xml:space="preserve"> nevyriausybinėse organizacijose</w:t>
      </w:r>
      <w:r w:rsidR="00F64B47" w:rsidRPr="001C6EEA">
        <w:rPr>
          <w:rFonts w:eastAsia="SimSun"/>
          <w:lang w:eastAsia="zh-CN"/>
        </w:rPr>
        <w:t xml:space="preserve"> ir kitose vietose, kur organizuojamas socialinių </w:t>
      </w:r>
      <w:r w:rsidR="00F64B47" w:rsidRPr="001C6EEA">
        <w:rPr>
          <w:rFonts w:eastAsia="SimSun"/>
          <w:lang w:eastAsia="zh-CN"/>
        </w:rPr>
        <w:lastRenderedPageBreak/>
        <w:t>paslaugų teikimas.</w:t>
      </w:r>
      <w:r w:rsidRPr="001C6EEA">
        <w:rPr>
          <w:rFonts w:ascii="Courier New" w:hAnsi="Courier New" w:cs="Courier New"/>
          <w:b/>
          <w:lang w:eastAsia="lt-LT"/>
        </w:rPr>
        <w:t xml:space="preserve"> </w:t>
      </w:r>
    </w:p>
    <w:p w14:paraId="717AA9E5" w14:textId="06568C03" w:rsidR="0012514D" w:rsidRPr="00F50C2B" w:rsidRDefault="00B41561" w:rsidP="0012514D">
      <w:pPr>
        <w:widowControl w:val="0"/>
        <w:shd w:val="clear" w:color="auto" w:fill="FFFFFF"/>
        <w:ind w:firstLine="720"/>
        <w:jc w:val="both"/>
        <w:rPr>
          <w:lang w:eastAsia="lt-LT"/>
        </w:rPr>
      </w:pPr>
      <w:r w:rsidRPr="00F50C2B">
        <w:rPr>
          <w:lang w:eastAsia="lt-LT"/>
        </w:rPr>
        <w:t>S</w:t>
      </w:r>
      <w:r w:rsidR="0012514D" w:rsidRPr="00F50C2B">
        <w:rPr>
          <w:lang w:eastAsia="lt-LT"/>
        </w:rPr>
        <w:t xml:space="preserve">avivaldybėje teikiamos šios žemiau išvardintos </w:t>
      </w:r>
      <w:r w:rsidR="003A5F52" w:rsidRPr="00F50C2B">
        <w:rPr>
          <w:lang w:eastAsia="lt-LT"/>
        </w:rPr>
        <w:t>bendrosios socialinės paslaugos.</w:t>
      </w:r>
      <w:r w:rsidR="00B53A6D" w:rsidRPr="00F50C2B">
        <w:rPr>
          <w:lang w:eastAsia="lt-LT"/>
        </w:rPr>
        <w:t xml:space="preserve"> Dalis Socialinių paslaugų kataloge apibrėžtų bendrųjų socialinių paslaugų įeina į kitų socialinių paslaugų sudėtį ir teikiamos kompleksiškai.</w:t>
      </w:r>
    </w:p>
    <w:p w14:paraId="6DD8DDFE" w14:textId="458EBA53" w:rsidR="00EC2632" w:rsidRPr="00377146" w:rsidRDefault="00B10156" w:rsidP="003A5F5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rFonts w:ascii="Courier New" w:hAnsi="Courier New" w:cs="Courier New"/>
          <w:b/>
          <w:lang w:eastAsia="lt-LT"/>
        </w:rPr>
      </w:pPr>
      <w:r w:rsidRPr="0037285D">
        <w:rPr>
          <w:b/>
          <w:lang w:eastAsia="lt-LT"/>
        </w:rPr>
        <w:t>6.3.1. Nemokamo maitinimo paslaugas</w:t>
      </w:r>
      <w:r w:rsidR="00EC2632" w:rsidRPr="0072607E">
        <w:rPr>
          <w:b/>
          <w:lang w:eastAsia="lt-LT"/>
        </w:rPr>
        <w:t xml:space="preserve"> ir aprūpinimą maisto produktais </w:t>
      </w:r>
      <w:r w:rsidRPr="0097742E">
        <w:rPr>
          <w:lang w:eastAsia="lt-LT"/>
        </w:rPr>
        <w:t>teikia Plungės</w:t>
      </w:r>
      <w:r w:rsidR="00B97204" w:rsidRPr="0097742E">
        <w:rPr>
          <w:lang w:eastAsia="lt-LT"/>
        </w:rPr>
        <w:t xml:space="preserve"> SPC</w:t>
      </w:r>
      <w:r w:rsidR="00E47F3E" w:rsidRPr="0097742E">
        <w:rPr>
          <w:lang w:eastAsia="lt-LT"/>
        </w:rPr>
        <w:t>.</w:t>
      </w:r>
      <w:r w:rsidR="00E47F3E" w:rsidRPr="00377146">
        <w:rPr>
          <w:lang w:eastAsia="lt-LT"/>
        </w:rPr>
        <w:t xml:space="preserve"> </w:t>
      </w:r>
    </w:p>
    <w:p w14:paraId="33C95C8D" w14:textId="0F8ECAFC" w:rsidR="00FC4D6E" w:rsidRPr="00A20008" w:rsidRDefault="002E1B35" w:rsidP="00B733DF">
      <w:pPr>
        <w:ind w:firstLine="720"/>
        <w:jc w:val="both"/>
        <w:rPr>
          <w:lang w:eastAsia="lt-LT"/>
        </w:rPr>
      </w:pPr>
      <w:r w:rsidRPr="0037285D">
        <w:rPr>
          <w:lang w:eastAsia="lt-LT"/>
        </w:rPr>
        <w:t xml:space="preserve">Plungės SPC </w:t>
      </w:r>
      <w:r w:rsidR="00A80BB9" w:rsidRPr="002F480F">
        <w:rPr>
          <w:lang w:eastAsia="lt-LT"/>
        </w:rPr>
        <w:t>l</w:t>
      </w:r>
      <w:r w:rsidR="00B10156" w:rsidRPr="0037285D">
        <w:rPr>
          <w:lang w:eastAsia="lt-LT"/>
        </w:rPr>
        <w:t>abdaros valgykloje</w:t>
      </w:r>
      <w:r w:rsidR="00EC2632" w:rsidRPr="0072607E">
        <w:rPr>
          <w:lang w:eastAsia="lt-LT"/>
        </w:rPr>
        <w:t xml:space="preserve"> 20</w:t>
      </w:r>
      <w:r w:rsidR="00AA10E1" w:rsidRPr="0097742E">
        <w:rPr>
          <w:lang w:eastAsia="lt-LT"/>
        </w:rPr>
        <w:t>2</w:t>
      </w:r>
      <w:r w:rsidR="00F50C2B" w:rsidRPr="0097742E">
        <w:rPr>
          <w:lang w:eastAsia="lt-LT"/>
        </w:rPr>
        <w:t>3</w:t>
      </w:r>
      <w:r w:rsidR="00EC2632" w:rsidRPr="0097742E">
        <w:rPr>
          <w:lang w:eastAsia="lt-LT"/>
        </w:rPr>
        <w:t xml:space="preserve"> metais</w:t>
      </w:r>
      <w:r w:rsidR="00B10156" w:rsidRPr="004E708C">
        <w:rPr>
          <w:lang w:eastAsia="lt-LT"/>
        </w:rPr>
        <w:t xml:space="preserve"> nemokamo maitinim</w:t>
      </w:r>
      <w:r w:rsidR="00E47F3E" w:rsidRPr="00A80BB9">
        <w:rPr>
          <w:lang w:eastAsia="lt-LT"/>
        </w:rPr>
        <w:t xml:space="preserve">o paslaugas gavo </w:t>
      </w:r>
      <w:r w:rsidR="00F50C2B" w:rsidRPr="00A80BB9">
        <w:rPr>
          <w:lang w:eastAsia="lt-LT"/>
        </w:rPr>
        <w:t>12</w:t>
      </w:r>
      <w:r w:rsidR="00E47F3E" w:rsidRPr="00A80BB9">
        <w:rPr>
          <w:lang w:eastAsia="lt-LT"/>
        </w:rPr>
        <w:t xml:space="preserve"> Plungės miesto gyventoj</w:t>
      </w:r>
      <w:r w:rsidR="00F50C2B" w:rsidRPr="00A80BB9">
        <w:rPr>
          <w:lang w:eastAsia="lt-LT"/>
        </w:rPr>
        <w:t>ų</w:t>
      </w:r>
      <w:r w:rsidR="00E47F3E" w:rsidRPr="00A80BB9">
        <w:rPr>
          <w:lang w:eastAsia="lt-LT"/>
        </w:rPr>
        <w:t xml:space="preserve"> ir </w:t>
      </w:r>
      <w:r w:rsidR="00A20008" w:rsidRPr="00A80BB9">
        <w:rPr>
          <w:lang w:eastAsia="lt-LT"/>
        </w:rPr>
        <w:t>28</w:t>
      </w:r>
      <w:r w:rsidR="00B10156" w:rsidRPr="00A80BB9">
        <w:rPr>
          <w:lang w:eastAsia="lt-LT"/>
        </w:rPr>
        <w:t xml:space="preserve"> </w:t>
      </w:r>
      <w:r w:rsidR="00E60D6E" w:rsidRPr="00A80BB9">
        <w:rPr>
          <w:lang w:eastAsia="lt-LT"/>
        </w:rPr>
        <w:t xml:space="preserve">įstaigos </w:t>
      </w:r>
      <w:r w:rsidR="00B97204" w:rsidRPr="00A80BB9">
        <w:rPr>
          <w:lang w:eastAsia="lt-LT"/>
        </w:rPr>
        <w:t>D</w:t>
      </w:r>
      <w:r w:rsidR="00B10156" w:rsidRPr="00A80BB9">
        <w:rPr>
          <w:lang w:eastAsia="lt-LT"/>
        </w:rPr>
        <w:t>ienos centro lankytojai.</w:t>
      </w:r>
    </w:p>
    <w:p w14:paraId="62586A80" w14:textId="740DEE4D" w:rsidR="00617AAE" w:rsidRPr="00617AAE" w:rsidRDefault="00617AAE" w:rsidP="00B733DF">
      <w:pPr>
        <w:ind w:firstLine="720"/>
        <w:jc w:val="both"/>
        <w:rPr>
          <w:lang w:eastAsia="lt-LT"/>
        </w:rPr>
      </w:pPr>
      <w:r w:rsidRPr="00617AAE">
        <w:rPr>
          <w:lang w:eastAsia="lt-LT"/>
        </w:rPr>
        <w:t xml:space="preserve">Bendradarbiaudamas su labdaros ir paramos fondu „Maisto bankas“, ir </w:t>
      </w:r>
      <w:r w:rsidR="00E65A1A">
        <w:rPr>
          <w:lang w:eastAsia="lt-LT"/>
        </w:rPr>
        <w:t>„</w:t>
      </w:r>
      <w:r w:rsidRPr="00617AAE">
        <w:rPr>
          <w:lang w:eastAsia="lt-LT"/>
        </w:rPr>
        <w:t>Iki“ tinklo parduotuvėmis, Plungės SPC teik</w:t>
      </w:r>
      <w:r w:rsidR="00090EC6">
        <w:rPr>
          <w:lang w:eastAsia="lt-LT"/>
        </w:rPr>
        <w:t>ė</w:t>
      </w:r>
      <w:r w:rsidRPr="00617AAE">
        <w:rPr>
          <w:lang w:eastAsia="lt-LT"/>
        </w:rPr>
        <w:t xml:space="preserve"> paramą maisto produktais mažas pajamas </w:t>
      </w:r>
      <w:r w:rsidR="00090EC6">
        <w:rPr>
          <w:lang w:eastAsia="lt-LT"/>
        </w:rPr>
        <w:t xml:space="preserve">gaunantiems Savivaldybės </w:t>
      </w:r>
      <w:r w:rsidRPr="00617AAE">
        <w:rPr>
          <w:lang w:eastAsia="lt-LT"/>
        </w:rPr>
        <w:t>gyventojams. Minėtiems asmenims per 2023 metus suformuoti ir išdalyti 321 maisto produktų paketa</w:t>
      </w:r>
      <w:r w:rsidR="00090EC6">
        <w:rPr>
          <w:lang w:eastAsia="lt-LT"/>
        </w:rPr>
        <w:t>s</w:t>
      </w:r>
      <w:r w:rsidRPr="00617AAE">
        <w:rPr>
          <w:lang w:eastAsia="lt-LT"/>
        </w:rPr>
        <w:t xml:space="preserve">.           </w:t>
      </w:r>
    </w:p>
    <w:p w14:paraId="730AF8DE" w14:textId="77777777" w:rsidR="003C5FD9" w:rsidRDefault="00F50C2B" w:rsidP="00927154">
      <w:pPr>
        <w:ind w:firstLine="720"/>
        <w:jc w:val="both"/>
        <w:rPr>
          <w:rFonts w:eastAsia="Calibri"/>
        </w:rPr>
      </w:pPr>
      <w:bookmarkStart w:id="29" w:name="_Hlk163945457"/>
      <w:bookmarkStart w:id="30" w:name="_Hlk99479234"/>
      <w:r w:rsidRPr="00F50C2B">
        <w:rPr>
          <w:rFonts w:eastAsia="Calibri"/>
        </w:rPr>
        <w:t>2023 metai</w:t>
      </w:r>
      <w:r w:rsidR="00617AAE">
        <w:rPr>
          <w:rFonts w:eastAsia="Calibri"/>
        </w:rPr>
        <w:t xml:space="preserve">s </w:t>
      </w:r>
      <w:r w:rsidR="00E60D6E" w:rsidRPr="00F50C2B">
        <w:rPr>
          <w:rFonts w:eastAsia="Calibri"/>
        </w:rPr>
        <w:t>S</w:t>
      </w:r>
      <w:r w:rsidR="00272053" w:rsidRPr="00F50C2B">
        <w:rPr>
          <w:rFonts w:eastAsia="Calibri"/>
        </w:rPr>
        <w:t xml:space="preserve">avivaldybės administracija kartu su Plungės SPC </w:t>
      </w:r>
      <w:r w:rsidR="00617AAE" w:rsidRPr="001029D5">
        <w:rPr>
          <w:rFonts w:eastAsia="Calibri"/>
        </w:rPr>
        <w:t xml:space="preserve">užbaigė </w:t>
      </w:r>
      <w:r w:rsidR="00272053" w:rsidRPr="001029D5">
        <w:rPr>
          <w:rFonts w:eastAsia="Calibri"/>
        </w:rPr>
        <w:t>dalyv</w:t>
      </w:r>
      <w:r w:rsidRPr="001029D5">
        <w:rPr>
          <w:rFonts w:eastAsia="Calibri"/>
        </w:rPr>
        <w:t>av</w:t>
      </w:r>
      <w:r w:rsidR="00617AAE" w:rsidRPr="001029D5">
        <w:rPr>
          <w:rFonts w:eastAsia="Calibri"/>
        </w:rPr>
        <w:t>imą</w:t>
      </w:r>
      <w:r w:rsidR="00272053" w:rsidRPr="00F50C2B">
        <w:rPr>
          <w:rFonts w:eastAsia="Calibri"/>
        </w:rPr>
        <w:t xml:space="preserve"> Europos pagalbos labiausiai skurstantiems asmenims fondo projekte „Parama maisto produktais ir higienos prekėmis II“. 202</w:t>
      </w:r>
      <w:r w:rsidRPr="00F50C2B">
        <w:rPr>
          <w:rFonts w:eastAsia="Calibri"/>
        </w:rPr>
        <w:t>3</w:t>
      </w:r>
      <w:r w:rsidR="00272053" w:rsidRPr="00F50C2B">
        <w:rPr>
          <w:rFonts w:eastAsia="Calibri"/>
        </w:rPr>
        <w:t xml:space="preserve"> metais parama labiausiai nepasiturintiems asmenims buvo dalijama šešis kartus. </w:t>
      </w:r>
      <w:bookmarkEnd w:id="29"/>
    </w:p>
    <w:p w14:paraId="4C2DDB5C" w14:textId="0D84D9B0" w:rsidR="003C5FD9" w:rsidRPr="0097742E" w:rsidRDefault="003C5FD9" w:rsidP="00927154">
      <w:pPr>
        <w:ind w:firstLine="720"/>
        <w:jc w:val="both"/>
        <w:rPr>
          <w:rFonts w:eastAsia="Calibri"/>
        </w:rPr>
      </w:pPr>
      <w:r w:rsidRPr="003C5FD9">
        <w:rPr>
          <w:rFonts w:eastAsia="Calibri"/>
        </w:rPr>
        <w:t>Iš viso</w:t>
      </w:r>
      <w:r>
        <w:rPr>
          <w:rFonts w:eastAsia="Calibri"/>
        </w:rPr>
        <w:t xml:space="preserve"> </w:t>
      </w:r>
      <w:r w:rsidRPr="003C5FD9">
        <w:rPr>
          <w:rFonts w:eastAsia="Calibri"/>
        </w:rPr>
        <w:t>2023 m</w:t>
      </w:r>
      <w:r>
        <w:rPr>
          <w:rFonts w:eastAsia="Calibri"/>
        </w:rPr>
        <w:t xml:space="preserve">etais </w:t>
      </w:r>
      <w:r w:rsidRPr="003C5FD9">
        <w:rPr>
          <w:rFonts w:eastAsia="Calibri"/>
        </w:rPr>
        <w:t xml:space="preserve">paramą </w:t>
      </w:r>
      <w:r w:rsidRPr="0037285D">
        <w:rPr>
          <w:rFonts w:eastAsia="Calibri"/>
        </w:rPr>
        <w:t xml:space="preserve">maisto produktais bei higienos prekėmis gavo 2 </w:t>
      </w:r>
      <w:r w:rsidRPr="0072607E">
        <w:rPr>
          <w:rFonts w:eastAsia="Calibri"/>
        </w:rPr>
        <w:t xml:space="preserve">765 </w:t>
      </w:r>
      <w:r w:rsidRPr="0097742E">
        <w:rPr>
          <w:rFonts w:eastAsia="Calibri"/>
        </w:rPr>
        <w:t>Savivaldybės gyventoj</w:t>
      </w:r>
      <w:r w:rsidR="00090EC6" w:rsidRPr="0097742E">
        <w:rPr>
          <w:rFonts w:eastAsia="Calibri"/>
        </w:rPr>
        <w:t>ai</w:t>
      </w:r>
      <w:r w:rsidRPr="0097742E">
        <w:rPr>
          <w:rFonts w:eastAsia="Calibri"/>
        </w:rPr>
        <w:t>, jie paramos gavo už 168 361,05 euro. Paramos gavėjams išdalyta 71,10 tonos maisto pro</w:t>
      </w:r>
      <w:r w:rsidRPr="004E708C">
        <w:rPr>
          <w:rFonts w:eastAsia="Calibri"/>
        </w:rPr>
        <w:t>duktų už 161 190,91</w:t>
      </w:r>
      <w:r w:rsidR="00E65A1A" w:rsidRPr="0037285D">
        <w:rPr>
          <w:rFonts w:eastAsia="Calibri"/>
        </w:rPr>
        <w:t xml:space="preserve"> </w:t>
      </w:r>
      <w:r w:rsidRPr="0037285D">
        <w:rPr>
          <w:rFonts w:eastAsia="Calibri"/>
        </w:rPr>
        <w:t>euro ir higienos prekių už 7 170,14 euro.</w:t>
      </w:r>
      <w:r w:rsidRPr="0037285D">
        <w:t xml:space="preserve"> </w:t>
      </w:r>
      <w:r w:rsidRPr="0037285D">
        <w:rPr>
          <w:rFonts w:eastAsia="Calibri"/>
        </w:rPr>
        <w:t>Vienam paramos gavėjui per metus teko 25,52 kg maisto produktų už 56,86 euro, higienos prekių – už 2,61 euro. Paramą gavo 1405 Plungės miesto gyventojai ir 1</w:t>
      </w:r>
      <w:r w:rsidR="009D797E" w:rsidRPr="0037285D">
        <w:rPr>
          <w:rFonts w:eastAsia="Calibri"/>
        </w:rPr>
        <w:t xml:space="preserve"> </w:t>
      </w:r>
      <w:r w:rsidRPr="0037285D">
        <w:rPr>
          <w:rFonts w:eastAsia="Calibri"/>
        </w:rPr>
        <w:t xml:space="preserve">360 </w:t>
      </w:r>
      <w:r w:rsidR="00E65A1A" w:rsidRPr="0037285D">
        <w:rPr>
          <w:rFonts w:eastAsia="Calibri"/>
        </w:rPr>
        <w:t>–</w:t>
      </w:r>
      <w:r w:rsidRPr="0037285D">
        <w:rPr>
          <w:rFonts w:eastAsia="Calibri"/>
        </w:rPr>
        <w:t xml:space="preserve"> seniūnijose gyvenančių asmenų.</w:t>
      </w:r>
      <w:r w:rsidRPr="0037285D">
        <w:t xml:space="preserve"> </w:t>
      </w:r>
      <w:r w:rsidRPr="0037285D">
        <w:rPr>
          <w:rFonts w:eastAsia="Calibri"/>
        </w:rPr>
        <w:t>Palyginus su praėjusių metų duomenimis</w:t>
      </w:r>
      <w:r w:rsidR="008269F7" w:rsidRPr="0037285D">
        <w:rPr>
          <w:rFonts w:eastAsia="Calibri"/>
        </w:rPr>
        <w:t>, 2023 metais paramos išdalyta už</w:t>
      </w:r>
      <w:r w:rsidRPr="0037285D">
        <w:rPr>
          <w:rFonts w:eastAsia="Calibri"/>
        </w:rPr>
        <w:t xml:space="preserve"> 22 785,88 </w:t>
      </w:r>
      <w:r w:rsidR="008269F7" w:rsidRPr="0037285D">
        <w:rPr>
          <w:rFonts w:eastAsia="Calibri"/>
        </w:rPr>
        <w:t>euro</w:t>
      </w:r>
      <w:r w:rsidRPr="0037285D">
        <w:rPr>
          <w:rFonts w:eastAsia="Calibri"/>
        </w:rPr>
        <w:t xml:space="preserve"> daugiau nei 2022 metais.</w:t>
      </w:r>
      <w:r w:rsidR="008269F7" w:rsidRPr="0037285D">
        <w:t xml:space="preserve"> </w:t>
      </w:r>
      <w:r w:rsidR="008269F7" w:rsidRPr="0037285D">
        <w:rPr>
          <w:rFonts w:eastAsia="Calibri"/>
        </w:rPr>
        <w:t>Nepanaudoti maisto produktų ir higienos prekių likučiai perduo</w:t>
      </w:r>
      <w:r w:rsidR="00090EC6" w:rsidRPr="0037285D">
        <w:rPr>
          <w:rFonts w:eastAsia="Calibri"/>
        </w:rPr>
        <w:t xml:space="preserve">ti </w:t>
      </w:r>
      <w:r w:rsidR="0037285D" w:rsidRPr="002F480F">
        <w:rPr>
          <w:rFonts w:eastAsia="Calibri"/>
        </w:rPr>
        <w:t>l</w:t>
      </w:r>
      <w:r w:rsidR="008269F7" w:rsidRPr="0037285D">
        <w:rPr>
          <w:rFonts w:eastAsia="Calibri"/>
        </w:rPr>
        <w:t>abdaros valgyklai</w:t>
      </w:r>
      <w:r w:rsidR="008269F7" w:rsidRPr="0072607E">
        <w:rPr>
          <w:rFonts w:eastAsia="Calibri"/>
        </w:rPr>
        <w:t xml:space="preserve"> ir </w:t>
      </w:r>
      <w:r w:rsidR="008269F7" w:rsidRPr="0097742E">
        <w:rPr>
          <w:rFonts w:eastAsia="Calibri"/>
        </w:rPr>
        <w:t>Plungės KC.</w:t>
      </w:r>
    </w:p>
    <w:p w14:paraId="2A7057C9" w14:textId="35CFB8C4" w:rsidR="00157306" w:rsidRPr="00D6565D" w:rsidRDefault="00613E13" w:rsidP="00D6565D">
      <w:pPr>
        <w:ind w:firstLine="720"/>
        <w:jc w:val="both"/>
        <w:rPr>
          <w:rFonts w:eastAsia="Calibri"/>
        </w:rPr>
      </w:pPr>
      <w:r w:rsidRPr="004E708C">
        <w:rPr>
          <w:rFonts w:eastAsia="Calibri"/>
        </w:rPr>
        <w:t>Projekto partneriams iš Europos pagalbos l</w:t>
      </w:r>
      <w:r w:rsidRPr="0037285D">
        <w:rPr>
          <w:rFonts w:eastAsia="Calibri"/>
        </w:rPr>
        <w:t xml:space="preserve">abiausiai skurstantiems asmenims fondo buvo skiriama 5 </w:t>
      </w:r>
      <w:proofErr w:type="spellStart"/>
      <w:r w:rsidRPr="0037285D">
        <w:rPr>
          <w:rFonts w:eastAsia="Calibri"/>
        </w:rPr>
        <w:t>proc</w:t>
      </w:r>
      <w:proofErr w:type="spellEnd"/>
      <w:r w:rsidRPr="0037285D">
        <w:rPr>
          <w:rFonts w:eastAsia="Calibri"/>
        </w:rPr>
        <w:t xml:space="preserve">. nuo išdalintų prekių/produktų vertės papildančioms priemonėms įgyvendinti. 2023 metais iš ES projekto skirtų lėšų papildančioms veikloms tikslinės paramos gavėjams organizuoti mokymai, edukacijos, išvykos ir </w:t>
      </w:r>
      <w:proofErr w:type="spellStart"/>
      <w:r w:rsidRPr="0037285D">
        <w:rPr>
          <w:rFonts w:eastAsia="Calibri"/>
        </w:rPr>
        <w:t>kt</w:t>
      </w:r>
      <w:proofErr w:type="spellEnd"/>
      <w:r w:rsidRPr="0037285D">
        <w:rPr>
          <w:rFonts w:eastAsia="Calibri"/>
        </w:rPr>
        <w:t>. Sėkmingai įsisavintos papildomųjų priemonių įgyvendinimo lėšos – 20 626,91 euro.</w:t>
      </w:r>
    </w:p>
    <w:p w14:paraId="4078BB38" w14:textId="3C9FE20B" w:rsidR="007521E5" w:rsidRPr="007521E5" w:rsidRDefault="007521E5" w:rsidP="007521E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Cs/>
          <w:lang w:eastAsia="lt-LT"/>
        </w:rPr>
      </w:pPr>
      <w:bookmarkStart w:id="31" w:name="_Hlk131252522"/>
      <w:r w:rsidRPr="007521E5">
        <w:rPr>
          <w:bCs/>
          <w:lang w:eastAsia="lt-LT"/>
        </w:rPr>
        <w:t xml:space="preserve">Nuo 2024 </w:t>
      </w:r>
      <w:proofErr w:type="spellStart"/>
      <w:r w:rsidRPr="007521E5">
        <w:rPr>
          <w:bCs/>
          <w:lang w:eastAsia="lt-LT"/>
        </w:rPr>
        <w:t>m</w:t>
      </w:r>
      <w:proofErr w:type="spellEnd"/>
      <w:r w:rsidR="00090EC6">
        <w:rPr>
          <w:bCs/>
          <w:lang w:eastAsia="lt-LT"/>
        </w:rPr>
        <w:t>.</w:t>
      </w:r>
      <w:r w:rsidRPr="007521E5">
        <w:rPr>
          <w:bCs/>
          <w:lang w:eastAsia="lt-LT"/>
        </w:rPr>
        <w:t xml:space="preserve"> sausio 1 </w:t>
      </w:r>
      <w:proofErr w:type="spellStart"/>
      <w:r w:rsidRPr="007521E5">
        <w:rPr>
          <w:bCs/>
          <w:lang w:eastAsia="lt-LT"/>
        </w:rPr>
        <w:t>d</w:t>
      </w:r>
      <w:proofErr w:type="spellEnd"/>
      <w:r w:rsidR="00090EC6">
        <w:rPr>
          <w:bCs/>
          <w:lang w:eastAsia="lt-LT"/>
        </w:rPr>
        <w:t>.</w:t>
      </w:r>
      <w:r w:rsidRPr="007521E5">
        <w:rPr>
          <w:bCs/>
          <w:lang w:eastAsia="lt-LT"/>
        </w:rPr>
        <w:t xml:space="preserve"> pasikeitė paramos </w:t>
      </w:r>
      <w:r w:rsidRPr="007521E5">
        <w:rPr>
          <w:lang w:eastAsia="lt-LT"/>
        </w:rPr>
        <w:t xml:space="preserve">ilgo galiojimo </w:t>
      </w:r>
      <w:r w:rsidRPr="007521E5">
        <w:rPr>
          <w:bCs/>
          <w:lang w:eastAsia="lt-LT"/>
        </w:rPr>
        <w:t>maisto produktais ir higienos pr</w:t>
      </w:r>
      <w:r w:rsidR="000D4FEC">
        <w:rPr>
          <w:bCs/>
          <w:lang w:eastAsia="lt-LT"/>
        </w:rPr>
        <w:t>ekėmis</w:t>
      </w:r>
      <w:r w:rsidRPr="007521E5">
        <w:rPr>
          <w:bCs/>
          <w:lang w:eastAsia="lt-LT"/>
        </w:rPr>
        <w:t xml:space="preserve"> teikimo modelis labiausiai nepasiturintiems asmenims. </w:t>
      </w:r>
      <w:r w:rsidRPr="007521E5">
        <w:rPr>
          <w:lang w:eastAsia="lt-LT"/>
        </w:rPr>
        <w:t xml:space="preserve">Paramos iš Europos pagalbos labiausiai skurstantiems asmenims fondo lėšomis </w:t>
      </w:r>
      <w:r w:rsidR="00090EC6">
        <w:rPr>
          <w:lang w:eastAsia="lt-LT"/>
        </w:rPr>
        <w:t xml:space="preserve">Savivaldybės </w:t>
      </w:r>
      <w:r w:rsidRPr="007521E5">
        <w:rPr>
          <w:lang w:eastAsia="lt-LT"/>
        </w:rPr>
        <w:t xml:space="preserve">gyventojams </w:t>
      </w:r>
      <w:r w:rsidRPr="007521E5">
        <w:rPr>
          <w:bCs/>
          <w:lang w:eastAsia="lt-LT"/>
        </w:rPr>
        <w:t xml:space="preserve">finansuotą projektą „Parama maisto produktais ir higienos prekėmis II“ pakeitė Materialinio nepritekliaus mažinimo programos (toliau – MNM) parama. </w:t>
      </w:r>
      <w:r w:rsidRPr="007521E5">
        <w:rPr>
          <w:lang w:eastAsia="lt-LT"/>
        </w:rPr>
        <w:t xml:space="preserve">MNM </w:t>
      </w:r>
      <w:r w:rsidR="006D2A32">
        <w:rPr>
          <w:lang w:eastAsia="lt-LT"/>
        </w:rPr>
        <w:t xml:space="preserve">Savivaldybėje </w:t>
      </w:r>
      <w:r w:rsidRPr="007521E5">
        <w:rPr>
          <w:lang w:eastAsia="lt-LT"/>
        </w:rPr>
        <w:t>partneris labdaros ir paramos fondas „Maisto bankas“</w:t>
      </w:r>
      <w:r w:rsidR="0036739A">
        <w:rPr>
          <w:lang w:eastAsia="lt-LT"/>
        </w:rPr>
        <w:t xml:space="preserve"> (toliau – Partneris)</w:t>
      </w:r>
      <w:r w:rsidRPr="007521E5">
        <w:rPr>
          <w:lang w:eastAsia="lt-LT"/>
        </w:rPr>
        <w:t>.</w:t>
      </w:r>
      <w:r w:rsidR="00617AAE">
        <w:rPr>
          <w:lang w:eastAsia="lt-LT"/>
        </w:rPr>
        <w:t xml:space="preserve"> </w:t>
      </w:r>
    </w:p>
    <w:p w14:paraId="72B31846" w14:textId="40C033C2" w:rsidR="007521E5" w:rsidRPr="007521E5" w:rsidRDefault="007521E5" w:rsidP="007521E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7521E5">
        <w:rPr>
          <w:lang w:eastAsia="lt-LT"/>
        </w:rPr>
        <w:t>MNM pagrindinis tikslas – spręsti materialinio nepritekliaus problemą labiausiai skurstantiems ar itin mažas pajamas turintiems asmenims, įskaitant vaikus, suteikiant pagalbą įsigyti maisto produktus ir (ar) būtinojo vartojimo prekes, taip leidžiant asmenims sutaupyti bent dalį lėšų, kurias galėtų panaudoti kitiems būtiniesiems savo poreikiams tenkinti</w:t>
      </w:r>
      <w:r w:rsidR="006B4583" w:rsidRPr="006B4583">
        <w:rPr>
          <w:lang w:eastAsia="lt-LT"/>
        </w:rPr>
        <w:t>.</w:t>
      </w:r>
    </w:p>
    <w:p w14:paraId="5BB739D4" w14:textId="61E6F46F" w:rsidR="007521E5" w:rsidRPr="007521E5" w:rsidRDefault="007521E5" w:rsidP="007521E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7521E5">
        <w:rPr>
          <w:lang w:eastAsia="lt-LT"/>
        </w:rPr>
        <w:t>Nuo 2024 m</w:t>
      </w:r>
      <w:r w:rsidR="003F222D">
        <w:rPr>
          <w:lang w:eastAsia="lt-LT"/>
        </w:rPr>
        <w:t>etų</w:t>
      </w:r>
      <w:r w:rsidRPr="003F222D">
        <w:rPr>
          <w:lang w:eastAsia="lt-LT"/>
        </w:rPr>
        <w:t xml:space="preserve"> </w:t>
      </w:r>
      <w:r w:rsidR="006B4583" w:rsidRPr="003F222D">
        <w:rPr>
          <w:i/>
          <w:iCs/>
          <w:lang w:eastAsia="lt-LT"/>
        </w:rPr>
        <w:t>I</w:t>
      </w:r>
      <w:r w:rsidRPr="003F222D">
        <w:rPr>
          <w:i/>
          <w:iCs/>
          <w:lang w:eastAsia="lt-LT"/>
        </w:rPr>
        <w:t xml:space="preserve"> ketvirčio yra išduodamos socialinės kortelės</w:t>
      </w:r>
      <w:r w:rsidRPr="003F222D">
        <w:rPr>
          <w:lang w:eastAsia="lt-LT"/>
        </w:rPr>
        <w:t>,</w:t>
      </w:r>
      <w:r w:rsidRPr="007521E5">
        <w:rPr>
          <w:lang w:eastAsia="lt-LT"/>
        </w:rPr>
        <w:t xml:space="preserve"> kurias gavę asmenys patys spręs</w:t>
      </w:r>
      <w:r w:rsidR="00E65A1A">
        <w:rPr>
          <w:lang w:eastAsia="lt-LT"/>
        </w:rPr>
        <w:t>,</w:t>
      </w:r>
      <w:r w:rsidRPr="007521E5">
        <w:rPr>
          <w:lang w:eastAsia="lt-LT"/>
        </w:rPr>
        <w:t xml:space="preserve"> kokius produktus bei prekes įsigyti pasirinktame prekybos tinkle. </w:t>
      </w:r>
      <w:r w:rsidR="006B4583" w:rsidRPr="006B4583">
        <w:rPr>
          <w:lang w:eastAsia="lt-LT"/>
        </w:rPr>
        <w:t>Savivaldybėje</w:t>
      </w:r>
      <w:r w:rsidRPr="007521E5">
        <w:rPr>
          <w:lang w:eastAsia="lt-LT"/>
        </w:rPr>
        <w:t xml:space="preserve"> MNM paramos gavėjai gal</w:t>
      </w:r>
      <w:r w:rsidR="006B4583" w:rsidRPr="006B4583">
        <w:rPr>
          <w:lang w:eastAsia="lt-LT"/>
        </w:rPr>
        <w:t xml:space="preserve">ės </w:t>
      </w:r>
      <w:r w:rsidRPr="007521E5">
        <w:rPr>
          <w:lang w:eastAsia="lt-LT"/>
        </w:rPr>
        <w:t>rinktis vieną prekybos tinklą iš galimų penkių prekybos tinklų: UAB „Grūstė“, UAB „IKI LIETUVA“, UAB „</w:t>
      </w:r>
      <w:r w:rsidRPr="0037285D">
        <w:rPr>
          <w:lang w:eastAsia="lt-LT"/>
        </w:rPr>
        <w:t>MAXIMA“, UAB „</w:t>
      </w:r>
      <w:proofErr w:type="spellStart"/>
      <w:r w:rsidRPr="0072607E">
        <w:rPr>
          <w:lang w:eastAsia="lt-LT"/>
        </w:rPr>
        <w:t>Lidl</w:t>
      </w:r>
      <w:proofErr w:type="spellEnd"/>
      <w:r w:rsidRPr="0072607E">
        <w:rPr>
          <w:lang w:eastAsia="lt-LT"/>
        </w:rPr>
        <w:t xml:space="preserve"> Lietuva“, UA</w:t>
      </w:r>
      <w:r w:rsidRPr="0097742E">
        <w:rPr>
          <w:lang w:eastAsia="lt-LT"/>
        </w:rPr>
        <w:t>B „AIBĖ</w:t>
      </w:r>
      <w:r w:rsidR="0037285D" w:rsidRPr="002F480F">
        <w:rPr>
          <w:lang w:eastAsia="lt-LT"/>
        </w:rPr>
        <w:t>“</w:t>
      </w:r>
      <w:r w:rsidRPr="0037285D">
        <w:rPr>
          <w:lang w:eastAsia="lt-LT"/>
        </w:rPr>
        <w:t xml:space="preserve"> aljanso parduotuvės</w:t>
      </w:r>
      <w:r w:rsidRPr="0097742E">
        <w:rPr>
          <w:lang w:eastAsia="lt-LT"/>
        </w:rPr>
        <w:t>.</w:t>
      </w:r>
      <w:r w:rsidRPr="007521E5">
        <w:rPr>
          <w:lang w:eastAsia="lt-LT"/>
        </w:rPr>
        <w:t xml:space="preserve"> </w:t>
      </w:r>
    </w:p>
    <w:p w14:paraId="1F32525C" w14:textId="442BC017" w:rsidR="007521E5" w:rsidRPr="007521E5" w:rsidRDefault="007521E5" w:rsidP="007521E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color w:val="0070C0"/>
          <w:lang w:eastAsia="lt-LT"/>
        </w:rPr>
      </w:pPr>
      <w:r w:rsidRPr="007521E5">
        <w:rPr>
          <w:lang w:eastAsia="lt-LT"/>
        </w:rPr>
        <w:t>Pini</w:t>
      </w:r>
      <w:r w:rsidR="006B4583" w:rsidRPr="006B4583">
        <w:rPr>
          <w:lang w:eastAsia="lt-LT"/>
        </w:rPr>
        <w:t>ginės lėšos</w:t>
      </w:r>
      <w:r w:rsidRPr="007521E5">
        <w:rPr>
          <w:lang w:eastAsia="lt-LT"/>
        </w:rPr>
        <w:t xml:space="preserve"> į korteles bus pervedam</w:t>
      </w:r>
      <w:r w:rsidR="006B4583">
        <w:rPr>
          <w:lang w:eastAsia="lt-LT"/>
        </w:rPr>
        <w:t>os</w:t>
      </w:r>
      <w:r w:rsidRPr="007521E5">
        <w:rPr>
          <w:lang w:eastAsia="lt-LT"/>
        </w:rPr>
        <w:t xml:space="preserve"> 4 kartus per metus</w:t>
      </w:r>
      <w:r w:rsidRPr="007521E5">
        <w:rPr>
          <w:b/>
          <w:bCs/>
          <w:lang w:eastAsia="lt-LT"/>
        </w:rPr>
        <w:t xml:space="preserve"> </w:t>
      </w:r>
      <w:r w:rsidRPr="007521E5">
        <w:rPr>
          <w:lang w:eastAsia="lt-LT"/>
        </w:rPr>
        <w:t xml:space="preserve">po 25 </w:t>
      </w:r>
      <w:r w:rsidR="006B4583">
        <w:rPr>
          <w:lang w:eastAsia="lt-LT"/>
        </w:rPr>
        <w:t>eur</w:t>
      </w:r>
      <w:r w:rsidR="00E65A1A">
        <w:rPr>
          <w:lang w:eastAsia="lt-LT"/>
        </w:rPr>
        <w:t>us</w:t>
      </w:r>
      <w:r w:rsidRPr="007521E5">
        <w:rPr>
          <w:lang w:eastAsia="lt-LT"/>
        </w:rPr>
        <w:t xml:space="preserve"> vienam asmeniui, t. y. vienai šeimai bus išduodama viena kortelė, kuri bus pildoma kas ketvirtį asmeniui skiriant 25 eurus. Socialinė kortelė bus išduodama vieneriems metams</w:t>
      </w:r>
      <w:r w:rsidRPr="007521E5">
        <w:rPr>
          <w:color w:val="0070C0"/>
          <w:lang w:eastAsia="lt-LT"/>
        </w:rPr>
        <w:t>.</w:t>
      </w:r>
    </w:p>
    <w:p w14:paraId="17DD76E9" w14:textId="6E956981" w:rsidR="007521E5" w:rsidRDefault="007521E5" w:rsidP="008C4A3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7521E5">
        <w:rPr>
          <w:lang w:eastAsia="lt-LT"/>
        </w:rPr>
        <w:t>Asmenims socialines korteles išduoda</w:t>
      </w:r>
      <w:bookmarkStart w:id="32" w:name="_Hlk163944974"/>
      <w:r w:rsidR="00A64B92">
        <w:rPr>
          <w:lang w:eastAsia="lt-LT"/>
        </w:rPr>
        <w:t xml:space="preserve"> </w:t>
      </w:r>
      <w:r w:rsidR="0036739A">
        <w:rPr>
          <w:lang w:eastAsia="lt-LT"/>
        </w:rPr>
        <w:t>Partneris</w:t>
      </w:r>
      <w:r w:rsidRPr="007521E5">
        <w:rPr>
          <w:lang w:eastAsia="lt-LT"/>
        </w:rPr>
        <w:t xml:space="preserve">, </w:t>
      </w:r>
      <w:bookmarkEnd w:id="32"/>
      <w:r w:rsidRPr="007521E5">
        <w:rPr>
          <w:lang w:eastAsia="lt-LT"/>
        </w:rPr>
        <w:t xml:space="preserve">kuris vykdo ir maisto </w:t>
      </w:r>
      <w:proofErr w:type="spellStart"/>
      <w:r w:rsidRPr="003F222D">
        <w:rPr>
          <w:bCs/>
          <w:i/>
          <w:iCs/>
          <w:lang w:eastAsia="lt-LT"/>
        </w:rPr>
        <w:t>donacijų</w:t>
      </w:r>
      <w:proofErr w:type="spellEnd"/>
      <w:r w:rsidRPr="007521E5">
        <w:rPr>
          <w:b/>
          <w:lang w:eastAsia="lt-LT"/>
        </w:rPr>
        <w:t xml:space="preserve"> </w:t>
      </w:r>
      <w:r w:rsidRPr="007521E5">
        <w:rPr>
          <w:lang w:eastAsia="lt-LT"/>
        </w:rPr>
        <w:t>(</w:t>
      </w:r>
      <w:proofErr w:type="spellStart"/>
      <w:r w:rsidRPr="007521E5">
        <w:rPr>
          <w:lang w:eastAsia="lt-LT"/>
        </w:rPr>
        <w:t>donacija</w:t>
      </w:r>
      <w:proofErr w:type="spellEnd"/>
      <w:r w:rsidRPr="007521E5">
        <w:rPr>
          <w:lang w:eastAsia="lt-LT"/>
        </w:rPr>
        <w:t xml:space="preserve"> – „Maisto banko“  surinktas paaukotas maistas iš prekybos vietų ir (ar) gamintojų ir (ar) logistikos sandėlių ir (ar) kitų maisto produktų tiekimo ir (ar) gaminimo vietų ir atiduotas projekto dalyviams, taip pat įvairių paramos akcijų metu surinktas ir projekto dalyviams atiduotas maistas) veiklą. Vienam šeimos nariui skirta </w:t>
      </w:r>
      <w:proofErr w:type="spellStart"/>
      <w:r w:rsidRPr="007521E5">
        <w:rPr>
          <w:bCs/>
          <w:lang w:eastAsia="lt-LT"/>
        </w:rPr>
        <w:t>donacija</w:t>
      </w:r>
      <w:proofErr w:type="spellEnd"/>
      <w:r w:rsidRPr="007521E5">
        <w:rPr>
          <w:bCs/>
          <w:lang w:eastAsia="lt-LT"/>
        </w:rPr>
        <w:t>, t.</w:t>
      </w:r>
      <w:r w:rsidRPr="007521E5">
        <w:rPr>
          <w:lang w:eastAsia="lt-LT"/>
        </w:rPr>
        <w:t xml:space="preserve"> y.</w:t>
      </w:r>
      <w:r w:rsidRPr="007521E5">
        <w:rPr>
          <w:b/>
          <w:lang w:eastAsia="lt-LT"/>
        </w:rPr>
        <w:t xml:space="preserve"> </w:t>
      </w:r>
      <w:r w:rsidRPr="007521E5">
        <w:rPr>
          <w:lang w:eastAsia="lt-LT"/>
        </w:rPr>
        <w:t xml:space="preserve">skiriamas vienas paramos krepšelis per ketvirtį (apie 5 </w:t>
      </w:r>
      <w:r w:rsidRPr="007521E5">
        <w:rPr>
          <w:lang w:eastAsia="lt-LT"/>
        </w:rPr>
        <w:lastRenderedPageBreak/>
        <w:t xml:space="preserve">kg). </w:t>
      </w:r>
      <w:r w:rsidR="00A64B92">
        <w:rPr>
          <w:lang w:eastAsia="lt-LT"/>
        </w:rPr>
        <w:t xml:space="preserve">Partneris </w:t>
      </w:r>
      <w:r w:rsidRPr="007521E5">
        <w:rPr>
          <w:lang w:eastAsia="lt-LT"/>
        </w:rPr>
        <w:t xml:space="preserve">taip pat vykdo ir papildančių veiklų įgyvendinimą. „Maisto banko“ </w:t>
      </w:r>
      <w:proofErr w:type="spellStart"/>
      <w:r w:rsidRPr="007521E5">
        <w:rPr>
          <w:lang w:eastAsia="lt-LT"/>
        </w:rPr>
        <w:t>atiduotuvė</w:t>
      </w:r>
      <w:proofErr w:type="spellEnd"/>
      <w:r w:rsidRPr="007521E5">
        <w:rPr>
          <w:lang w:eastAsia="lt-LT"/>
        </w:rPr>
        <w:t xml:space="preserve"> įsikūrusi adresu </w:t>
      </w:r>
      <w:r w:rsidR="00E65A1A" w:rsidRPr="007521E5">
        <w:rPr>
          <w:lang w:eastAsia="lt-LT"/>
        </w:rPr>
        <w:t xml:space="preserve"> A. Vaišvilos </w:t>
      </w:r>
      <w:proofErr w:type="spellStart"/>
      <w:r w:rsidR="00E65A1A" w:rsidRPr="007521E5">
        <w:rPr>
          <w:lang w:eastAsia="lt-LT"/>
        </w:rPr>
        <w:t>g</w:t>
      </w:r>
      <w:proofErr w:type="spellEnd"/>
      <w:r w:rsidR="00E65A1A" w:rsidRPr="007521E5">
        <w:rPr>
          <w:lang w:eastAsia="lt-LT"/>
        </w:rPr>
        <w:t>. 3</w:t>
      </w:r>
      <w:r w:rsidR="00E65A1A">
        <w:rPr>
          <w:lang w:eastAsia="lt-LT"/>
        </w:rPr>
        <w:t xml:space="preserve">, </w:t>
      </w:r>
      <w:r w:rsidRPr="007521E5">
        <w:rPr>
          <w:lang w:eastAsia="lt-LT"/>
        </w:rPr>
        <w:t xml:space="preserve">Plungė.  </w:t>
      </w:r>
    </w:p>
    <w:p w14:paraId="556144DC" w14:textId="74FD7C29" w:rsidR="00BF6686" w:rsidRPr="001D7525" w:rsidRDefault="00BF6686" w:rsidP="001D752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Cs/>
          <w:lang w:eastAsia="lt-LT"/>
        </w:rPr>
      </w:pPr>
      <w:r w:rsidRPr="00BF6686">
        <w:rPr>
          <w:color w:val="000000"/>
          <w:shd w:val="clear" w:color="auto" w:fill="FFFFFF"/>
        </w:rPr>
        <w:t>MNM programa finansuojama iš ES lėšų Europos socialinio fondo agentūroje įgyvendinant 2021</w:t>
      </w:r>
      <w:r w:rsidR="00E65A1A">
        <w:rPr>
          <w:color w:val="000000"/>
          <w:shd w:val="clear" w:color="auto" w:fill="FFFFFF"/>
        </w:rPr>
        <w:t>–</w:t>
      </w:r>
      <w:r w:rsidRPr="00BF6686">
        <w:rPr>
          <w:color w:val="000000"/>
          <w:shd w:val="clear" w:color="auto" w:fill="FFFFFF"/>
        </w:rPr>
        <w:t>2027 metų Materialinio nepritekliaus mažinimo programą (projektą) Lietuvoje, kuri bendrai finansuojama ir iš LR valstybės biudžeto asignavimų valdytojų programų.</w:t>
      </w:r>
    </w:p>
    <w:bookmarkEnd w:id="30"/>
    <w:bookmarkEnd w:id="31"/>
    <w:p w14:paraId="25CA234C" w14:textId="6ACD7452" w:rsidR="00B10156" w:rsidRPr="00900E22" w:rsidRDefault="00B10156" w:rsidP="00B733D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lang w:eastAsia="lt-LT"/>
        </w:rPr>
      </w:pPr>
      <w:r w:rsidRPr="004C054B">
        <w:rPr>
          <w:b/>
          <w:lang w:eastAsia="lt-LT"/>
        </w:rPr>
        <w:t xml:space="preserve">6.3.2. </w:t>
      </w:r>
      <w:r w:rsidR="003B41AA" w:rsidRPr="004C054B">
        <w:rPr>
          <w:b/>
          <w:lang w:eastAsia="lt-LT"/>
        </w:rPr>
        <w:t>T</w:t>
      </w:r>
      <w:r w:rsidRPr="004C054B">
        <w:rPr>
          <w:b/>
          <w:lang w:eastAsia="lt-LT"/>
        </w:rPr>
        <w:t xml:space="preserve">ransporto </w:t>
      </w:r>
      <w:r w:rsidR="003B41AA" w:rsidRPr="004C054B">
        <w:rPr>
          <w:b/>
          <w:lang w:eastAsia="lt-LT"/>
        </w:rPr>
        <w:t xml:space="preserve">organizavimo </w:t>
      </w:r>
      <w:r w:rsidRPr="004C054B">
        <w:rPr>
          <w:b/>
          <w:lang w:eastAsia="lt-LT"/>
        </w:rPr>
        <w:t>paslaugas</w:t>
      </w:r>
      <w:r w:rsidRPr="004C054B">
        <w:rPr>
          <w:lang w:eastAsia="lt-LT"/>
        </w:rPr>
        <w:t xml:space="preserve"> Plungės </w:t>
      </w:r>
      <w:r w:rsidR="00E014A1" w:rsidRPr="004C054B">
        <w:rPr>
          <w:lang w:eastAsia="lt-LT"/>
        </w:rPr>
        <w:t>SPC</w:t>
      </w:r>
      <w:r w:rsidRPr="004C054B">
        <w:rPr>
          <w:lang w:eastAsia="lt-LT"/>
        </w:rPr>
        <w:t xml:space="preserve"> teikia asmenims, kurie dėl negalios, ligos ar senatvės turi judėjimo problemų ir dėl sveikatos ar pajamų trūkumo negali naudotis visuomeniniu transportu.</w:t>
      </w:r>
      <w:r w:rsidR="004F6529" w:rsidRPr="004C054B">
        <w:rPr>
          <w:lang w:eastAsia="lt-LT"/>
        </w:rPr>
        <w:t xml:space="preserve"> Gerinant teikiamos paslaugos kokybę</w:t>
      </w:r>
      <w:r w:rsidR="003B04A0" w:rsidRPr="004C054B">
        <w:rPr>
          <w:lang w:eastAsia="lt-LT"/>
        </w:rPr>
        <w:t>,</w:t>
      </w:r>
      <w:r w:rsidR="004F6529" w:rsidRPr="004C054B">
        <w:rPr>
          <w:lang w:eastAsia="lt-LT"/>
        </w:rPr>
        <w:t xml:space="preserve"> </w:t>
      </w:r>
      <w:r w:rsidR="00D83014">
        <w:rPr>
          <w:rFonts w:eastAsia="Calibri"/>
          <w:lang w:eastAsia="lt-LT"/>
        </w:rPr>
        <w:t>asmenų su negalia</w:t>
      </w:r>
      <w:r w:rsidR="004F6529" w:rsidRPr="004C054B">
        <w:rPr>
          <w:rFonts w:eastAsia="Calibri"/>
          <w:lang w:eastAsia="lt-LT"/>
        </w:rPr>
        <w:t xml:space="preserve"> poreikiams naudojamas pritaikytas automobilis</w:t>
      </w:r>
      <w:r w:rsidR="004F6529" w:rsidRPr="004C054B">
        <w:rPr>
          <w:lang w:eastAsia="lt-LT"/>
        </w:rPr>
        <w:t xml:space="preserve"> su hidrauliniu keltuvu. </w:t>
      </w:r>
      <w:r w:rsidRPr="004C054B">
        <w:rPr>
          <w:lang w:eastAsia="lt-LT"/>
        </w:rPr>
        <w:t>Transporto paslaugos teikiamos asmenims</w:t>
      </w:r>
      <w:r w:rsidR="0000066A" w:rsidRPr="004C054B">
        <w:rPr>
          <w:lang w:eastAsia="lt-LT"/>
        </w:rPr>
        <w:t xml:space="preserve"> su negalia</w:t>
      </w:r>
      <w:r w:rsidRPr="004C054B">
        <w:rPr>
          <w:lang w:eastAsia="lt-LT"/>
        </w:rPr>
        <w:t xml:space="preserve">, lankantiems </w:t>
      </w:r>
      <w:r w:rsidR="00BB73E5" w:rsidRPr="004C054B">
        <w:rPr>
          <w:lang w:eastAsia="lt-LT"/>
        </w:rPr>
        <w:t>Dienos</w:t>
      </w:r>
      <w:r w:rsidRPr="004C054B">
        <w:rPr>
          <w:lang w:eastAsia="lt-LT"/>
        </w:rPr>
        <w:t xml:space="preserve"> centro dienos užimtumo grupę, taip pat asmenys </w:t>
      </w:r>
      <w:r w:rsidR="0000066A" w:rsidRPr="004C054B">
        <w:rPr>
          <w:lang w:eastAsia="lt-LT"/>
        </w:rPr>
        <w:t xml:space="preserve">su negalia </w:t>
      </w:r>
      <w:r w:rsidRPr="004C054B">
        <w:rPr>
          <w:lang w:eastAsia="lt-LT"/>
        </w:rPr>
        <w:t>vežami į dializės procedūras bei teikiamos vienkartinio pobūdžio specialaus transporto paslaugos, kai asmenys vežami į gydymo įst</w:t>
      </w:r>
      <w:r w:rsidR="005D0FC3" w:rsidRPr="004C054B">
        <w:rPr>
          <w:lang w:eastAsia="lt-LT"/>
        </w:rPr>
        <w:t xml:space="preserve">aigas ar </w:t>
      </w:r>
      <w:r w:rsidR="00D83014">
        <w:rPr>
          <w:lang w:eastAsia="lt-LT"/>
        </w:rPr>
        <w:t>kitur, pagal kelionės tikslą pagrindžiančius dokumentus.</w:t>
      </w:r>
      <w:r w:rsidR="007A5A4D" w:rsidRPr="00900E22">
        <w:rPr>
          <w:lang w:eastAsia="lt-LT"/>
        </w:rPr>
        <w:t xml:space="preserve"> </w:t>
      </w:r>
      <w:r w:rsidR="0090119D">
        <w:rPr>
          <w:lang w:eastAsia="lt-LT"/>
        </w:rPr>
        <w:t>Plungės SPC p</w:t>
      </w:r>
      <w:r w:rsidR="007A5A4D" w:rsidRPr="00900E22">
        <w:rPr>
          <w:lang w:eastAsia="lt-LT"/>
        </w:rPr>
        <w:t>er 20</w:t>
      </w:r>
      <w:r w:rsidR="004A37F5" w:rsidRPr="00900E22">
        <w:rPr>
          <w:lang w:eastAsia="lt-LT"/>
        </w:rPr>
        <w:t>2</w:t>
      </w:r>
      <w:r w:rsidR="00900E22" w:rsidRPr="00900E22">
        <w:rPr>
          <w:lang w:eastAsia="lt-LT"/>
        </w:rPr>
        <w:t>3</w:t>
      </w:r>
      <w:r w:rsidRPr="00900E22">
        <w:rPr>
          <w:lang w:eastAsia="lt-LT"/>
        </w:rPr>
        <w:t xml:space="preserve"> metus specialaus transporto paslaug</w:t>
      </w:r>
      <w:r w:rsidR="0090119D">
        <w:rPr>
          <w:lang w:eastAsia="lt-LT"/>
        </w:rPr>
        <w:t>ą</w:t>
      </w:r>
      <w:r w:rsidRPr="00900E22">
        <w:rPr>
          <w:lang w:eastAsia="lt-LT"/>
        </w:rPr>
        <w:t xml:space="preserve"> suteik</w:t>
      </w:r>
      <w:r w:rsidR="0090119D">
        <w:rPr>
          <w:lang w:eastAsia="lt-LT"/>
        </w:rPr>
        <w:t>ė</w:t>
      </w:r>
      <w:r w:rsidRPr="00900E22">
        <w:rPr>
          <w:lang w:eastAsia="lt-LT"/>
        </w:rPr>
        <w:t xml:space="preserve"> </w:t>
      </w:r>
      <w:r w:rsidR="00900E22" w:rsidRPr="00900E22">
        <w:rPr>
          <w:lang w:eastAsia="lt-LT"/>
        </w:rPr>
        <w:t>59</w:t>
      </w:r>
      <w:r w:rsidR="006767E3" w:rsidRPr="00900E22">
        <w:rPr>
          <w:lang w:eastAsia="lt-LT"/>
        </w:rPr>
        <w:t xml:space="preserve"> </w:t>
      </w:r>
      <w:r w:rsidRPr="00900E22">
        <w:rPr>
          <w:lang w:eastAsia="lt-LT"/>
        </w:rPr>
        <w:t>asmenims</w:t>
      </w:r>
      <w:r w:rsidR="006767E3" w:rsidRPr="00900E22">
        <w:rPr>
          <w:lang w:eastAsia="lt-LT"/>
        </w:rPr>
        <w:t>.</w:t>
      </w:r>
      <w:r w:rsidRPr="00900E22">
        <w:rPr>
          <w:lang w:eastAsia="lt-LT"/>
        </w:rPr>
        <w:t xml:space="preserve"> </w:t>
      </w:r>
    </w:p>
    <w:p w14:paraId="56B8EF81" w14:textId="3A58A682" w:rsidR="00B10156" w:rsidRPr="002A0B54" w:rsidRDefault="00B10156" w:rsidP="006448F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color w:val="FF0000"/>
          <w:lang w:eastAsia="lt-LT"/>
        </w:rPr>
      </w:pPr>
      <w:r w:rsidRPr="00B937D3">
        <w:rPr>
          <w:rFonts w:eastAsia="Calibri"/>
          <w:lang w:eastAsia="lt-LT"/>
        </w:rPr>
        <w:t>Cukrinio diabeto klubas</w:t>
      </w:r>
      <w:r w:rsidR="00EC2632" w:rsidRPr="00B937D3">
        <w:rPr>
          <w:rFonts w:eastAsia="Calibri"/>
          <w:lang w:eastAsia="lt-LT"/>
        </w:rPr>
        <w:t xml:space="preserve"> teikia</w:t>
      </w:r>
      <w:r w:rsidRPr="00B937D3">
        <w:rPr>
          <w:rFonts w:eastAsia="Calibri"/>
          <w:lang w:eastAsia="lt-LT"/>
        </w:rPr>
        <w:t xml:space="preserve"> transporto paslaugas </w:t>
      </w:r>
      <w:r w:rsidR="0024495D">
        <w:rPr>
          <w:rFonts w:eastAsia="Calibri"/>
          <w:lang w:eastAsia="lt-LT"/>
        </w:rPr>
        <w:t xml:space="preserve">Savivaldybėje </w:t>
      </w:r>
      <w:r w:rsidRPr="00B937D3">
        <w:rPr>
          <w:rFonts w:eastAsia="Calibri"/>
          <w:lang w:eastAsia="lt-LT"/>
        </w:rPr>
        <w:t xml:space="preserve">gyvenantiems </w:t>
      </w:r>
      <w:r w:rsidR="00391FB1">
        <w:rPr>
          <w:rFonts w:eastAsia="Calibri"/>
          <w:lang w:eastAsia="lt-LT"/>
        </w:rPr>
        <w:t xml:space="preserve">asmenims su negalia </w:t>
      </w:r>
      <w:r w:rsidRPr="00B937D3">
        <w:rPr>
          <w:rFonts w:eastAsia="Calibri"/>
          <w:lang w:eastAsia="lt-LT"/>
        </w:rPr>
        <w:t>ir</w:t>
      </w:r>
      <w:r w:rsidR="007A5A4D" w:rsidRPr="00B937D3">
        <w:rPr>
          <w:rFonts w:eastAsia="Calibri"/>
          <w:lang w:eastAsia="lt-LT"/>
        </w:rPr>
        <w:t xml:space="preserve"> juos lydintiems asmenims,</w:t>
      </w:r>
      <w:r w:rsidR="0063186F" w:rsidRPr="00B937D3">
        <w:rPr>
          <w:rFonts w:eastAsia="Calibri"/>
          <w:lang w:eastAsia="lt-LT"/>
        </w:rPr>
        <w:t xml:space="preserve"> </w:t>
      </w:r>
      <w:r w:rsidR="00361C6D">
        <w:rPr>
          <w:rFonts w:eastAsia="Calibri"/>
          <w:lang w:eastAsia="lt-LT"/>
        </w:rPr>
        <w:t xml:space="preserve">jiems </w:t>
      </w:r>
      <w:r w:rsidR="0063186F" w:rsidRPr="00B937D3">
        <w:rPr>
          <w:rFonts w:eastAsia="Calibri"/>
          <w:lang w:eastAsia="lt-LT"/>
        </w:rPr>
        <w:t>sudaro</w:t>
      </w:r>
      <w:r w:rsidR="007A5A4D" w:rsidRPr="00B937D3">
        <w:rPr>
          <w:rFonts w:eastAsia="Calibri"/>
          <w:lang w:eastAsia="lt-LT"/>
        </w:rPr>
        <w:t xml:space="preserve"> galimybę nuvykti į tolimesnius miestus</w:t>
      </w:r>
      <w:r w:rsidR="00C303D9" w:rsidRPr="00B937D3">
        <w:rPr>
          <w:rFonts w:eastAsia="Calibri"/>
          <w:lang w:eastAsia="lt-LT"/>
        </w:rPr>
        <w:t>,</w:t>
      </w:r>
      <w:r w:rsidR="007A5A4D" w:rsidRPr="00B937D3">
        <w:rPr>
          <w:rFonts w:eastAsia="Calibri"/>
          <w:lang w:eastAsia="lt-LT"/>
        </w:rPr>
        <w:t xml:space="preserve"> </w:t>
      </w:r>
      <w:r w:rsidR="00C177E3" w:rsidRPr="00B937D3">
        <w:rPr>
          <w:rFonts w:eastAsia="Calibri"/>
          <w:lang w:eastAsia="lt-LT"/>
        </w:rPr>
        <w:t xml:space="preserve">ypač </w:t>
      </w:r>
      <w:r w:rsidR="007A5A4D" w:rsidRPr="00B937D3">
        <w:rPr>
          <w:rFonts w:eastAsia="Calibri"/>
          <w:lang w:eastAsia="lt-LT"/>
        </w:rPr>
        <w:t>gydymo</w:t>
      </w:r>
      <w:r w:rsidR="00454786" w:rsidRPr="00B937D3">
        <w:rPr>
          <w:rFonts w:eastAsia="Calibri"/>
          <w:lang w:eastAsia="lt-LT"/>
        </w:rPr>
        <w:t>si</w:t>
      </w:r>
      <w:r w:rsidR="007A5A4D" w:rsidRPr="00B937D3">
        <w:rPr>
          <w:rFonts w:eastAsia="Calibri"/>
          <w:lang w:eastAsia="lt-LT"/>
        </w:rPr>
        <w:t xml:space="preserve"> tikslais.</w:t>
      </w:r>
      <w:r w:rsidR="00FC2CCF" w:rsidRPr="00B937D3">
        <w:rPr>
          <w:rFonts w:eastAsia="Calibri"/>
          <w:lang w:eastAsia="lt-LT"/>
        </w:rPr>
        <w:t xml:space="preserve"> </w:t>
      </w:r>
      <w:r w:rsidR="00391FB1">
        <w:rPr>
          <w:rFonts w:eastAsia="Calibri"/>
          <w:lang w:eastAsia="lt-LT"/>
        </w:rPr>
        <w:t>Asmenų su negalia</w:t>
      </w:r>
      <w:r w:rsidR="00FC2CCF" w:rsidRPr="00B937D3">
        <w:rPr>
          <w:rFonts w:eastAsia="Calibri"/>
          <w:lang w:eastAsia="lt-LT"/>
        </w:rPr>
        <w:t xml:space="preserve"> prašymu</w:t>
      </w:r>
      <w:r w:rsidRPr="00B937D3">
        <w:rPr>
          <w:rFonts w:eastAsia="Calibri"/>
          <w:lang w:eastAsia="lt-LT"/>
        </w:rPr>
        <w:t xml:space="preserve"> transporto paslauga skiriama nuvyk</w:t>
      </w:r>
      <w:r w:rsidR="001A23F5" w:rsidRPr="00B937D3">
        <w:rPr>
          <w:rFonts w:eastAsia="Calibri"/>
          <w:lang w:eastAsia="lt-LT"/>
        </w:rPr>
        <w:t>ti</w:t>
      </w:r>
      <w:r w:rsidRPr="00B937D3">
        <w:rPr>
          <w:rFonts w:eastAsia="Calibri"/>
          <w:lang w:eastAsia="lt-LT"/>
        </w:rPr>
        <w:t xml:space="preserve"> į sveikatos priežiūros, reabilitacijos įstaiga</w:t>
      </w:r>
      <w:r w:rsidR="00B937D3" w:rsidRPr="00B937D3">
        <w:rPr>
          <w:rFonts w:eastAsia="Calibri"/>
          <w:lang w:eastAsia="lt-LT"/>
        </w:rPr>
        <w:t>s,</w:t>
      </w:r>
      <w:r w:rsidRPr="00B937D3">
        <w:rPr>
          <w:rFonts w:eastAsia="Calibri"/>
          <w:lang w:eastAsia="lt-LT"/>
        </w:rPr>
        <w:t xml:space="preserve"> į ortopedijos įmones</w:t>
      </w:r>
      <w:r w:rsidR="005D0FC3" w:rsidRPr="00B937D3">
        <w:rPr>
          <w:rFonts w:eastAsia="Calibri"/>
          <w:lang w:eastAsia="lt-LT"/>
        </w:rPr>
        <w:t xml:space="preserve"> </w:t>
      </w:r>
      <w:r w:rsidRPr="00B937D3">
        <w:rPr>
          <w:rFonts w:eastAsia="Calibri"/>
          <w:lang w:eastAsia="lt-LT"/>
        </w:rPr>
        <w:t>ir kitais asmens prašyme n</w:t>
      </w:r>
      <w:r w:rsidR="0004499F" w:rsidRPr="00B937D3">
        <w:rPr>
          <w:rFonts w:eastAsia="Calibri"/>
          <w:lang w:eastAsia="lt-LT"/>
        </w:rPr>
        <w:t>urodytais tikslais ir atvejais.</w:t>
      </w:r>
      <w:r w:rsidRPr="00B937D3">
        <w:rPr>
          <w:rFonts w:eastAsia="Calibri"/>
          <w:lang w:eastAsia="lt-LT"/>
        </w:rPr>
        <w:t xml:space="preserve"> </w:t>
      </w:r>
      <w:r w:rsidR="009756B1" w:rsidRPr="00B937D3">
        <w:rPr>
          <w:rFonts w:eastAsia="Calibri"/>
          <w:lang w:eastAsia="lt-LT"/>
        </w:rPr>
        <w:t>Transporto paslaugai teikti 20</w:t>
      </w:r>
      <w:r w:rsidR="002E1861" w:rsidRPr="00B937D3">
        <w:rPr>
          <w:rFonts w:eastAsia="Calibri"/>
          <w:lang w:eastAsia="lt-LT"/>
        </w:rPr>
        <w:t>2</w:t>
      </w:r>
      <w:r w:rsidR="00B937D3" w:rsidRPr="00B937D3">
        <w:rPr>
          <w:rFonts w:eastAsia="Calibri"/>
          <w:lang w:eastAsia="lt-LT"/>
        </w:rPr>
        <w:t>3</w:t>
      </w:r>
      <w:r w:rsidRPr="00B937D3">
        <w:rPr>
          <w:rFonts w:eastAsia="Calibri"/>
          <w:lang w:eastAsia="lt-LT"/>
        </w:rPr>
        <w:t xml:space="preserve"> metais </w:t>
      </w:r>
      <w:r w:rsidR="00E60D6E" w:rsidRPr="00B937D3">
        <w:rPr>
          <w:rFonts w:eastAsia="Calibri"/>
          <w:lang w:eastAsia="lt-LT"/>
        </w:rPr>
        <w:t>Savivaldybė s</w:t>
      </w:r>
      <w:r w:rsidR="001608D4" w:rsidRPr="00B937D3">
        <w:rPr>
          <w:rFonts w:eastAsia="Calibri"/>
          <w:lang w:eastAsia="lt-LT"/>
        </w:rPr>
        <w:t>kyr</w:t>
      </w:r>
      <w:r w:rsidR="001608D4" w:rsidRPr="006C18F3">
        <w:rPr>
          <w:rFonts w:eastAsia="Calibri"/>
          <w:lang w:eastAsia="lt-LT"/>
        </w:rPr>
        <w:t>ė 1</w:t>
      </w:r>
      <w:r w:rsidR="00B937D3" w:rsidRPr="006C18F3">
        <w:rPr>
          <w:rFonts w:eastAsia="Calibri"/>
          <w:lang w:eastAsia="lt-LT"/>
        </w:rPr>
        <w:t>9</w:t>
      </w:r>
      <w:r w:rsidR="0063186F" w:rsidRPr="006C18F3">
        <w:rPr>
          <w:rFonts w:eastAsia="Calibri"/>
          <w:lang w:eastAsia="lt-LT"/>
        </w:rPr>
        <w:t xml:space="preserve"> </w:t>
      </w:r>
      <w:r w:rsidR="006C18F3" w:rsidRPr="006C18F3">
        <w:rPr>
          <w:rFonts w:eastAsia="Calibri"/>
          <w:lang w:eastAsia="lt-LT"/>
        </w:rPr>
        <w:t>2</w:t>
      </w:r>
      <w:r w:rsidR="00B53A6D" w:rsidRPr="006C18F3">
        <w:rPr>
          <w:rFonts w:eastAsia="Calibri"/>
          <w:lang w:eastAsia="lt-LT"/>
        </w:rPr>
        <w:t>00</w:t>
      </w:r>
      <w:r w:rsidR="0063186F" w:rsidRPr="006C18F3">
        <w:rPr>
          <w:rFonts w:eastAsia="Calibri"/>
          <w:lang w:eastAsia="lt-LT"/>
        </w:rPr>
        <w:t xml:space="preserve"> eurų</w:t>
      </w:r>
      <w:r w:rsidR="0063186F" w:rsidRPr="00B937D3">
        <w:rPr>
          <w:rFonts w:eastAsia="Calibri"/>
          <w:lang w:eastAsia="lt-LT"/>
        </w:rPr>
        <w:t>, transporto paslaugos suteiktos</w:t>
      </w:r>
      <w:r w:rsidR="005D0FC3" w:rsidRPr="00B937D3">
        <w:rPr>
          <w:rFonts w:eastAsia="Calibri"/>
          <w:lang w:eastAsia="lt-LT"/>
        </w:rPr>
        <w:t xml:space="preserve"> </w:t>
      </w:r>
      <w:r w:rsidR="00B937D3" w:rsidRPr="00B937D3">
        <w:rPr>
          <w:rFonts w:eastAsia="Calibri"/>
          <w:lang w:eastAsia="lt-LT"/>
        </w:rPr>
        <w:t>51</w:t>
      </w:r>
      <w:r w:rsidR="00CF3733" w:rsidRPr="00B937D3">
        <w:rPr>
          <w:rFonts w:eastAsia="Calibri"/>
          <w:lang w:eastAsia="lt-LT"/>
        </w:rPr>
        <w:t xml:space="preserve"> </w:t>
      </w:r>
      <w:r w:rsidR="00B937D3" w:rsidRPr="00B937D3">
        <w:rPr>
          <w:rFonts w:eastAsia="Calibri"/>
          <w:lang w:eastAsia="lt-LT"/>
        </w:rPr>
        <w:t>asmeniui su negalia</w:t>
      </w:r>
      <w:r w:rsidR="00CF3733" w:rsidRPr="00B937D3">
        <w:rPr>
          <w:rFonts w:eastAsia="Calibri"/>
          <w:lang w:eastAsia="lt-LT"/>
        </w:rPr>
        <w:t>.</w:t>
      </w:r>
    </w:p>
    <w:p w14:paraId="26DD7DEB" w14:textId="79D9FC4E" w:rsidR="00CC7207" w:rsidRPr="0097742E" w:rsidRDefault="00342648" w:rsidP="00CC720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lang w:eastAsia="lt-LT"/>
        </w:rPr>
      </w:pPr>
      <w:r w:rsidRPr="00C622BB">
        <w:rPr>
          <w:rFonts w:eastAsia="Calibri"/>
          <w:lang w:eastAsia="lt-LT"/>
        </w:rPr>
        <w:t xml:space="preserve">Svarbu pažymėti, kad </w:t>
      </w:r>
      <w:r w:rsidR="00DE45AD" w:rsidRPr="00C622BB">
        <w:rPr>
          <w:rFonts w:eastAsia="Calibri"/>
          <w:lang w:eastAsia="lt-LT"/>
        </w:rPr>
        <w:t>S</w:t>
      </w:r>
      <w:r w:rsidRPr="00C622BB">
        <w:rPr>
          <w:rFonts w:eastAsia="Calibri"/>
          <w:lang w:eastAsia="lt-LT"/>
        </w:rPr>
        <w:t>avivaldybėje jos teritorijoje visuomeninis transportas gyventojams teiki</w:t>
      </w:r>
      <w:r w:rsidR="008078C2" w:rsidRPr="00C622BB">
        <w:rPr>
          <w:rFonts w:eastAsia="Calibri"/>
          <w:lang w:eastAsia="lt-LT"/>
        </w:rPr>
        <w:t>a</w:t>
      </w:r>
      <w:r w:rsidRPr="00C622BB">
        <w:rPr>
          <w:rFonts w:eastAsia="Calibri"/>
          <w:lang w:eastAsia="lt-LT"/>
        </w:rPr>
        <w:t>mas nemokamai. Autobusų maršrutai derinami atliepiant visų bendruomenės narių poreikius.</w:t>
      </w:r>
      <w:r w:rsidR="008078C2" w:rsidRPr="00C622BB">
        <w:rPr>
          <w:rFonts w:eastAsia="Calibri"/>
          <w:lang w:eastAsia="lt-LT"/>
        </w:rPr>
        <w:t xml:space="preserve"> </w:t>
      </w:r>
      <w:r w:rsidR="00346B6F" w:rsidRPr="007F2619">
        <w:rPr>
          <w:rFonts w:eastAsia="Calibri"/>
          <w:lang w:eastAsia="lt-LT"/>
        </w:rPr>
        <w:t xml:space="preserve">Plungės autobusų parkas turi </w:t>
      </w:r>
      <w:r w:rsidR="007A2B15" w:rsidRPr="007F2619">
        <w:rPr>
          <w:rFonts w:eastAsia="Calibri"/>
          <w:lang w:eastAsia="lt-LT"/>
        </w:rPr>
        <w:t xml:space="preserve">15 </w:t>
      </w:r>
      <w:r w:rsidR="00346B6F" w:rsidRPr="007F2619">
        <w:rPr>
          <w:rFonts w:eastAsia="Calibri"/>
          <w:lang w:eastAsia="lt-LT"/>
        </w:rPr>
        <w:t>autobusų</w:t>
      </w:r>
      <w:r w:rsidR="00E65A1A">
        <w:rPr>
          <w:rFonts w:eastAsia="Calibri"/>
          <w:lang w:eastAsia="lt-LT"/>
        </w:rPr>
        <w:t>,</w:t>
      </w:r>
      <w:r w:rsidR="00346B6F" w:rsidRPr="007F2619">
        <w:rPr>
          <w:rFonts w:eastAsia="Calibri"/>
          <w:lang w:eastAsia="lt-LT"/>
        </w:rPr>
        <w:t xml:space="preserve"> pritaikytų riboto </w:t>
      </w:r>
      <w:proofErr w:type="spellStart"/>
      <w:r w:rsidR="00346B6F" w:rsidRPr="007F2619">
        <w:rPr>
          <w:rFonts w:eastAsia="Calibri"/>
          <w:lang w:eastAsia="lt-LT"/>
        </w:rPr>
        <w:t>judumo</w:t>
      </w:r>
      <w:proofErr w:type="spellEnd"/>
      <w:r w:rsidR="00346B6F" w:rsidRPr="007F2619">
        <w:rPr>
          <w:rFonts w:eastAsia="Calibri"/>
          <w:lang w:eastAsia="lt-LT"/>
        </w:rPr>
        <w:t xml:space="preserve"> asmenims</w:t>
      </w:r>
      <w:r w:rsidR="007A2B15" w:rsidRPr="007F2619">
        <w:rPr>
          <w:rFonts w:eastAsia="Calibri"/>
          <w:lang w:eastAsia="lt-LT"/>
        </w:rPr>
        <w:t xml:space="preserve">, </w:t>
      </w:r>
      <w:r w:rsidR="00CC7207" w:rsidRPr="007F2619">
        <w:rPr>
          <w:rFonts w:eastAsia="Calibri"/>
          <w:lang w:eastAsia="lt-LT"/>
        </w:rPr>
        <w:t>kurie</w:t>
      </w:r>
      <w:r w:rsidR="00CC7207" w:rsidRPr="007F2619">
        <w:rPr>
          <w:shd w:val="clear" w:color="auto" w:fill="FFFFFF"/>
        </w:rPr>
        <w:t xml:space="preserve"> atitinka prieinamumo reikalavimus</w:t>
      </w:r>
      <w:r w:rsidR="007A2B15" w:rsidRPr="007F2619">
        <w:rPr>
          <w:shd w:val="clear" w:color="auto" w:fill="FFFFFF"/>
        </w:rPr>
        <w:t xml:space="preserve"> (</w:t>
      </w:r>
      <w:proofErr w:type="spellStart"/>
      <w:r w:rsidR="00CC7207" w:rsidRPr="007F2619">
        <w:rPr>
          <w:shd w:val="clear" w:color="auto" w:fill="FFFFFF"/>
        </w:rPr>
        <w:t>žemagrindis</w:t>
      </w:r>
      <w:proofErr w:type="spellEnd"/>
      <w:r w:rsidR="00CC7207" w:rsidRPr="007F2619">
        <w:rPr>
          <w:shd w:val="clear" w:color="auto" w:fill="FFFFFF"/>
        </w:rPr>
        <w:t xml:space="preserve">, įrengtas pandusas, pritaikyta vieta neįgaliojo vežimėlio naudotojui su saugos diržais, </w:t>
      </w:r>
      <w:r w:rsidR="00CC7207" w:rsidRPr="0037285D">
        <w:rPr>
          <w:shd w:val="clear" w:color="auto" w:fill="FFFFFF"/>
        </w:rPr>
        <w:t>perspėjamieji mygtukai</w:t>
      </w:r>
      <w:r w:rsidR="00B71D56" w:rsidRPr="0072607E">
        <w:rPr>
          <w:shd w:val="clear" w:color="auto" w:fill="FFFFFF"/>
        </w:rPr>
        <w:t xml:space="preserve">) </w:t>
      </w:r>
      <w:r w:rsidR="0037285D" w:rsidRPr="002F480F">
        <w:rPr>
          <w:shd w:val="clear" w:color="auto" w:fill="FFFFFF"/>
        </w:rPr>
        <w:t>,</w:t>
      </w:r>
      <w:r w:rsidR="00B71D56" w:rsidRPr="0037285D">
        <w:rPr>
          <w:shd w:val="clear" w:color="auto" w:fill="FFFFFF"/>
        </w:rPr>
        <w:t xml:space="preserve">vykstantiems </w:t>
      </w:r>
      <w:r w:rsidR="002B30D4" w:rsidRPr="0037285D">
        <w:rPr>
          <w:shd w:val="clear" w:color="auto" w:fill="FFFFFF"/>
        </w:rPr>
        <w:t>visuomeniniu transportu</w:t>
      </w:r>
      <w:r w:rsidR="00B71D56" w:rsidRPr="0072607E">
        <w:rPr>
          <w:shd w:val="clear" w:color="auto" w:fill="FFFFFF"/>
        </w:rPr>
        <w:t>.</w:t>
      </w:r>
    </w:p>
    <w:p w14:paraId="5573EE10" w14:textId="77777777" w:rsidR="00E249A8" w:rsidRDefault="00E249A8" w:rsidP="00CC720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b/>
          <w:bCs/>
          <w:lang w:eastAsia="lt-LT"/>
        </w:rPr>
      </w:pPr>
    </w:p>
    <w:p w14:paraId="702B7F11" w14:textId="2728F2E4" w:rsidR="001E58F7" w:rsidRPr="0097742E" w:rsidRDefault="001E58F7" w:rsidP="00CC720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ascii="Arial" w:hAnsi="Arial" w:cs="Arial"/>
          <w:shd w:val="clear" w:color="auto" w:fill="FFFFFF"/>
        </w:rPr>
      </w:pPr>
      <w:r w:rsidRPr="0072607E">
        <w:rPr>
          <w:rFonts w:eastAsia="Calibri"/>
          <w:b/>
          <w:bCs/>
          <w:lang w:eastAsia="lt-LT"/>
        </w:rPr>
        <w:t xml:space="preserve">Kitos socialinės paslaugos ir </w:t>
      </w:r>
      <w:r w:rsidRPr="0097742E">
        <w:rPr>
          <w:rFonts w:eastAsia="Calibri"/>
          <w:b/>
          <w:bCs/>
          <w:lang w:eastAsia="lt-LT"/>
        </w:rPr>
        <w:t>organizuojama pagalba</w:t>
      </w:r>
      <w:r w:rsidR="00B41561" w:rsidRPr="0097742E">
        <w:rPr>
          <w:rFonts w:eastAsia="Calibri"/>
          <w:b/>
          <w:bCs/>
          <w:lang w:eastAsia="lt-LT"/>
        </w:rPr>
        <w:t>.</w:t>
      </w:r>
    </w:p>
    <w:p w14:paraId="0FC8F9FD" w14:textId="79ECBCBA" w:rsidR="00C422A3" w:rsidRPr="0037285D" w:rsidRDefault="00B10156" w:rsidP="006448F0">
      <w:pPr>
        <w:ind w:firstLine="720"/>
        <w:jc w:val="both"/>
        <w:rPr>
          <w:b/>
          <w:lang w:eastAsia="lt-LT"/>
        </w:rPr>
      </w:pPr>
      <w:r w:rsidRPr="004E708C">
        <w:rPr>
          <w:b/>
          <w:lang w:eastAsia="lt-LT"/>
        </w:rPr>
        <w:t xml:space="preserve">6.3.3. Gyventojų aprūpinimą techninės pagalbos priemonėmis </w:t>
      </w:r>
      <w:r w:rsidRPr="0037285D">
        <w:rPr>
          <w:rFonts w:eastAsia="Calibri"/>
        </w:rPr>
        <w:t>vykdo</w:t>
      </w:r>
      <w:r w:rsidRPr="00637C51">
        <w:rPr>
          <w:rFonts w:eastAsia="Calibri"/>
        </w:rPr>
        <w:t xml:space="preserve"> Plungės </w:t>
      </w:r>
      <w:r w:rsidR="00BB73E5" w:rsidRPr="00637C51">
        <w:rPr>
          <w:rFonts w:eastAsia="Calibri"/>
        </w:rPr>
        <w:t>SPC</w:t>
      </w:r>
      <w:r w:rsidR="00930242" w:rsidRPr="00637C51">
        <w:rPr>
          <w:rFonts w:eastAsia="Calibri"/>
        </w:rPr>
        <w:t>. Per 20</w:t>
      </w:r>
      <w:r w:rsidR="00C27515" w:rsidRPr="00637C51">
        <w:rPr>
          <w:rFonts w:eastAsia="Calibri"/>
        </w:rPr>
        <w:t>2</w:t>
      </w:r>
      <w:r w:rsidR="00311B3F" w:rsidRPr="00637C51">
        <w:rPr>
          <w:rFonts w:eastAsia="Calibri"/>
        </w:rPr>
        <w:t>3</w:t>
      </w:r>
      <w:r w:rsidRPr="00637C51">
        <w:rPr>
          <w:rFonts w:eastAsia="Calibri"/>
        </w:rPr>
        <w:t xml:space="preserve"> m</w:t>
      </w:r>
      <w:r w:rsidR="009B5672" w:rsidRPr="00637C51">
        <w:rPr>
          <w:rFonts w:eastAsia="Calibri"/>
        </w:rPr>
        <w:t xml:space="preserve">etus </w:t>
      </w:r>
      <w:r w:rsidRPr="00637C51">
        <w:rPr>
          <w:rFonts w:eastAsia="Calibri"/>
        </w:rPr>
        <w:t>įstaiga pri</w:t>
      </w:r>
      <w:r w:rsidR="00930242" w:rsidRPr="00637C51">
        <w:rPr>
          <w:rFonts w:eastAsia="Calibri"/>
        </w:rPr>
        <w:t xml:space="preserve">ėmė </w:t>
      </w:r>
      <w:r w:rsidR="0012514D" w:rsidRPr="00637C51">
        <w:rPr>
          <w:rFonts w:eastAsia="Calibri"/>
        </w:rPr>
        <w:t>4</w:t>
      </w:r>
      <w:r w:rsidR="00311B3F" w:rsidRPr="00637C51">
        <w:rPr>
          <w:rFonts w:eastAsia="Calibri"/>
        </w:rPr>
        <w:t>16</w:t>
      </w:r>
      <w:r w:rsidR="0063186F" w:rsidRPr="00637C51">
        <w:rPr>
          <w:rFonts w:eastAsia="Calibri"/>
        </w:rPr>
        <w:t xml:space="preserve"> gyventojų </w:t>
      </w:r>
      <w:r w:rsidRPr="0037285D">
        <w:rPr>
          <w:rFonts w:eastAsia="Calibri"/>
        </w:rPr>
        <w:t>prašym</w:t>
      </w:r>
      <w:r w:rsidR="00311B3F" w:rsidRPr="0037285D">
        <w:rPr>
          <w:rFonts w:eastAsia="Calibri"/>
        </w:rPr>
        <w:t>ų</w:t>
      </w:r>
      <w:r w:rsidRPr="0072607E">
        <w:rPr>
          <w:rFonts w:eastAsia="Calibri"/>
        </w:rPr>
        <w:t xml:space="preserve"> </w:t>
      </w:r>
      <w:r w:rsidRPr="0097742E">
        <w:rPr>
          <w:rFonts w:eastAsia="Calibri"/>
        </w:rPr>
        <w:t>kompensacin</w:t>
      </w:r>
      <w:r w:rsidR="00E93618" w:rsidRPr="0097742E">
        <w:rPr>
          <w:rFonts w:eastAsia="Calibri"/>
        </w:rPr>
        <w:t>ės</w:t>
      </w:r>
      <w:r w:rsidR="00930242" w:rsidRPr="0097742E">
        <w:rPr>
          <w:rFonts w:eastAsia="Calibri"/>
        </w:rPr>
        <w:t xml:space="preserve"> technik</w:t>
      </w:r>
      <w:r w:rsidR="00E93618" w:rsidRPr="004E708C">
        <w:rPr>
          <w:rFonts w:eastAsia="Calibri"/>
        </w:rPr>
        <w:t>os pagalbos priemonėms</w:t>
      </w:r>
      <w:r w:rsidR="00930242" w:rsidRPr="0037285D">
        <w:rPr>
          <w:rFonts w:eastAsia="Calibri"/>
        </w:rPr>
        <w:t xml:space="preserve"> </w:t>
      </w:r>
      <w:r w:rsidR="0063186F" w:rsidRPr="0037285D">
        <w:rPr>
          <w:rFonts w:eastAsia="Calibri"/>
        </w:rPr>
        <w:t xml:space="preserve">gauti </w:t>
      </w:r>
      <w:r w:rsidRPr="0037285D">
        <w:rPr>
          <w:rFonts w:eastAsia="Calibri"/>
        </w:rPr>
        <w:t xml:space="preserve">ir </w:t>
      </w:r>
      <w:r w:rsidR="0063186F" w:rsidRPr="0037285D">
        <w:rPr>
          <w:rFonts w:eastAsia="Calibri"/>
        </w:rPr>
        <w:t xml:space="preserve">jiems </w:t>
      </w:r>
      <w:r w:rsidRPr="0037285D">
        <w:rPr>
          <w:rFonts w:eastAsia="Calibri"/>
        </w:rPr>
        <w:t>išdavė</w:t>
      </w:r>
      <w:r w:rsidR="0063186F" w:rsidRPr="0037285D">
        <w:rPr>
          <w:rFonts w:eastAsia="Calibri"/>
        </w:rPr>
        <w:t xml:space="preserve"> </w:t>
      </w:r>
      <w:r w:rsidR="0012514D" w:rsidRPr="0037285D">
        <w:rPr>
          <w:rFonts w:eastAsia="Calibri"/>
        </w:rPr>
        <w:t>4</w:t>
      </w:r>
      <w:r w:rsidR="00311B3F" w:rsidRPr="0037285D">
        <w:rPr>
          <w:rFonts w:eastAsia="Calibri"/>
        </w:rPr>
        <w:t>23</w:t>
      </w:r>
      <w:r w:rsidR="0063186F" w:rsidRPr="0037285D">
        <w:rPr>
          <w:rFonts w:eastAsia="Calibri"/>
        </w:rPr>
        <w:t xml:space="preserve"> kompensacin</w:t>
      </w:r>
      <w:r w:rsidR="00C27515" w:rsidRPr="0037285D">
        <w:rPr>
          <w:rFonts w:eastAsia="Calibri"/>
        </w:rPr>
        <w:t>es</w:t>
      </w:r>
      <w:r w:rsidR="0063186F" w:rsidRPr="0037285D">
        <w:rPr>
          <w:rFonts w:eastAsia="Calibri"/>
        </w:rPr>
        <w:t xml:space="preserve"> priemon</w:t>
      </w:r>
      <w:r w:rsidR="00C27515" w:rsidRPr="0037285D">
        <w:rPr>
          <w:rFonts w:eastAsia="Calibri"/>
        </w:rPr>
        <w:t>es</w:t>
      </w:r>
      <w:r w:rsidR="0063186F" w:rsidRPr="0037285D">
        <w:rPr>
          <w:rFonts w:eastAsia="Calibri"/>
        </w:rPr>
        <w:t xml:space="preserve"> </w:t>
      </w:r>
      <w:r w:rsidR="00311B3F" w:rsidRPr="0037285D">
        <w:rPr>
          <w:rFonts w:eastAsia="Calibri"/>
        </w:rPr>
        <w:t>asmenų su negalia</w:t>
      </w:r>
      <w:r w:rsidRPr="0037285D">
        <w:rPr>
          <w:rFonts w:eastAsia="Calibri"/>
        </w:rPr>
        <w:t xml:space="preserve"> </w:t>
      </w:r>
      <w:r w:rsidR="00311B3F" w:rsidRPr="0037285D">
        <w:rPr>
          <w:rFonts w:eastAsia="Calibri"/>
        </w:rPr>
        <w:t xml:space="preserve">individualių </w:t>
      </w:r>
      <w:r w:rsidRPr="0037285D">
        <w:rPr>
          <w:rFonts w:eastAsia="Calibri"/>
        </w:rPr>
        <w:t xml:space="preserve">poreikių tenkinimui </w:t>
      </w:r>
      <w:r w:rsidR="0063186F" w:rsidRPr="0037285D">
        <w:rPr>
          <w:rFonts w:eastAsia="Calibri"/>
        </w:rPr>
        <w:t xml:space="preserve">už </w:t>
      </w:r>
      <w:r w:rsidR="0012514D" w:rsidRPr="0037285D">
        <w:rPr>
          <w:rFonts w:eastAsia="Calibri"/>
        </w:rPr>
        <w:t>2</w:t>
      </w:r>
      <w:r w:rsidR="00311B3F" w:rsidRPr="0037285D">
        <w:rPr>
          <w:rFonts w:eastAsia="Calibri"/>
        </w:rPr>
        <w:t>0</w:t>
      </w:r>
      <w:r w:rsidR="00F019BA" w:rsidRPr="0037285D">
        <w:rPr>
          <w:rFonts w:eastAsia="Calibri"/>
        </w:rPr>
        <w:t xml:space="preserve"> </w:t>
      </w:r>
      <w:r w:rsidR="00311B3F" w:rsidRPr="0037285D">
        <w:rPr>
          <w:rFonts w:eastAsia="Calibri"/>
        </w:rPr>
        <w:t>465</w:t>
      </w:r>
      <w:r w:rsidR="0012514D" w:rsidRPr="0037285D">
        <w:rPr>
          <w:rFonts w:eastAsia="Calibri"/>
        </w:rPr>
        <w:t>,</w:t>
      </w:r>
      <w:r w:rsidR="00311B3F" w:rsidRPr="0037285D">
        <w:rPr>
          <w:rFonts w:eastAsia="Calibri"/>
        </w:rPr>
        <w:t>74</w:t>
      </w:r>
      <w:r w:rsidR="0012514D" w:rsidRPr="0037285D">
        <w:rPr>
          <w:rFonts w:eastAsia="Calibri"/>
        </w:rPr>
        <w:t xml:space="preserve"> euro, 2</w:t>
      </w:r>
      <w:r w:rsidR="00311B3F" w:rsidRPr="0037285D">
        <w:rPr>
          <w:rFonts w:eastAsia="Calibri"/>
        </w:rPr>
        <w:t>5</w:t>
      </w:r>
      <w:r w:rsidR="0012514D" w:rsidRPr="0037285D">
        <w:rPr>
          <w:rFonts w:eastAsia="Calibri"/>
        </w:rPr>
        <w:t>5 techninės pagalbos priemonės buvo grąžintos.</w:t>
      </w:r>
      <w:r w:rsidR="0012514D" w:rsidRPr="0037285D">
        <w:rPr>
          <w:b/>
          <w:lang w:eastAsia="lt-LT"/>
        </w:rPr>
        <w:t xml:space="preserve"> </w:t>
      </w:r>
    </w:p>
    <w:p w14:paraId="2C2B1562" w14:textId="4B99A728" w:rsidR="00B719FD" w:rsidRPr="00303C7B" w:rsidRDefault="00F41CDA" w:rsidP="006448F0">
      <w:pPr>
        <w:ind w:firstLine="720"/>
        <w:jc w:val="both"/>
      </w:pPr>
      <w:r w:rsidRPr="0037285D">
        <w:rPr>
          <w:b/>
        </w:rPr>
        <w:t>6.3.4. Būsto pritaikym</w:t>
      </w:r>
      <w:r w:rsidR="00303C7B" w:rsidRPr="0037285D">
        <w:rPr>
          <w:b/>
        </w:rPr>
        <w:t>as asmenims su negalia</w:t>
      </w:r>
      <w:r w:rsidR="00C422A3" w:rsidRPr="0037285D">
        <w:rPr>
          <w:b/>
        </w:rPr>
        <w:t xml:space="preserve">. </w:t>
      </w:r>
      <w:bookmarkStart w:id="33" w:name="_Hlk99484989"/>
      <w:r w:rsidR="00C422A3" w:rsidRPr="0037285D">
        <w:t>Judėjimo</w:t>
      </w:r>
      <w:r w:rsidR="00C422A3" w:rsidRPr="00303C7B">
        <w:t xml:space="preserve"> negalią turintiems asmenims</w:t>
      </w:r>
      <w:r w:rsidR="009B70DB" w:rsidRPr="00303C7B">
        <w:t xml:space="preserve"> sudarant palankesnę gyvenamąją aplinką</w:t>
      </w:r>
      <w:r w:rsidR="00C422A3" w:rsidRPr="00303C7B">
        <w:t xml:space="preserve"> iš Savivaldybės ir </w:t>
      </w:r>
      <w:r w:rsidR="00DE45AD" w:rsidRPr="00303C7B">
        <w:t>v</w:t>
      </w:r>
      <w:r w:rsidR="00C422A3" w:rsidRPr="00303C7B">
        <w:t xml:space="preserve">alstybės biudžetų lėšų pritaikomas jų gyvenamasis būstas. </w:t>
      </w:r>
    </w:p>
    <w:p w14:paraId="505DF107" w14:textId="16F8850D" w:rsidR="00303C7B" w:rsidRPr="0037285D" w:rsidRDefault="00C422A3" w:rsidP="009B70DB">
      <w:pPr>
        <w:ind w:firstLine="720"/>
        <w:jc w:val="both"/>
        <w:rPr>
          <w:rFonts w:eastAsia="Calibri"/>
        </w:rPr>
      </w:pPr>
      <w:r w:rsidRPr="00303C7B">
        <w:t>20</w:t>
      </w:r>
      <w:r w:rsidR="00B719FD" w:rsidRPr="00303C7B">
        <w:t>2</w:t>
      </w:r>
      <w:r w:rsidR="00303C7B" w:rsidRPr="00303C7B">
        <w:t>3</w:t>
      </w:r>
      <w:r w:rsidRPr="00303C7B">
        <w:t xml:space="preserve"> metais</w:t>
      </w:r>
      <w:r w:rsidR="00303C7B" w:rsidRPr="00303C7B">
        <w:t xml:space="preserve"> įgyvendinant</w:t>
      </w:r>
      <w:r w:rsidR="00BD6898" w:rsidRPr="00303C7B">
        <w:rPr>
          <w:rFonts w:eastAsia="Calibri"/>
        </w:rPr>
        <w:t xml:space="preserve"> </w:t>
      </w:r>
      <w:r w:rsidR="00303C7B" w:rsidRPr="00303C7B">
        <w:rPr>
          <w:rFonts w:eastAsia="Calibri"/>
        </w:rPr>
        <w:t>Būsto pritaikymo asmenims su negalia tvarkos aprašą</w:t>
      </w:r>
      <w:r w:rsidR="00BD6898" w:rsidRPr="00303C7B">
        <w:rPr>
          <w:rFonts w:eastAsia="Calibri"/>
        </w:rPr>
        <w:t xml:space="preserve"> suaugusių asmenų</w:t>
      </w:r>
      <w:r w:rsidR="00303C7B" w:rsidRPr="00303C7B">
        <w:rPr>
          <w:rFonts w:eastAsia="Calibri"/>
        </w:rPr>
        <w:t xml:space="preserve"> su negalia</w:t>
      </w:r>
      <w:r w:rsidR="00BD6898" w:rsidRPr="00303C7B">
        <w:rPr>
          <w:rFonts w:eastAsia="Calibri"/>
        </w:rPr>
        <w:t xml:space="preserve"> </w:t>
      </w:r>
      <w:r w:rsidRPr="00303C7B">
        <w:rPr>
          <w:rFonts w:eastAsia="Calibri"/>
        </w:rPr>
        <w:t>būsto ir aplinkos pritaikymui</w:t>
      </w:r>
      <w:r w:rsidR="009B70DB" w:rsidRPr="00303C7B">
        <w:rPr>
          <w:rFonts w:eastAsia="Calibri"/>
        </w:rPr>
        <w:t xml:space="preserve"> </w:t>
      </w:r>
      <w:r w:rsidRPr="00303C7B">
        <w:rPr>
          <w:rFonts w:eastAsia="Calibri"/>
        </w:rPr>
        <w:t xml:space="preserve">panaudota </w:t>
      </w:r>
      <w:r w:rsidR="00303C7B" w:rsidRPr="0037285D">
        <w:rPr>
          <w:rFonts w:eastAsia="Calibri"/>
        </w:rPr>
        <w:t>94 117,09 euro: 56 668,84</w:t>
      </w:r>
      <w:r w:rsidR="00303C7B" w:rsidRPr="0037285D">
        <w:rPr>
          <w:lang w:eastAsia="lt-LT"/>
        </w:rPr>
        <w:t xml:space="preserve"> </w:t>
      </w:r>
      <w:r w:rsidR="00303C7B" w:rsidRPr="0072607E">
        <w:rPr>
          <w:rFonts w:eastAsia="Calibri"/>
        </w:rPr>
        <w:t xml:space="preserve">euro </w:t>
      </w:r>
      <w:r w:rsidR="00E65A1A" w:rsidRPr="002F480F">
        <w:rPr>
          <w:rFonts w:eastAsia="Calibri"/>
        </w:rPr>
        <w:t>–</w:t>
      </w:r>
      <w:r w:rsidR="00303C7B" w:rsidRPr="0037285D">
        <w:rPr>
          <w:rFonts w:eastAsia="Calibri"/>
        </w:rPr>
        <w:t xml:space="preserve"> iš valstybės ir 37 448,25 euro </w:t>
      </w:r>
      <w:r w:rsidR="00E65A1A" w:rsidRPr="002F480F">
        <w:rPr>
          <w:rFonts w:eastAsia="Calibri"/>
        </w:rPr>
        <w:t>–</w:t>
      </w:r>
      <w:r w:rsidR="00303C7B" w:rsidRPr="0037285D">
        <w:rPr>
          <w:rFonts w:eastAsia="Calibri"/>
        </w:rPr>
        <w:t xml:space="preserve"> iš Savivaldybės biudžetų lėšų.</w:t>
      </w:r>
    </w:p>
    <w:p w14:paraId="458C65B9" w14:textId="42CCAF40" w:rsidR="004D5A76" w:rsidRPr="00550C92" w:rsidRDefault="007A45BA" w:rsidP="00550C92">
      <w:pPr>
        <w:ind w:firstLine="720"/>
        <w:jc w:val="both"/>
      </w:pPr>
      <w:r w:rsidRPr="0072607E">
        <w:rPr>
          <w:rFonts w:eastAsia="Calibri"/>
        </w:rPr>
        <w:t>Savivaldybė s</w:t>
      </w:r>
      <w:r w:rsidRPr="0097742E">
        <w:rPr>
          <w:rFonts w:eastAsia="Calibri"/>
        </w:rPr>
        <w:t xml:space="preserve">uaugusių asmenų su specialiuoju nuolatinės slaugos poreikiu ir (ar) </w:t>
      </w:r>
      <w:r w:rsidRPr="0097742E">
        <w:t xml:space="preserve">judėjimo techninės pagalbos priemonėmis poreikių patenkinimui </w:t>
      </w:r>
      <w:r w:rsidRPr="004E708C">
        <w:rPr>
          <w:rFonts w:eastAsia="Calibri"/>
        </w:rPr>
        <w:t>pritaikė 12</w:t>
      </w:r>
      <w:r w:rsidRPr="007A45BA">
        <w:rPr>
          <w:rFonts w:eastAsia="Calibri"/>
        </w:rPr>
        <w:t xml:space="preserve"> būstų,</w:t>
      </w:r>
      <w:r w:rsidR="007F449E">
        <w:rPr>
          <w:rFonts w:eastAsia="Calibri"/>
        </w:rPr>
        <w:t xml:space="preserve"> t.</w:t>
      </w:r>
      <w:r w:rsidR="00E65A1A">
        <w:rPr>
          <w:rFonts w:eastAsia="Calibri"/>
        </w:rPr>
        <w:t xml:space="preserve"> </w:t>
      </w:r>
      <w:r w:rsidR="007F449E">
        <w:rPr>
          <w:rFonts w:eastAsia="Calibri"/>
        </w:rPr>
        <w:t>y. 3 būstais daugiau nei 2022 metais.</w:t>
      </w:r>
      <w:r w:rsidRPr="007A45BA">
        <w:rPr>
          <w:rFonts w:eastAsia="Calibri"/>
        </w:rPr>
        <w:t xml:space="preserve"> </w:t>
      </w:r>
      <w:r w:rsidR="007F449E">
        <w:rPr>
          <w:rFonts w:eastAsia="Calibri"/>
        </w:rPr>
        <w:t>I</w:t>
      </w:r>
      <w:r w:rsidRPr="007A45BA">
        <w:rPr>
          <w:rFonts w:eastAsia="Calibri"/>
        </w:rPr>
        <w:t>š jų 1</w:t>
      </w:r>
      <w:r w:rsidRPr="003A3FC6">
        <w:rPr>
          <w:rFonts w:eastAsia="Calibri"/>
        </w:rPr>
        <w:t xml:space="preserve"> būste</w:t>
      </w:r>
      <w:r w:rsidRPr="007A45BA">
        <w:t xml:space="preserve"> įrengtas keltuvas nusileidimui iš pirmo aukšto ant antžeminės namo dalies, atlikti kiti aplinkos pritaikymo darbai.</w:t>
      </w:r>
      <w:r w:rsidRPr="007A45BA">
        <w:rPr>
          <w:rFonts w:eastAsia="Calibri"/>
        </w:rPr>
        <w:t xml:space="preserve"> </w:t>
      </w:r>
      <w:r w:rsidRPr="0037285D">
        <w:t>Iš dvylikos par</w:t>
      </w:r>
      <w:r w:rsidRPr="0072607E">
        <w:t xml:space="preserve">eiškėjų </w:t>
      </w:r>
      <w:r w:rsidR="0037285D" w:rsidRPr="002F480F">
        <w:t xml:space="preserve">– </w:t>
      </w:r>
      <w:r w:rsidRPr="0037285D">
        <w:t>keturi asmenys būstus prisitaikė</w:t>
      </w:r>
      <w:r w:rsidRPr="0072607E">
        <w:t xml:space="preserve"> savarankiškai.</w:t>
      </w:r>
      <w:r w:rsidRPr="007A45BA">
        <w:t xml:space="preserve"> </w:t>
      </w:r>
    </w:p>
    <w:p w14:paraId="0BE02C78" w14:textId="0BCC1264" w:rsidR="00B719FD" w:rsidRPr="002A0B54" w:rsidRDefault="00D1019C" w:rsidP="00D1019C">
      <w:pPr>
        <w:jc w:val="both"/>
        <w:rPr>
          <w:rFonts w:eastAsia="Calibri"/>
          <w:color w:val="FF0000"/>
        </w:rPr>
      </w:pPr>
      <w:r>
        <w:rPr>
          <w:noProof/>
          <w:lang w:eastAsia="lt-LT"/>
        </w:rPr>
        <w:drawing>
          <wp:inline distT="0" distB="0" distL="0" distR="0" wp14:anchorId="0D1DD1BA" wp14:editId="0D24F3FB">
            <wp:extent cx="6103620" cy="1432560"/>
            <wp:effectExtent l="0" t="0" r="11430" b="15240"/>
            <wp:docPr id="15" name="Diagrama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bookmarkEnd w:id="33"/>
    <w:p w14:paraId="28E777A5" w14:textId="706880F9" w:rsidR="007C56A2" w:rsidRPr="00D1019C" w:rsidRDefault="004A5379" w:rsidP="004D5A76">
      <w:pPr>
        <w:jc w:val="both"/>
        <w:rPr>
          <w:i/>
          <w:iCs/>
          <w:noProof/>
          <w:sz w:val="20"/>
          <w:szCs w:val="20"/>
          <w:lang w:eastAsia="lt-LT"/>
        </w:rPr>
      </w:pPr>
      <w:r w:rsidRPr="00D1019C">
        <w:rPr>
          <w:i/>
          <w:iCs/>
          <w:noProof/>
          <w:sz w:val="20"/>
          <w:szCs w:val="20"/>
          <w:lang w:eastAsia="lt-LT"/>
        </w:rPr>
        <w:t>Šaltinis:Socialinės paramos skyri</w:t>
      </w:r>
      <w:r w:rsidR="00D26B97">
        <w:rPr>
          <w:i/>
          <w:iCs/>
          <w:noProof/>
          <w:sz w:val="20"/>
          <w:szCs w:val="20"/>
          <w:lang w:eastAsia="lt-LT"/>
        </w:rPr>
        <w:t>aus duomenys</w:t>
      </w:r>
    </w:p>
    <w:p w14:paraId="2E48FC3B" w14:textId="77777777" w:rsidR="004A5379" w:rsidRPr="002A0B54" w:rsidRDefault="004A5379" w:rsidP="004D5A76">
      <w:pPr>
        <w:jc w:val="both"/>
        <w:rPr>
          <w:i/>
          <w:iCs/>
          <w:noProof/>
          <w:color w:val="FF0000"/>
          <w:sz w:val="20"/>
          <w:szCs w:val="20"/>
          <w:lang w:eastAsia="lt-LT"/>
        </w:rPr>
      </w:pPr>
    </w:p>
    <w:p w14:paraId="27A54A18" w14:textId="185FEC67" w:rsidR="003E7CE4" w:rsidRDefault="00DE45AD" w:rsidP="004D5A76">
      <w:pPr>
        <w:autoSpaceDE w:val="0"/>
        <w:autoSpaceDN w:val="0"/>
        <w:ind w:firstLine="720"/>
        <w:jc w:val="both"/>
        <w:rPr>
          <w:rFonts w:eastAsia="SimSun"/>
          <w:bCs/>
        </w:rPr>
      </w:pPr>
      <w:r w:rsidRPr="007A3359">
        <w:rPr>
          <w:rFonts w:eastAsia="SimSun"/>
          <w:bCs/>
        </w:rPr>
        <w:t>S</w:t>
      </w:r>
      <w:r w:rsidR="00C422A3" w:rsidRPr="007A3359">
        <w:rPr>
          <w:rFonts w:eastAsia="SimSun"/>
          <w:bCs/>
        </w:rPr>
        <w:t>avivaldybėje yra visuomeninės paskirties pastatų</w:t>
      </w:r>
      <w:r w:rsidR="001A23F5" w:rsidRPr="007A3359">
        <w:rPr>
          <w:rFonts w:eastAsia="SimSun"/>
          <w:bCs/>
        </w:rPr>
        <w:t>,</w:t>
      </w:r>
      <w:r w:rsidR="00C70AD4" w:rsidRPr="007A3359">
        <w:rPr>
          <w:rFonts w:eastAsia="SimSun"/>
          <w:bCs/>
        </w:rPr>
        <w:t xml:space="preserve"> vis </w:t>
      </w:r>
      <w:r w:rsidR="00A2018C" w:rsidRPr="007A3359">
        <w:rPr>
          <w:rFonts w:eastAsia="SimSun"/>
          <w:bCs/>
        </w:rPr>
        <w:t xml:space="preserve">dar </w:t>
      </w:r>
      <w:r w:rsidR="00C422A3" w:rsidRPr="007A3359">
        <w:rPr>
          <w:rFonts w:eastAsia="SimSun"/>
          <w:bCs/>
        </w:rPr>
        <w:t xml:space="preserve">nepritaikytų </w:t>
      </w:r>
      <w:r w:rsidR="00115154">
        <w:rPr>
          <w:rFonts w:eastAsia="SimSun"/>
          <w:bCs/>
        </w:rPr>
        <w:t>asmenų su negalia</w:t>
      </w:r>
      <w:r w:rsidR="00C422A3" w:rsidRPr="007A3359">
        <w:rPr>
          <w:rFonts w:eastAsia="SimSun"/>
          <w:bCs/>
        </w:rPr>
        <w:t xml:space="preserve"> poreikiams.</w:t>
      </w:r>
    </w:p>
    <w:p w14:paraId="7122E48C" w14:textId="62A6BF1A" w:rsidR="000255D9" w:rsidRDefault="007A3359" w:rsidP="00F9054F">
      <w:pPr>
        <w:autoSpaceDE w:val="0"/>
        <w:autoSpaceDN w:val="0"/>
        <w:ind w:firstLine="720"/>
        <w:jc w:val="both"/>
        <w:rPr>
          <w:rFonts w:eastAsia="SimSun"/>
          <w:bCs/>
        </w:rPr>
      </w:pPr>
      <w:r>
        <w:rPr>
          <w:rFonts w:eastAsia="SimSun"/>
          <w:bCs/>
        </w:rPr>
        <w:t xml:space="preserve">Svarbu pažymėti, kad Savivaldybės mero </w:t>
      </w:r>
      <w:r w:rsidR="004E6DDE" w:rsidRPr="004E6DDE">
        <w:rPr>
          <w:rFonts w:eastAsia="SimSun"/>
          <w:bCs/>
        </w:rPr>
        <w:t xml:space="preserve">2023 </w:t>
      </w:r>
      <w:proofErr w:type="spellStart"/>
      <w:r w:rsidR="004E6DDE" w:rsidRPr="004E6DDE">
        <w:rPr>
          <w:rFonts w:eastAsia="SimSun"/>
          <w:bCs/>
        </w:rPr>
        <w:t>m</w:t>
      </w:r>
      <w:proofErr w:type="spellEnd"/>
      <w:r w:rsidR="004E6DDE" w:rsidRPr="004E6DDE">
        <w:rPr>
          <w:rFonts w:eastAsia="SimSun"/>
          <w:bCs/>
        </w:rPr>
        <w:t xml:space="preserve">. birželio 15 </w:t>
      </w:r>
      <w:proofErr w:type="spellStart"/>
      <w:r w:rsidR="004E6DDE" w:rsidRPr="004E6DDE">
        <w:rPr>
          <w:rFonts w:eastAsia="SimSun"/>
          <w:bCs/>
        </w:rPr>
        <w:t>d</w:t>
      </w:r>
      <w:proofErr w:type="spellEnd"/>
      <w:r w:rsidR="004E6DDE" w:rsidRPr="004E6DDE">
        <w:rPr>
          <w:rFonts w:eastAsia="SimSun"/>
          <w:bCs/>
        </w:rPr>
        <w:t xml:space="preserve">. </w:t>
      </w:r>
      <w:r>
        <w:rPr>
          <w:rFonts w:eastAsia="SimSun"/>
          <w:bCs/>
        </w:rPr>
        <w:t>potvarkiu</w:t>
      </w:r>
      <w:r w:rsidR="007137C9">
        <w:rPr>
          <w:rFonts w:eastAsia="SimSun"/>
          <w:bCs/>
        </w:rPr>
        <w:t xml:space="preserve"> </w:t>
      </w:r>
      <w:proofErr w:type="spellStart"/>
      <w:r w:rsidR="007137C9">
        <w:rPr>
          <w:rFonts w:eastAsia="SimSun"/>
          <w:bCs/>
        </w:rPr>
        <w:t>Nr</w:t>
      </w:r>
      <w:proofErr w:type="spellEnd"/>
      <w:r w:rsidR="007137C9">
        <w:rPr>
          <w:rFonts w:eastAsia="SimSun"/>
          <w:bCs/>
        </w:rPr>
        <w:t>. PE-138 buvo sudaryta Plungės rajono savivald</w:t>
      </w:r>
      <w:r w:rsidR="00115154">
        <w:rPr>
          <w:rFonts w:eastAsia="SimSun"/>
          <w:bCs/>
        </w:rPr>
        <w:t>ybės</w:t>
      </w:r>
      <w:r w:rsidR="007137C9">
        <w:rPr>
          <w:rFonts w:eastAsia="SimSun"/>
          <w:bCs/>
        </w:rPr>
        <w:t xml:space="preserve"> infrastruktūros įrengimo ir </w:t>
      </w:r>
      <w:r w:rsidR="00115154">
        <w:rPr>
          <w:rFonts w:eastAsia="SimSun"/>
          <w:bCs/>
        </w:rPr>
        <w:t>jos pritaikymo asmenims su negalia</w:t>
      </w:r>
      <w:r w:rsidR="007137C9">
        <w:rPr>
          <w:rFonts w:eastAsia="SimSun"/>
          <w:bCs/>
        </w:rPr>
        <w:t xml:space="preserve"> darbo grupė, kuri išanalizavo </w:t>
      </w:r>
      <w:r w:rsidR="001042CA">
        <w:rPr>
          <w:rFonts w:eastAsia="SimSun"/>
          <w:bCs/>
        </w:rPr>
        <w:t>Savivaldybės infrastruktūros ir susiekimo, administracinės paskirties pastatų, socialinių įstaigų,</w:t>
      </w:r>
      <w:r w:rsidR="009B3206">
        <w:rPr>
          <w:rFonts w:eastAsia="SimSun"/>
          <w:bCs/>
        </w:rPr>
        <w:t xml:space="preserve"> ugdymo įstaigų</w:t>
      </w:r>
      <w:r w:rsidR="001042CA">
        <w:rPr>
          <w:rFonts w:eastAsia="SimSun"/>
          <w:bCs/>
        </w:rPr>
        <w:t xml:space="preserve">, bibliotekų </w:t>
      </w:r>
      <w:r w:rsidR="00115154">
        <w:rPr>
          <w:rFonts w:eastAsia="SimSun"/>
          <w:bCs/>
        </w:rPr>
        <w:t xml:space="preserve">infrastruktūros įrengimo ir pritaikymo </w:t>
      </w:r>
      <w:r w:rsidR="001F7F5F">
        <w:rPr>
          <w:rFonts w:eastAsia="SimSun"/>
          <w:bCs/>
        </w:rPr>
        <w:t xml:space="preserve">asmenims su negalia </w:t>
      </w:r>
      <w:r w:rsidR="00115154">
        <w:rPr>
          <w:rFonts w:eastAsia="SimSun"/>
          <w:bCs/>
        </w:rPr>
        <w:t xml:space="preserve">poreikį, galimybes bei </w:t>
      </w:r>
      <w:r w:rsidR="00D92420">
        <w:rPr>
          <w:rFonts w:eastAsia="SimSun"/>
          <w:bCs/>
        </w:rPr>
        <w:t>parengė</w:t>
      </w:r>
      <w:r w:rsidR="00281B24">
        <w:rPr>
          <w:rFonts w:eastAsia="SimSun"/>
          <w:bCs/>
        </w:rPr>
        <w:t xml:space="preserve"> siūlymą</w:t>
      </w:r>
      <w:r w:rsidR="009B3206">
        <w:rPr>
          <w:rFonts w:eastAsia="SimSun"/>
          <w:bCs/>
        </w:rPr>
        <w:t xml:space="preserve"> dėl bendros prioriteto eilės pagal pastato pritaikymą asmenims su negalia. </w:t>
      </w:r>
      <w:r w:rsidR="00F9054F">
        <w:rPr>
          <w:rFonts w:eastAsia="SimSun"/>
          <w:bCs/>
        </w:rPr>
        <w:t xml:space="preserve">Darbo grupės siūlymai pristatyti Savivaldybės tarybos posėdyje, kuriame priimtas protokolinis nutarimas pritarti </w:t>
      </w:r>
      <w:r w:rsidR="00F9054F" w:rsidRPr="00F9054F">
        <w:rPr>
          <w:rFonts w:eastAsia="SimSun"/>
          <w:bCs/>
        </w:rPr>
        <w:t>pateiktiems siūlymams ir įpareigoti atitinkamas institucijas šiuos siūlymus įgyvendinti.</w:t>
      </w:r>
    </w:p>
    <w:p w14:paraId="5795C91C" w14:textId="77777777" w:rsidR="00593970" w:rsidRDefault="00593970" w:rsidP="00F9054F">
      <w:pPr>
        <w:autoSpaceDE w:val="0"/>
        <w:autoSpaceDN w:val="0"/>
        <w:ind w:firstLine="720"/>
        <w:jc w:val="both"/>
        <w:rPr>
          <w:rFonts w:eastAsia="SimSun"/>
          <w:bCs/>
        </w:rPr>
      </w:pPr>
    </w:p>
    <w:p w14:paraId="26F67EA4" w14:textId="77777777" w:rsidR="00593970" w:rsidRPr="00593970" w:rsidRDefault="00593970" w:rsidP="00593970">
      <w:pPr>
        <w:jc w:val="center"/>
        <w:rPr>
          <w:rFonts w:eastAsia="Calibri"/>
          <w:b/>
          <w:bCs/>
        </w:rPr>
      </w:pPr>
      <w:r w:rsidRPr="00593970">
        <w:rPr>
          <w:rFonts w:eastAsia="Calibri"/>
          <w:b/>
          <w:bCs/>
        </w:rPr>
        <w:t>Bendra prioriteto eilė pagal pastato pritaikymą asmenims su negalia (</w:t>
      </w:r>
      <w:proofErr w:type="spellStart"/>
      <w:r w:rsidRPr="00593970">
        <w:rPr>
          <w:rFonts w:eastAsia="Calibri"/>
          <w:b/>
          <w:bCs/>
        </w:rPr>
        <w:t>AsN</w:t>
      </w:r>
      <w:proofErr w:type="spellEnd"/>
      <w:r w:rsidRPr="00593970">
        <w:rPr>
          <w:rFonts w:eastAsia="Calibri"/>
          <w:b/>
          <w:bCs/>
        </w:rPr>
        <w:t>)</w:t>
      </w:r>
    </w:p>
    <w:tbl>
      <w:tblPr>
        <w:tblStyle w:val="Lentelstinklelis3"/>
        <w:tblW w:w="0" w:type="auto"/>
        <w:tblLook w:val="04A0" w:firstRow="1" w:lastRow="0" w:firstColumn="1" w:lastColumn="0" w:noHBand="0" w:noVBand="1"/>
      </w:tblPr>
      <w:tblGrid>
        <w:gridCol w:w="1510"/>
        <w:gridCol w:w="1072"/>
        <w:gridCol w:w="7273"/>
      </w:tblGrid>
      <w:tr w:rsidR="00593970" w:rsidRPr="00593970" w14:paraId="0E21DF2A" w14:textId="77777777" w:rsidTr="00593970">
        <w:tc>
          <w:tcPr>
            <w:tcW w:w="1516" w:type="dxa"/>
            <w:shd w:val="clear" w:color="auto" w:fill="F2F2F2" w:themeFill="background1" w:themeFillShade="F2"/>
          </w:tcPr>
          <w:p w14:paraId="59651F56" w14:textId="77777777" w:rsidR="00593970" w:rsidRPr="00593970" w:rsidRDefault="00593970" w:rsidP="00593970">
            <w:pPr>
              <w:jc w:val="center"/>
              <w:rPr>
                <w:rFonts w:ascii="Times New Roman" w:hAnsi="Times New Roman"/>
                <w:b/>
                <w:bCs/>
                <w:i/>
                <w:sz w:val="22"/>
                <w:szCs w:val="22"/>
              </w:rPr>
            </w:pPr>
            <w:r w:rsidRPr="00593970">
              <w:rPr>
                <w:rFonts w:ascii="Times New Roman" w:hAnsi="Times New Roman"/>
                <w:b/>
                <w:bCs/>
                <w:i/>
                <w:sz w:val="22"/>
                <w:szCs w:val="22"/>
              </w:rPr>
              <w:t>Įstaigos pavadinimas</w:t>
            </w:r>
          </w:p>
        </w:tc>
        <w:tc>
          <w:tcPr>
            <w:tcW w:w="606" w:type="dxa"/>
            <w:shd w:val="clear" w:color="auto" w:fill="F2F2F2" w:themeFill="background1" w:themeFillShade="F2"/>
          </w:tcPr>
          <w:p w14:paraId="17700434" w14:textId="77777777" w:rsidR="00593970" w:rsidRPr="00593970" w:rsidRDefault="00593970" w:rsidP="00593970">
            <w:pPr>
              <w:jc w:val="center"/>
              <w:rPr>
                <w:rFonts w:ascii="Times New Roman" w:hAnsi="Times New Roman"/>
                <w:b/>
                <w:bCs/>
                <w:i/>
                <w:sz w:val="22"/>
                <w:szCs w:val="22"/>
              </w:rPr>
            </w:pPr>
            <w:r w:rsidRPr="00593970">
              <w:rPr>
                <w:rFonts w:ascii="Times New Roman" w:hAnsi="Times New Roman"/>
                <w:b/>
                <w:bCs/>
                <w:i/>
                <w:sz w:val="22"/>
                <w:szCs w:val="22"/>
              </w:rPr>
              <w:t xml:space="preserve">Bendra prioritetų eilė, balais </w:t>
            </w:r>
          </w:p>
          <w:p w14:paraId="3F5E1030" w14:textId="77777777" w:rsidR="00593970" w:rsidRPr="00593970" w:rsidRDefault="00593970" w:rsidP="00593970">
            <w:pPr>
              <w:jc w:val="center"/>
              <w:rPr>
                <w:rFonts w:ascii="Times New Roman" w:hAnsi="Times New Roman"/>
                <w:b/>
                <w:bCs/>
                <w:i/>
                <w:sz w:val="22"/>
                <w:szCs w:val="22"/>
              </w:rPr>
            </w:pPr>
            <w:r w:rsidRPr="00593970">
              <w:rPr>
                <w:rFonts w:ascii="Times New Roman" w:hAnsi="Times New Roman"/>
                <w:b/>
                <w:bCs/>
                <w:i/>
                <w:sz w:val="22"/>
                <w:szCs w:val="22"/>
              </w:rPr>
              <w:t>(1–5)</w:t>
            </w:r>
          </w:p>
        </w:tc>
        <w:tc>
          <w:tcPr>
            <w:tcW w:w="7506" w:type="dxa"/>
            <w:shd w:val="clear" w:color="auto" w:fill="F2F2F2" w:themeFill="background1" w:themeFillShade="F2"/>
          </w:tcPr>
          <w:p w14:paraId="169FDE5A" w14:textId="77777777" w:rsidR="00593970" w:rsidRPr="00593970" w:rsidRDefault="00593970" w:rsidP="00593970">
            <w:pPr>
              <w:jc w:val="center"/>
              <w:rPr>
                <w:rFonts w:ascii="Times New Roman" w:hAnsi="Times New Roman"/>
                <w:b/>
                <w:bCs/>
                <w:i/>
                <w:sz w:val="22"/>
                <w:szCs w:val="22"/>
              </w:rPr>
            </w:pPr>
            <w:r w:rsidRPr="00593970">
              <w:rPr>
                <w:rFonts w:ascii="Times New Roman" w:hAnsi="Times New Roman"/>
                <w:b/>
                <w:bCs/>
                <w:i/>
                <w:sz w:val="22"/>
                <w:szCs w:val="22"/>
              </w:rPr>
              <w:t>Pastabos</w:t>
            </w:r>
          </w:p>
        </w:tc>
      </w:tr>
      <w:tr w:rsidR="00593970" w:rsidRPr="00593970" w14:paraId="5E04D0E6" w14:textId="77777777" w:rsidTr="00CC3E5F">
        <w:tc>
          <w:tcPr>
            <w:tcW w:w="1516" w:type="dxa"/>
          </w:tcPr>
          <w:p w14:paraId="447B1823" w14:textId="77777777" w:rsidR="00593970" w:rsidRPr="00593970" w:rsidRDefault="00593970" w:rsidP="00593970">
            <w:pPr>
              <w:jc w:val="center"/>
              <w:rPr>
                <w:rFonts w:ascii="Times New Roman" w:hAnsi="Times New Roman"/>
                <w:sz w:val="23"/>
                <w:szCs w:val="23"/>
              </w:rPr>
            </w:pPr>
            <w:r w:rsidRPr="00593970">
              <w:rPr>
                <w:rFonts w:ascii="Times New Roman" w:hAnsi="Times New Roman"/>
                <w:sz w:val="23"/>
                <w:szCs w:val="23"/>
              </w:rPr>
              <w:t>Mokyklos</w:t>
            </w:r>
          </w:p>
        </w:tc>
        <w:tc>
          <w:tcPr>
            <w:tcW w:w="606" w:type="dxa"/>
          </w:tcPr>
          <w:p w14:paraId="4159D44D" w14:textId="77777777" w:rsidR="00593970" w:rsidRPr="00593970" w:rsidRDefault="00593970" w:rsidP="00593970">
            <w:pPr>
              <w:jc w:val="center"/>
              <w:rPr>
                <w:rFonts w:ascii="Times New Roman" w:hAnsi="Times New Roman"/>
                <w:sz w:val="23"/>
                <w:szCs w:val="23"/>
              </w:rPr>
            </w:pPr>
            <w:r w:rsidRPr="00593970">
              <w:rPr>
                <w:rFonts w:ascii="Times New Roman" w:hAnsi="Times New Roman"/>
                <w:sz w:val="23"/>
                <w:szCs w:val="23"/>
              </w:rPr>
              <w:t>1</w:t>
            </w:r>
          </w:p>
        </w:tc>
        <w:tc>
          <w:tcPr>
            <w:tcW w:w="7506" w:type="dxa"/>
          </w:tcPr>
          <w:p w14:paraId="2E3262CB" w14:textId="77777777" w:rsidR="00593970" w:rsidRPr="00593970" w:rsidRDefault="00593970" w:rsidP="00593970">
            <w:pPr>
              <w:jc w:val="both"/>
              <w:rPr>
                <w:rFonts w:ascii="Times New Roman" w:hAnsi="Times New Roman"/>
                <w:sz w:val="23"/>
                <w:szCs w:val="23"/>
              </w:rPr>
            </w:pPr>
            <w:r w:rsidRPr="00593970">
              <w:rPr>
                <w:rFonts w:ascii="Times New Roman" w:hAnsi="Times New Roman"/>
                <w:sz w:val="23"/>
                <w:szCs w:val="23"/>
              </w:rPr>
              <w:t xml:space="preserve">Būtina, kad mieste būtų gimnazija ir bent po vieną mokyklą, kurios būtų pritaikytos </w:t>
            </w:r>
            <w:proofErr w:type="spellStart"/>
            <w:r w:rsidRPr="00593970">
              <w:rPr>
                <w:rFonts w:ascii="Times New Roman" w:hAnsi="Times New Roman"/>
                <w:sz w:val="23"/>
                <w:szCs w:val="23"/>
              </w:rPr>
              <w:t>AsN</w:t>
            </w:r>
            <w:proofErr w:type="spellEnd"/>
            <w:r w:rsidRPr="00593970">
              <w:rPr>
                <w:rFonts w:ascii="Times New Roman" w:hAnsi="Times New Roman"/>
                <w:sz w:val="23"/>
                <w:szCs w:val="23"/>
              </w:rPr>
              <w:t xml:space="preserve">, kur būtų suteikta galimybė įgyti visų pakopų išsilavinimą (pradinį, pagrindinį, vidurinį). Kaimiškosiose vietovėse – švietimo įstaiga, pritaikyta </w:t>
            </w:r>
            <w:proofErr w:type="spellStart"/>
            <w:r w:rsidRPr="00593970">
              <w:rPr>
                <w:rFonts w:ascii="Times New Roman" w:hAnsi="Times New Roman"/>
                <w:sz w:val="23"/>
                <w:szCs w:val="23"/>
              </w:rPr>
              <w:t>AsN</w:t>
            </w:r>
            <w:proofErr w:type="spellEnd"/>
            <w:r w:rsidRPr="00593970">
              <w:rPr>
                <w:rFonts w:ascii="Times New Roman" w:hAnsi="Times New Roman"/>
                <w:sz w:val="23"/>
                <w:szCs w:val="23"/>
              </w:rPr>
              <w:t>, teikianti pagrindinį ar vidurinį išsilavinimą.</w:t>
            </w:r>
          </w:p>
        </w:tc>
      </w:tr>
      <w:tr w:rsidR="00593970" w:rsidRPr="00593970" w14:paraId="12E22DB6" w14:textId="77777777" w:rsidTr="00CC3E5F">
        <w:tc>
          <w:tcPr>
            <w:tcW w:w="1516" w:type="dxa"/>
          </w:tcPr>
          <w:p w14:paraId="79CEE882" w14:textId="77777777" w:rsidR="00593970" w:rsidRPr="00593970" w:rsidRDefault="00593970" w:rsidP="00593970">
            <w:pPr>
              <w:jc w:val="center"/>
              <w:rPr>
                <w:rFonts w:ascii="Times New Roman" w:hAnsi="Times New Roman"/>
                <w:sz w:val="23"/>
                <w:szCs w:val="23"/>
              </w:rPr>
            </w:pPr>
            <w:r w:rsidRPr="00593970">
              <w:rPr>
                <w:rFonts w:ascii="Times New Roman" w:hAnsi="Times New Roman"/>
                <w:sz w:val="23"/>
                <w:szCs w:val="23"/>
              </w:rPr>
              <w:t>Darželiai</w:t>
            </w:r>
          </w:p>
        </w:tc>
        <w:tc>
          <w:tcPr>
            <w:tcW w:w="606" w:type="dxa"/>
          </w:tcPr>
          <w:p w14:paraId="11BAC515" w14:textId="77777777" w:rsidR="00593970" w:rsidRPr="00593970" w:rsidRDefault="00593970" w:rsidP="00593970">
            <w:pPr>
              <w:jc w:val="center"/>
              <w:rPr>
                <w:rFonts w:ascii="Times New Roman" w:hAnsi="Times New Roman"/>
                <w:sz w:val="23"/>
                <w:szCs w:val="23"/>
              </w:rPr>
            </w:pPr>
            <w:r w:rsidRPr="00593970">
              <w:rPr>
                <w:rFonts w:ascii="Times New Roman" w:hAnsi="Times New Roman"/>
                <w:sz w:val="23"/>
                <w:szCs w:val="23"/>
              </w:rPr>
              <w:t>2</w:t>
            </w:r>
          </w:p>
        </w:tc>
        <w:tc>
          <w:tcPr>
            <w:tcW w:w="7506" w:type="dxa"/>
          </w:tcPr>
          <w:p w14:paraId="452761DD" w14:textId="77777777" w:rsidR="00593970" w:rsidRPr="00593970" w:rsidRDefault="00593970" w:rsidP="00593970">
            <w:pPr>
              <w:jc w:val="both"/>
              <w:rPr>
                <w:rFonts w:ascii="Times New Roman" w:hAnsi="Times New Roman"/>
                <w:sz w:val="23"/>
                <w:szCs w:val="23"/>
              </w:rPr>
            </w:pPr>
            <w:r w:rsidRPr="00593970">
              <w:rPr>
                <w:rFonts w:ascii="Times New Roman" w:hAnsi="Times New Roman"/>
                <w:sz w:val="23"/>
                <w:szCs w:val="23"/>
              </w:rPr>
              <w:t xml:space="preserve">Būtina, kad mieste būtų bent vienas lopšelis-darželis visiškai pritaikytas </w:t>
            </w:r>
            <w:proofErr w:type="spellStart"/>
            <w:r w:rsidRPr="00593970">
              <w:rPr>
                <w:rFonts w:ascii="Times New Roman" w:hAnsi="Times New Roman"/>
                <w:sz w:val="23"/>
                <w:szCs w:val="23"/>
              </w:rPr>
              <w:t>AsN</w:t>
            </w:r>
            <w:proofErr w:type="spellEnd"/>
            <w:r w:rsidRPr="00593970">
              <w:rPr>
                <w:rFonts w:ascii="Times New Roman" w:hAnsi="Times New Roman"/>
                <w:sz w:val="23"/>
                <w:szCs w:val="23"/>
              </w:rPr>
              <w:t>. Tolesnis lopšelių-darželių pritaikymas turėtų būti numatomas pagal labiausiai geografiškai nutolusią vietą / didžiausią vaikų skaičių turintį vaikų lopšelį-darželį.</w:t>
            </w:r>
          </w:p>
        </w:tc>
      </w:tr>
      <w:tr w:rsidR="00593970" w:rsidRPr="00593970" w14:paraId="33FEC3E5" w14:textId="77777777" w:rsidTr="00CC3E5F">
        <w:tc>
          <w:tcPr>
            <w:tcW w:w="1516" w:type="dxa"/>
          </w:tcPr>
          <w:p w14:paraId="0A004B1B" w14:textId="77777777" w:rsidR="00593970" w:rsidRPr="00593970" w:rsidRDefault="00593970" w:rsidP="00593970">
            <w:pPr>
              <w:jc w:val="center"/>
              <w:rPr>
                <w:rFonts w:ascii="Times New Roman" w:hAnsi="Times New Roman"/>
                <w:sz w:val="23"/>
                <w:szCs w:val="23"/>
              </w:rPr>
            </w:pPr>
            <w:r w:rsidRPr="00593970">
              <w:rPr>
                <w:rFonts w:ascii="Times New Roman" w:hAnsi="Times New Roman"/>
                <w:sz w:val="23"/>
                <w:szCs w:val="23"/>
              </w:rPr>
              <w:t>Seniūnijos</w:t>
            </w:r>
          </w:p>
        </w:tc>
        <w:tc>
          <w:tcPr>
            <w:tcW w:w="606" w:type="dxa"/>
          </w:tcPr>
          <w:p w14:paraId="484DEFD3" w14:textId="77777777" w:rsidR="00593970" w:rsidRPr="00593970" w:rsidRDefault="00593970" w:rsidP="00593970">
            <w:pPr>
              <w:jc w:val="center"/>
              <w:rPr>
                <w:rFonts w:ascii="Times New Roman" w:hAnsi="Times New Roman"/>
                <w:sz w:val="23"/>
                <w:szCs w:val="23"/>
              </w:rPr>
            </w:pPr>
            <w:r w:rsidRPr="00593970">
              <w:rPr>
                <w:rFonts w:ascii="Times New Roman" w:hAnsi="Times New Roman"/>
                <w:sz w:val="23"/>
                <w:szCs w:val="23"/>
              </w:rPr>
              <w:t>3</w:t>
            </w:r>
          </w:p>
        </w:tc>
        <w:tc>
          <w:tcPr>
            <w:tcW w:w="7506" w:type="dxa"/>
          </w:tcPr>
          <w:p w14:paraId="70F64126" w14:textId="77777777" w:rsidR="00593970" w:rsidRPr="00593970" w:rsidRDefault="00593970" w:rsidP="00593970">
            <w:pPr>
              <w:jc w:val="both"/>
              <w:rPr>
                <w:rFonts w:ascii="Times New Roman" w:hAnsi="Times New Roman"/>
                <w:sz w:val="23"/>
                <w:szCs w:val="23"/>
              </w:rPr>
            </w:pPr>
            <w:r w:rsidRPr="00593970">
              <w:rPr>
                <w:rFonts w:ascii="Times New Roman" w:hAnsi="Times New Roman"/>
                <w:sz w:val="23"/>
                <w:szCs w:val="23"/>
              </w:rPr>
              <w:t xml:space="preserve">Pagrindinis prioritetas – Plungės rajono savivaldybės ir seniūnijų pastatų pritaikymas </w:t>
            </w:r>
            <w:proofErr w:type="spellStart"/>
            <w:r w:rsidRPr="00593970">
              <w:rPr>
                <w:rFonts w:ascii="Times New Roman" w:hAnsi="Times New Roman"/>
                <w:sz w:val="23"/>
                <w:szCs w:val="23"/>
              </w:rPr>
              <w:t>AsN</w:t>
            </w:r>
            <w:proofErr w:type="spellEnd"/>
            <w:r w:rsidRPr="00593970">
              <w:rPr>
                <w:rFonts w:ascii="Times New Roman" w:hAnsi="Times New Roman"/>
                <w:sz w:val="23"/>
                <w:szCs w:val="23"/>
              </w:rPr>
              <w:t>.</w:t>
            </w:r>
          </w:p>
          <w:p w14:paraId="322E444B" w14:textId="77777777" w:rsidR="00593970" w:rsidRPr="00593970" w:rsidRDefault="00593970" w:rsidP="00593970">
            <w:pPr>
              <w:jc w:val="both"/>
              <w:rPr>
                <w:rFonts w:ascii="Times New Roman" w:hAnsi="Times New Roman"/>
                <w:sz w:val="23"/>
                <w:szCs w:val="23"/>
              </w:rPr>
            </w:pPr>
            <w:r w:rsidRPr="00593970">
              <w:rPr>
                <w:rFonts w:ascii="Times New Roman" w:hAnsi="Times New Roman"/>
                <w:sz w:val="23"/>
                <w:szCs w:val="23"/>
              </w:rPr>
              <w:t xml:space="preserve">Visos seniūnijos privalo būti pritaikytos </w:t>
            </w:r>
            <w:proofErr w:type="spellStart"/>
            <w:r w:rsidRPr="00593970">
              <w:rPr>
                <w:rFonts w:ascii="Times New Roman" w:hAnsi="Times New Roman"/>
                <w:sz w:val="23"/>
                <w:szCs w:val="23"/>
              </w:rPr>
              <w:t>AsN</w:t>
            </w:r>
            <w:proofErr w:type="spellEnd"/>
            <w:r w:rsidRPr="00593970">
              <w:rPr>
                <w:rFonts w:ascii="Times New Roman" w:hAnsi="Times New Roman"/>
                <w:sz w:val="23"/>
                <w:szCs w:val="23"/>
              </w:rPr>
              <w:t xml:space="preserve"> (nepriimtina, </w:t>
            </w:r>
            <w:proofErr w:type="spellStart"/>
            <w:r w:rsidRPr="00593970">
              <w:rPr>
                <w:rFonts w:ascii="Times New Roman" w:hAnsi="Times New Roman"/>
                <w:sz w:val="23"/>
                <w:szCs w:val="23"/>
              </w:rPr>
              <w:t>pvz</w:t>
            </w:r>
            <w:proofErr w:type="spellEnd"/>
            <w:r w:rsidRPr="00593970">
              <w:rPr>
                <w:rFonts w:ascii="Times New Roman" w:hAnsi="Times New Roman"/>
                <w:sz w:val="23"/>
                <w:szCs w:val="23"/>
              </w:rPr>
              <w:t xml:space="preserve">., kai seniūnija yra įsikūrusi II </w:t>
            </w:r>
            <w:proofErr w:type="spellStart"/>
            <w:r w:rsidRPr="00593970">
              <w:rPr>
                <w:rFonts w:ascii="Times New Roman" w:hAnsi="Times New Roman"/>
                <w:sz w:val="23"/>
                <w:szCs w:val="23"/>
              </w:rPr>
              <w:t>a</w:t>
            </w:r>
            <w:proofErr w:type="spellEnd"/>
            <w:r w:rsidRPr="00593970">
              <w:rPr>
                <w:rFonts w:ascii="Times New Roman" w:hAnsi="Times New Roman"/>
                <w:sz w:val="23"/>
                <w:szCs w:val="23"/>
              </w:rPr>
              <w:t xml:space="preserve">. pastate, kuris nepritaikytas </w:t>
            </w:r>
            <w:proofErr w:type="spellStart"/>
            <w:r w:rsidRPr="00593970">
              <w:rPr>
                <w:rFonts w:ascii="Times New Roman" w:hAnsi="Times New Roman"/>
                <w:sz w:val="23"/>
                <w:szCs w:val="23"/>
              </w:rPr>
              <w:t>AsN</w:t>
            </w:r>
            <w:proofErr w:type="spellEnd"/>
            <w:r w:rsidRPr="00593970">
              <w:rPr>
                <w:rFonts w:ascii="Times New Roman" w:hAnsi="Times New Roman"/>
                <w:sz w:val="23"/>
                <w:szCs w:val="23"/>
              </w:rPr>
              <w:t xml:space="preserve">, ir veiklą vykdo II </w:t>
            </w:r>
            <w:proofErr w:type="spellStart"/>
            <w:r w:rsidRPr="00593970">
              <w:rPr>
                <w:rFonts w:ascii="Times New Roman" w:hAnsi="Times New Roman"/>
                <w:sz w:val="23"/>
                <w:szCs w:val="23"/>
              </w:rPr>
              <w:t>a</w:t>
            </w:r>
            <w:proofErr w:type="spellEnd"/>
            <w:r w:rsidRPr="00593970">
              <w:rPr>
                <w:rFonts w:ascii="Times New Roman" w:hAnsi="Times New Roman"/>
                <w:sz w:val="23"/>
                <w:szCs w:val="23"/>
              </w:rPr>
              <w:t xml:space="preserve">., o I </w:t>
            </w:r>
            <w:proofErr w:type="spellStart"/>
            <w:r w:rsidRPr="00593970">
              <w:rPr>
                <w:rFonts w:ascii="Times New Roman" w:hAnsi="Times New Roman"/>
                <w:sz w:val="23"/>
                <w:szCs w:val="23"/>
              </w:rPr>
              <w:t>a</w:t>
            </w:r>
            <w:proofErr w:type="spellEnd"/>
            <w:r w:rsidRPr="00593970">
              <w:rPr>
                <w:rFonts w:ascii="Times New Roman" w:hAnsi="Times New Roman"/>
                <w:sz w:val="23"/>
                <w:szCs w:val="23"/>
              </w:rPr>
              <w:t xml:space="preserve">. yra išnuomotas). Kai veikla vykdoma ne I aukšte, sudaryti galimybę aptarnauti </w:t>
            </w:r>
            <w:proofErr w:type="spellStart"/>
            <w:r w:rsidRPr="00593970">
              <w:rPr>
                <w:rFonts w:ascii="Times New Roman" w:hAnsi="Times New Roman"/>
                <w:sz w:val="23"/>
                <w:szCs w:val="23"/>
              </w:rPr>
              <w:t>AsN</w:t>
            </w:r>
            <w:proofErr w:type="spellEnd"/>
            <w:r w:rsidRPr="00593970">
              <w:rPr>
                <w:rFonts w:ascii="Times New Roman" w:hAnsi="Times New Roman"/>
                <w:sz w:val="23"/>
                <w:szCs w:val="23"/>
              </w:rPr>
              <w:t xml:space="preserve"> I aukšte įrengtame kabinete (</w:t>
            </w:r>
            <w:proofErr w:type="spellStart"/>
            <w:r w:rsidRPr="00593970">
              <w:rPr>
                <w:rFonts w:ascii="Times New Roman" w:hAnsi="Times New Roman"/>
                <w:sz w:val="23"/>
                <w:szCs w:val="23"/>
              </w:rPr>
              <w:t>pvz</w:t>
            </w:r>
            <w:proofErr w:type="spellEnd"/>
            <w:r w:rsidRPr="00593970">
              <w:rPr>
                <w:rFonts w:ascii="Times New Roman" w:hAnsi="Times New Roman"/>
                <w:sz w:val="23"/>
                <w:szCs w:val="23"/>
              </w:rPr>
              <w:t>. Priėmimo kabinetas).</w:t>
            </w:r>
          </w:p>
        </w:tc>
      </w:tr>
      <w:tr w:rsidR="00593970" w:rsidRPr="00593970" w14:paraId="187D323D" w14:textId="77777777" w:rsidTr="00CC3E5F">
        <w:tc>
          <w:tcPr>
            <w:tcW w:w="1516" w:type="dxa"/>
          </w:tcPr>
          <w:p w14:paraId="4FADE914" w14:textId="77777777" w:rsidR="00593970" w:rsidRPr="00593970" w:rsidRDefault="00593970" w:rsidP="00593970">
            <w:pPr>
              <w:jc w:val="center"/>
              <w:rPr>
                <w:rFonts w:ascii="Times New Roman" w:hAnsi="Times New Roman"/>
                <w:sz w:val="23"/>
                <w:szCs w:val="23"/>
              </w:rPr>
            </w:pPr>
            <w:r w:rsidRPr="00593970">
              <w:rPr>
                <w:rFonts w:ascii="Times New Roman" w:hAnsi="Times New Roman"/>
                <w:sz w:val="23"/>
                <w:szCs w:val="23"/>
              </w:rPr>
              <w:t>Socialinės įstaigos</w:t>
            </w:r>
          </w:p>
        </w:tc>
        <w:tc>
          <w:tcPr>
            <w:tcW w:w="606" w:type="dxa"/>
          </w:tcPr>
          <w:p w14:paraId="5DD389A4" w14:textId="77777777" w:rsidR="00593970" w:rsidRPr="00593970" w:rsidRDefault="00593970" w:rsidP="00593970">
            <w:pPr>
              <w:jc w:val="center"/>
              <w:rPr>
                <w:rFonts w:ascii="Times New Roman" w:hAnsi="Times New Roman"/>
                <w:sz w:val="23"/>
                <w:szCs w:val="23"/>
              </w:rPr>
            </w:pPr>
            <w:r w:rsidRPr="00593970">
              <w:rPr>
                <w:rFonts w:ascii="Times New Roman" w:hAnsi="Times New Roman"/>
                <w:sz w:val="23"/>
                <w:szCs w:val="23"/>
              </w:rPr>
              <w:t>4</w:t>
            </w:r>
          </w:p>
        </w:tc>
        <w:tc>
          <w:tcPr>
            <w:tcW w:w="7506" w:type="dxa"/>
          </w:tcPr>
          <w:p w14:paraId="17544F91" w14:textId="77777777" w:rsidR="00593970" w:rsidRPr="00593970" w:rsidRDefault="00593970" w:rsidP="00593970">
            <w:pPr>
              <w:jc w:val="both"/>
              <w:rPr>
                <w:rFonts w:ascii="Times New Roman" w:hAnsi="Times New Roman"/>
                <w:sz w:val="23"/>
                <w:szCs w:val="23"/>
              </w:rPr>
            </w:pPr>
            <w:r w:rsidRPr="00593970">
              <w:rPr>
                <w:rFonts w:ascii="Times New Roman" w:hAnsi="Times New Roman"/>
                <w:sz w:val="23"/>
                <w:szCs w:val="23"/>
              </w:rPr>
              <w:t xml:space="preserve">Plungės socialinių paslaugų centro ir Plungės krizių centro pastatus visiškai pritaikyti </w:t>
            </w:r>
            <w:proofErr w:type="spellStart"/>
            <w:r w:rsidRPr="00593970">
              <w:rPr>
                <w:rFonts w:ascii="Times New Roman" w:hAnsi="Times New Roman"/>
                <w:sz w:val="23"/>
                <w:szCs w:val="23"/>
              </w:rPr>
              <w:t>AsN</w:t>
            </w:r>
            <w:proofErr w:type="spellEnd"/>
            <w:r w:rsidRPr="00593970">
              <w:rPr>
                <w:rFonts w:ascii="Times New Roman" w:hAnsi="Times New Roman"/>
                <w:sz w:val="23"/>
                <w:szCs w:val="23"/>
              </w:rPr>
              <w:t>.</w:t>
            </w:r>
          </w:p>
        </w:tc>
      </w:tr>
      <w:tr w:rsidR="00593970" w:rsidRPr="00593970" w14:paraId="3E72E0AB" w14:textId="77777777" w:rsidTr="00CC3E5F">
        <w:tc>
          <w:tcPr>
            <w:tcW w:w="1516" w:type="dxa"/>
          </w:tcPr>
          <w:p w14:paraId="15FD095B" w14:textId="77777777" w:rsidR="00593970" w:rsidRPr="00593970" w:rsidRDefault="00593970" w:rsidP="00593970">
            <w:pPr>
              <w:jc w:val="center"/>
              <w:rPr>
                <w:rFonts w:ascii="Times New Roman" w:hAnsi="Times New Roman"/>
                <w:sz w:val="23"/>
                <w:szCs w:val="23"/>
              </w:rPr>
            </w:pPr>
            <w:r w:rsidRPr="00593970">
              <w:rPr>
                <w:rFonts w:ascii="Times New Roman" w:hAnsi="Times New Roman"/>
                <w:sz w:val="23"/>
                <w:szCs w:val="23"/>
              </w:rPr>
              <w:t>Bibliotekos</w:t>
            </w:r>
          </w:p>
        </w:tc>
        <w:tc>
          <w:tcPr>
            <w:tcW w:w="606" w:type="dxa"/>
          </w:tcPr>
          <w:p w14:paraId="275CAE91" w14:textId="77777777" w:rsidR="00593970" w:rsidRPr="00593970" w:rsidRDefault="00593970" w:rsidP="00593970">
            <w:pPr>
              <w:jc w:val="center"/>
              <w:rPr>
                <w:rFonts w:ascii="Times New Roman" w:hAnsi="Times New Roman"/>
                <w:sz w:val="23"/>
                <w:szCs w:val="23"/>
              </w:rPr>
            </w:pPr>
            <w:r w:rsidRPr="00593970">
              <w:rPr>
                <w:rFonts w:ascii="Times New Roman" w:hAnsi="Times New Roman"/>
                <w:sz w:val="23"/>
                <w:szCs w:val="23"/>
              </w:rPr>
              <w:t>5</w:t>
            </w:r>
          </w:p>
        </w:tc>
        <w:tc>
          <w:tcPr>
            <w:tcW w:w="7506" w:type="dxa"/>
          </w:tcPr>
          <w:p w14:paraId="29A1C798" w14:textId="77777777" w:rsidR="00593970" w:rsidRPr="00593970" w:rsidRDefault="00593970" w:rsidP="00593970">
            <w:pPr>
              <w:jc w:val="both"/>
              <w:rPr>
                <w:rFonts w:ascii="Times New Roman" w:hAnsi="Times New Roman"/>
                <w:sz w:val="23"/>
                <w:szCs w:val="23"/>
              </w:rPr>
            </w:pPr>
            <w:r w:rsidRPr="00593970">
              <w:rPr>
                <w:rFonts w:ascii="Times New Roman" w:hAnsi="Times New Roman"/>
                <w:sz w:val="23"/>
                <w:szCs w:val="23"/>
              </w:rPr>
              <w:t>Jeigu pastatų, kuriuose įrengtos bibliotekos, pritaikymas reikalauja daug investicijų, numatyti jų perkėlimą į kitus pastatus (</w:t>
            </w:r>
            <w:proofErr w:type="spellStart"/>
            <w:r w:rsidRPr="00593970">
              <w:rPr>
                <w:rFonts w:ascii="Times New Roman" w:hAnsi="Times New Roman"/>
                <w:sz w:val="23"/>
                <w:szCs w:val="23"/>
              </w:rPr>
              <w:t>pvz</w:t>
            </w:r>
            <w:proofErr w:type="spellEnd"/>
            <w:r w:rsidRPr="00593970">
              <w:rPr>
                <w:rFonts w:ascii="Times New Roman" w:hAnsi="Times New Roman"/>
                <w:sz w:val="23"/>
                <w:szCs w:val="23"/>
              </w:rPr>
              <w:t xml:space="preserve">. mokyklas, seniūnijas, kultūros centrus ir </w:t>
            </w:r>
            <w:proofErr w:type="spellStart"/>
            <w:r w:rsidRPr="00593970">
              <w:rPr>
                <w:rFonts w:ascii="Times New Roman" w:hAnsi="Times New Roman"/>
                <w:sz w:val="23"/>
                <w:szCs w:val="23"/>
              </w:rPr>
              <w:t>pan</w:t>
            </w:r>
            <w:proofErr w:type="spellEnd"/>
            <w:r w:rsidRPr="00593970">
              <w:rPr>
                <w:rFonts w:ascii="Times New Roman" w:hAnsi="Times New Roman"/>
                <w:sz w:val="23"/>
                <w:szCs w:val="23"/>
              </w:rPr>
              <w:t xml:space="preserve">.), kuriuos pritaikius, išsispręstų bibliotekų pritaikymo </w:t>
            </w:r>
            <w:proofErr w:type="spellStart"/>
            <w:r w:rsidRPr="00593970">
              <w:rPr>
                <w:rFonts w:ascii="Times New Roman" w:hAnsi="Times New Roman"/>
                <w:sz w:val="23"/>
                <w:szCs w:val="23"/>
              </w:rPr>
              <w:t>AsN</w:t>
            </w:r>
            <w:proofErr w:type="spellEnd"/>
            <w:r w:rsidRPr="00593970">
              <w:rPr>
                <w:rFonts w:ascii="Times New Roman" w:hAnsi="Times New Roman"/>
                <w:sz w:val="23"/>
                <w:szCs w:val="23"/>
              </w:rPr>
              <w:t xml:space="preserve"> klausimai.</w:t>
            </w:r>
          </w:p>
        </w:tc>
      </w:tr>
      <w:tr w:rsidR="00593970" w:rsidRPr="00593970" w14:paraId="5B012FDB" w14:textId="77777777" w:rsidTr="00CC3E5F">
        <w:tc>
          <w:tcPr>
            <w:tcW w:w="1516" w:type="dxa"/>
          </w:tcPr>
          <w:p w14:paraId="5821E0C7" w14:textId="77777777" w:rsidR="00593970" w:rsidRPr="00593970" w:rsidRDefault="00593970" w:rsidP="00593970">
            <w:pPr>
              <w:jc w:val="center"/>
              <w:rPr>
                <w:rFonts w:ascii="Times New Roman" w:hAnsi="Times New Roman"/>
                <w:sz w:val="23"/>
                <w:szCs w:val="23"/>
              </w:rPr>
            </w:pPr>
            <w:proofErr w:type="spellStart"/>
            <w:r w:rsidRPr="00593970">
              <w:rPr>
                <w:rFonts w:ascii="Times New Roman" w:hAnsi="Times New Roman"/>
                <w:sz w:val="23"/>
                <w:szCs w:val="23"/>
              </w:rPr>
              <w:t>Kūltūros</w:t>
            </w:r>
            <w:proofErr w:type="spellEnd"/>
            <w:r w:rsidRPr="00593970">
              <w:rPr>
                <w:rFonts w:ascii="Times New Roman" w:hAnsi="Times New Roman"/>
                <w:sz w:val="23"/>
                <w:szCs w:val="23"/>
              </w:rPr>
              <w:t xml:space="preserve"> centrai</w:t>
            </w:r>
          </w:p>
        </w:tc>
        <w:tc>
          <w:tcPr>
            <w:tcW w:w="606" w:type="dxa"/>
          </w:tcPr>
          <w:p w14:paraId="26B91846" w14:textId="77777777" w:rsidR="00593970" w:rsidRPr="00593970" w:rsidRDefault="00593970" w:rsidP="00593970">
            <w:pPr>
              <w:jc w:val="center"/>
              <w:rPr>
                <w:rFonts w:ascii="Times New Roman" w:hAnsi="Times New Roman"/>
                <w:sz w:val="23"/>
                <w:szCs w:val="23"/>
              </w:rPr>
            </w:pPr>
            <w:r w:rsidRPr="00593970">
              <w:rPr>
                <w:rFonts w:ascii="Times New Roman" w:hAnsi="Times New Roman"/>
                <w:sz w:val="23"/>
                <w:szCs w:val="23"/>
              </w:rPr>
              <w:t>5</w:t>
            </w:r>
          </w:p>
        </w:tc>
        <w:tc>
          <w:tcPr>
            <w:tcW w:w="7506" w:type="dxa"/>
          </w:tcPr>
          <w:p w14:paraId="25E4F113" w14:textId="77777777" w:rsidR="00593970" w:rsidRPr="00593970" w:rsidRDefault="00593970" w:rsidP="00593970">
            <w:pPr>
              <w:jc w:val="both"/>
              <w:rPr>
                <w:rFonts w:ascii="Times New Roman" w:hAnsi="Times New Roman"/>
                <w:sz w:val="23"/>
                <w:szCs w:val="23"/>
              </w:rPr>
            </w:pPr>
            <w:r w:rsidRPr="00593970">
              <w:rPr>
                <w:rFonts w:ascii="Times New Roman" w:hAnsi="Times New Roman"/>
                <w:sz w:val="23"/>
                <w:szCs w:val="23"/>
              </w:rPr>
              <w:t xml:space="preserve">Plungės rajono savivaldybės kultūros centrų nė vienas pastatas nėra pritaikytas </w:t>
            </w:r>
            <w:proofErr w:type="spellStart"/>
            <w:r w:rsidRPr="00593970">
              <w:rPr>
                <w:rFonts w:ascii="Times New Roman" w:hAnsi="Times New Roman"/>
                <w:sz w:val="23"/>
                <w:szCs w:val="23"/>
              </w:rPr>
              <w:t>AsN</w:t>
            </w:r>
            <w:proofErr w:type="spellEnd"/>
            <w:r w:rsidRPr="00593970">
              <w:rPr>
                <w:rFonts w:ascii="Times New Roman" w:hAnsi="Times New Roman"/>
                <w:sz w:val="23"/>
                <w:szCs w:val="23"/>
              </w:rPr>
              <w:t xml:space="preserve"> (silpnaregiams). Pagrindinės veiklos vykdomos I aukšte, kurie visiškai ar iš dalies yra pritaikyti judėti </w:t>
            </w:r>
            <w:proofErr w:type="spellStart"/>
            <w:r w:rsidRPr="00593970">
              <w:rPr>
                <w:rFonts w:ascii="Times New Roman" w:hAnsi="Times New Roman"/>
                <w:sz w:val="23"/>
                <w:szCs w:val="23"/>
              </w:rPr>
              <w:t>AsN</w:t>
            </w:r>
            <w:proofErr w:type="spellEnd"/>
            <w:r w:rsidRPr="00593970">
              <w:rPr>
                <w:rFonts w:ascii="Times New Roman" w:hAnsi="Times New Roman"/>
                <w:sz w:val="23"/>
                <w:szCs w:val="23"/>
              </w:rPr>
              <w:t xml:space="preserve"> vežimėliu.</w:t>
            </w:r>
          </w:p>
        </w:tc>
      </w:tr>
    </w:tbl>
    <w:p w14:paraId="60909510" w14:textId="14042FFF" w:rsidR="00AB7CE6" w:rsidRPr="005D5604" w:rsidRDefault="00DD2B02" w:rsidP="00AB7CE6">
      <w:pPr>
        <w:autoSpaceDE w:val="0"/>
        <w:autoSpaceDN w:val="0"/>
        <w:jc w:val="both"/>
        <w:rPr>
          <w:rFonts w:eastAsia="SimSun"/>
          <w:bCs/>
          <w:i/>
          <w:iCs/>
          <w:sz w:val="20"/>
          <w:szCs w:val="20"/>
        </w:rPr>
      </w:pPr>
      <w:r>
        <w:rPr>
          <w:rFonts w:eastAsia="SimSun"/>
          <w:bCs/>
          <w:i/>
          <w:iCs/>
          <w:sz w:val="20"/>
          <w:szCs w:val="20"/>
        </w:rPr>
        <w:t>Šaltinis: Plu</w:t>
      </w:r>
      <w:r w:rsidR="00472BD8">
        <w:rPr>
          <w:rFonts w:eastAsia="SimSun"/>
          <w:bCs/>
          <w:i/>
          <w:iCs/>
          <w:sz w:val="20"/>
          <w:szCs w:val="20"/>
        </w:rPr>
        <w:t>ngės rajono savivaldybės tarybos</w:t>
      </w:r>
      <w:r w:rsidR="00A626EB">
        <w:rPr>
          <w:rFonts w:eastAsia="SimSun"/>
          <w:bCs/>
          <w:i/>
          <w:iCs/>
          <w:sz w:val="20"/>
          <w:szCs w:val="20"/>
        </w:rPr>
        <w:t xml:space="preserve"> </w:t>
      </w:r>
      <w:r>
        <w:rPr>
          <w:rFonts w:eastAsia="SimSun"/>
          <w:bCs/>
          <w:i/>
          <w:iCs/>
          <w:sz w:val="20"/>
          <w:szCs w:val="20"/>
        </w:rPr>
        <w:t xml:space="preserve">2024 </w:t>
      </w:r>
      <w:proofErr w:type="spellStart"/>
      <w:r>
        <w:rPr>
          <w:rFonts w:eastAsia="SimSun"/>
          <w:bCs/>
          <w:i/>
          <w:iCs/>
          <w:sz w:val="20"/>
          <w:szCs w:val="20"/>
        </w:rPr>
        <w:t>m</w:t>
      </w:r>
      <w:proofErr w:type="spellEnd"/>
      <w:r>
        <w:rPr>
          <w:rFonts w:eastAsia="SimSun"/>
          <w:bCs/>
          <w:i/>
          <w:iCs/>
          <w:sz w:val="20"/>
          <w:szCs w:val="20"/>
        </w:rPr>
        <w:t>. kovo 28</w:t>
      </w:r>
      <w:r w:rsidR="00D120FC" w:rsidRPr="005D5604">
        <w:rPr>
          <w:rFonts w:eastAsia="SimSun"/>
          <w:bCs/>
          <w:i/>
          <w:iCs/>
          <w:sz w:val="20"/>
          <w:szCs w:val="20"/>
        </w:rPr>
        <w:t xml:space="preserve"> </w:t>
      </w:r>
      <w:proofErr w:type="spellStart"/>
      <w:r w:rsidR="00D120FC" w:rsidRPr="005D5604">
        <w:rPr>
          <w:rFonts w:eastAsia="SimSun"/>
          <w:bCs/>
          <w:i/>
          <w:iCs/>
          <w:sz w:val="20"/>
          <w:szCs w:val="20"/>
        </w:rPr>
        <w:t>d</w:t>
      </w:r>
      <w:proofErr w:type="spellEnd"/>
      <w:r w:rsidR="00D120FC" w:rsidRPr="005D5604">
        <w:rPr>
          <w:rFonts w:eastAsia="SimSun"/>
          <w:bCs/>
          <w:i/>
          <w:iCs/>
          <w:sz w:val="20"/>
          <w:szCs w:val="20"/>
        </w:rPr>
        <w:t>.</w:t>
      </w:r>
      <w:r w:rsidR="00537B19" w:rsidRPr="005D5604">
        <w:rPr>
          <w:rFonts w:eastAsia="SimSun"/>
          <w:bCs/>
          <w:i/>
          <w:iCs/>
          <w:sz w:val="20"/>
          <w:szCs w:val="20"/>
        </w:rPr>
        <w:t xml:space="preserve"> </w:t>
      </w:r>
      <w:r w:rsidR="00A626EB">
        <w:rPr>
          <w:rFonts w:eastAsia="SimSun"/>
          <w:bCs/>
          <w:i/>
          <w:iCs/>
          <w:sz w:val="20"/>
          <w:szCs w:val="20"/>
        </w:rPr>
        <w:t xml:space="preserve">10 </w:t>
      </w:r>
      <w:r w:rsidR="00537B19" w:rsidRPr="005D5604">
        <w:rPr>
          <w:rFonts w:eastAsia="SimSun"/>
          <w:bCs/>
          <w:i/>
          <w:iCs/>
          <w:sz w:val="20"/>
          <w:szCs w:val="20"/>
        </w:rPr>
        <w:t>posėdžio medžiaga</w:t>
      </w:r>
    </w:p>
    <w:p w14:paraId="52F34275" w14:textId="77777777" w:rsidR="00AB7CE6" w:rsidRPr="005D5604" w:rsidRDefault="00AB7CE6" w:rsidP="00AB7CE6">
      <w:pPr>
        <w:autoSpaceDE w:val="0"/>
        <w:autoSpaceDN w:val="0"/>
        <w:jc w:val="both"/>
        <w:rPr>
          <w:rFonts w:eastAsia="SimSun"/>
          <w:bCs/>
          <w:sz w:val="20"/>
          <w:szCs w:val="20"/>
        </w:rPr>
      </w:pPr>
    </w:p>
    <w:p w14:paraId="61EB93CD" w14:textId="58506963" w:rsidR="000762D1" w:rsidRDefault="003E7CE4" w:rsidP="00BA1208">
      <w:pPr>
        <w:ind w:firstLine="720"/>
        <w:jc w:val="both"/>
      </w:pPr>
      <w:r w:rsidRPr="00A075CF">
        <w:rPr>
          <w:b/>
        </w:rPr>
        <w:t>6.3.5. Nevyriausybinės organizacijos</w:t>
      </w:r>
      <w:r w:rsidR="0077589C">
        <w:t xml:space="preserve">: </w:t>
      </w:r>
      <w:r w:rsidRPr="00A075CF">
        <w:t xml:space="preserve">Plungės rajono neįgaliųjų draugija, Telšių apskrities sergančiųjų </w:t>
      </w:r>
      <w:r w:rsidRPr="0037285D">
        <w:t>nervų-raumenų ligomis asociacija</w:t>
      </w:r>
      <w:r w:rsidRPr="00A075CF">
        <w:t xml:space="preserve">, Cerebrinio paralyžiaus asociacijos Plungės skyrius veiklą vykdo </w:t>
      </w:r>
      <w:r w:rsidRPr="00A075CF">
        <w:rPr>
          <w:bCs/>
        </w:rPr>
        <w:t>Plungės bendruomenės centro patalpose, esančiose</w:t>
      </w:r>
      <w:r w:rsidRPr="00A075CF">
        <w:t xml:space="preserve"> Vytauto </w:t>
      </w:r>
      <w:proofErr w:type="spellStart"/>
      <w:r w:rsidRPr="00A075CF">
        <w:t>g</w:t>
      </w:r>
      <w:proofErr w:type="spellEnd"/>
      <w:r w:rsidRPr="00A075CF">
        <w:t xml:space="preserve">. 29, kurios yra pritaikytos </w:t>
      </w:r>
      <w:r w:rsidR="00A075CF" w:rsidRPr="00A075CF">
        <w:t>asmenų su negalia</w:t>
      </w:r>
      <w:r w:rsidRPr="00A075CF">
        <w:t xml:space="preserve"> poreikiams. Lietuvos aklųjų ir silpnaregių sąjungos Plungės filialas yra įsikūręs </w:t>
      </w:r>
      <w:r w:rsidR="00D056CD" w:rsidRPr="00A075CF">
        <w:t>ir veiklą vykdo</w:t>
      </w:r>
      <w:r w:rsidRPr="00A075CF">
        <w:t xml:space="preserve"> Vandentiekio </w:t>
      </w:r>
      <w:proofErr w:type="spellStart"/>
      <w:r w:rsidRPr="00A075CF">
        <w:t>g</w:t>
      </w:r>
      <w:proofErr w:type="spellEnd"/>
      <w:r w:rsidRPr="00A075CF">
        <w:t>. 17, Plungė</w:t>
      </w:r>
      <w:r w:rsidR="0077589C">
        <w:t>je,</w:t>
      </w:r>
      <w:r w:rsidRPr="00A075CF">
        <w:t xml:space="preserve"> dviejų aukštų pastate. </w:t>
      </w:r>
      <w:r w:rsidR="00A075CF" w:rsidRPr="00A075CF">
        <w:t xml:space="preserve">Žemaitijos psichikos negalią turinčių žmonių klubas „Telšių </w:t>
      </w:r>
      <w:proofErr w:type="spellStart"/>
      <w:r w:rsidR="00A075CF" w:rsidRPr="00A075CF">
        <w:t>atjauta</w:t>
      </w:r>
      <w:proofErr w:type="spellEnd"/>
      <w:r w:rsidR="00A075CF" w:rsidRPr="00A075CF">
        <w:t xml:space="preserve">“ </w:t>
      </w:r>
      <w:r w:rsidRPr="00A075CF">
        <w:t xml:space="preserve">ir </w:t>
      </w:r>
      <w:bookmarkStart w:id="34" w:name="_Hlk163748181"/>
      <w:r w:rsidRPr="00A075CF">
        <w:t>Plungės sutrikusio intelekto žmonių globos</w:t>
      </w:r>
      <w:r w:rsidR="006A160C" w:rsidRPr="00A075CF">
        <w:t xml:space="preserve"> bendrija „Plungės viltis“ </w:t>
      </w:r>
      <w:bookmarkEnd w:id="34"/>
      <w:r w:rsidR="006A160C" w:rsidRPr="00A075CF">
        <w:t xml:space="preserve">patalpas veiklai </w:t>
      </w:r>
      <w:r w:rsidR="002F3299" w:rsidRPr="00A075CF">
        <w:t>nuomoja</w:t>
      </w:r>
      <w:r w:rsidRPr="00A075CF">
        <w:t xml:space="preserve"> J.</w:t>
      </w:r>
      <w:r w:rsidR="0068562F" w:rsidRPr="00A075CF">
        <w:t xml:space="preserve"> </w:t>
      </w:r>
      <w:r w:rsidRPr="00A075CF">
        <w:t xml:space="preserve">Tumo-Vaižganto </w:t>
      </w:r>
      <w:proofErr w:type="spellStart"/>
      <w:r w:rsidRPr="00A075CF">
        <w:t>g</w:t>
      </w:r>
      <w:proofErr w:type="spellEnd"/>
      <w:r w:rsidRPr="00A075CF">
        <w:t xml:space="preserve">. 54, Plungėje. </w:t>
      </w:r>
      <w:r w:rsidR="00230F52">
        <w:t xml:space="preserve">2023 metais </w:t>
      </w:r>
      <w:r w:rsidR="00230F52" w:rsidRPr="00230F52">
        <w:t>6 nevyriausybin</w:t>
      </w:r>
      <w:r w:rsidR="00230F52">
        <w:t>ių</w:t>
      </w:r>
      <w:r w:rsidR="008C27A0">
        <w:t xml:space="preserve"> žmonių su negalia</w:t>
      </w:r>
      <w:r w:rsidR="00230F52" w:rsidRPr="00230F52">
        <w:t xml:space="preserve"> organizacij</w:t>
      </w:r>
      <w:r w:rsidR="00230F52">
        <w:t xml:space="preserve">ų </w:t>
      </w:r>
      <w:r w:rsidR="00230F52" w:rsidRPr="0037285D">
        <w:t>veikla finansuojama</w:t>
      </w:r>
      <w:r w:rsidR="0037285D" w:rsidRPr="002F480F">
        <w:t>,</w:t>
      </w:r>
      <w:r w:rsidR="00230F52" w:rsidRPr="0037285D">
        <w:t xml:space="preserve"> joms teikiant akredituotas </w:t>
      </w:r>
      <w:r w:rsidR="0077589C" w:rsidRPr="0072607E">
        <w:t>socialinė</w:t>
      </w:r>
      <w:r w:rsidR="0077589C" w:rsidRPr="0097742E">
        <w:t>s reabilitacijos neįgaliesiems bendruomenėje</w:t>
      </w:r>
      <w:r w:rsidR="00230F52" w:rsidRPr="0097742E">
        <w:t xml:space="preserve"> paslaugas</w:t>
      </w:r>
      <w:r w:rsidR="0077589C" w:rsidRPr="0097742E">
        <w:t>.</w:t>
      </w:r>
      <w:r w:rsidR="0077589C">
        <w:t xml:space="preserve"> </w:t>
      </w:r>
    </w:p>
    <w:p w14:paraId="00C1C134" w14:textId="1F230EBF" w:rsidR="000762D1" w:rsidRPr="00CA7DFA" w:rsidRDefault="000762D1" w:rsidP="004C42F1">
      <w:pPr>
        <w:ind w:firstLine="720"/>
        <w:jc w:val="both"/>
        <w:rPr>
          <w:spacing w:val="-5"/>
        </w:rPr>
      </w:pPr>
      <w:r w:rsidRPr="003F28D7">
        <w:lastRenderedPageBreak/>
        <w:t>Kitos nevyriausybinės organizacijos</w:t>
      </w:r>
      <w:r>
        <w:t xml:space="preserve"> </w:t>
      </w:r>
      <w:r w:rsidR="008D6827">
        <w:t>–</w:t>
      </w:r>
      <w:r w:rsidR="0077589C">
        <w:t xml:space="preserve"> </w:t>
      </w:r>
      <w:r w:rsidR="004C42F1" w:rsidRPr="00682600">
        <w:rPr>
          <w:spacing w:val="-5"/>
        </w:rPr>
        <w:t xml:space="preserve">Sutrikusio intelekto žmonių globos bendrija „Plungės viltis“, Plungės pagyvenusių žmonių klubas „Pilnatis“, Plungės rajono buvusių tremtinių nevyriausybinė organizacija </w:t>
      </w:r>
      <w:r w:rsidR="008D6827">
        <w:rPr>
          <w:spacing w:val="-5"/>
        </w:rPr>
        <w:t>„</w:t>
      </w:r>
      <w:r w:rsidR="004C42F1" w:rsidRPr="00682600">
        <w:rPr>
          <w:spacing w:val="-5"/>
        </w:rPr>
        <w:t xml:space="preserve">Paliesti tremties“ </w:t>
      </w:r>
      <w:r w:rsidRPr="004C42F1">
        <w:t>yra svarbūs bendrųjų socialinių paslaugų gyventojams</w:t>
      </w:r>
      <w:r w:rsidR="003D27F3" w:rsidRPr="004C42F1">
        <w:t xml:space="preserve"> teikėjai</w:t>
      </w:r>
      <w:r w:rsidRPr="00CA7DFA">
        <w:rPr>
          <w:color w:val="0070C0"/>
        </w:rPr>
        <w:t>.</w:t>
      </w:r>
      <w:r w:rsidR="00BA1208" w:rsidRPr="00CA7DFA">
        <w:rPr>
          <w:color w:val="0070C0"/>
        </w:rPr>
        <w:t xml:space="preserve"> </w:t>
      </w:r>
      <w:r w:rsidR="003D27F3" w:rsidRPr="00CA7DFA">
        <w:t>2023 metais š</w:t>
      </w:r>
      <w:r w:rsidR="00BA1208" w:rsidRPr="00CA7DFA">
        <w:t xml:space="preserve">ių organizacijų </w:t>
      </w:r>
      <w:r w:rsidR="003D27F3" w:rsidRPr="00CA7DFA">
        <w:t xml:space="preserve">paslaugų teikimui </w:t>
      </w:r>
      <w:r w:rsidR="003D27F3" w:rsidRPr="006D7611">
        <w:t xml:space="preserve">skirta </w:t>
      </w:r>
      <w:r w:rsidR="00873CE9" w:rsidRPr="006D7611">
        <w:t>5 800</w:t>
      </w:r>
      <w:r w:rsidR="00CA7DFA" w:rsidRPr="006D7611">
        <w:t xml:space="preserve"> eurų</w:t>
      </w:r>
      <w:r w:rsidR="003D27F3" w:rsidRPr="00CA7DFA">
        <w:t xml:space="preserve"> Savivaldybės biudžeto lėšų. </w:t>
      </w:r>
      <w:r w:rsidR="000F6BD6">
        <w:t>2024 metais -7 600 eurų</w:t>
      </w:r>
      <w:r w:rsidR="0033575E">
        <w:t xml:space="preserve"> Savivaldybės biudžeto lėšų.</w:t>
      </w:r>
    </w:p>
    <w:p w14:paraId="58F17A60" w14:textId="1EF980B1" w:rsidR="0077589C" w:rsidRPr="0077589C" w:rsidRDefault="000762D1" w:rsidP="003D27F3">
      <w:pPr>
        <w:ind w:firstLine="720"/>
        <w:jc w:val="both"/>
        <w:rPr>
          <w:color w:val="0070C0"/>
          <w:lang w:eastAsia="lt-LT"/>
        </w:rPr>
      </w:pPr>
      <w:r w:rsidRPr="00956369">
        <w:t xml:space="preserve">Svarbu pažymėti, kad </w:t>
      </w:r>
      <w:r w:rsidR="008941B5" w:rsidRPr="00956369">
        <w:t>S</w:t>
      </w:r>
      <w:r w:rsidR="008C2CBF" w:rsidRPr="00956369">
        <w:t>avivaldybėje</w:t>
      </w:r>
      <w:r w:rsidR="00B10156" w:rsidRPr="00956369">
        <w:t xml:space="preserve"> </w:t>
      </w:r>
      <w:r w:rsidR="008C2CBF" w:rsidRPr="00956369">
        <w:t>veikia</w:t>
      </w:r>
      <w:r w:rsidR="00CD6D69" w:rsidRPr="00956369">
        <w:t xml:space="preserve"> 24</w:t>
      </w:r>
      <w:r w:rsidR="00B10156" w:rsidRPr="00956369">
        <w:t xml:space="preserve"> kaim</w:t>
      </w:r>
      <w:r w:rsidR="001926BE" w:rsidRPr="00956369">
        <w:t>iškos</w:t>
      </w:r>
      <w:r w:rsidR="00B10156" w:rsidRPr="00956369">
        <w:t xml:space="preserve"> bendruomenės,</w:t>
      </w:r>
      <w:r w:rsidR="00232B1E" w:rsidRPr="00956369">
        <w:t xml:space="preserve"> iš </w:t>
      </w:r>
      <w:r w:rsidR="00232B1E" w:rsidRPr="0077589C">
        <w:t>kurių dvi organizuoja vaikų dienos centrų veiklą:</w:t>
      </w:r>
      <w:r w:rsidR="002D6801" w:rsidRPr="0077589C">
        <w:t xml:space="preserve"> Asociacija Plungės rajono </w:t>
      </w:r>
      <w:proofErr w:type="spellStart"/>
      <w:r w:rsidR="002D6801" w:rsidRPr="0077589C">
        <w:t>Stalgėnų</w:t>
      </w:r>
      <w:proofErr w:type="spellEnd"/>
      <w:r w:rsidR="002D6801" w:rsidRPr="0077589C">
        <w:t xml:space="preserve"> seniūnijos šeimų bendruomenė </w:t>
      </w:r>
      <w:r w:rsidR="008D6827">
        <w:t>„</w:t>
      </w:r>
      <w:r w:rsidR="002D6801" w:rsidRPr="0077589C">
        <w:t xml:space="preserve">Gija“ </w:t>
      </w:r>
      <w:r w:rsidR="002D6801" w:rsidRPr="0037285D">
        <w:t>ir Asociacija Varkalių bendruomenė.</w:t>
      </w:r>
      <w:r w:rsidR="00B10156" w:rsidRPr="0077589C">
        <w:t xml:space="preserve"> </w:t>
      </w:r>
    </w:p>
    <w:p w14:paraId="473DF46B" w14:textId="536D94A0" w:rsidR="0015620E" w:rsidRPr="002A0B54" w:rsidRDefault="006448F0" w:rsidP="006448F0">
      <w:pPr>
        <w:ind w:firstLine="720"/>
        <w:jc w:val="both"/>
        <w:rPr>
          <w:color w:val="FF0000"/>
          <w:lang w:eastAsia="lt-LT"/>
        </w:rPr>
      </w:pPr>
      <w:r w:rsidRPr="00D811DC">
        <w:rPr>
          <w:b/>
          <w:lang w:eastAsia="lt-LT"/>
        </w:rPr>
        <w:t>6.3.6. Siekia</w:t>
      </w:r>
      <w:r w:rsidR="00622DA6" w:rsidRPr="00D811DC">
        <w:rPr>
          <w:b/>
          <w:lang w:eastAsia="lt-LT"/>
        </w:rPr>
        <w:t>ma</w:t>
      </w:r>
      <w:r w:rsidR="00B10156" w:rsidRPr="00D811DC">
        <w:rPr>
          <w:b/>
          <w:lang w:eastAsia="lt-LT"/>
        </w:rPr>
        <w:t xml:space="preserve"> sutvarkyti</w:t>
      </w:r>
      <w:r w:rsidR="004C7AB5" w:rsidRPr="00D811DC">
        <w:rPr>
          <w:b/>
          <w:lang w:eastAsia="lt-LT"/>
        </w:rPr>
        <w:t xml:space="preserve"> </w:t>
      </w:r>
      <w:proofErr w:type="spellStart"/>
      <w:r w:rsidR="00B10156" w:rsidRPr="00D811DC">
        <w:rPr>
          <w:b/>
          <w:lang w:eastAsia="lt-LT"/>
        </w:rPr>
        <w:t>Šv</w:t>
      </w:r>
      <w:proofErr w:type="spellEnd"/>
      <w:r w:rsidR="00B10156" w:rsidRPr="00D811DC">
        <w:rPr>
          <w:b/>
          <w:lang w:eastAsia="lt-LT"/>
        </w:rPr>
        <w:t>. Jono Krikštytojo parapijos patalpas</w:t>
      </w:r>
      <w:r w:rsidR="00B10156" w:rsidRPr="00D811DC">
        <w:rPr>
          <w:lang w:eastAsia="lt-LT"/>
        </w:rPr>
        <w:t xml:space="preserve">, esančias Vytauto </w:t>
      </w:r>
      <w:proofErr w:type="spellStart"/>
      <w:r w:rsidR="00B10156" w:rsidRPr="00D811DC">
        <w:rPr>
          <w:lang w:eastAsia="lt-LT"/>
        </w:rPr>
        <w:t>g</w:t>
      </w:r>
      <w:proofErr w:type="spellEnd"/>
      <w:r w:rsidR="00B10156" w:rsidRPr="00D811DC">
        <w:rPr>
          <w:lang w:eastAsia="lt-LT"/>
        </w:rPr>
        <w:t xml:space="preserve">. </w:t>
      </w:r>
      <w:r w:rsidR="00726315" w:rsidRPr="00D811DC">
        <w:rPr>
          <w:lang w:eastAsia="lt-LT"/>
        </w:rPr>
        <w:t xml:space="preserve">29, </w:t>
      </w:r>
      <w:r w:rsidR="00726315" w:rsidRPr="0037285D">
        <w:rPr>
          <w:lang w:eastAsia="lt-LT"/>
        </w:rPr>
        <w:t xml:space="preserve">Plungėje, ir jas </w:t>
      </w:r>
      <w:r w:rsidR="0037285D" w:rsidRPr="002F480F">
        <w:rPr>
          <w:lang w:eastAsia="lt-LT"/>
        </w:rPr>
        <w:t>visiškai</w:t>
      </w:r>
      <w:r w:rsidR="004A0B1C">
        <w:rPr>
          <w:lang w:eastAsia="lt-LT"/>
        </w:rPr>
        <w:t xml:space="preserve"> </w:t>
      </w:r>
      <w:r w:rsidR="00726315" w:rsidRPr="00D811DC">
        <w:rPr>
          <w:lang w:eastAsia="lt-LT"/>
        </w:rPr>
        <w:t>pritaikyti</w:t>
      </w:r>
      <w:r w:rsidR="00B10156" w:rsidRPr="00D811DC">
        <w:rPr>
          <w:lang w:eastAsia="lt-LT"/>
        </w:rPr>
        <w:t xml:space="preserve"> bendruomenės ir </w:t>
      </w:r>
      <w:r w:rsidR="00D811DC" w:rsidRPr="00D811DC">
        <w:rPr>
          <w:lang w:eastAsia="lt-LT"/>
        </w:rPr>
        <w:t>asmenų su negalia</w:t>
      </w:r>
      <w:r w:rsidR="00B10156" w:rsidRPr="00D811DC">
        <w:rPr>
          <w:lang w:eastAsia="lt-LT"/>
        </w:rPr>
        <w:t xml:space="preserve"> poreikiams </w:t>
      </w:r>
      <w:r w:rsidR="003028F2" w:rsidRPr="00D811DC">
        <w:rPr>
          <w:lang w:eastAsia="lt-LT"/>
        </w:rPr>
        <w:t>bei</w:t>
      </w:r>
      <w:r w:rsidR="00B10156" w:rsidRPr="00D811DC">
        <w:rPr>
          <w:lang w:eastAsia="lt-LT"/>
        </w:rPr>
        <w:t xml:space="preserve"> veiklai. Šiai veiklai orga</w:t>
      </w:r>
      <w:r w:rsidR="001E58F7" w:rsidRPr="00D811DC">
        <w:rPr>
          <w:lang w:eastAsia="lt-LT"/>
        </w:rPr>
        <w:t>nizuoti</w:t>
      </w:r>
      <w:r w:rsidR="00B10156" w:rsidRPr="00D811DC">
        <w:rPr>
          <w:lang w:eastAsia="lt-LT"/>
        </w:rPr>
        <w:t xml:space="preserve"> </w:t>
      </w:r>
      <w:r w:rsidR="004A0B1C">
        <w:rPr>
          <w:lang w:eastAsia="lt-LT"/>
        </w:rPr>
        <w:t xml:space="preserve">yra </w:t>
      </w:r>
      <w:r w:rsidR="00B10156" w:rsidRPr="00D811DC">
        <w:rPr>
          <w:lang w:eastAsia="lt-LT"/>
        </w:rPr>
        <w:t>įsteig</w:t>
      </w:r>
      <w:r w:rsidR="001E58F7" w:rsidRPr="00D811DC">
        <w:rPr>
          <w:lang w:eastAsia="lt-LT"/>
        </w:rPr>
        <w:t>ta</w:t>
      </w:r>
      <w:r w:rsidR="004A0B1C">
        <w:rPr>
          <w:lang w:eastAsia="lt-LT"/>
        </w:rPr>
        <w:t>s</w:t>
      </w:r>
      <w:r w:rsidR="00B10156" w:rsidRPr="00D811DC">
        <w:rPr>
          <w:lang w:eastAsia="lt-LT"/>
        </w:rPr>
        <w:t xml:space="preserve"> </w:t>
      </w:r>
      <w:proofErr w:type="spellStart"/>
      <w:r w:rsidR="00D811DC" w:rsidRPr="00D811DC">
        <w:rPr>
          <w:lang w:eastAsia="lt-LT"/>
        </w:rPr>
        <w:t>VšĮ</w:t>
      </w:r>
      <w:proofErr w:type="spellEnd"/>
      <w:r w:rsidR="00B10156" w:rsidRPr="00D811DC">
        <w:rPr>
          <w:lang w:eastAsia="lt-LT"/>
        </w:rPr>
        <w:t xml:space="preserve"> Plungės bendruomenės centr</w:t>
      </w:r>
      <w:r w:rsidR="001E58F7" w:rsidRPr="00D811DC">
        <w:rPr>
          <w:lang w:eastAsia="lt-LT"/>
        </w:rPr>
        <w:t>as</w:t>
      </w:r>
      <w:r w:rsidR="00B10156" w:rsidRPr="00D811DC">
        <w:rPr>
          <w:lang w:eastAsia="lt-LT"/>
        </w:rPr>
        <w:t xml:space="preserve">, kurio pagrindinė paskirtis </w:t>
      </w:r>
      <w:r w:rsidR="008D6827">
        <w:rPr>
          <w:lang w:eastAsia="lt-LT"/>
        </w:rPr>
        <w:t>–</w:t>
      </w:r>
      <w:r w:rsidR="00B10156" w:rsidRPr="00D811DC">
        <w:rPr>
          <w:lang w:eastAsia="lt-LT"/>
        </w:rPr>
        <w:t xml:space="preserve"> organizuoti ir teikti socialines paslaugas bendruomenės nariams, stiprinti nevyriausybinių organizacijų veiklą.</w:t>
      </w:r>
      <w:r w:rsidR="00C31BEA" w:rsidRPr="00D811DC">
        <w:rPr>
          <w:lang w:eastAsia="lt-LT"/>
        </w:rPr>
        <w:t xml:space="preserve"> </w:t>
      </w:r>
    </w:p>
    <w:p w14:paraId="74DB7E3B" w14:textId="058171DB" w:rsidR="00EF5F91" w:rsidRPr="00087B08" w:rsidRDefault="00020B79" w:rsidP="00421DD1">
      <w:pPr>
        <w:ind w:firstLine="720"/>
        <w:jc w:val="both"/>
        <w:rPr>
          <w:rFonts w:eastAsia="Calibri"/>
          <w:lang w:eastAsia="lt-LT"/>
        </w:rPr>
      </w:pPr>
      <w:bookmarkStart w:id="35" w:name="_Hlk68201693"/>
      <w:r w:rsidRPr="00087B08">
        <w:rPr>
          <w:rFonts w:eastAsia="Calibri"/>
        </w:rPr>
        <w:t>Iš I-</w:t>
      </w:r>
      <w:proofErr w:type="spellStart"/>
      <w:r w:rsidRPr="00087B08">
        <w:rPr>
          <w:rFonts w:eastAsia="Calibri"/>
        </w:rPr>
        <w:t>ojo</w:t>
      </w:r>
      <w:proofErr w:type="spellEnd"/>
      <w:r w:rsidRPr="00087B08">
        <w:rPr>
          <w:rFonts w:eastAsia="Calibri"/>
        </w:rPr>
        <w:t xml:space="preserve"> pertvarkos etapo ir investicijų į infrastruktūrą laikotarpio </w:t>
      </w:r>
      <w:r w:rsidR="001767BB" w:rsidRPr="00087B08">
        <w:rPr>
          <w:rFonts w:eastAsia="Calibri"/>
          <w:bCs/>
          <w:iCs/>
          <w:lang w:eastAsia="lt-LT"/>
        </w:rPr>
        <w:t>sėkmingai</w:t>
      </w:r>
      <w:r w:rsidR="005A3B44" w:rsidRPr="00087B08">
        <w:rPr>
          <w:rFonts w:eastAsia="Calibri"/>
          <w:bCs/>
          <w:iCs/>
          <w:lang w:eastAsia="lt-LT"/>
        </w:rPr>
        <w:t xml:space="preserve"> į</w:t>
      </w:r>
      <w:r w:rsidR="003325B9" w:rsidRPr="00087B08">
        <w:rPr>
          <w:rFonts w:eastAsia="Calibri"/>
          <w:bCs/>
          <w:iCs/>
          <w:lang w:eastAsia="lt-LT"/>
        </w:rPr>
        <w:t>g</w:t>
      </w:r>
      <w:r w:rsidR="00B82033" w:rsidRPr="00087B08">
        <w:rPr>
          <w:rFonts w:eastAsia="Calibri"/>
          <w:bCs/>
          <w:iCs/>
          <w:lang w:eastAsia="lt-LT"/>
        </w:rPr>
        <w:t>yvendi</w:t>
      </w:r>
      <w:r w:rsidR="003325B9" w:rsidRPr="00087B08">
        <w:rPr>
          <w:rFonts w:eastAsia="Calibri"/>
          <w:bCs/>
          <w:iCs/>
          <w:lang w:eastAsia="lt-LT"/>
        </w:rPr>
        <w:t>n</w:t>
      </w:r>
      <w:r w:rsidR="001767BB" w:rsidRPr="00087B08">
        <w:rPr>
          <w:rFonts w:eastAsia="Calibri"/>
          <w:bCs/>
          <w:iCs/>
          <w:lang w:eastAsia="lt-LT"/>
        </w:rPr>
        <w:t>amas</w:t>
      </w:r>
      <w:r w:rsidR="00E41D70" w:rsidRPr="00087B08">
        <w:rPr>
          <w:rFonts w:eastAsia="Calibri"/>
          <w:bCs/>
          <w:iCs/>
          <w:lang w:eastAsia="lt-LT"/>
        </w:rPr>
        <w:t xml:space="preserve"> </w:t>
      </w:r>
      <w:r w:rsidR="008D6827">
        <w:rPr>
          <w:rFonts w:eastAsia="Calibri"/>
        </w:rPr>
        <w:t>„</w:t>
      </w:r>
      <w:r w:rsidR="00E41D70" w:rsidRPr="00087B08">
        <w:rPr>
          <w:rFonts w:eastAsia="Calibri"/>
        </w:rPr>
        <w:t>Bendruomeninių apgyvendinimo bei užimtumo paslaugų asmenims su proto ir psichikos negali</w:t>
      </w:r>
      <w:r w:rsidR="005A3B44" w:rsidRPr="00087B08">
        <w:rPr>
          <w:rFonts w:eastAsia="Calibri"/>
        </w:rPr>
        <w:t>ą</w:t>
      </w:r>
      <w:r w:rsidR="00E41D70" w:rsidRPr="00087B08">
        <w:rPr>
          <w:rFonts w:eastAsia="Calibri"/>
        </w:rPr>
        <w:t xml:space="preserve"> plėtra Plungės rajone“</w:t>
      </w:r>
      <w:r w:rsidR="0020214E" w:rsidRPr="00087B08">
        <w:rPr>
          <w:rFonts w:eastAsia="Calibri"/>
          <w:bCs/>
          <w:iCs/>
          <w:lang w:eastAsia="lt-LT"/>
        </w:rPr>
        <w:t xml:space="preserve"> projekt</w:t>
      </w:r>
      <w:r w:rsidR="001767BB" w:rsidRPr="00087B08">
        <w:rPr>
          <w:rFonts w:eastAsia="Calibri"/>
          <w:bCs/>
          <w:iCs/>
          <w:lang w:eastAsia="lt-LT"/>
        </w:rPr>
        <w:t>as. S</w:t>
      </w:r>
      <w:r w:rsidR="007C249D" w:rsidRPr="00087B08">
        <w:rPr>
          <w:rFonts w:eastAsia="Calibri"/>
          <w:bCs/>
          <w:iCs/>
          <w:lang w:eastAsia="lt-LT"/>
        </w:rPr>
        <w:t>uplanuot</w:t>
      </w:r>
      <w:r w:rsidR="001767BB" w:rsidRPr="00087B08">
        <w:rPr>
          <w:rFonts w:eastAsia="Calibri"/>
          <w:bCs/>
          <w:iCs/>
          <w:lang w:eastAsia="lt-LT"/>
        </w:rPr>
        <w:t>i</w:t>
      </w:r>
      <w:r w:rsidR="00421DD1" w:rsidRPr="00087B08">
        <w:rPr>
          <w:rFonts w:eastAsia="Calibri"/>
          <w:bCs/>
          <w:iCs/>
          <w:lang w:eastAsia="lt-LT"/>
        </w:rPr>
        <w:t xml:space="preserve"> </w:t>
      </w:r>
      <w:r w:rsidR="00AA4B9A" w:rsidRPr="00087B08">
        <w:rPr>
          <w:rFonts w:eastAsia="Calibri"/>
          <w:lang w:eastAsia="lt-LT"/>
        </w:rPr>
        <w:t>2</w:t>
      </w:r>
      <w:r w:rsidR="00203E07" w:rsidRPr="00087B08">
        <w:rPr>
          <w:rFonts w:eastAsia="Calibri"/>
          <w:lang w:eastAsia="lt-LT"/>
        </w:rPr>
        <w:t xml:space="preserve"> grupinio gyvenimo nam</w:t>
      </w:r>
      <w:r w:rsidR="001767BB" w:rsidRPr="00087B08">
        <w:rPr>
          <w:rFonts w:eastAsia="Calibri"/>
          <w:lang w:eastAsia="lt-LT"/>
        </w:rPr>
        <w:t>ai</w:t>
      </w:r>
      <w:r w:rsidR="00203E07" w:rsidRPr="00087B08">
        <w:rPr>
          <w:rFonts w:eastAsia="Calibri"/>
          <w:lang w:eastAsia="lt-LT"/>
        </w:rPr>
        <w:t xml:space="preserve"> (</w:t>
      </w:r>
      <w:r w:rsidR="00942E81" w:rsidRPr="00087B08">
        <w:rPr>
          <w:rFonts w:eastAsia="Calibri"/>
          <w:lang w:eastAsia="lt-LT"/>
        </w:rPr>
        <w:t xml:space="preserve">toliau </w:t>
      </w:r>
      <w:r w:rsidR="008D6827">
        <w:rPr>
          <w:rFonts w:eastAsia="Calibri"/>
          <w:lang w:eastAsia="lt-LT"/>
        </w:rPr>
        <w:t>–</w:t>
      </w:r>
      <w:r w:rsidR="00942E81" w:rsidRPr="00087B08">
        <w:rPr>
          <w:rFonts w:eastAsia="Calibri"/>
          <w:lang w:eastAsia="lt-LT"/>
        </w:rPr>
        <w:t xml:space="preserve"> </w:t>
      </w:r>
      <w:r w:rsidR="00203E07" w:rsidRPr="00087B08">
        <w:rPr>
          <w:rFonts w:eastAsia="Calibri"/>
          <w:lang w:eastAsia="lt-LT"/>
        </w:rPr>
        <w:t xml:space="preserve">GGN) </w:t>
      </w:r>
      <w:r w:rsidR="00EF5F91" w:rsidRPr="00087B08">
        <w:rPr>
          <w:rFonts w:eastAsia="Calibri"/>
          <w:lang w:eastAsia="lt-LT"/>
        </w:rPr>
        <w:t>asmenims, turintiems</w:t>
      </w:r>
      <w:r w:rsidR="00F3689B" w:rsidRPr="00087B08">
        <w:rPr>
          <w:rFonts w:eastAsia="Calibri"/>
          <w:lang w:eastAsia="lt-LT"/>
        </w:rPr>
        <w:t xml:space="preserve"> </w:t>
      </w:r>
      <w:r w:rsidR="00240047">
        <w:rPr>
          <w:rFonts w:eastAsia="Calibri"/>
          <w:lang w:eastAsia="lt-LT"/>
        </w:rPr>
        <w:t>intelekto</w:t>
      </w:r>
      <w:r w:rsidR="00F3689B" w:rsidRPr="00087B08">
        <w:rPr>
          <w:rFonts w:eastAsia="Calibri"/>
          <w:lang w:eastAsia="lt-LT"/>
        </w:rPr>
        <w:t xml:space="preserve"> ir</w:t>
      </w:r>
      <w:r w:rsidR="00240047">
        <w:rPr>
          <w:rFonts w:eastAsia="Calibri"/>
          <w:lang w:eastAsia="lt-LT"/>
        </w:rPr>
        <w:t xml:space="preserve"> (ar)</w:t>
      </w:r>
      <w:r w:rsidR="00F3689B" w:rsidRPr="00087B08">
        <w:rPr>
          <w:rFonts w:eastAsia="Calibri"/>
          <w:lang w:eastAsia="lt-LT"/>
        </w:rPr>
        <w:t xml:space="preserve"> psich</w:t>
      </w:r>
      <w:r w:rsidR="00240047">
        <w:rPr>
          <w:rFonts w:eastAsia="Calibri"/>
          <w:lang w:eastAsia="lt-LT"/>
        </w:rPr>
        <w:t>ikos</w:t>
      </w:r>
      <w:r w:rsidR="00F3689B" w:rsidRPr="00087B08">
        <w:rPr>
          <w:rFonts w:eastAsia="Calibri"/>
          <w:lang w:eastAsia="lt-LT"/>
        </w:rPr>
        <w:t xml:space="preserve"> negalią</w:t>
      </w:r>
      <w:r w:rsidR="001767BB" w:rsidRPr="00087B08">
        <w:rPr>
          <w:rFonts w:eastAsia="Calibri"/>
          <w:lang w:eastAsia="lt-LT"/>
        </w:rPr>
        <w:t xml:space="preserve"> yra pastatyti. Juose 2024 metų gegužės mėnesį planuojama pradėti apgyvendinti</w:t>
      </w:r>
      <w:r w:rsidR="004A0B1C">
        <w:rPr>
          <w:rFonts w:eastAsia="Calibri"/>
          <w:lang w:eastAsia="lt-LT"/>
        </w:rPr>
        <w:t xml:space="preserve"> iš</w:t>
      </w:r>
      <w:r w:rsidR="00EF5F91" w:rsidRPr="00087B08">
        <w:rPr>
          <w:rFonts w:eastAsia="Calibri"/>
          <w:lang w:eastAsia="lt-LT"/>
        </w:rPr>
        <w:t xml:space="preserve"> Dūseikių socialinės globos namų gyventoj</w:t>
      </w:r>
      <w:r w:rsidR="001767BB" w:rsidRPr="00087B08">
        <w:rPr>
          <w:rFonts w:eastAsia="Calibri"/>
          <w:lang w:eastAsia="lt-LT"/>
        </w:rPr>
        <w:t>us</w:t>
      </w:r>
      <w:r w:rsidR="00EF5F91" w:rsidRPr="00087B08">
        <w:rPr>
          <w:rFonts w:eastAsia="Calibri"/>
          <w:lang w:eastAsia="lt-LT"/>
        </w:rPr>
        <w:t xml:space="preserve"> ir</w:t>
      </w:r>
      <w:r w:rsidR="001767BB" w:rsidRPr="00087B08">
        <w:rPr>
          <w:rFonts w:eastAsia="Calibri"/>
          <w:lang w:eastAsia="lt-LT"/>
        </w:rPr>
        <w:t xml:space="preserve"> asmenis su negalia iš Savivaldybės bendruomenės.</w:t>
      </w:r>
      <w:r w:rsidRPr="00087B08">
        <w:rPr>
          <w:rFonts w:eastAsia="Calibri"/>
          <w:lang w:eastAsia="lt-LT"/>
        </w:rPr>
        <w:t xml:space="preserve"> </w:t>
      </w:r>
    </w:p>
    <w:p w14:paraId="74296DAA" w14:textId="51F986F2" w:rsidR="009A79F6" w:rsidRPr="00240047" w:rsidRDefault="00020B79" w:rsidP="009A79F6">
      <w:pPr>
        <w:ind w:firstLine="720"/>
        <w:jc w:val="both"/>
        <w:rPr>
          <w:lang w:eastAsia="lt-LT"/>
        </w:rPr>
      </w:pPr>
      <w:r w:rsidRPr="00240047">
        <w:rPr>
          <w:lang w:eastAsia="lt-LT"/>
        </w:rPr>
        <w:t>Iš II-</w:t>
      </w:r>
      <w:proofErr w:type="spellStart"/>
      <w:r w:rsidRPr="00240047">
        <w:rPr>
          <w:lang w:eastAsia="lt-LT"/>
        </w:rPr>
        <w:t>ojo</w:t>
      </w:r>
      <w:proofErr w:type="spellEnd"/>
      <w:r w:rsidRPr="00240047">
        <w:rPr>
          <w:lang w:eastAsia="lt-LT"/>
        </w:rPr>
        <w:t xml:space="preserve"> pertvarkos etapo (2021</w:t>
      </w:r>
      <w:r w:rsidR="008D6827">
        <w:rPr>
          <w:lang w:eastAsia="lt-LT"/>
        </w:rPr>
        <w:t>–</w:t>
      </w:r>
      <w:r w:rsidRPr="00240047">
        <w:rPr>
          <w:lang w:eastAsia="lt-LT"/>
        </w:rPr>
        <w:t xml:space="preserve">2027 metų) regiono plėtros projektams ir investicijoms į </w:t>
      </w:r>
      <w:r w:rsidRPr="0037285D">
        <w:rPr>
          <w:lang w:eastAsia="lt-LT"/>
        </w:rPr>
        <w:t>infrastruktūrą skirtų lėšų</w:t>
      </w:r>
      <w:r w:rsidR="009A79F6" w:rsidRPr="0037285D">
        <w:rPr>
          <w:lang w:eastAsia="lt-LT"/>
        </w:rPr>
        <w:t xml:space="preserve"> tikimasi</w:t>
      </w:r>
      <w:r w:rsidR="001767BB" w:rsidRPr="0072607E">
        <w:rPr>
          <w:lang w:eastAsia="lt-LT"/>
        </w:rPr>
        <w:t xml:space="preserve"> ir išlieka aktualu</w:t>
      </w:r>
      <w:r w:rsidR="009A79F6" w:rsidRPr="0097742E">
        <w:rPr>
          <w:lang w:eastAsia="lt-LT"/>
        </w:rPr>
        <w:t>:</w:t>
      </w:r>
    </w:p>
    <w:p w14:paraId="1B1EFEB9" w14:textId="77777777" w:rsidR="00060894" w:rsidRPr="00240047" w:rsidRDefault="009A79F6" w:rsidP="00BF1BD4">
      <w:pPr>
        <w:pStyle w:val="Sraopastraipa"/>
        <w:numPr>
          <w:ilvl w:val="0"/>
          <w:numId w:val="24"/>
        </w:numPr>
        <w:ind w:left="1134" w:hanging="283"/>
        <w:jc w:val="both"/>
      </w:pPr>
      <w:r w:rsidRPr="00240047">
        <w:rPr>
          <w:shd w:val="clear" w:color="auto" w:fill="FFFFFF"/>
        </w:rPr>
        <w:t>rekonstruoti 1 GGN;</w:t>
      </w:r>
    </w:p>
    <w:p w14:paraId="2B57A634" w14:textId="549AA31F" w:rsidR="009A79F6" w:rsidRPr="00240047" w:rsidRDefault="00B46F85" w:rsidP="00BF1BD4">
      <w:pPr>
        <w:pStyle w:val="Sraopastraipa"/>
        <w:numPr>
          <w:ilvl w:val="0"/>
          <w:numId w:val="24"/>
        </w:numPr>
        <w:tabs>
          <w:tab w:val="left" w:pos="1134"/>
        </w:tabs>
        <w:ind w:left="0" w:firstLine="851"/>
        <w:jc w:val="both"/>
      </w:pPr>
      <w:r w:rsidRPr="00240047">
        <w:rPr>
          <w:rFonts w:eastAsia="Calibri"/>
        </w:rPr>
        <w:t>p</w:t>
      </w:r>
      <w:r w:rsidR="00EF5F91" w:rsidRPr="00240047">
        <w:rPr>
          <w:rFonts w:eastAsia="Calibri"/>
        </w:rPr>
        <w:t xml:space="preserve">ritaikyti </w:t>
      </w:r>
      <w:r w:rsidRPr="00240047">
        <w:rPr>
          <w:rFonts w:eastAsia="Calibri"/>
        </w:rPr>
        <w:t>p</w:t>
      </w:r>
      <w:r w:rsidR="00EF5F91" w:rsidRPr="00240047">
        <w:rPr>
          <w:rFonts w:eastAsia="Calibri"/>
          <w:bCs/>
          <w:iCs/>
        </w:rPr>
        <w:t>arapijos namų</w:t>
      </w:r>
      <w:r w:rsidR="00B10156" w:rsidRPr="00240047">
        <w:rPr>
          <w:rFonts w:eastAsia="Calibri"/>
          <w:bCs/>
          <w:iCs/>
        </w:rPr>
        <w:t xml:space="preserve"> </w:t>
      </w:r>
      <w:r w:rsidR="008C2B51" w:rsidRPr="00240047">
        <w:rPr>
          <w:rFonts w:eastAsia="Calibri"/>
          <w:bCs/>
          <w:iCs/>
        </w:rPr>
        <w:t>I</w:t>
      </w:r>
      <w:r w:rsidR="00B10156" w:rsidRPr="00240047">
        <w:rPr>
          <w:rFonts w:eastAsia="Calibri"/>
          <w:bCs/>
          <w:iCs/>
        </w:rPr>
        <w:t>–</w:t>
      </w:r>
      <w:r w:rsidR="008C2B51" w:rsidRPr="00240047">
        <w:rPr>
          <w:rFonts w:eastAsia="Calibri"/>
          <w:bCs/>
          <w:iCs/>
        </w:rPr>
        <w:t>III</w:t>
      </w:r>
      <w:r w:rsidR="00B10156" w:rsidRPr="00240047">
        <w:rPr>
          <w:rFonts w:eastAsia="Calibri"/>
          <w:bCs/>
          <w:iCs/>
        </w:rPr>
        <w:t xml:space="preserve"> aukštus</w:t>
      </w:r>
      <w:r w:rsidR="009A79F6" w:rsidRPr="00240047">
        <w:rPr>
          <w:rFonts w:eastAsia="Calibri"/>
          <w:bCs/>
          <w:iCs/>
        </w:rPr>
        <w:t xml:space="preserve"> </w:t>
      </w:r>
      <w:r w:rsidR="008D6827">
        <w:rPr>
          <w:rFonts w:eastAsia="Calibri"/>
          <w:bCs/>
          <w:iCs/>
        </w:rPr>
        <w:t>–</w:t>
      </w:r>
      <w:r w:rsidR="009A79F6" w:rsidRPr="00240047">
        <w:rPr>
          <w:rFonts w:eastAsia="Calibri"/>
          <w:bCs/>
          <w:iCs/>
        </w:rPr>
        <w:t xml:space="preserve"> socialinių dirbtuvių ir dienos užimtumo centro asmenims su </w:t>
      </w:r>
      <w:r w:rsidR="00041C65">
        <w:rPr>
          <w:rFonts w:eastAsia="Calibri"/>
          <w:bCs/>
          <w:iCs/>
        </w:rPr>
        <w:t>intelekto</w:t>
      </w:r>
      <w:r w:rsidR="009A79F6" w:rsidRPr="00240047">
        <w:rPr>
          <w:rFonts w:eastAsia="Calibri"/>
          <w:bCs/>
          <w:iCs/>
        </w:rPr>
        <w:t xml:space="preserve"> ir (ar) psichi</w:t>
      </w:r>
      <w:r w:rsidR="00041C65">
        <w:rPr>
          <w:rFonts w:eastAsia="Calibri"/>
          <w:bCs/>
          <w:iCs/>
        </w:rPr>
        <w:t>kos</w:t>
      </w:r>
      <w:r w:rsidR="009A79F6" w:rsidRPr="00240047">
        <w:rPr>
          <w:rFonts w:eastAsia="Calibri"/>
          <w:bCs/>
          <w:iCs/>
        </w:rPr>
        <w:t xml:space="preserve"> negalia įkūrimas;</w:t>
      </w:r>
    </w:p>
    <w:p w14:paraId="54C56153" w14:textId="4B70BFD7" w:rsidR="00CD2E1A" w:rsidRPr="00240047" w:rsidRDefault="009A79F6" w:rsidP="00BF1BD4">
      <w:pPr>
        <w:pStyle w:val="Sraopastraipa"/>
        <w:numPr>
          <w:ilvl w:val="0"/>
          <w:numId w:val="24"/>
        </w:numPr>
        <w:tabs>
          <w:tab w:val="left" w:pos="1134"/>
        </w:tabs>
        <w:ind w:left="0" w:firstLine="851"/>
        <w:jc w:val="both"/>
      </w:pPr>
      <w:r w:rsidRPr="00240047">
        <w:rPr>
          <w:rFonts w:eastAsia="Calibri"/>
          <w:bCs/>
          <w:iCs/>
        </w:rPr>
        <w:t xml:space="preserve">pritaikyti parapijos namų II aukštą </w:t>
      </w:r>
      <w:r w:rsidR="008D6827">
        <w:rPr>
          <w:rFonts w:eastAsia="Calibri"/>
          <w:bCs/>
          <w:iCs/>
        </w:rPr>
        <w:t>–</w:t>
      </w:r>
      <w:r w:rsidRPr="00240047">
        <w:rPr>
          <w:rFonts w:eastAsia="Calibri"/>
          <w:bCs/>
          <w:iCs/>
        </w:rPr>
        <w:t xml:space="preserve"> dienos užimtumo centro senyvo amžiaus asmenims įkūrimas.</w:t>
      </w:r>
    </w:p>
    <w:p w14:paraId="4EBE7FA0" w14:textId="3F4D8633" w:rsidR="00CD2E1A" w:rsidRPr="00240047" w:rsidRDefault="00CD2E1A" w:rsidP="00CD2E1A">
      <w:pPr>
        <w:pStyle w:val="Sraopastraipa"/>
        <w:ind w:left="0" w:firstLine="774"/>
        <w:jc w:val="both"/>
      </w:pPr>
      <w:r w:rsidRPr="00240047">
        <w:t>Projektų bendra vertė apie</w:t>
      </w:r>
      <w:r w:rsidR="009A79F6" w:rsidRPr="00240047">
        <w:t xml:space="preserve"> </w:t>
      </w:r>
      <w:r w:rsidRPr="00240047">
        <w:t>2</w:t>
      </w:r>
      <w:r w:rsidR="00240047" w:rsidRPr="00240047">
        <w:t> 700 000</w:t>
      </w:r>
      <w:r w:rsidRPr="00240047">
        <w:t xml:space="preserve"> eur</w:t>
      </w:r>
      <w:r w:rsidR="00240047" w:rsidRPr="00240047">
        <w:t>ų</w:t>
      </w:r>
      <w:r w:rsidRPr="00240047">
        <w:t>.</w:t>
      </w:r>
    </w:p>
    <w:p w14:paraId="1A9815CE" w14:textId="1EF965F8" w:rsidR="009A79F6" w:rsidRPr="00845BDC" w:rsidRDefault="00060894" w:rsidP="00CD2E1A">
      <w:pPr>
        <w:pStyle w:val="Sraopastraipa"/>
        <w:ind w:left="0" w:firstLine="774"/>
        <w:jc w:val="both"/>
      </w:pPr>
      <w:r w:rsidRPr="0014500B">
        <w:t>Šiuo metu parapijos namų cokoliniame aukšte sutvarkytose patalpose veiklą vykdo</w:t>
      </w:r>
      <w:r w:rsidR="00C52D83">
        <w:t xml:space="preserve"> </w:t>
      </w:r>
      <w:r w:rsidR="0014500B" w:rsidRPr="0014500B">
        <w:t>nevyriausybinės žmonių su negalia organizacijos</w:t>
      </w:r>
      <w:r w:rsidRPr="0014500B">
        <w:t>, bendruomenės nariams organizuojama kita veikla.</w:t>
      </w:r>
      <w:r w:rsidR="0014500B" w:rsidRPr="0014500B">
        <w:t xml:space="preserve"> </w:t>
      </w:r>
      <w:r w:rsidR="0014500B" w:rsidRPr="00845BDC">
        <w:t xml:space="preserve">Plungės bendruomenės centras užimtumo veiklai vykdyti turi sporto, terapines, </w:t>
      </w:r>
      <w:proofErr w:type="spellStart"/>
      <w:r w:rsidR="0014500B" w:rsidRPr="00845BDC">
        <w:t>sveikatinimo</w:t>
      </w:r>
      <w:proofErr w:type="spellEnd"/>
      <w:r w:rsidR="0014500B" w:rsidRPr="00845BDC">
        <w:t xml:space="preserve"> ir kitas priemones reikalingas paslaugų teikimui, įrengtas </w:t>
      </w:r>
      <w:proofErr w:type="spellStart"/>
      <w:r w:rsidR="0014500B" w:rsidRPr="00845BDC">
        <w:t>multisensorinis</w:t>
      </w:r>
      <w:proofErr w:type="spellEnd"/>
      <w:r w:rsidR="0014500B" w:rsidRPr="00845BDC">
        <w:t xml:space="preserve"> kambarys.</w:t>
      </w:r>
    </w:p>
    <w:p w14:paraId="42B5218A" w14:textId="2E8ACDE5" w:rsidR="00060894" w:rsidRPr="006453B7" w:rsidRDefault="00E91F06" w:rsidP="00E16BEE">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6453B7">
        <w:rPr>
          <w:lang w:eastAsia="lt-LT"/>
        </w:rPr>
        <w:t xml:space="preserve">Plungės bendruomenės centras </w:t>
      </w:r>
      <w:r w:rsidR="00024A21">
        <w:rPr>
          <w:lang w:eastAsia="lt-LT"/>
        </w:rPr>
        <w:t>siekė</w:t>
      </w:r>
      <w:r w:rsidR="00F31132">
        <w:rPr>
          <w:lang w:eastAsia="lt-LT"/>
        </w:rPr>
        <w:t xml:space="preserve"> </w:t>
      </w:r>
      <w:r w:rsidR="0054445B">
        <w:rPr>
          <w:lang w:eastAsia="lt-LT"/>
        </w:rPr>
        <w:t>dalyvauti</w:t>
      </w:r>
      <w:r w:rsidR="00CA6BA9" w:rsidRPr="006453B7">
        <w:rPr>
          <w:lang w:eastAsia="lt-LT"/>
        </w:rPr>
        <w:t xml:space="preserve"> </w:t>
      </w:r>
      <w:r w:rsidR="008D6827">
        <w:rPr>
          <w:lang w:eastAsia="lt-LT"/>
        </w:rPr>
        <w:t>„</w:t>
      </w:r>
      <w:r w:rsidR="006F2ED9" w:rsidRPr="006453B7">
        <w:rPr>
          <w:lang w:eastAsia="lt-LT"/>
        </w:rPr>
        <w:t xml:space="preserve">Bendruomeninių socialinių paslaugų pagyvenusiems žmonėms plėtra, siekiant paremti </w:t>
      </w:r>
      <w:proofErr w:type="spellStart"/>
      <w:r w:rsidR="006F2ED9" w:rsidRPr="006453B7">
        <w:rPr>
          <w:lang w:eastAsia="lt-LT"/>
        </w:rPr>
        <w:t>deinstitucionalizaciją</w:t>
      </w:r>
      <w:proofErr w:type="spellEnd"/>
      <w:r w:rsidR="006F2ED9" w:rsidRPr="006453B7">
        <w:rPr>
          <w:lang w:eastAsia="lt-LT"/>
        </w:rPr>
        <w:t xml:space="preserve"> ir sumažinti gyventojų skaičiaus mažėjimą projekto teritorijoje</w:t>
      </w:r>
      <w:r w:rsidR="008D6827">
        <w:rPr>
          <w:lang w:eastAsia="lt-LT"/>
        </w:rPr>
        <w:t>“</w:t>
      </w:r>
      <w:r w:rsidR="006F2ED9" w:rsidRPr="006453B7">
        <w:rPr>
          <w:lang w:eastAsia="lt-LT"/>
        </w:rPr>
        <w:t xml:space="preserve"> projekte</w:t>
      </w:r>
      <w:r w:rsidR="00431E10" w:rsidRPr="006453B7">
        <w:rPr>
          <w:lang w:eastAsia="lt-LT"/>
        </w:rPr>
        <w:t xml:space="preserve">, kuris </w:t>
      </w:r>
      <w:r w:rsidR="00E16BEE" w:rsidRPr="006453B7">
        <w:rPr>
          <w:lang w:eastAsia="lt-LT"/>
        </w:rPr>
        <w:t>finansuojamas 2021</w:t>
      </w:r>
      <w:r w:rsidR="008D6827">
        <w:rPr>
          <w:lang w:eastAsia="lt-LT"/>
        </w:rPr>
        <w:t>–</w:t>
      </w:r>
      <w:r w:rsidR="00E16BEE" w:rsidRPr="006453B7">
        <w:rPr>
          <w:lang w:eastAsia="lt-LT"/>
        </w:rPr>
        <w:t>2027 metų INTERREG VI-A Latvijos ir Lietuvos bendradarbiavimo abipus programos lėšomis</w:t>
      </w:r>
      <w:r w:rsidR="00060894" w:rsidRPr="006453B7">
        <w:rPr>
          <w:lang w:eastAsia="lt-LT"/>
        </w:rPr>
        <w:t>.</w:t>
      </w:r>
    </w:p>
    <w:p w14:paraId="658557EE" w14:textId="1E099CEA" w:rsidR="00060894" w:rsidRPr="006453B7" w:rsidRDefault="00060894" w:rsidP="00E16BEE">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6453B7">
        <w:rPr>
          <w:lang w:eastAsia="lt-LT"/>
        </w:rPr>
        <w:t>I</w:t>
      </w:r>
      <w:r w:rsidR="00E16BEE" w:rsidRPr="006453B7">
        <w:rPr>
          <w:lang w:eastAsia="lt-LT"/>
        </w:rPr>
        <w:t xml:space="preserve">š projektui skirtų lėšų </w:t>
      </w:r>
      <w:r w:rsidR="003E125D">
        <w:rPr>
          <w:lang w:eastAsia="lt-LT"/>
        </w:rPr>
        <w:t xml:space="preserve">buvo </w:t>
      </w:r>
      <w:r w:rsidRPr="006453B7">
        <w:rPr>
          <w:lang w:eastAsia="lt-LT"/>
        </w:rPr>
        <w:t>planuojama:</w:t>
      </w:r>
    </w:p>
    <w:p w14:paraId="1A898FDF" w14:textId="36AABA1F" w:rsidR="00E16BEE" w:rsidRPr="006453B7" w:rsidRDefault="00060894" w:rsidP="00BF1BD4">
      <w:pPr>
        <w:pStyle w:val="Sraopastraipa"/>
        <w:widowControl w:val="0"/>
        <w:numPr>
          <w:ilvl w:val="0"/>
          <w:numId w:val="20"/>
        </w:numPr>
        <w:shd w:val="clear" w:color="auto" w:fill="FFFFFF"/>
        <w:tabs>
          <w:tab w:val="left" w:pos="851"/>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09"/>
        <w:jc w:val="both"/>
        <w:textAlignment w:val="baseline"/>
      </w:pPr>
      <w:r w:rsidRPr="006453B7">
        <w:rPr>
          <w:iCs/>
        </w:rPr>
        <w:t xml:space="preserve"> </w:t>
      </w:r>
      <w:r w:rsidR="00E16BEE" w:rsidRPr="006453B7">
        <w:rPr>
          <w:iCs/>
        </w:rPr>
        <w:t>įsigyti</w:t>
      </w:r>
      <w:r w:rsidR="005C2132" w:rsidRPr="006453B7">
        <w:rPr>
          <w:iCs/>
        </w:rPr>
        <w:t xml:space="preserve"> </w:t>
      </w:r>
      <w:r w:rsidR="00E16BEE" w:rsidRPr="006453B7">
        <w:rPr>
          <w:iCs/>
        </w:rPr>
        <w:t xml:space="preserve">neįgaliesiems pritaikytą mikroautobusą </w:t>
      </w:r>
      <w:r w:rsidR="005C2132" w:rsidRPr="006453B7">
        <w:rPr>
          <w:iCs/>
        </w:rPr>
        <w:t>transporto</w:t>
      </w:r>
      <w:r w:rsidR="00E16BEE" w:rsidRPr="006453B7">
        <w:rPr>
          <w:iCs/>
        </w:rPr>
        <w:t xml:space="preserve"> paslaugoms teikti bendruomenės centro veiklose dalyvauti norintiems asmenims</w:t>
      </w:r>
      <w:r w:rsidRPr="006453B7">
        <w:rPr>
          <w:iCs/>
        </w:rPr>
        <w:t>;</w:t>
      </w:r>
    </w:p>
    <w:p w14:paraId="3437A6A0" w14:textId="47A0D8BD" w:rsidR="00060894" w:rsidRPr="006453B7" w:rsidRDefault="00060894" w:rsidP="00BF1BD4">
      <w:pPr>
        <w:pStyle w:val="Sraopastraipa"/>
        <w:widowControl w:val="0"/>
        <w:numPr>
          <w:ilvl w:val="0"/>
          <w:numId w:val="20"/>
        </w:numPr>
        <w:shd w:val="clear" w:color="auto" w:fill="FFFFFF"/>
        <w:tabs>
          <w:tab w:val="left" w:pos="851"/>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09"/>
        <w:jc w:val="both"/>
        <w:textAlignment w:val="baseline"/>
      </w:pPr>
      <w:r w:rsidRPr="006453B7">
        <w:t>finansuoti bendruomenės centro užsiėmimus senjorams</w:t>
      </w:r>
      <w:r w:rsidR="005C2132" w:rsidRPr="006453B7">
        <w:t>;</w:t>
      </w:r>
    </w:p>
    <w:p w14:paraId="3E63C7D8" w14:textId="3D89149C" w:rsidR="006F2ED9" w:rsidRPr="00BF3C95" w:rsidRDefault="00060894" w:rsidP="00BF1BD4">
      <w:pPr>
        <w:pStyle w:val="Sraopastraipa"/>
        <w:widowControl w:val="0"/>
        <w:numPr>
          <w:ilvl w:val="0"/>
          <w:numId w:val="20"/>
        </w:numPr>
        <w:shd w:val="clear" w:color="auto" w:fill="FFFFFF"/>
        <w:tabs>
          <w:tab w:val="left" w:pos="851"/>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09"/>
        <w:jc w:val="both"/>
        <w:textAlignment w:val="baseline"/>
      </w:pPr>
      <w:r w:rsidRPr="00BF3C95">
        <w:t xml:space="preserve"> rengti mokymus bendruomenės centro ir Plungės SPC darbuotojams.</w:t>
      </w:r>
    </w:p>
    <w:p w14:paraId="3917EE3F" w14:textId="2756F38B" w:rsidR="00AF061F" w:rsidRPr="00BF3C95" w:rsidRDefault="00060894" w:rsidP="0018147A">
      <w:pPr>
        <w:ind w:firstLine="491"/>
        <w:jc w:val="both"/>
        <w:rPr>
          <w:color w:val="FF0000"/>
          <w:lang w:eastAsia="lt-LT"/>
        </w:rPr>
      </w:pPr>
      <w:r w:rsidRPr="003D673D">
        <w:rPr>
          <w:lang w:eastAsia="lt-LT"/>
        </w:rPr>
        <w:t xml:space="preserve">Bendras projekto biudžetas </w:t>
      </w:r>
      <w:r w:rsidR="008D6827">
        <w:rPr>
          <w:lang w:eastAsia="lt-LT"/>
        </w:rPr>
        <w:t xml:space="preserve">– </w:t>
      </w:r>
      <w:r w:rsidRPr="003D673D">
        <w:rPr>
          <w:lang w:eastAsia="lt-LT"/>
        </w:rPr>
        <w:t>127 228 eurai</w:t>
      </w:r>
      <w:bookmarkEnd w:id="35"/>
      <w:r w:rsidR="003E125D" w:rsidRPr="003D673D">
        <w:rPr>
          <w:lang w:eastAsia="lt-LT"/>
        </w:rPr>
        <w:t>, tačiau kvietimo</w:t>
      </w:r>
      <w:r w:rsidR="00024A21" w:rsidRPr="003D673D">
        <w:t xml:space="preserve"> </w:t>
      </w:r>
      <w:r w:rsidR="00024A21" w:rsidRPr="003D673D">
        <w:rPr>
          <w:lang w:eastAsia="lt-LT"/>
        </w:rPr>
        <w:t>jame dalyvauti</w:t>
      </w:r>
      <w:r w:rsidR="003E125D" w:rsidRPr="003D673D">
        <w:rPr>
          <w:lang w:eastAsia="lt-LT"/>
        </w:rPr>
        <w:t xml:space="preserve"> negavo.</w:t>
      </w:r>
    </w:p>
    <w:p w14:paraId="46DFEF9E" w14:textId="77777777" w:rsidR="0018147A" w:rsidRPr="0018147A" w:rsidRDefault="0018147A" w:rsidP="0018147A">
      <w:pPr>
        <w:ind w:firstLine="491"/>
        <w:jc w:val="both"/>
        <w:rPr>
          <w:color w:val="FF0000"/>
          <w:lang w:eastAsia="lt-LT"/>
        </w:rPr>
      </w:pPr>
    </w:p>
    <w:p w14:paraId="7B459730" w14:textId="2B021E10" w:rsidR="00425BB7" w:rsidRPr="009022FC" w:rsidRDefault="00425BB7" w:rsidP="009022FC">
      <w:pPr>
        <w:shd w:val="clear" w:color="auto" w:fill="FFFFFF"/>
        <w:ind w:firstLine="720"/>
        <w:jc w:val="both"/>
        <w:rPr>
          <w:b/>
          <w:bCs/>
          <w:lang w:eastAsia="lt-LT"/>
        </w:rPr>
      </w:pPr>
      <w:r w:rsidRPr="009022FC">
        <w:rPr>
          <w:b/>
          <w:bCs/>
          <w:lang w:eastAsia="lt-LT"/>
        </w:rPr>
        <w:t xml:space="preserve">6.4. </w:t>
      </w:r>
      <w:r w:rsidR="00C7390C" w:rsidRPr="004E708C">
        <w:rPr>
          <w:b/>
          <w:bCs/>
          <w:lang w:eastAsia="lt-LT"/>
        </w:rPr>
        <w:t>Prevencin</w:t>
      </w:r>
      <w:r w:rsidR="0037285D" w:rsidRPr="002F480F">
        <w:rPr>
          <w:b/>
          <w:bCs/>
          <w:lang w:eastAsia="lt-LT"/>
        </w:rPr>
        <w:t>e</w:t>
      </w:r>
      <w:r w:rsidR="00C7390C" w:rsidRPr="0097742E">
        <w:rPr>
          <w:b/>
          <w:bCs/>
          <w:lang w:eastAsia="lt-LT"/>
        </w:rPr>
        <w:t>s socialin</w:t>
      </w:r>
      <w:r w:rsidR="0037285D" w:rsidRPr="002F480F">
        <w:rPr>
          <w:b/>
          <w:bCs/>
          <w:lang w:eastAsia="lt-LT"/>
        </w:rPr>
        <w:t>e</w:t>
      </w:r>
      <w:r w:rsidR="00C7390C" w:rsidRPr="0097742E">
        <w:rPr>
          <w:b/>
          <w:bCs/>
          <w:lang w:eastAsia="lt-LT"/>
        </w:rPr>
        <w:t>s paslaug</w:t>
      </w:r>
      <w:r w:rsidR="009022FC" w:rsidRPr="0097742E">
        <w:rPr>
          <w:b/>
          <w:bCs/>
          <w:lang w:eastAsia="lt-LT"/>
        </w:rPr>
        <w:t>as</w:t>
      </w:r>
      <w:r w:rsidR="009022FC" w:rsidRPr="009022FC">
        <w:rPr>
          <w:b/>
          <w:bCs/>
          <w:lang w:eastAsia="lt-LT"/>
        </w:rPr>
        <w:t xml:space="preserve"> </w:t>
      </w:r>
      <w:r w:rsidR="009022FC" w:rsidRPr="009022FC">
        <w:rPr>
          <w:lang w:eastAsia="lt-LT"/>
        </w:rPr>
        <w:t>sudaro:</w:t>
      </w:r>
      <w:r w:rsidRPr="009022FC">
        <w:t xml:space="preserve"> </w:t>
      </w:r>
      <w:r w:rsidRPr="009022FC">
        <w:rPr>
          <w:rFonts w:eastAsia="Calibri"/>
        </w:rPr>
        <w:t>potencialių socialinių paslaugų gavėjų paieškos paslauga kompleksinės paslaugos šeimai,</w:t>
      </w:r>
      <w:r w:rsidRPr="009022FC">
        <w:t xml:space="preserve"> </w:t>
      </w:r>
      <w:r w:rsidRPr="009022FC">
        <w:rPr>
          <w:rFonts w:eastAsia="Calibri"/>
        </w:rPr>
        <w:t xml:space="preserve">darbas su bendruomene, šeimos konferencija, atvirasis darbas su jaunimu, mobilusis darbas su jaunimu. </w:t>
      </w:r>
    </w:p>
    <w:p w14:paraId="18D03075" w14:textId="79D41C68" w:rsidR="004E5951" w:rsidRDefault="00425BB7" w:rsidP="00714A34">
      <w:pPr>
        <w:pStyle w:val="Betarp1"/>
        <w:ind w:firstLine="720"/>
        <w:contextualSpacing/>
        <w:rPr>
          <w:rFonts w:eastAsia="Calibri"/>
        </w:rPr>
      </w:pPr>
      <w:r w:rsidRPr="009022FC">
        <w:rPr>
          <w:rFonts w:eastAsia="Calibri"/>
        </w:rPr>
        <w:t xml:space="preserve">Prevencinių socialinių paslaugų tikslas – padėti asmeniui (šeimai) ir (ar) bendruomenei išvengti galimų socialinių problemų ir (ar) socialinės rizikos atsiradimo, sudaryti sąlygas asmeniui (šeimai) ugdyti ir (ar) stiprinti gebėjimus savarankiškai spręsti socialines problemas, palaikyti socialinius ryšius su visuomene, taip pat padėti didinti socialinę </w:t>
      </w:r>
      <w:proofErr w:type="spellStart"/>
      <w:r w:rsidRPr="00137927">
        <w:rPr>
          <w:rFonts w:eastAsia="Calibri"/>
        </w:rPr>
        <w:t>įtrauktį</w:t>
      </w:r>
      <w:proofErr w:type="spellEnd"/>
      <w:r w:rsidRPr="00137927">
        <w:rPr>
          <w:rFonts w:eastAsia="Calibri"/>
        </w:rPr>
        <w:t>.</w:t>
      </w:r>
      <w:r w:rsidR="00714A34" w:rsidRPr="00137927">
        <w:rPr>
          <w:rFonts w:eastAsia="Calibri"/>
        </w:rPr>
        <w:t xml:space="preserve"> </w:t>
      </w:r>
      <w:r w:rsidR="004E5951" w:rsidRPr="004E5951">
        <w:rPr>
          <w:rFonts w:eastAsia="Calibri"/>
        </w:rPr>
        <w:t xml:space="preserve">Prevencinės socialinės paslaugos </w:t>
      </w:r>
      <w:r w:rsidR="004E5951">
        <w:rPr>
          <w:rFonts w:eastAsia="Calibri"/>
        </w:rPr>
        <w:t xml:space="preserve">asmenims </w:t>
      </w:r>
      <w:r w:rsidR="004E5951" w:rsidRPr="004E5951">
        <w:rPr>
          <w:rFonts w:eastAsia="Calibri"/>
        </w:rPr>
        <w:t>yra nemokamos</w:t>
      </w:r>
      <w:r w:rsidR="004E5951">
        <w:rPr>
          <w:rFonts w:eastAsia="Calibri"/>
        </w:rPr>
        <w:t>.</w:t>
      </w:r>
      <w:r w:rsidR="004E5951" w:rsidRPr="004E5951">
        <w:rPr>
          <w:rFonts w:eastAsia="Calibri"/>
        </w:rPr>
        <w:t xml:space="preserve"> </w:t>
      </w:r>
    </w:p>
    <w:p w14:paraId="11B5A7E5" w14:textId="6A074745" w:rsidR="0008277E" w:rsidRDefault="00085E3F" w:rsidP="0008277E">
      <w:pPr>
        <w:ind w:firstLine="720"/>
        <w:jc w:val="both"/>
        <w:rPr>
          <w:rFonts w:eastAsia="Calibri"/>
          <w:lang w:eastAsia="lt-LT"/>
        </w:rPr>
      </w:pPr>
      <w:r w:rsidRPr="006479AC">
        <w:rPr>
          <w:rFonts w:eastAsia="Calibri"/>
          <w:lang w:eastAsia="lt-LT"/>
        </w:rPr>
        <w:lastRenderedPageBreak/>
        <w:t>Prevencin</w:t>
      </w:r>
      <w:r w:rsidR="0008277E" w:rsidRPr="006479AC">
        <w:rPr>
          <w:rFonts w:eastAsia="Calibri"/>
          <w:lang w:eastAsia="lt-LT"/>
        </w:rPr>
        <w:t>es</w:t>
      </w:r>
      <w:r w:rsidRPr="006479AC">
        <w:rPr>
          <w:rFonts w:eastAsia="Calibri"/>
          <w:lang w:eastAsia="lt-LT"/>
        </w:rPr>
        <w:t xml:space="preserve"> socialin</w:t>
      </w:r>
      <w:r w:rsidR="0008277E" w:rsidRPr="006479AC">
        <w:rPr>
          <w:rFonts w:eastAsia="Calibri"/>
          <w:lang w:eastAsia="lt-LT"/>
        </w:rPr>
        <w:t xml:space="preserve">es paslaugas Savivaldybėje teikia ir bendradarbiaujant su kitomis įstaigomis </w:t>
      </w:r>
      <w:r w:rsidR="0008277E" w:rsidRPr="0072607E">
        <w:rPr>
          <w:rFonts w:eastAsia="Calibri"/>
          <w:lang w:eastAsia="lt-LT"/>
        </w:rPr>
        <w:t xml:space="preserve">organizuoja jų </w:t>
      </w:r>
      <w:r w:rsidR="0008277E" w:rsidRPr="0097742E">
        <w:rPr>
          <w:rFonts w:eastAsia="Calibri"/>
          <w:lang w:eastAsia="lt-LT"/>
        </w:rPr>
        <w:t>teikimą Plungės KC. Šių</w:t>
      </w:r>
      <w:r w:rsidR="0008277E" w:rsidRPr="006479AC">
        <w:rPr>
          <w:rFonts w:eastAsia="Calibri"/>
          <w:lang w:eastAsia="lt-LT"/>
        </w:rPr>
        <w:t xml:space="preserve"> paslaugų teikėjų sąraše </w:t>
      </w:r>
      <w:r w:rsidR="0008277E" w:rsidRPr="0072607E">
        <w:rPr>
          <w:rFonts w:eastAsia="Calibri"/>
          <w:lang w:eastAsia="lt-LT"/>
        </w:rPr>
        <w:t>yra</w:t>
      </w:r>
      <w:r w:rsidR="0008277E" w:rsidRPr="0097742E">
        <w:rPr>
          <w:rFonts w:eastAsia="Calibri"/>
          <w:lang w:eastAsia="lt-LT"/>
        </w:rPr>
        <w:t xml:space="preserve"> Plungės atvir</w:t>
      </w:r>
      <w:r w:rsidR="0037285D" w:rsidRPr="002F480F">
        <w:rPr>
          <w:rFonts w:eastAsia="Calibri"/>
          <w:lang w:eastAsia="lt-LT"/>
        </w:rPr>
        <w:t>as</w:t>
      </w:r>
      <w:r w:rsidR="0008277E" w:rsidRPr="0097742E">
        <w:rPr>
          <w:rFonts w:eastAsia="Calibri"/>
          <w:lang w:eastAsia="lt-LT"/>
        </w:rPr>
        <w:t xml:space="preserve"> jaunimo centras,</w:t>
      </w:r>
      <w:r w:rsidR="006479AC" w:rsidRPr="0097742E">
        <w:rPr>
          <w:rFonts w:eastAsia="Calibri"/>
          <w:lang w:eastAsia="lt-LT"/>
        </w:rPr>
        <w:t xml:space="preserve"> teikiantis atviro darbo su jaunimu ir mobilųjį darbą su jaunimu paslaugas.</w:t>
      </w:r>
    </w:p>
    <w:p w14:paraId="6323A0B8" w14:textId="1BDC5E85" w:rsidR="004A0B1C" w:rsidRPr="006479AC" w:rsidRDefault="004A0B1C" w:rsidP="0008277E">
      <w:pPr>
        <w:ind w:firstLine="720"/>
        <w:jc w:val="both"/>
        <w:rPr>
          <w:rFonts w:eastAsia="Calibri"/>
          <w:lang w:eastAsia="lt-LT"/>
        </w:rPr>
      </w:pPr>
      <w:r w:rsidRPr="0072607E">
        <w:rPr>
          <w:rFonts w:eastAsia="Calibri"/>
          <w:lang w:eastAsia="lt-LT"/>
        </w:rPr>
        <w:t xml:space="preserve">2023 </w:t>
      </w:r>
      <w:r w:rsidRPr="0097742E">
        <w:rPr>
          <w:rFonts w:eastAsia="Calibri"/>
          <w:lang w:eastAsia="lt-LT"/>
        </w:rPr>
        <w:t>metais Plungės KC prevencinių socialinių paslaugų organizavimui iš valstybės biudžeto panaudota 16 108 eurai, 2024 metams iš valstybės</w:t>
      </w:r>
      <w:r w:rsidRPr="004A0B1C">
        <w:rPr>
          <w:rFonts w:eastAsia="Calibri"/>
          <w:lang w:eastAsia="lt-LT"/>
        </w:rPr>
        <w:t xml:space="preserve"> biudžeto lėšų skirta 25 001 eras.</w:t>
      </w:r>
    </w:p>
    <w:p w14:paraId="2F9EA6D4" w14:textId="4FB3A330" w:rsidR="00085E3F" w:rsidRPr="006479AC" w:rsidRDefault="00085E3F" w:rsidP="001D062E">
      <w:pPr>
        <w:ind w:firstLine="720"/>
        <w:jc w:val="both"/>
        <w:rPr>
          <w:rFonts w:eastAsia="Calibri"/>
          <w:lang w:eastAsia="lt-LT"/>
        </w:rPr>
      </w:pPr>
      <w:r w:rsidRPr="006479AC">
        <w:rPr>
          <w:rFonts w:eastAsia="Calibri"/>
          <w:lang w:eastAsia="lt-LT"/>
        </w:rPr>
        <w:t xml:space="preserve">Per </w:t>
      </w:r>
      <w:r w:rsidRPr="004E708C">
        <w:rPr>
          <w:rFonts w:eastAsia="Calibri"/>
          <w:lang w:eastAsia="lt-LT"/>
        </w:rPr>
        <w:t xml:space="preserve">2023 </w:t>
      </w:r>
      <w:r w:rsidRPr="0097742E">
        <w:rPr>
          <w:rFonts w:eastAsia="Calibri"/>
          <w:lang w:eastAsia="lt-LT"/>
        </w:rPr>
        <w:t xml:space="preserve">metus </w:t>
      </w:r>
      <w:r w:rsidR="001B1A20" w:rsidRPr="0097742E">
        <w:rPr>
          <w:rFonts w:eastAsia="Calibri"/>
          <w:lang w:eastAsia="lt-LT"/>
        </w:rPr>
        <w:t xml:space="preserve">Plungės KC </w:t>
      </w:r>
      <w:r w:rsidRPr="0097742E">
        <w:rPr>
          <w:rFonts w:eastAsia="Calibri"/>
          <w:lang w:eastAsia="lt-LT"/>
        </w:rPr>
        <w:t xml:space="preserve">prevencinės socialinės paslaugos suteiktos 87 </w:t>
      </w:r>
      <w:r w:rsidR="006479AC" w:rsidRPr="0097742E">
        <w:rPr>
          <w:rFonts w:eastAsia="Calibri"/>
          <w:lang w:eastAsia="lt-LT"/>
        </w:rPr>
        <w:t>S</w:t>
      </w:r>
      <w:r w:rsidRPr="0097742E">
        <w:rPr>
          <w:rFonts w:eastAsia="Calibri"/>
          <w:lang w:eastAsia="lt-LT"/>
        </w:rPr>
        <w:t>avivaldybės gyventojams</w:t>
      </w:r>
      <w:r w:rsidR="006479AC" w:rsidRPr="0097742E">
        <w:rPr>
          <w:rFonts w:eastAsia="Calibri"/>
          <w:lang w:eastAsia="lt-LT"/>
        </w:rPr>
        <w:t>, Plungės atviro jaunimo centr</w:t>
      </w:r>
      <w:r w:rsidR="0037285D" w:rsidRPr="002F480F">
        <w:rPr>
          <w:rFonts w:eastAsia="Calibri"/>
          <w:lang w:eastAsia="lt-LT"/>
        </w:rPr>
        <w:t>e</w:t>
      </w:r>
      <w:r w:rsidR="006479AC" w:rsidRPr="0097742E">
        <w:rPr>
          <w:rFonts w:eastAsia="Calibri"/>
          <w:lang w:eastAsia="lt-LT"/>
        </w:rPr>
        <w:t xml:space="preserve"> </w:t>
      </w:r>
      <w:r w:rsidR="008D6827" w:rsidRPr="0097742E">
        <w:rPr>
          <w:rFonts w:eastAsia="Calibri"/>
          <w:lang w:eastAsia="lt-LT"/>
        </w:rPr>
        <w:t>–</w:t>
      </w:r>
      <w:r w:rsidR="006479AC" w:rsidRPr="0097742E">
        <w:rPr>
          <w:rFonts w:eastAsia="Calibri"/>
          <w:lang w:eastAsia="lt-LT"/>
        </w:rPr>
        <w:t xml:space="preserve"> apie 2 </w:t>
      </w:r>
      <w:r w:rsidR="005D4E36" w:rsidRPr="0097742E">
        <w:rPr>
          <w:rFonts w:eastAsia="Calibri"/>
          <w:lang w:eastAsia="lt-LT"/>
        </w:rPr>
        <w:t>800</w:t>
      </w:r>
      <w:r w:rsidR="006479AC" w:rsidRPr="0097742E">
        <w:rPr>
          <w:rFonts w:eastAsia="Calibri"/>
          <w:lang w:eastAsia="lt-LT"/>
        </w:rPr>
        <w:t xml:space="preserve"> jaunuolių</w:t>
      </w:r>
      <w:r w:rsidR="006479AC" w:rsidRPr="005D4E36">
        <w:rPr>
          <w:rFonts w:eastAsia="Calibri"/>
          <w:lang w:eastAsia="lt-LT"/>
        </w:rPr>
        <w:t>.</w:t>
      </w:r>
    </w:p>
    <w:p w14:paraId="3078C09D" w14:textId="7EFDA1CE" w:rsidR="009A7969" w:rsidRPr="002C3FEA" w:rsidRDefault="00425BB7" w:rsidP="002C3FEA">
      <w:pPr>
        <w:shd w:val="clear" w:color="auto" w:fill="FFFFFF"/>
        <w:ind w:firstLine="720"/>
        <w:contextualSpacing/>
        <w:jc w:val="both"/>
        <w:textAlignment w:val="baseline"/>
        <w:rPr>
          <w:lang w:eastAsia="lt-LT"/>
        </w:rPr>
      </w:pPr>
      <w:r w:rsidRPr="009A7969">
        <w:rPr>
          <w:rFonts w:eastAsia="Calibri"/>
          <w:b/>
          <w:bCs/>
          <w:lang w:eastAsia="lt-LT"/>
        </w:rPr>
        <w:t xml:space="preserve">6.4.1. </w:t>
      </w:r>
      <w:r w:rsidRPr="009A7969">
        <w:rPr>
          <w:b/>
          <w:bCs/>
          <w:lang w:eastAsia="lt-LT"/>
        </w:rPr>
        <w:t>Kompleksinės paslaugos šeimoms</w:t>
      </w:r>
      <w:r w:rsidRPr="009A7969">
        <w:rPr>
          <w:lang w:eastAsia="lt-LT"/>
        </w:rPr>
        <w:t xml:space="preserve"> įgyvendinant projektą</w:t>
      </w:r>
      <w:r w:rsidR="009A7969" w:rsidRPr="009A7969">
        <w:rPr>
          <w:lang w:eastAsia="lt-LT"/>
        </w:rPr>
        <w:t xml:space="preserve"> </w:t>
      </w:r>
      <w:r w:rsidR="009A7969" w:rsidRPr="00987774">
        <w:rPr>
          <w:lang w:eastAsia="lt-LT"/>
        </w:rPr>
        <w:t xml:space="preserve">„Kompleksinės paslaugos (KOPA)“, </w:t>
      </w:r>
      <w:r w:rsidR="009A7969" w:rsidRPr="009A7969">
        <w:rPr>
          <w:lang w:eastAsia="lt-LT"/>
        </w:rPr>
        <w:t xml:space="preserve">kuris yra finansuojamas iš ES struktūrinių fondų paramos 85 </w:t>
      </w:r>
      <w:proofErr w:type="spellStart"/>
      <w:r w:rsidR="009A7969" w:rsidRPr="009A7969">
        <w:rPr>
          <w:lang w:eastAsia="lt-LT"/>
        </w:rPr>
        <w:t>proc</w:t>
      </w:r>
      <w:proofErr w:type="spellEnd"/>
      <w:r w:rsidR="009A7969" w:rsidRPr="009A7969">
        <w:rPr>
          <w:lang w:eastAsia="lt-LT"/>
        </w:rPr>
        <w:t xml:space="preserve">. lėšų bei </w:t>
      </w:r>
      <w:r w:rsidR="009A7969">
        <w:rPr>
          <w:lang w:eastAsia="lt-LT"/>
        </w:rPr>
        <w:t>v</w:t>
      </w:r>
      <w:r w:rsidR="009A7969" w:rsidRPr="009A7969">
        <w:rPr>
          <w:lang w:eastAsia="lt-LT"/>
        </w:rPr>
        <w:t xml:space="preserve">alstybės biudžeto 15 </w:t>
      </w:r>
      <w:proofErr w:type="spellStart"/>
      <w:r w:rsidR="009A7969" w:rsidRPr="009A7969">
        <w:rPr>
          <w:lang w:eastAsia="lt-LT"/>
        </w:rPr>
        <w:t>proc</w:t>
      </w:r>
      <w:proofErr w:type="spellEnd"/>
      <w:r w:rsidR="009A7969" w:rsidRPr="009A7969">
        <w:rPr>
          <w:lang w:eastAsia="lt-LT"/>
        </w:rPr>
        <w:t xml:space="preserve">. </w:t>
      </w:r>
      <w:r w:rsidR="009A7969" w:rsidRPr="0072607E">
        <w:rPr>
          <w:lang w:eastAsia="lt-LT"/>
        </w:rPr>
        <w:t>lėšų</w:t>
      </w:r>
      <w:r w:rsidR="009A7969" w:rsidRPr="0097742E">
        <w:rPr>
          <w:lang w:eastAsia="lt-LT"/>
        </w:rPr>
        <w:t>, Plungės KC</w:t>
      </w:r>
      <w:r w:rsidR="009A7969" w:rsidRPr="0097742E">
        <w:rPr>
          <w:color w:val="0070C0"/>
          <w:lang w:eastAsia="lt-LT"/>
        </w:rPr>
        <w:t xml:space="preserve"> </w:t>
      </w:r>
      <w:r w:rsidR="009A7969" w:rsidRPr="0097742E">
        <w:rPr>
          <w:lang w:eastAsia="lt-LT"/>
        </w:rPr>
        <w:t>faktiškai buvo pradėtos teikti</w:t>
      </w:r>
      <w:r w:rsidR="009A7969" w:rsidRPr="002C3FEA">
        <w:rPr>
          <w:lang w:eastAsia="lt-LT"/>
        </w:rPr>
        <w:t xml:space="preserve"> nuo 2023 metų rugsėjo mėnesio. </w:t>
      </w:r>
      <w:r w:rsidR="009A7969" w:rsidRPr="00E059C8">
        <w:rPr>
          <w:lang w:eastAsia="lt-LT"/>
        </w:rPr>
        <w:t>Projekt</w:t>
      </w:r>
      <w:r w:rsidR="002C3FEA" w:rsidRPr="00E059C8">
        <w:rPr>
          <w:lang w:eastAsia="lt-LT"/>
        </w:rPr>
        <w:t>inių paslaugų teikimo</w:t>
      </w:r>
      <w:r w:rsidR="009A7969" w:rsidRPr="00E059C8">
        <w:rPr>
          <w:lang w:eastAsia="lt-LT"/>
        </w:rPr>
        <w:t xml:space="preserve"> trukmė numatyta iki 2029 </w:t>
      </w:r>
      <w:proofErr w:type="spellStart"/>
      <w:r w:rsidR="009A7969" w:rsidRPr="00E059C8">
        <w:rPr>
          <w:lang w:eastAsia="lt-LT"/>
        </w:rPr>
        <w:t>m</w:t>
      </w:r>
      <w:proofErr w:type="spellEnd"/>
      <w:r w:rsidR="0052435A">
        <w:rPr>
          <w:lang w:eastAsia="lt-LT"/>
        </w:rPr>
        <w:t>.</w:t>
      </w:r>
      <w:r w:rsidR="009A7969" w:rsidRPr="00E059C8">
        <w:rPr>
          <w:lang w:eastAsia="lt-LT"/>
        </w:rPr>
        <w:t xml:space="preserve"> birželio 30</w:t>
      </w:r>
      <w:r w:rsidR="00962607" w:rsidRPr="00E059C8">
        <w:rPr>
          <w:lang w:eastAsia="lt-LT"/>
        </w:rPr>
        <w:t xml:space="preserve"> </w:t>
      </w:r>
      <w:proofErr w:type="spellStart"/>
      <w:r w:rsidR="009A7969" w:rsidRPr="00E059C8">
        <w:rPr>
          <w:lang w:eastAsia="lt-LT"/>
        </w:rPr>
        <w:t>d</w:t>
      </w:r>
      <w:proofErr w:type="spellEnd"/>
      <w:r w:rsidR="009A7969" w:rsidRPr="00E059C8">
        <w:rPr>
          <w:lang w:eastAsia="lt-LT"/>
        </w:rPr>
        <w:t>.</w:t>
      </w:r>
      <w:r w:rsidR="009A7969" w:rsidRPr="002C3FEA">
        <w:rPr>
          <w:lang w:eastAsia="lt-LT"/>
        </w:rPr>
        <w:t xml:space="preserve"> </w:t>
      </w:r>
    </w:p>
    <w:p w14:paraId="2063CA2B" w14:textId="77777777" w:rsidR="002C3FEA" w:rsidRPr="002C3FEA" w:rsidRDefault="002C3FEA" w:rsidP="002C3FEA">
      <w:pPr>
        <w:shd w:val="clear" w:color="auto" w:fill="FFFFFF"/>
        <w:ind w:firstLine="720"/>
        <w:contextualSpacing/>
        <w:jc w:val="both"/>
        <w:textAlignment w:val="baseline"/>
        <w:rPr>
          <w:lang w:eastAsia="lt-LT"/>
        </w:rPr>
      </w:pPr>
    </w:p>
    <w:p w14:paraId="4785F8B9" w14:textId="77777777" w:rsidR="002C3FEA" w:rsidRPr="009F03F7" w:rsidRDefault="002C3FEA" w:rsidP="002C3FEA">
      <w:pPr>
        <w:shd w:val="clear" w:color="auto" w:fill="FFFFFF"/>
        <w:ind w:firstLine="720"/>
        <w:jc w:val="both"/>
        <w:rPr>
          <w:b/>
          <w:color w:val="0070C0"/>
          <w:lang w:eastAsia="lt-LT"/>
        </w:rPr>
      </w:pPr>
      <w:r w:rsidRPr="009F44ED">
        <w:rPr>
          <w:b/>
          <w:lang w:eastAsia="lt-LT"/>
        </w:rPr>
        <w:t>2023 met</w:t>
      </w:r>
      <w:r w:rsidRPr="009F03F7">
        <w:rPr>
          <w:b/>
          <w:lang w:eastAsia="lt-LT"/>
        </w:rPr>
        <w:t>ais</w:t>
      </w:r>
      <w:r w:rsidRPr="009F44ED">
        <w:rPr>
          <w:b/>
          <w:lang w:eastAsia="lt-LT"/>
        </w:rPr>
        <w:t xml:space="preserve"> </w:t>
      </w:r>
      <w:r w:rsidRPr="009F44ED">
        <w:rPr>
          <w:b/>
        </w:rPr>
        <w:t>Bendruomeninių šeimos namų</w:t>
      </w:r>
      <w:r w:rsidRPr="009F44ED">
        <w:rPr>
          <w:b/>
          <w:lang w:eastAsia="lt-LT"/>
        </w:rPr>
        <w:t xml:space="preserve"> suteiktos kompleksinės paslaugos šeimai: </w:t>
      </w:r>
    </w:p>
    <w:tbl>
      <w:tblPr>
        <w:tblW w:w="4945" w:type="pct"/>
        <w:tblInd w:w="108" w:type="dxa"/>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tblLook w:val="0660" w:firstRow="1" w:lastRow="1" w:firstColumn="0" w:lastColumn="0" w:noHBand="1" w:noVBand="1"/>
      </w:tblPr>
      <w:tblGrid>
        <w:gridCol w:w="578"/>
        <w:gridCol w:w="1430"/>
        <w:gridCol w:w="1418"/>
        <w:gridCol w:w="1332"/>
        <w:gridCol w:w="4989"/>
      </w:tblGrid>
      <w:tr w:rsidR="002C3FEA" w:rsidRPr="00123061" w14:paraId="6D99A4B1" w14:textId="77777777" w:rsidTr="008010FF">
        <w:tc>
          <w:tcPr>
            <w:tcW w:w="299" w:type="pct"/>
            <w:shd w:val="clear" w:color="auto" w:fill="F2F2F2"/>
            <w:noWrap/>
          </w:tcPr>
          <w:p w14:paraId="79A3B1C9" w14:textId="77777777" w:rsidR="002C3FEA" w:rsidRPr="00123061" w:rsidRDefault="002C3FEA" w:rsidP="00773145">
            <w:pPr>
              <w:jc w:val="center"/>
              <w:rPr>
                <w:b/>
                <w:bCs/>
                <w:i/>
                <w:iCs/>
              </w:rPr>
            </w:pPr>
            <w:proofErr w:type="spellStart"/>
            <w:r w:rsidRPr="00123061">
              <w:rPr>
                <w:b/>
                <w:bCs/>
                <w:i/>
                <w:iCs/>
              </w:rPr>
              <w:t>Eil</w:t>
            </w:r>
            <w:proofErr w:type="spellEnd"/>
            <w:r w:rsidRPr="00123061">
              <w:rPr>
                <w:b/>
                <w:bCs/>
                <w:i/>
                <w:iCs/>
              </w:rPr>
              <w:t>.</w:t>
            </w:r>
          </w:p>
          <w:p w14:paraId="17E87165" w14:textId="77777777" w:rsidR="002C3FEA" w:rsidRPr="00123061" w:rsidRDefault="002C3FEA" w:rsidP="00773145">
            <w:pPr>
              <w:jc w:val="center"/>
              <w:rPr>
                <w:b/>
                <w:bCs/>
                <w:i/>
                <w:iCs/>
              </w:rPr>
            </w:pPr>
            <w:proofErr w:type="spellStart"/>
            <w:r w:rsidRPr="00123061">
              <w:rPr>
                <w:b/>
                <w:bCs/>
                <w:i/>
                <w:iCs/>
              </w:rPr>
              <w:t>Nr</w:t>
            </w:r>
            <w:proofErr w:type="spellEnd"/>
            <w:r w:rsidRPr="00123061">
              <w:rPr>
                <w:b/>
                <w:bCs/>
                <w:i/>
                <w:iCs/>
              </w:rPr>
              <w:t>.</w:t>
            </w:r>
          </w:p>
        </w:tc>
        <w:tc>
          <w:tcPr>
            <w:tcW w:w="1451" w:type="pct"/>
            <w:gridSpan w:val="2"/>
            <w:shd w:val="clear" w:color="auto" w:fill="F2F2F2"/>
          </w:tcPr>
          <w:p w14:paraId="4B52EF74" w14:textId="77777777" w:rsidR="002C3FEA" w:rsidRPr="00123061" w:rsidRDefault="002C3FEA" w:rsidP="00773145">
            <w:pPr>
              <w:jc w:val="center"/>
              <w:rPr>
                <w:b/>
                <w:bCs/>
                <w:i/>
                <w:iCs/>
              </w:rPr>
            </w:pPr>
            <w:r w:rsidRPr="00123061">
              <w:rPr>
                <w:b/>
                <w:bCs/>
                <w:i/>
                <w:iCs/>
              </w:rPr>
              <w:t>Pavadinimas</w:t>
            </w:r>
          </w:p>
        </w:tc>
        <w:tc>
          <w:tcPr>
            <w:tcW w:w="688" w:type="pct"/>
            <w:shd w:val="clear" w:color="auto" w:fill="F2F2F2"/>
          </w:tcPr>
          <w:p w14:paraId="47B92515" w14:textId="77777777" w:rsidR="002C3FEA" w:rsidRPr="00123061" w:rsidRDefault="002C3FEA" w:rsidP="00773145">
            <w:pPr>
              <w:jc w:val="center"/>
              <w:rPr>
                <w:b/>
                <w:bCs/>
                <w:i/>
                <w:iCs/>
              </w:rPr>
            </w:pPr>
            <w:r>
              <w:rPr>
                <w:b/>
                <w:bCs/>
                <w:i/>
                <w:iCs/>
              </w:rPr>
              <w:t>Suteikimas</w:t>
            </w:r>
          </w:p>
        </w:tc>
        <w:tc>
          <w:tcPr>
            <w:tcW w:w="2563" w:type="pct"/>
            <w:shd w:val="clear" w:color="auto" w:fill="F2F2F2"/>
          </w:tcPr>
          <w:p w14:paraId="24D07EB5" w14:textId="77777777" w:rsidR="002C3FEA" w:rsidRPr="00123061" w:rsidRDefault="002C3FEA" w:rsidP="00773145">
            <w:pPr>
              <w:jc w:val="center"/>
              <w:rPr>
                <w:b/>
                <w:bCs/>
                <w:i/>
                <w:iCs/>
              </w:rPr>
            </w:pPr>
            <w:r>
              <w:rPr>
                <w:b/>
                <w:bCs/>
                <w:i/>
                <w:iCs/>
              </w:rPr>
              <w:t>Aprašymas</w:t>
            </w:r>
          </w:p>
        </w:tc>
      </w:tr>
      <w:tr w:rsidR="002C3FEA" w:rsidRPr="00550C92" w14:paraId="768A08AE" w14:textId="77777777" w:rsidTr="008010FF">
        <w:trPr>
          <w:trHeight w:val="388"/>
        </w:trPr>
        <w:tc>
          <w:tcPr>
            <w:tcW w:w="299" w:type="pct"/>
            <w:vMerge w:val="restart"/>
            <w:shd w:val="clear" w:color="auto" w:fill="auto"/>
            <w:noWrap/>
          </w:tcPr>
          <w:p w14:paraId="3A500A52" w14:textId="77777777" w:rsidR="002C3FEA" w:rsidRPr="00550C92" w:rsidRDefault="002C3FEA" w:rsidP="00566216">
            <w:pPr>
              <w:jc w:val="center"/>
              <w:rPr>
                <w:sz w:val="23"/>
                <w:szCs w:val="23"/>
              </w:rPr>
            </w:pPr>
            <w:r w:rsidRPr="00550C92">
              <w:rPr>
                <w:sz w:val="23"/>
                <w:szCs w:val="23"/>
              </w:rPr>
              <w:t>1.</w:t>
            </w:r>
          </w:p>
        </w:tc>
        <w:tc>
          <w:tcPr>
            <w:tcW w:w="734" w:type="pct"/>
            <w:vMerge w:val="restart"/>
            <w:tcBorders>
              <w:right w:val="single" w:sz="4" w:space="0" w:color="auto"/>
            </w:tcBorders>
            <w:shd w:val="clear" w:color="auto" w:fill="auto"/>
          </w:tcPr>
          <w:p w14:paraId="2BA8B48C" w14:textId="77777777" w:rsidR="002C3FEA" w:rsidRPr="00550C92" w:rsidRDefault="002C3FEA" w:rsidP="00773145">
            <w:pPr>
              <w:jc w:val="both"/>
              <w:rPr>
                <w:rStyle w:val="Nerykuspabraukimas"/>
                <w:i w:val="0"/>
                <w:iCs w:val="0"/>
                <w:sz w:val="23"/>
                <w:szCs w:val="23"/>
              </w:rPr>
            </w:pPr>
            <w:r w:rsidRPr="00550C92">
              <w:rPr>
                <w:sz w:val="23"/>
                <w:szCs w:val="23"/>
              </w:rPr>
              <w:t>psichologo konsultacijos</w:t>
            </w:r>
          </w:p>
          <w:p w14:paraId="022320A7" w14:textId="77777777" w:rsidR="002C3FEA" w:rsidRPr="00550C92" w:rsidRDefault="002C3FEA" w:rsidP="00773145">
            <w:pPr>
              <w:jc w:val="both"/>
              <w:rPr>
                <w:rStyle w:val="Nerykuspabraukimas"/>
                <w:i w:val="0"/>
                <w:iCs w:val="0"/>
                <w:sz w:val="23"/>
                <w:szCs w:val="23"/>
              </w:rPr>
            </w:pPr>
          </w:p>
        </w:tc>
        <w:tc>
          <w:tcPr>
            <w:tcW w:w="716" w:type="pct"/>
            <w:tcBorders>
              <w:left w:val="single" w:sz="4" w:space="0" w:color="auto"/>
              <w:bottom w:val="single" w:sz="4" w:space="0" w:color="auto"/>
            </w:tcBorders>
            <w:shd w:val="clear" w:color="auto" w:fill="auto"/>
          </w:tcPr>
          <w:p w14:paraId="18A84637" w14:textId="77777777" w:rsidR="002C3FEA" w:rsidRPr="00550C92" w:rsidRDefault="002C3FEA" w:rsidP="00773145">
            <w:pPr>
              <w:jc w:val="both"/>
              <w:rPr>
                <w:rStyle w:val="Nerykuspabraukimas"/>
                <w:i w:val="0"/>
                <w:iCs w:val="0"/>
                <w:sz w:val="23"/>
                <w:szCs w:val="23"/>
              </w:rPr>
            </w:pPr>
            <w:r w:rsidRPr="00550C92">
              <w:rPr>
                <w:rStyle w:val="Nerykuspabraukimas"/>
                <w:i w:val="0"/>
                <w:iCs w:val="0"/>
                <w:sz w:val="23"/>
                <w:szCs w:val="23"/>
              </w:rPr>
              <w:t>individualios</w:t>
            </w:r>
          </w:p>
        </w:tc>
        <w:tc>
          <w:tcPr>
            <w:tcW w:w="688" w:type="pct"/>
            <w:tcBorders>
              <w:bottom w:val="single" w:sz="4" w:space="0" w:color="auto"/>
            </w:tcBorders>
          </w:tcPr>
          <w:p w14:paraId="0A9A7185" w14:textId="32A844EA" w:rsidR="002C3FEA" w:rsidRPr="00550C92" w:rsidRDefault="00171FAC" w:rsidP="00773145">
            <w:pPr>
              <w:jc w:val="center"/>
              <w:rPr>
                <w:sz w:val="23"/>
                <w:szCs w:val="23"/>
              </w:rPr>
            </w:pPr>
            <w:r w:rsidRPr="00550C92">
              <w:rPr>
                <w:sz w:val="23"/>
                <w:szCs w:val="23"/>
              </w:rPr>
              <w:t>33</w:t>
            </w:r>
            <w:r w:rsidR="002C3FEA" w:rsidRPr="00550C92">
              <w:rPr>
                <w:sz w:val="23"/>
                <w:szCs w:val="23"/>
              </w:rPr>
              <w:t xml:space="preserve"> kart</w:t>
            </w:r>
            <w:r w:rsidRPr="00550C92">
              <w:rPr>
                <w:sz w:val="23"/>
                <w:szCs w:val="23"/>
              </w:rPr>
              <w:t>ai</w:t>
            </w:r>
          </w:p>
        </w:tc>
        <w:tc>
          <w:tcPr>
            <w:tcW w:w="2563" w:type="pct"/>
            <w:vMerge w:val="restart"/>
            <w:shd w:val="clear" w:color="auto" w:fill="auto"/>
          </w:tcPr>
          <w:p w14:paraId="6201B502" w14:textId="77777777" w:rsidR="002C3FEA" w:rsidRPr="00550C92" w:rsidRDefault="002C3FEA" w:rsidP="00773145">
            <w:pPr>
              <w:jc w:val="both"/>
              <w:rPr>
                <w:sz w:val="23"/>
                <w:szCs w:val="23"/>
              </w:rPr>
            </w:pPr>
            <w:r w:rsidRPr="00550C92">
              <w:rPr>
                <w:sz w:val="23"/>
                <w:szCs w:val="23"/>
              </w:rPr>
              <w:t>Paslaugų teikimas asmenims, patiriantiems sunkumų asmeniniame gyvenime ir (ar) šeimoje</w:t>
            </w:r>
          </w:p>
        </w:tc>
      </w:tr>
      <w:tr w:rsidR="002C3FEA" w:rsidRPr="00550C92" w14:paraId="3C467B50" w14:textId="77777777" w:rsidTr="008010FF">
        <w:trPr>
          <w:trHeight w:val="275"/>
        </w:trPr>
        <w:tc>
          <w:tcPr>
            <w:tcW w:w="299" w:type="pct"/>
            <w:vMerge/>
            <w:tcBorders>
              <w:bottom w:val="single" w:sz="4" w:space="0" w:color="auto"/>
            </w:tcBorders>
            <w:shd w:val="clear" w:color="auto" w:fill="auto"/>
            <w:noWrap/>
          </w:tcPr>
          <w:p w14:paraId="287BFE30" w14:textId="77777777" w:rsidR="002C3FEA" w:rsidRPr="00550C92" w:rsidRDefault="002C3FEA" w:rsidP="00566216">
            <w:pPr>
              <w:jc w:val="center"/>
              <w:rPr>
                <w:sz w:val="23"/>
                <w:szCs w:val="23"/>
              </w:rPr>
            </w:pPr>
          </w:p>
        </w:tc>
        <w:tc>
          <w:tcPr>
            <w:tcW w:w="734" w:type="pct"/>
            <w:vMerge/>
            <w:tcBorders>
              <w:bottom w:val="single" w:sz="4" w:space="0" w:color="auto"/>
              <w:right w:val="single" w:sz="4" w:space="0" w:color="auto"/>
            </w:tcBorders>
            <w:shd w:val="clear" w:color="auto" w:fill="auto"/>
          </w:tcPr>
          <w:p w14:paraId="37D33E65" w14:textId="77777777" w:rsidR="002C3FEA" w:rsidRPr="00550C92" w:rsidRDefault="002C3FEA" w:rsidP="00773145">
            <w:pPr>
              <w:jc w:val="both"/>
              <w:rPr>
                <w:sz w:val="23"/>
                <w:szCs w:val="23"/>
              </w:rPr>
            </w:pPr>
          </w:p>
        </w:tc>
        <w:tc>
          <w:tcPr>
            <w:tcW w:w="716" w:type="pct"/>
            <w:tcBorders>
              <w:top w:val="single" w:sz="4" w:space="0" w:color="auto"/>
              <w:left w:val="single" w:sz="4" w:space="0" w:color="auto"/>
              <w:bottom w:val="single" w:sz="4" w:space="0" w:color="auto"/>
            </w:tcBorders>
            <w:shd w:val="clear" w:color="auto" w:fill="auto"/>
          </w:tcPr>
          <w:p w14:paraId="3E0D830E" w14:textId="77777777" w:rsidR="002C3FEA" w:rsidRPr="00550C92" w:rsidRDefault="002C3FEA" w:rsidP="00773145">
            <w:pPr>
              <w:jc w:val="both"/>
              <w:rPr>
                <w:sz w:val="23"/>
                <w:szCs w:val="23"/>
              </w:rPr>
            </w:pPr>
            <w:r w:rsidRPr="00550C92">
              <w:rPr>
                <w:sz w:val="23"/>
                <w:szCs w:val="23"/>
              </w:rPr>
              <w:t>grupinės</w:t>
            </w:r>
          </w:p>
        </w:tc>
        <w:tc>
          <w:tcPr>
            <w:tcW w:w="688" w:type="pct"/>
            <w:tcBorders>
              <w:top w:val="single" w:sz="4" w:space="0" w:color="auto"/>
              <w:bottom w:val="single" w:sz="4" w:space="0" w:color="auto"/>
            </w:tcBorders>
          </w:tcPr>
          <w:p w14:paraId="173356E4" w14:textId="3584FA86" w:rsidR="002C3FEA" w:rsidRPr="00550C92" w:rsidRDefault="00171FAC" w:rsidP="00171FAC">
            <w:pPr>
              <w:jc w:val="center"/>
              <w:rPr>
                <w:sz w:val="23"/>
                <w:szCs w:val="23"/>
              </w:rPr>
            </w:pPr>
            <w:r w:rsidRPr="00550C92">
              <w:rPr>
                <w:sz w:val="23"/>
                <w:szCs w:val="23"/>
              </w:rPr>
              <w:t>20</w:t>
            </w:r>
            <w:r w:rsidR="002C3FEA" w:rsidRPr="00550C92">
              <w:rPr>
                <w:sz w:val="23"/>
                <w:szCs w:val="23"/>
              </w:rPr>
              <w:t xml:space="preserve"> kartų </w:t>
            </w:r>
          </w:p>
        </w:tc>
        <w:tc>
          <w:tcPr>
            <w:tcW w:w="2563" w:type="pct"/>
            <w:vMerge/>
            <w:shd w:val="clear" w:color="auto" w:fill="auto"/>
          </w:tcPr>
          <w:p w14:paraId="279939AD" w14:textId="77777777" w:rsidR="002C3FEA" w:rsidRPr="00550C92" w:rsidRDefault="002C3FEA" w:rsidP="00773145">
            <w:pPr>
              <w:jc w:val="both"/>
              <w:rPr>
                <w:sz w:val="23"/>
                <w:szCs w:val="23"/>
              </w:rPr>
            </w:pPr>
          </w:p>
        </w:tc>
      </w:tr>
      <w:tr w:rsidR="002C3FEA" w:rsidRPr="00550C92" w14:paraId="45126869" w14:textId="77777777" w:rsidTr="008010FF">
        <w:trPr>
          <w:trHeight w:val="372"/>
        </w:trPr>
        <w:tc>
          <w:tcPr>
            <w:tcW w:w="299" w:type="pct"/>
            <w:tcBorders>
              <w:top w:val="single" w:sz="4" w:space="0" w:color="auto"/>
            </w:tcBorders>
            <w:shd w:val="clear" w:color="auto" w:fill="auto"/>
            <w:noWrap/>
          </w:tcPr>
          <w:p w14:paraId="76F58141" w14:textId="77777777" w:rsidR="002C3FEA" w:rsidRPr="00550C92" w:rsidRDefault="002C3FEA" w:rsidP="00566216">
            <w:pPr>
              <w:jc w:val="center"/>
              <w:rPr>
                <w:sz w:val="23"/>
                <w:szCs w:val="23"/>
              </w:rPr>
            </w:pPr>
            <w:r w:rsidRPr="00550C92">
              <w:rPr>
                <w:sz w:val="23"/>
                <w:szCs w:val="23"/>
              </w:rPr>
              <w:t>2.</w:t>
            </w:r>
          </w:p>
        </w:tc>
        <w:tc>
          <w:tcPr>
            <w:tcW w:w="1451" w:type="pct"/>
            <w:gridSpan w:val="2"/>
            <w:tcBorders>
              <w:top w:val="single" w:sz="4" w:space="0" w:color="auto"/>
            </w:tcBorders>
            <w:shd w:val="clear" w:color="auto" w:fill="auto"/>
          </w:tcPr>
          <w:p w14:paraId="436C889C" w14:textId="77777777" w:rsidR="002C3FEA" w:rsidRPr="00550C92" w:rsidRDefault="002C3FEA" w:rsidP="00773145">
            <w:pPr>
              <w:jc w:val="both"/>
              <w:rPr>
                <w:sz w:val="23"/>
                <w:szCs w:val="23"/>
              </w:rPr>
            </w:pPr>
            <w:r w:rsidRPr="00550C92">
              <w:rPr>
                <w:sz w:val="23"/>
                <w:szCs w:val="23"/>
              </w:rPr>
              <w:t>savitarpio pagalbos grupėms</w:t>
            </w:r>
          </w:p>
        </w:tc>
        <w:tc>
          <w:tcPr>
            <w:tcW w:w="688" w:type="pct"/>
            <w:tcBorders>
              <w:top w:val="single" w:sz="4" w:space="0" w:color="auto"/>
            </w:tcBorders>
          </w:tcPr>
          <w:p w14:paraId="35C19506" w14:textId="4934FE85" w:rsidR="002C3FEA" w:rsidRPr="00550C92" w:rsidRDefault="00171FAC" w:rsidP="00773145">
            <w:pPr>
              <w:jc w:val="center"/>
              <w:rPr>
                <w:sz w:val="23"/>
                <w:szCs w:val="23"/>
              </w:rPr>
            </w:pPr>
            <w:r w:rsidRPr="00550C92">
              <w:rPr>
                <w:sz w:val="23"/>
                <w:szCs w:val="23"/>
              </w:rPr>
              <w:t>1</w:t>
            </w:r>
            <w:r w:rsidR="008010FF" w:rsidRPr="00550C92">
              <w:rPr>
                <w:sz w:val="23"/>
                <w:szCs w:val="23"/>
              </w:rPr>
              <w:t>46</w:t>
            </w:r>
            <w:r w:rsidR="002C3FEA" w:rsidRPr="00550C92">
              <w:rPr>
                <w:sz w:val="23"/>
                <w:szCs w:val="23"/>
              </w:rPr>
              <w:t xml:space="preserve"> kartai</w:t>
            </w:r>
          </w:p>
        </w:tc>
        <w:tc>
          <w:tcPr>
            <w:tcW w:w="2563" w:type="pct"/>
            <w:vMerge/>
            <w:shd w:val="clear" w:color="auto" w:fill="auto"/>
          </w:tcPr>
          <w:p w14:paraId="5E7EE48A" w14:textId="77777777" w:rsidR="002C3FEA" w:rsidRPr="00550C92" w:rsidRDefault="002C3FEA" w:rsidP="00773145">
            <w:pPr>
              <w:jc w:val="both"/>
              <w:rPr>
                <w:sz w:val="23"/>
                <w:szCs w:val="23"/>
              </w:rPr>
            </w:pPr>
          </w:p>
        </w:tc>
      </w:tr>
      <w:tr w:rsidR="002C3FEA" w:rsidRPr="00550C92" w14:paraId="5C763D67" w14:textId="77777777" w:rsidTr="008010FF">
        <w:trPr>
          <w:trHeight w:val="547"/>
        </w:trPr>
        <w:tc>
          <w:tcPr>
            <w:tcW w:w="299" w:type="pct"/>
            <w:shd w:val="clear" w:color="auto" w:fill="auto"/>
            <w:noWrap/>
          </w:tcPr>
          <w:p w14:paraId="6E3C5BA9" w14:textId="77777777" w:rsidR="002C3FEA" w:rsidRPr="00550C92" w:rsidRDefault="002C3FEA" w:rsidP="00566216">
            <w:pPr>
              <w:jc w:val="center"/>
              <w:rPr>
                <w:sz w:val="23"/>
                <w:szCs w:val="23"/>
              </w:rPr>
            </w:pPr>
            <w:r w:rsidRPr="00550C92">
              <w:rPr>
                <w:sz w:val="23"/>
                <w:szCs w:val="23"/>
              </w:rPr>
              <w:t>3.</w:t>
            </w:r>
          </w:p>
        </w:tc>
        <w:tc>
          <w:tcPr>
            <w:tcW w:w="1451" w:type="pct"/>
            <w:gridSpan w:val="2"/>
            <w:shd w:val="clear" w:color="auto" w:fill="auto"/>
          </w:tcPr>
          <w:p w14:paraId="1C95423B" w14:textId="77777777" w:rsidR="002C3FEA" w:rsidRPr="00550C92" w:rsidRDefault="002C3FEA" w:rsidP="00773145">
            <w:pPr>
              <w:jc w:val="both"/>
              <w:rPr>
                <w:sz w:val="23"/>
                <w:szCs w:val="23"/>
              </w:rPr>
            </w:pPr>
            <w:r w:rsidRPr="00550C92">
              <w:rPr>
                <w:sz w:val="23"/>
                <w:szCs w:val="23"/>
              </w:rPr>
              <w:t xml:space="preserve">socialinių įgūdžių ugdymas vaikams ir paaugliams </w:t>
            </w:r>
          </w:p>
        </w:tc>
        <w:tc>
          <w:tcPr>
            <w:tcW w:w="688" w:type="pct"/>
          </w:tcPr>
          <w:p w14:paraId="251A9133" w14:textId="69BF5C5D" w:rsidR="002C3FEA" w:rsidRPr="00550C92" w:rsidRDefault="00171FAC" w:rsidP="00773145">
            <w:pPr>
              <w:jc w:val="center"/>
              <w:rPr>
                <w:sz w:val="23"/>
                <w:szCs w:val="23"/>
              </w:rPr>
            </w:pPr>
            <w:r w:rsidRPr="00550C92">
              <w:rPr>
                <w:sz w:val="23"/>
                <w:szCs w:val="23"/>
              </w:rPr>
              <w:t>38</w:t>
            </w:r>
            <w:r w:rsidR="002C3FEA" w:rsidRPr="00550C92">
              <w:rPr>
                <w:sz w:val="23"/>
                <w:szCs w:val="23"/>
              </w:rPr>
              <w:t xml:space="preserve"> kart</w:t>
            </w:r>
            <w:r w:rsidRPr="00550C92">
              <w:rPr>
                <w:sz w:val="23"/>
                <w:szCs w:val="23"/>
              </w:rPr>
              <w:t>ai</w:t>
            </w:r>
          </w:p>
          <w:p w14:paraId="70A6137F" w14:textId="3F863137" w:rsidR="00171FAC" w:rsidRPr="00550C92" w:rsidRDefault="00171FAC" w:rsidP="00773145">
            <w:pPr>
              <w:jc w:val="center"/>
              <w:rPr>
                <w:sz w:val="23"/>
                <w:szCs w:val="23"/>
              </w:rPr>
            </w:pPr>
          </w:p>
          <w:p w14:paraId="07411B1C" w14:textId="284564EF" w:rsidR="002C3FEA" w:rsidRPr="00550C92" w:rsidRDefault="002C3FEA" w:rsidP="00773145">
            <w:pPr>
              <w:jc w:val="center"/>
              <w:rPr>
                <w:sz w:val="23"/>
                <w:szCs w:val="23"/>
              </w:rPr>
            </w:pPr>
            <w:r w:rsidRPr="00550C92">
              <w:rPr>
                <w:sz w:val="23"/>
                <w:szCs w:val="23"/>
              </w:rPr>
              <w:t xml:space="preserve"> </w:t>
            </w:r>
          </w:p>
        </w:tc>
        <w:tc>
          <w:tcPr>
            <w:tcW w:w="2563" w:type="pct"/>
            <w:shd w:val="clear" w:color="auto" w:fill="auto"/>
          </w:tcPr>
          <w:p w14:paraId="67B9C2E2" w14:textId="1A1AEE7D" w:rsidR="002C3FEA" w:rsidRPr="00550C92" w:rsidRDefault="002C3FEA" w:rsidP="00773145">
            <w:pPr>
              <w:shd w:val="clear" w:color="auto" w:fill="FFFFFF"/>
              <w:jc w:val="both"/>
              <w:rPr>
                <w:sz w:val="23"/>
                <w:szCs w:val="23"/>
                <w:lang w:eastAsia="lt-LT"/>
              </w:rPr>
            </w:pPr>
            <w:r w:rsidRPr="00550C92">
              <w:rPr>
                <w:bCs/>
                <w:sz w:val="23"/>
                <w:szCs w:val="23"/>
                <w:lang w:eastAsia="lt-LT"/>
              </w:rPr>
              <w:t xml:space="preserve">Vaikų ir paauglių gyvenime reikalingų įvairių socialinius įgūdžius, nuostatas ugdančių </w:t>
            </w:r>
            <w:bookmarkStart w:id="36" w:name="_Hlk163931062"/>
            <w:r w:rsidRPr="00550C92">
              <w:rPr>
                <w:bCs/>
                <w:sz w:val="23"/>
                <w:szCs w:val="23"/>
                <w:lang w:eastAsia="lt-LT"/>
              </w:rPr>
              <w:t>teminių grupių užsiėmimai</w:t>
            </w:r>
            <w:bookmarkEnd w:id="36"/>
          </w:p>
        </w:tc>
      </w:tr>
      <w:tr w:rsidR="002C3FEA" w:rsidRPr="00550C92" w14:paraId="2B6129CE" w14:textId="77777777" w:rsidTr="008010FF">
        <w:trPr>
          <w:trHeight w:val="547"/>
        </w:trPr>
        <w:tc>
          <w:tcPr>
            <w:tcW w:w="299" w:type="pct"/>
            <w:shd w:val="clear" w:color="auto" w:fill="auto"/>
            <w:noWrap/>
          </w:tcPr>
          <w:p w14:paraId="3F1E8870" w14:textId="77777777" w:rsidR="002C3FEA" w:rsidRPr="00550C92" w:rsidRDefault="002C3FEA" w:rsidP="00566216">
            <w:pPr>
              <w:jc w:val="center"/>
              <w:rPr>
                <w:sz w:val="23"/>
                <w:szCs w:val="23"/>
              </w:rPr>
            </w:pPr>
            <w:r w:rsidRPr="00550C92">
              <w:rPr>
                <w:sz w:val="23"/>
                <w:szCs w:val="23"/>
              </w:rPr>
              <w:t>4.</w:t>
            </w:r>
          </w:p>
        </w:tc>
        <w:tc>
          <w:tcPr>
            <w:tcW w:w="1451" w:type="pct"/>
            <w:gridSpan w:val="2"/>
            <w:shd w:val="clear" w:color="auto" w:fill="auto"/>
          </w:tcPr>
          <w:p w14:paraId="1164F95F" w14:textId="77777777" w:rsidR="002C3FEA" w:rsidRPr="00550C92" w:rsidRDefault="002C3FEA" w:rsidP="00773145">
            <w:pPr>
              <w:jc w:val="both"/>
              <w:rPr>
                <w:sz w:val="23"/>
                <w:szCs w:val="23"/>
              </w:rPr>
            </w:pPr>
            <w:r w:rsidRPr="00550C92">
              <w:rPr>
                <w:sz w:val="23"/>
                <w:szCs w:val="23"/>
              </w:rPr>
              <w:t>tėvystės įgūdžių mokymai</w:t>
            </w:r>
          </w:p>
        </w:tc>
        <w:tc>
          <w:tcPr>
            <w:tcW w:w="688" w:type="pct"/>
          </w:tcPr>
          <w:p w14:paraId="69BF6C54" w14:textId="27B695A2" w:rsidR="002C3FEA" w:rsidRPr="00550C92" w:rsidRDefault="002C3FEA" w:rsidP="00773145">
            <w:pPr>
              <w:jc w:val="center"/>
              <w:rPr>
                <w:sz w:val="23"/>
                <w:szCs w:val="23"/>
              </w:rPr>
            </w:pPr>
            <w:r w:rsidRPr="00550C92">
              <w:rPr>
                <w:sz w:val="23"/>
                <w:szCs w:val="23"/>
              </w:rPr>
              <w:t>2</w:t>
            </w:r>
            <w:r w:rsidR="00171FAC" w:rsidRPr="00550C92">
              <w:rPr>
                <w:sz w:val="23"/>
                <w:szCs w:val="23"/>
              </w:rPr>
              <w:t>68</w:t>
            </w:r>
            <w:r w:rsidRPr="00550C92">
              <w:rPr>
                <w:sz w:val="23"/>
                <w:szCs w:val="23"/>
              </w:rPr>
              <w:t xml:space="preserve"> kartai</w:t>
            </w:r>
          </w:p>
        </w:tc>
        <w:tc>
          <w:tcPr>
            <w:tcW w:w="2563" w:type="pct"/>
            <w:shd w:val="clear" w:color="auto" w:fill="auto"/>
          </w:tcPr>
          <w:p w14:paraId="6FABC2E8" w14:textId="77777777" w:rsidR="002C3FEA" w:rsidRPr="00550C92" w:rsidRDefault="002C3FEA" w:rsidP="00773145">
            <w:pPr>
              <w:shd w:val="clear" w:color="auto" w:fill="FFFFFF"/>
              <w:jc w:val="both"/>
              <w:rPr>
                <w:bCs/>
                <w:sz w:val="23"/>
                <w:szCs w:val="23"/>
                <w:lang w:eastAsia="lt-LT"/>
              </w:rPr>
            </w:pPr>
            <w:r w:rsidRPr="00550C92">
              <w:rPr>
                <w:bCs/>
                <w:sz w:val="23"/>
                <w:szCs w:val="23"/>
                <w:lang w:eastAsia="lt-LT"/>
              </w:rPr>
              <w:t>Paslaugos, teikiamos šeimoms, norinčioms tobulinti ar įgyti tėvystės įgūdžių, siekiant išugdyti geriausias tėvų ir vaikų savybes ir padėti jiems atskleisti savo gebėjimus ir galimybes</w:t>
            </w:r>
          </w:p>
        </w:tc>
      </w:tr>
      <w:tr w:rsidR="002C3FEA" w:rsidRPr="00550C92" w14:paraId="4789FAA2" w14:textId="77777777" w:rsidTr="008010FF">
        <w:trPr>
          <w:trHeight w:val="547"/>
        </w:trPr>
        <w:tc>
          <w:tcPr>
            <w:tcW w:w="299" w:type="pct"/>
            <w:shd w:val="clear" w:color="auto" w:fill="auto"/>
            <w:noWrap/>
          </w:tcPr>
          <w:p w14:paraId="498D907D" w14:textId="77777777" w:rsidR="002C3FEA" w:rsidRPr="00550C92" w:rsidRDefault="002C3FEA" w:rsidP="00566216">
            <w:pPr>
              <w:jc w:val="center"/>
              <w:rPr>
                <w:sz w:val="23"/>
                <w:szCs w:val="23"/>
              </w:rPr>
            </w:pPr>
            <w:r w:rsidRPr="00550C92">
              <w:rPr>
                <w:sz w:val="23"/>
                <w:szCs w:val="23"/>
              </w:rPr>
              <w:t>5.</w:t>
            </w:r>
          </w:p>
        </w:tc>
        <w:tc>
          <w:tcPr>
            <w:tcW w:w="1451" w:type="pct"/>
            <w:gridSpan w:val="2"/>
            <w:shd w:val="clear" w:color="auto" w:fill="auto"/>
          </w:tcPr>
          <w:p w14:paraId="56ECDE48" w14:textId="77777777" w:rsidR="002C3FEA" w:rsidRPr="00550C92" w:rsidRDefault="002C3FEA" w:rsidP="00773145">
            <w:pPr>
              <w:jc w:val="both"/>
              <w:rPr>
                <w:sz w:val="23"/>
                <w:szCs w:val="23"/>
              </w:rPr>
            </w:pPr>
            <w:r w:rsidRPr="00550C92">
              <w:rPr>
                <w:sz w:val="23"/>
                <w:szCs w:val="23"/>
              </w:rPr>
              <w:t xml:space="preserve">šeimos </w:t>
            </w:r>
            <w:proofErr w:type="spellStart"/>
            <w:r w:rsidRPr="00550C92">
              <w:rPr>
                <w:sz w:val="23"/>
                <w:szCs w:val="23"/>
              </w:rPr>
              <w:t>mediacija</w:t>
            </w:r>
            <w:proofErr w:type="spellEnd"/>
            <w:r w:rsidRPr="00550C92">
              <w:rPr>
                <w:sz w:val="23"/>
                <w:szCs w:val="23"/>
              </w:rPr>
              <w:t xml:space="preserve"> </w:t>
            </w:r>
          </w:p>
        </w:tc>
        <w:tc>
          <w:tcPr>
            <w:tcW w:w="688" w:type="pct"/>
          </w:tcPr>
          <w:p w14:paraId="581845F3" w14:textId="77777777" w:rsidR="002C3FEA" w:rsidRPr="00550C92" w:rsidRDefault="002C3FEA" w:rsidP="00773145">
            <w:pPr>
              <w:jc w:val="center"/>
              <w:rPr>
                <w:sz w:val="23"/>
                <w:szCs w:val="23"/>
              </w:rPr>
            </w:pPr>
            <w:r w:rsidRPr="00550C92">
              <w:rPr>
                <w:sz w:val="23"/>
                <w:szCs w:val="23"/>
              </w:rPr>
              <w:t xml:space="preserve">18 kartų </w:t>
            </w:r>
          </w:p>
          <w:p w14:paraId="66E4048D" w14:textId="36830C3E" w:rsidR="00171FAC" w:rsidRPr="00550C92" w:rsidRDefault="00171FAC" w:rsidP="00773145">
            <w:pPr>
              <w:jc w:val="center"/>
              <w:rPr>
                <w:sz w:val="23"/>
                <w:szCs w:val="23"/>
              </w:rPr>
            </w:pPr>
          </w:p>
          <w:p w14:paraId="3640544B" w14:textId="747B66C3" w:rsidR="002C3FEA" w:rsidRPr="00550C92" w:rsidRDefault="002C3FEA" w:rsidP="00773145">
            <w:pPr>
              <w:jc w:val="center"/>
              <w:rPr>
                <w:sz w:val="23"/>
                <w:szCs w:val="23"/>
              </w:rPr>
            </w:pPr>
          </w:p>
        </w:tc>
        <w:tc>
          <w:tcPr>
            <w:tcW w:w="2563" w:type="pct"/>
            <w:shd w:val="clear" w:color="auto" w:fill="auto"/>
          </w:tcPr>
          <w:p w14:paraId="5CEE92FE" w14:textId="398847F9" w:rsidR="002C3FEA" w:rsidRPr="00550C92" w:rsidRDefault="002C3FEA" w:rsidP="00773145">
            <w:pPr>
              <w:shd w:val="clear" w:color="auto" w:fill="FFFFFF"/>
              <w:jc w:val="both"/>
              <w:rPr>
                <w:bCs/>
                <w:sz w:val="23"/>
                <w:szCs w:val="23"/>
                <w:lang w:eastAsia="lt-LT"/>
              </w:rPr>
            </w:pPr>
            <w:r w:rsidRPr="00550C92">
              <w:rPr>
                <w:bCs/>
                <w:sz w:val="23"/>
                <w:szCs w:val="23"/>
                <w:lang w:eastAsia="lt-LT"/>
              </w:rPr>
              <w:t>Paslauga teikiama neteisminiam civilinių ginčų taikinamajam tarpininkavimui, siekiant ginčus, tarpusavio konfliktus spręsti taikiai</w:t>
            </w:r>
          </w:p>
        </w:tc>
      </w:tr>
      <w:tr w:rsidR="002C3FEA" w:rsidRPr="00550C92" w14:paraId="4ACEFCB6" w14:textId="77777777" w:rsidTr="008010FF">
        <w:trPr>
          <w:trHeight w:val="547"/>
        </w:trPr>
        <w:tc>
          <w:tcPr>
            <w:tcW w:w="299" w:type="pct"/>
            <w:shd w:val="clear" w:color="auto" w:fill="auto"/>
            <w:noWrap/>
          </w:tcPr>
          <w:p w14:paraId="1360E2F5" w14:textId="77777777" w:rsidR="002C3FEA" w:rsidRPr="00550C92" w:rsidRDefault="002C3FEA" w:rsidP="00566216">
            <w:pPr>
              <w:jc w:val="center"/>
              <w:rPr>
                <w:sz w:val="23"/>
                <w:szCs w:val="23"/>
              </w:rPr>
            </w:pPr>
            <w:r w:rsidRPr="00550C92">
              <w:rPr>
                <w:sz w:val="23"/>
                <w:szCs w:val="23"/>
              </w:rPr>
              <w:t>6.</w:t>
            </w:r>
          </w:p>
        </w:tc>
        <w:tc>
          <w:tcPr>
            <w:tcW w:w="1451" w:type="pct"/>
            <w:gridSpan w:val="2"/>
            <w:shd w:val="clear" w:color="auto" w:fill="auto"/>
          </w:tcPr>
          <w:p w14:paraId="06EF9D23" w14:textId="77777777" w:rsidR="002C3FEA" w:rsidRPr="00550C92" w:rsidRDefault="002C3FEA" w:rsidP="00773145">
            <w:pPr>
              <w:jc w:val="both"/>
              <w:rPr>
                <w:sz w:val="23"/>
                <w:szCs w:val="23"/>
              </w:rPr>
            </w:pPr>
            <w:r w:rsidRPr="00550C92">
              <w:rPr>
                <w:sz w:val="23"/>
                <w:szCs w:val="23"/>
              </w:rPr>
              <w:t>šeimos konsultavimas</w:t>
            </w:r>
          </w:p>
        </w:tc>
        <w:tc>
          <w:tcPr>
            <w:tcW w:w="688" w:type="pct"/>
          </w:tcPr>
          <w:p w14:paraId="316BE9CF" w14:textId="15D6AFDF" w:rsidR="002C3FEA" w:rsidRPr="00550C92" w:rsidRDefault="00171FAC" w:rsidP="00773145">
            <w:pPr>
              <w:jc w:val="center"/>
              <w:rPr>
                <w:sz w:val="23"/>
                <w:szCs w:val="23"/>
                <w:highlight w:val="yellow"/>
              </w:rPr>
            </w:pPr>
            <w:r w:rsidRPr="00550C92">
              <w:rPr>
                <w:sz w:val="23"/>
                <w:szCs w:val="23"/>
              </w:rPr>
              <w:t>0</w:t>
            </w:r>
          </w:p>
        </w:tc>
        <w:tc>
          <w:tcPr>
            <w:tcW w:w="2563" w:type="pct"/>
            <w:shd w:val="clear" w:color="auto" w:fill="auto"/>
          </w:tcPr>
          <w:p w14:paraId="13F5767B" w14:textId="77777777" w:rsidR="002C3FEA" w:rsidRPr="00550C92" w:rsidRDefault="002C3FEA" w:rsidP="00773145">
            <w:pPr>
              <w:shd w:val="clear" w:color="auto" w:fill="FFFFFF"/>
              <w:jc w:val="both"/>
              <w:rPr>
                <w:bCs/>
                <w:sz w:val="23"/>
                <w:szCs w:val="23"/>
                <w:lang w:eastAsia="lt-LT"/>
              </w:rPr>
            </w:pPr>
            <w:r w:rsidRPr="00550C92">
              <w:rPr>
                <w:bCs/>
                <w:sz w:val="23"/>
                <w:szCs w:val="23"/>
                <w:lang w:eastAsia="lt-LT"/>
              </w:rPr>
              <w:t xml:space="preserve">Konsultacijos asmens (šeimos) namuose (gyvenamojoje vietoje), gimus kūdikiui, nustačius </w:t>
            </w:r>
            <w:proofErr w:type="spellStart"/>
            <w:r w:rsidRPr="00550C92">
              <w:rPr>
                <w:bCs/>
                <w:sz w:val="23"/>
                <w:szCs w:val="23"/>
                <w:lang w:eastAsia="lt-LT"/>
              </w:rPr>
              <w:t>neįgalumą</w:t>
            </w:r>
            <w:proofErr w:type="spellEnd"/>
            <w:r w:rsidRPr="00550C92">
              <w:rPr>
                <w:bCs/>
                <w:sz w:val="23"/>
                <w:szCs w:val="23"/>
                <w:lang w:eastAsia="lt-LT"/>
              </w:rPr>
              <w:t xml:space="preserve"> ir (ar) specialiuosius poreikius asmeniui ir </w:t>
            </w:r>
            <w:proofErr w:type="spellStart"/>
            <w:r w:rsidRPr="00550C92">
              <w:rPr>
                <w:bCs/>
                <w:sz w:val="23"/>
                <w:szCs w:val="23"/>
                <w:lang w:eastAsia="lt-LT"/>
              </w:rPr>
              <w:t>kt</w:t>
            </w:r>
            <w:proofErr w:type="spellEnd"/>
            <w:r w:rsidRPr="00550C92">
              <w:rPr>
                <w:bCs/>
                <w:sz w:val="23"/>
                <w:szCs w:val="23"/>
                <w:lang w:eastAsia="lt-LT"/>
              </w:rPr>
              <w:t>.</w:t>
            </w:r>
          </w:p>
        </w:tc>
      </w:tr>
    </w:tbl>
    <w:p w14:paraId="7FE226A0" w14:textId="3C3DE5A3" w:rsidR="002C3FEA" w:rsidRDefault="00D210DF" w:rsidP="00D210DF">
      <w:pPr>
        <w:shd w:val="clear" w:color="auto" w:fill="FFFFFF"/>
        <w:jc w:val="both"/>
        <w:rPr>
          <w:i/>
          <w:iCs/>
          <w:sz w:val="20"/>
          <w:szCs w:val="20"/>
          <w:lang w:eastAsia="lt-LT"/>
        </w:rPr>
      </w:pPr>
      <w:r w:rsidRPr="00D210DF">
        <w:rPr>
          <w:i/>
          <w:iCs/>
          <w:sz w:val="20"/>
          <w:szCs w:val="20"/>
          <w:lang w:eastAsia="lt-LT"/>
        </w:rPr>
        <w:t xml:space="preserve">Šaltinis: </w:t>
      </w:r>
      <w:r>
        <w:rPr>
          <w:i/>
          <w:iCs/>
          <w:sz w:val="20"/>
          <w:szCs w:val="20"/>
          <w:lang w:eastAsia="lt-LT"/>
        </w:rPr>
        <w:t>Plungės krizių centr</w:t>
      </w:r>
      <w:r w:rsidR="00D26B97">
        <w:rPr>
          <w:i/>
          <w:iCs/>
          <w:sz w:val="20"/>
          <w:szCs w:val="20"/>
          <w:lang w:eastAsia="lt-LT"/>
        </w:rPr>
        <w:t>o duomenys</w:t>
      </w:r>
    </w:p>
    <w:p w14:paraId="191F0F3A" w14:textId="77777777" w:rsidR="00D210DF" w:rsidRPr="00D210DF" w:rsidRDefault="00D210DF" w:rsidP="00D210DF">
      <w:pPr>
        <w:shd w:val="clear" w:color="auto" w:fill="FFFFFF"/>
        <w:jc w:val="both"/>
        <w:rPr>
          <w:i/>
          <w:iCs/>
          <w:sz w:val="20"/>
          <w:szCs w:val="20"/>
          <w:lang w:eastAsia="lt-LT"/>
        </w:rPr>
      </w:pPr>
    </w:p>
    <w:p w14:paraId="6BC6A43F" w14:textId="1A10568B" w:rsidR="008D607B" w:rsidRDefault="00FC7E8E" w:rsidP="00AF4587">
      <w:pPr>
        <w:ind w:firstLine="720"/>
        <w:jc w:val="both"/>
        <w:rPr>
          <w:color w:val="0070C0"/>
        </w:rPr>
      </w:pPr>
      <w:bookmarkStart w:id="37" w:name="_Hlk163941786"/>
      <w:r w:rsidRPr="005C3E81">
        <w:t>Teikiant</w:t>
      </w:r>
      <w:r w:rsidR="00171FAC" w:rsidRPr="005C3E81">
        <w:t xml:space="preserve"> kompleksines paslaug</w:t>
      </w:r>
      <w:r w:rsidR="00A549C3">
        <w:t>a</w:t>
      </w:r>
      <w:r w:rsidR="00171FAC" w:rsidRPr="005C3E81">
        <w:t>s šeimai,</w:t>
      </w:r>
      <w:r w:rsidR="008D607B" w:rsidRPr="005C3E81">
        <w:t xml:space="preserve"> </w:t>
      </w:r>
      <w:r w:rsidR="00171FAC" w:rsidRPr="005C3E81">
        <w:t>j</w:t>
      </w:r>
      <w:r w:rsidR="008D607B" w:rsidRPr="005C3E81">
        <w:t xml:space="preserve">ei nėra galimybių naudotis viešuoju transportu (viešojo transporto nėra arba jis yra, bet neužtikrinama, kad paslaugų </w:t>
      </w:r>
      <w:r w:rsidR="008D607B" w:rsidRPr="0072607E">
        <w:t>gavėjas laiku atvyks į paslaugų teikimo vietą ir dėl to jam negalės būti suteiktos numatytos apimties paslaugos) ar</w:t>
      </w:r>
      <w:r w:rsidR="008D607B" w:rsidRPr="0097742E">
        <w:t xml:space="preserve"> asmeniniu transportu</w:t>
      </w:r>
      <w:r w:rsidR="00171FAC" w:rsidRPr="0097742E">
        <w:t>, paslaugos teikėjas organizuoja pavėžėjimo paslaugą. Taip pat,</w:t>
      </w:r>
      <w:r w:rsidR="00171FAC" w:rsidRPr="005C3E81">
        <w:t xml:space="preserve"> kai tėvams teikiamos  kompleksinės paslaugos, organizuojama vaikų priežiūros paslauga. Ši paslauga </w:t>
      </w:r>
      <w:r w:rsidR="00702DA1" w:rsidRPr="005C3E81">
        <w:t>gali būti teikiama tik</w:t>
      </w:r>
      <w:r w:rsidR="00171FAC" w:rsidRPr="005C3E81">
        <w:t xml:space="preserve"> tuo pačiu met</w:t>
      </w:r>
      <w:r w:rsidR="00702DA1" w:rsidRPr="005C3E81">
        <w:t xml:space="preserve">u, </w:t>
      </w:r>
      <w:r w:rsidR="00171FAC" w:rsidRPr="005C3E81">
        <w:t>kai tėvams teikiamos kitos kompleksinės paslaugos</w:t>
      </w:r>
      <w:r w:rsidR="00702DA1" w:rsidRPr="005C3E81">
        <w:t xml:space="preserve"> ir </w:t>
      </w:r>
      <w:r w:rsidR="00171FAC" w:rsidRPr="005C3E81">
        <w:t xml:space="preserve">ji gali būti teikiama ne ilgiau kaip 4 </w:t>
      </w:r>
      <w:proofErr w:type="spellStart"/>
      <w:r w:rsidR="00171FAC" w:rsidRPr="005C3E81">
        <w:t>val</w:t>
      </w:r>
      <w:proofErr w:type="spellEnd"/>
      <w:r w:rsidR="00171FAC" w:rsidRPr="005C3E81">
        <w:t>. per dieną visiems tėvams (įtėviams, globėjams).</w:t>
      </w:r>
      <w:r w:rsidR="005C3E81" w:rsidRPr="005C3E81">
        <w:t xml:space="preserve"> 2023 metais transporto paslauga organizuota keletui paslaugų gavėjų bendradarbiaujant su seniūnijomis, vaikų priežiūros paslaugai poreikio nebuvo</w:t>
      </w:r>
      <w:r w:rsidR="005C3E81">
        <w:rPr>
          <w:color w:val="0070C0"/>
        </w:rPr>
        <w:t>.</w:t>
      </w:r>
    </w:p>
    <w:p w14:paraId="4DCD5CC5" w14:textId="65D60B4B" w:rsidR="00DF7D34" w:rsidRPr="00DF7D34" w:rsidRDefault="002C3FEA" w:rsidP="002C3FEA">
      <w:pPr>
        <w:ind w:firstLine="720"/>
        <w:jc w:val="both"/>
        <w:rPr>
          <w:lang w:eastAsia="lt-LT"/>
        </w:rPr>
      </w:pPr>
      <w:r w:rsidRPr="00DF7D34">
        <w:t xml:space="preserve">Projektui įgyvendinti </w:t>
      </w:r>
      <w:r w:rsidR="008D607B" w:rsidRPr="00DF7D34">
        <w:t xml:space="preserve">iš </w:t>
      </w:r>
      <w:r w:rsidRPr="00DF7D34">
        <w:t>viso skirta 707</w:t>
      </w:r>
      <w:r w:rsidR="00AF4587" w:rsidRPr="00DF7D34">
        <w:t> </w:t>
      </w:r>
      <w:r w:rsidRPr="00DF7D34">
        <w:t>990</w:t>
      </w:r>
      <w:bookmarkEnd w:id="37"/>
      <w:r w:rsidR="00AF4587" w:rsidRPr="00DF7D34">
        <w:t xml:space="preserve"> eurų.</w:t>
      </w:r>
      <w:r w:rsidR="00605F82" w:rsidRPr="00DF7D34">
        <w:t xml:space="preserve"> </w:t>
      </w:r>
      <w:r w:rsidRPr="00DF7D34">
        <w:t>2023 metais</w:t>
      </w:r>
      <w:r w:rsidR="00AF4587" w:rsidRPr="00DF7D34">
        <w:t xml:space="preserve"> jo įgyvendinimui </w:t>
      </w:r>
      <w:r w:rsidRPr="00DF7D34">
        <w:t xml:space="preserve">panaudota </w:t>
      </w:r>
      <w:r w:rsidRPr="009773E0">
        <w:t>10</w:t>
      </w:r>
      <w:r w:rsidR="00AF4587" w:rsidRPr="009773E0">
        <w:t> </w:t>
      </w:r>
      <w:r w:rsidRPr="009773E0">
        <w:t>352</w:t>
      </w:r>
      <w:r w:rsidR="00AF4587" w:rsidRPr="009773E0">
        <w:t xml:space="preserve"> eurai</w:t>
      </w:r>
      <w:r w:rsidR="00AF4587" w:rsidRPr="00DF7D34">
        <w:t xml:space="preserve"> projekto lėšų</w:t>
      </w:r>
      <w:r w:rsidRPr="00DF7D34">
        <w:t xml:space="preserve">. </w:t>
      </w:r>
      <w:r w:rsidRPr="00DF7D34">
        <w:rPr>
          <w:lang w:eastAsia="lt-LT"/>
        </w:rPr>
        <w:t>2023 met</w:t>
      </w:r>
      <w:r w:rsidR="00AF4587" w:rsidRPr="00DF7D34">
        <w:rPr>
          <w:lang w:eastAsia="lt-LT"/>
        </w:rPr>
        <w:t>ais</w:t>
      </w:r>
      <w:r w:rsidRPr="00DF7D34">
        <w:rPr>
          <w:lang w:eastAsia="lt-LT"/>
        </w:rPr>
        <w:t xml:space="preserve"> projekto „KOPA“ kompleksines paslaugas gavo </w:t>
      </w:r>
      <w:r w:rsidR="00DF7D34" w:rsidRPr="00DF7D34">
        <w:rPr>
          <w:lang w:eastAsia="lt-LT"/>
        </w:rPr>
        <w:t>74 asmenys 523 kartus.</w:t>
      </w:r>
    </w:p>
    <w:p w14:paraId="0AE1374B" w14:textId="5F7C26DE" w:rsidR="002C3FEA" w:rsidRPr="00DF7D34" w:rsidRDefault="002C3FEA" w:rsidP="002C3FE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textAlignment w:val="baseline"/>
        <w:rPr>
          <w:lang w:eastAsia="lt-LT"/>
        </w:rPr>
      </w:pPr>
      <w:r w:rsidRPr="00DF7D34">
        <w:rPr>
          <w:lang w:eastAsia="lt-LT"/>
        </w:rPr>
        <w:t xml:space="preserve">2024 metų planuojamas lėšų poreikis paslaugoms organizuoti </w:t>
      </w:r>
      <w:r w:rsidR="00DF7D34" w:rsidRPr="00DF7D34">
        <w:rPr>
          <w:lang w:eastAsia="lt-LT"/>
        </w:rPr>
        <w:t xml:space="preserve">89 700 eurų </w:t>
      </w:r>
      <w:r w:rsidRPr="00DF7D34">
        <w:rPr>
          <w:lang w:eastAsia="lt-LT"/>
        </w:rPr>
        <w:t>(69</w:t>
      </w:r>
      <w:r w:rsidR="008D607B" w:rsidRPr="00DF7D34">
        <w:rPr>
          <w:lang w:eastAsia="lt-LT"/>
        </w:rPr>
        <w:t xml:space="preserve"> </w:t>
      </w:r>
      <w:r w:rsidRPr="00DF7D34">
        <w:rPr>
          <w:lang w:eastAsia="lt-LT"/>
        </w:rPr>
        <w:t xml:space="preserve">000 </w:t>
      </w:r>
      <w:r w:rsidR="00DF7D34" w:rsidRPr="00DF7D34">
        <w:rPr>
          <w:lang w:eastAsia="lt-LT"/>
        </w:rPr>
        <w:t>eurų</w:t>
      </w:r>
      <w:r w:rsidRPr="00DF7D34">
        <w:rPr>
          <w:lang w:eastAsia="lt-LT"/>
        </w:rPr>
        <w:t xml:space="preserve"> iš ES strukt</w:t>
      </w:r>
      <w:r w:rsidR="00DF7D34" w:rsidRPr="00DF7D34">
        <w:rPr>
          <w:lang w:eastAsia="lt-LT"/>
        </w:rPr>
        <w:t>ūrinių</w:t>
      </w:r>
      <w:r w:rsidRPr="00DF7D34">
        <w:rPr>
          <w:lang w:eastAsia="lt-LT"/>
        </w:rPr>
        <w:t xml:space="preserve"> fondų</w:t>
      </w:r>
      <w:r w:rsidR="00DF7D34" w:rsidRPr="00DF7D34">
        <w:rPr>
          <w:lang w:eastAsia="lt-LT"/>
        </w:rPr>
        <w:t xml:space="preserve"> lėšų </w:t>
      </w:r>
      <w:r w:rsidRPr="00DF7D34">
        <w:rPr>
          <w:lang w:eastAsia="lt-LT"/>
        </w:rPr>
        <w:t>ir 20</w:t>
      </w:r>
      <w:r w:rsidR="008D607B" w:rsidRPr="00DF7D34">
        <w:rPr>
          <w:lang w:eastAsia="lt-LT"/>
        </w:rPr>
        <w:t xml:space="preserve"> </w:t>
      </w:r>
      <w:r w:rsidRPr="00DF7D34">
        <w:rPr>
          <w:lang w:eastAsia="lt-LT"/>
        </w:rPr>
        <w:t xml:space="preserve">700 eurų iš </w:t>
      </w:r>
      <w:r w:rsidR="00DF7D34" w:rsidRPr="00DF7D34">
        <w:rPr>
          <w:lang w:eastAsia="lt-LT"/>
        </w:rPr>
        <w:t>v</w:t>
      </w:r>
      <w:r w:rsidRPr="00DF7D34">
        <w:rPr>
          <w:lang w:eastAsia="lt-LT"/>
        </w:rPr>
        <w:t xml:space="preserve">alstybės biudžeto lėšų). </w:t>
      </w:r>
    </w:p>
    <w:p w14:paraId="6D484192" w14:textId="775CEBB4" w:rsidR="00F540EF" w:rsidRPr="002A0B54" w:rsidRDefault="00354D4E" w:rsidP="001A59DC">
      <w:pPr>
        <w:shd w:val="clear" w:color="auto" w:fill="FFFFFF"/>
        <w:ind w:firstLine="720"/>
        <w:jc w:val="both"/>
        <w:rPr>
          <w:bCs/>
          <w:color w:val="FF0000"/>
          <w:spacing w:val="-5"/>
        </w:rPr>
      </w:pPr>
      <w:bookmarkStart w:id="38" w:name="_Hlk131244885"/>
      <w:r w:rsidRPr="004918A3">
        <w:rPr>
          <w:b/>
          <w:bCs/>
          <w:lang w:eastAsia="lt-LT"/>
        </w:rPr>
        <w:t>6.</w:t>
      </w:r>
      <w:r w:rsidR="00EE1E71" w:rsidRPr="004918A3">
        <w:rPr>
          <w:b/>
          <w:bCs/>
          <w:lang w:eastAsia="lt-LT"/>
        </w:rPr>
        <w:t>4.2</w:t>
      </w:r>
      <w:r w:rsidRPr="004918A3">
        <w:rPr>
          <w:b/>
          <w:bCs/>
          <w:lang w:eastAsia="lt-LT"/>
        </w:rPr>
        <w:t>.</w:t>
      </w:r>
      <w:r w:rsidR="00260751" w:rsidRPr="004918A3">
        <w:rPr>
          <w:b/>
          <w:bCs/>
          <w:lang w:eastAsia="lt-LT"/>
        </w:rPr>
        <w:t xml:space="preserve"> Atviras</w:t>
      </w:r>
      <w:r w:rsidR="00CA6F96" w:rsidRPr="004918A3">
        <w:rPr>
          <w:b/>
          <w:bCs/>
          <w:lang w:eastAsia="lt-LT"/>
        </w:rPr>
        <w:t>is</w:t>
      </w:r>
      <w:r w:rsidR="00260751" w:rsidRPr="004918A3">
        <w:rPr>
          <w:b/>
          <w:bCs/>
          <w:lang w:eastAsia="lt-LT"/>
        </w:rPr>
        <w:t xml:space="preserve"> darbas su jaunimu </w:t>
      </w:r>
      <w:r w:rsidR="00260751" w:rsidRPr="004918A3">
        <w:rPr>
          <w:lang w:eastAsia="lt-LT"/>
        </w:rPr>
        <w:t xml:space="preserve">vykdomas ir paslaugos mažiau galimybių turinčiam jaunimui </w:t>
      </w:r>
      <w:r w:rsidR="00260751" w:rsidRPr="0072607E">
        <w:rPr>
          <w:lang w:eastAsia="lt-LT"/>
        </w:rPr>
        <w:t xml:space="preserve">teikiamos </w:t>
      </w:r>
      <w:r w:rsidR="00260751" w:rsidRPr="0097742E">
        <w:rPr>
          <w:lang w:eastAsia="lt-LT"/>
        </w:rPr>
        <w:t>Plungės atviro jaunimo centr</w:t>
      </w:r>
      <w:r w:rsidR="00114C86" w:rsidRPr="0097742E">
        <w:rPr>
          <w:lang w:eastAsia="lt-LT"/>
        </w:rPr>
        <w:t>e</w:t>
      </w:r>
      <w:r w:rsidR="00260751" w:rsidRPr="0097742E">
        <w:rPr>
          <w:lang w:eastAsia="lt-LT"/>
        </w:rPr>
        <w:t xml:space="preserve">. </w:t>
      </w:r>
      <w:r w:rsidR="001626AD" w:rsidRPr="0097742E">
        <w:rPr>
          <w:shd w:val="clear" w:color="auto" w:fill="FFFFFF"/>
        </w:rPr>
        <w:t>Veiklas</w:t>
      </w:r>
      <w:r w:rsidR="001626AD" w:rsidRPr="004918A3">
        <w:rPr>
          <w:shd w:val="clear" w:color="auto" w:fill="FFFFFF"/>
        </w:rPr>
        <w:t xml:space="preserve"> organizuoja </w:t>
      </w:r>
      <w:r w:rsidR="002822DC" w:rsidRPr="004918A3">
        <w:rPr>
          <w:shd w:val="clear" w:color="auto" w:fill="FFFFFF"/>
        </w:rPr>
        <w:t xml:space="preserve">2 </w:t>
      </w:r>
      <w:r w:rsidR="001626AD" w:rsidRPr="004918A3">
        <w:rPr>
          <w:shd w:val="clear" w:color="auto" w:fill="FFFFFF"/>
        </w:rPr>
        <w:t xml:space="preserve">jaunimo darbuotojai. </w:t>
      </w:r>
      <w:r w:rsidR="002F144D" w:rsidRPr="004918A3">
        <w:rPr>
          <w:lang w:eastAsia="lt-LT"/>
        </w:rPr>
        <w:t>Paslaugos teikiamos siekiant ugdyti jaunų žmonių</w:t>
      </w:r>
      <w:r w:rsidR="00BA2C02" w:rsidRPr="004918A3">
        <w:rPr>
          <w:lang w:eastAsia="lt-LT"/>
        </w:rPr>
        <w:t xml:space="preserve"> (14</w:t>
      </w:r>
      <w:r w:rsidR="00D36CD6">
        <w:rPr>
          <w:lang w:eastAsia="lt-LT"/>
        </w:rPr>
        <w:t>–</w:t>
      </w:r>
      <w:r w:rsidR="00BA2C02" w:rsidRPr="004918A3">
        <w:rPr>
          <w:lang w:eastAsia="lt-LT"/>
        </w:rPr>
        <w:t>29 metų)</w:t>
      </w:r>
      <w:r w:rsidR="00D30AF5" w:rsidRPr="004918A3">
        <w:rPr>
          <w:lang w:eastAsia="lt-LT"/>
        </w:rPr>
        <w:t xml:space="preserve"> asmenines ir</w:t>
      </w:r>
      <w:r w:rsidR="002F144D" w:rsidRPr="004918A3">
        <w:rPr>
          <w:lang w:eastAsia="lt-LT"/>
        </w:rPr>
        <w:t xml:space="preserve"> socialines </w:t>
      </w:r>
      <w:r w:rsidR="002F144D" w:rsidRPr="004918A3">
        <w:rPr>
          <w:lang w:eastAsia="lt-LT"/>
        </w:rPr>
        <w:lastRenderedPageBreak/>
        <w:t>kompetencija</w:t>
      </w:r>
      <w:r w:rsidR="00947BC4" w:rsidRPr="004918A3">
        <w:rPr>
          <w:lang w:eastAsia="lt-LT"/>
        </w:rPr>
        <w:t>s</w:t>
      </w:r>
      <w:r w:rsidR="002F144D" w:rsidRPr="004918A3">
        <w:rPr>
          <w:lang w:eastAsia="lt-LT"/>
        </w:rPr>
        <w:t xml:space="preserve">, </w:t>
      </w:r>
      <w:r w:rsidR="002F144D" w:rsidRPr="0072607E">
        <w:rPr>
          <w:lang w:eastAsia="lt-LT"/>
        </w:rPr>
        <w:t>padėti</w:t>
      </w:r>
      <w:r w:rsidR="001E001A" w:rsidRPr="0097742E">
        <w:rPr>
          <w:lang w:eastAsia="lt-LT"/>
        </w:rPr>
        <w:t xml:space="preserve"> jauniems žmonėms aktyviai įsitraukti į bendruomeninius ir visuomeninius procesus, jaunimas motyvuojamas dalyvauti jo interesus atitinkančioje veikloje.</w:t>
      </w:r>
      <w:r w:rsidR="00BA2C02" w:rsidRPr="0097742E">
        <w:rPr>
          <w:bCs/>
          <w:spacing w:val="-5"/>
        </w:rPr>
        <w:t xml:space="preserve"> </w:t>
      </w:r>
      <w:r w:rsidR="00CA40BF" w:rsidRPr="0097742E">
        <w:rPr>
          <w:bCs/>
          <w:spacing w:val="-5"/>
        </w:rPr>
        <w:t>Per dieną vidutiniškai centre apsilanko nuo 1</w:t>
      </w:r>
      <w:r w:rsidR="004918A3" w:rsidRPr="004E708C">
        <w:rPr>
          <w:bCs/>
          <w:spacing w:val="-5"/>
        </w:rPr>
        <w:t>8</w:t>
      </w:r>
      <w:r w:rsidR="0081346C" w:rsidRPr="0037285D">
        <w:rPr>
          <w:bCs/>
          <w:spacing w:val="-5"/>
        </w:rPr>
        <w:t xml:space="preserve"> iki </w:t>
      </w:r>
      <w:r w:rsidR="00CA40BF" w:rsidRPr="0037285D">
        <w:rPr>
          <w:bCs/>
          <w:spacing w:val="-5"/>
        </w:rPr>
        <w:t>2</w:t>
      </w:r>
      <w:r w:rsidR="004918A3" w:rsidRPr="0037285D">
        <w:rPr>
          <w:bCs/>
          <w:spacing w:val="-5"/>
        </w:rPr>
        <w:t>6</w:t>
      </w:r>
      <w:r w:rsidR="00CA40BF" w:rsidRPr="0037285D">
        <w:rPr>
          <w:bCs/>
          <w:spacing w:val="-5"/>
        </w:rPr>
        <w:t xml:space="preserve"> jaunuolių. Per mėnesi centre vidutiniškai vyksta iki </w:t>
      </w:r>
      <w:r w:rsidR="00F540EF" w:rsidRPr="0037285D">
        <w:rPr>
          <w:bCs/>
          <w:spacing w:val="-5"/>
        </w:rPr>
        <w:t>8</w:t>
      </w:r>
      <w:r w:rsidR="00CA40BF" w:rsidRPr="0037285D">
        <w:rPr>
          <w:bCs/>
          <w:spacing w:val="-5"/>
        </w:rPr>
        <w:t xml:space="preserve"> planinių ir </w:t>
      </w:r>
      <w:r w:rsidR="00F540EF" w:rsidRPr="0037285D">
        <w:rPr>
          <w:bCs/>
          <w:spacing w:val="-5"/>
        </w:rPr>
        <w:t>4</w:t>
      </w:r>
      <w:r w:rsidR="00CA40BF" w:rsidRPr="0037285D">
        <w:rPr>
          <w:bCs/>
          <w:spacing w:val="-5"/>
        </w:rPr>
        <w:t xml:space="preserve"> neplanuotos veiklos. </w:t>
      </w:r>
      <w:r w:rsidR="008E3C9D" w:rsidRPr="0037285D">
        <w:rPr>
          <w:lang w:eastAsia="lt-LT"/>
        </w:rPr>
        <w:t>202</w:t>
      </w:r>
      <w:r w:rsidR="004918A3" w:rsidRPr="0037285D">
        <w:rPr>
          <w:lang w:eastAsia="lt-LT"/>
        </w:rPr>
        <w:t>3</w:t>
      </w:r>
      <w:r w:rsidR="008E3C9D" w:rsidRPr="0037285D">
        <w:rPr>
          <w:lang w:eastAsia="lt-LT"/>
        </w:rPr>
        <w:t xml:space="preserve"> metais </w:t>
      </w:r>
      <w:r w:rsidR="00421977" w:rsidRPr="0037285D">
        <w:rPr>
          <w:lang w:eastAsia="lt-LT"/>
        </w:rPr>
        <w:t>šiai paslaugai teikti</w:t>
      </w:r>
      <w:r w:rsidR="0050640B" w:rsidRPr="0037285D">
        <w:rPr>
          <w:lang w:eastAsia="lt-LT"/>
        </w:rPr>
        <w:t xml:space="preserve"> buvo </w:t>
      </w:r>
      <w:r w:rsidR="00114C86" w:rsidRPr="0037285D">
        <w:rPr>
          <w:lang w:eastAsia="lt-LT"/>
        </w:rPr>
        <w:t>skirta</w:t>
      </w:r>
      <w:r w:rsidR="00421977" w:rsidRPr="0037285D">
        <w:rPr>
          <w:lang w:eastAsia="lt-LT"/>
        </w:rPr>
        <w:t>s</w:t>
      </w:r>
      <w:r w:rsidR="00114C86" w:rsidRPr="0037285D">
        <w:rPr>
          <w:lang w:eastAsia="lt-LT"/>
        </w:rPr>
        <w:t xml:space="preserve"> </w:t>
      </w:r>
      <w:r w:rsidR="004918A3" w:rsidRPr="0037285D">
        <w:rPr>
          <w:lang w:eastAsia="lt-LT"/>
        </w:rPr>
        <w:t>64</w:t>
      </w:r>
      <w:r w:rsidR="0046691C" w:rsidRPr="0037285D">
        <w:rPr>
          <w:lang w:eastAsia="lt-LT"/>
        </w:rPr>
        <w:t> </w:t>
      </w:r>
      <w:r w:rsidR="00F540EF" w:rsidRPr="0037285D">
        <w:rPr>
          <w:lang w:eastAsia="lt-LT"/>
        </w:rPr>
        <w:t>0</w:t>
      </w:r>
      <w:r w:rsidR="00114C86" w:rsidRPr="0037285D">
        <w:rPr>
          <w:lang w:eastAsia="lt-LT"/>
        </w:rPr>
        <w:t>00</w:t>
      </w:r>
      <w:r w:rsidR="00D30AF5" w:rsidRPr="0037285D">
        <w:rPr>
          <w:lang w:eastAsia="lt-LT"/>
        </w:rPr>
        <w:t xml:space="preserve"> e</w:t>
      </w:r>
      <w:r w:rsidR="00114C86" w:rsidRPr="0037285D">
        <w:rPr>
          <w:lang w:eastAsia="lt-LT"/>
        </w:rPr>
        <w:t>ur</w:t>
      </w:r>
      <w:r w:rsidR="00D30AF5" w:rsidRPr="0037285D">
        <w:rPr>
          <w:lang w:eastAsia="lt-LT"/>
        </w:rPr>
        <w:t>ų</w:t>
      </w:r>
      <w:r w:rsidR="00114C86" w:rsidRPr="0037285D">
        <w:rPr>
          <w:lang w:eastAsia="lt-LT"/>
        </w:rPr>
        <w:t xml:space="preserve"> finansavimas</w:t>
      </w:r>
      <w:r w:rsidR="00421977" w:rsidRPr="0037285D">
        <w:rPr>
          <w:lang w:eastAsia="lt-LT"/>
        </w:rPr>
        <w:t xml:space="preserve"> iš </w:t>
      </w:r>
      <w:r w:rsidR="000F5C4F" w:rsidRPr="0037285D">
        <w:rPr>
          <w:lang w:eastAsia="lt-LT"/>
        </w:rPr>
        <w:t>S</w:t>
      </w:r>
      <w:r w:rsidR="00421977" w:rsidRPr="0037285D">
        <w:rPr>
          <w:lang w:eastAsia="lt-LT"/>
        </w:rPr>
        <w:t>avivaldybės biudžeto lėšų</w:t>
      </w:r>
      <w:r w:rsidR="008E3C9D" w:rsidRPr="0037285D">
        <w:rPr>
          <w:lang w:eastAsia="lt-LT"/>
        </w:rPr>
        <w:t>.</w:t>
      </w:r>
      <w:r w:rsidR="00114C86" w:rsidRPr="0037285D">
        <w:rPr>
          <w:lang w:eastAsia="lt-LT"/>
        </w:rPr>
        <w:t xml:space="preserve"> </w:t>
      </w:r>
      <w:r w:rsidR="0037285D" w:rsidRPr="0037285D">
        <w:rPr>
          <w:lang w:eastAsia="lt-LT"/>
        </w:rPr>
        <w:t>Plungės a</w:t>
      </w:r>
      <w:r w:rsidR="00947BC4" w:rsidRPr="0097742E">
        <w:rPr>
          <w:lang w:eastAsia="lt-LT"/>
        </w:rPr>
        <w:t>tviro jaunimo centro duomenimis</w:t>
      </w:r>
      <w:r w:rsidR="00B57065" w:rsidRPr="0097742E">
        <w:rPr>
          <w:lang w:eastAsia="lt-LT"/>
        </w:rPr>
        <w:t>,</w:t>
      </w:r>
      <w:r w:rsidR="00947BC4" w:rsidRPr="0097742E">
        <w:rPr>
          <w:lang w:eastAsia="lt-LT"/>
        </w:rPr>
        <w:t xml:space="preserve"> </w:t>
      </w:r>
      <w:r w:rsidR="00114C86" w:rsidRPr="0097742E">
        <w:rPr>
          <w:lang w:eastAsia="lt-LT"/>
        </w:rPr>
        <w:t>202</w:t>
      </w:r>
      <w:r w:rsidR="004918A3" w:rsidRPr="004E708C">
        <w:rPr>
          <w:lang w:eastAsia="lt-LT"/>
        </w:rPr>
        <w:t>3</w:t>
      </w:r>
      <w:r w:rsidR="00114C86" w:rsidRPr="0037285D">
        <w:rPr>
          <w:lang w:eastAsia="lt-LT"/>
        </w:rPr>
        <w:t xml:space="preserve"> metais centrą lankė</w:t>
      </w:r>
      <w:r w:rsidR="00114C86" w:rsidRPr="004918A3">
        <w:rPr>
          <w:lang w:eastAsia="lt-LT"/>
        </w:rPr>
        <w:t xml:space="preserve"> </w:t>
      </w:r>
      <w:r w:rsidR="00F540EF" w:rsidRPr="004918A3">
        <w:rPr>
          <w:lang w:eastAsia="lt-LT"/>
        </w:rPr>
        <w:t xml:space="preserve">ir įvairiose veiklose dalyvavo apie 2 </w:t>
      </w:r>
      <w:r w:rsidR="001438DF">
        <w:rPr>
          <w:lang w:eastAsia="lt-LT"/>
        </w:rPr>
        <w:t>800</w:t>
      </w:r>
      <w:r w:rsidR="00114C86" w:rsidRPr="004918A3">
        <w:rPr>
          <w:lang w:eastAsia="lt-LT"/>
        </w:rPr>
        <w:t xml:space="preserve"> jaunuol</w:t>
      </w:r>
      <w:r w:rsidR="001626AD" w:rsidRPr="004918A3">
        <w:rPr>
          <w:lang w:eastAsia="lt-LT"/>
        </w:rPr>
        <w:t>i</w:t>
      </w:r>
      <w:r w:rsidR="001438DF">
        <w:rPr>
          <w:lang w:eastAsia="lt-LT"/>
        </w:rPr>
        <w:t>ų</w:t>
      </w:r>
      <w:r w:rsidR="00114C86" w:rsidRPr="004918A3">
        <w:rPr>
          <w:lang w:eastAsia="lt-LT"/>
        </w:rPr>
        <w:t xml:space="preserve">, </w:t>
      </w:r>
      <w:r w:rsidR="00F540EF" w:rsidRPr="004918A3">
        <w:t xml:space="preserve">iš kurių </w:t>
      </w:r>
      <w:r w:rsidR="004918A3" w:rsidRPr="004918A3">
        <w:t>1257</w:t>
      </w:r>
      <w:r w:rsidR="00F540EF" w:rsidRPr="004918A3">
        <w:t xml:space="preserve"> mergin</w:t>
      </w:r>
      <w:r w:rsidR="004918A3" w:rsidRPr="004918A3">
        <w:t>os</w:t>
      </w:r>
      <w:r w:rsidR="00F540EF" w:rsidRPr="004918A3">
        <w:t xml:space="preserve"> ir 1 </w:t>
      </w:r>
      <w:r w:rsidR="004918A3" w:rsidRPr="004918A3">
        <w:t>686</w:t>
      </w:r>
      <w:r w:rsidR="00F540EF" w:rsidRPr="004918A3">
        <w:t xml:space="preserve"> vaikin</w:t>
      </w:r>
      <w:r w:rsidR="004918A3" w:rsidRPr="004918A3">
        <w:t>ai</w:t>
      </w:r>
      <w:r w:rsidR="00F540EF" w:rsidRPr="004918A3">
        <w:t>.</w:t>
      </w:r>
      <w:r w:rsidR="004918A3">
        <w:rPr>
          <w:color w:val="FF0000"/>
        </w:rPr>
        <w:t xml:space="preserve"> </w:t>
      </w:r>
      <w:r w:rsidR="004918A3" w:rsidRPr="009324DE">
        <w:t xml:space="preserve">Palyginus su </w:t>
      </w:r>
      <w:r w:rsidR="009324DE" w:rsidRPr="009324DE">
        <w:t>praėjusių</w:t>
      </w:r>
      <w:r w:rsidR="004918A3" w:rsidRPr="009324DE">
        <w:t xml:space="preserve"> metų duomenimis, 2023 metais centre lankėsi </w:t>
      </w:r>
      <w:r w:rsidR="009324DE" w:rsidRPr="009324DE">
        <w:t>793 jaunuoliais daugiau nei 2022 metais</w:t>
      </w:r>
      <w:r w:rsidR="009324DE">
        <w:rPr>
          <w:color w:val="FF0000"/>
        </w:rPr>
        <w:t>.</w:t>
      </w:r>
      <w:r w:rsidR="00F540EF" w:rsidRPr="004918A3">
        <w:rPr>
          <w:color w:val="FF0000"/>
        </w:rPr>
        <w:t xml:space="preserve"> </w:t>
      </w:r>
      <w:r w:rsidR="009238C8" w:rsidRPr="009324DE">
        <w:rPr>
          <w:lang w:eastAsia="lt-LT"/>
        </w:rPr>
        <w:t>Paslauga gavėjams teikiama nemokamai</w:t>
      </w:r>
      <w:r w:rsidR="00A13682">
        <w:rPr>
          <w:lang w:eastAsia="lt-LT"/>
        </w:rPr>
        <w:t>.</w:t>
      </w:r>
      <w:r w:rsidR="00F540EF" w:rsidRPr="009324DE">
        <w:t xml:space="preserve"> </w:t>
      </w:r>
      <w:r w:rsidR="009238C8" w:rsidRPr="009324DE">
        <w:t>202</w:t>
      </w:r>
      <w:r w:rsidR="009324DE" w:rsidRPr="009324DE">
        <w:t>4</w:t>
      </w:r>
      <w:r w:rsidR="009238C8" w:rsidRPr="009324DE">
        <w:t xml:space="preserve"> metais šiai paslaugai teikti iš Savivaldybės biudžeto lėšų skirta </w:t>
      </w:r>
      <w:r w:rsidR="00C92396">
        <w:t>62</w:t>
      </w:r>
      <w:r w:rsidR="009238C8" w:rsidRPr="009324DE">
        <w:t xml:space="preserve"> </w:t>
      </w:r>
      <w:r w:rsidR="009324DE" w:rsidRPr="009324DE">
        <w:t>0</w:t>
      </w:r>
      <w:r w:rsidR="009238C8" w:rsidRPr="009324DE">
        <w:t>00 eurų.</w:t>
      </w:r>
    </w:p>
    <w:p w14:paraId="0237193F" w14:textId="42CB51A0" w:rsidR="005D2E08" w:rsidRPr="00CD09C6" w:rsidRDefault="00BA2C02" w:rsidP="001A59DC">
      <w:pPr>
        <w:shd w:val="clear" w:color="auto" w:fill="FFFFFF"/>
        <w:ind w:firstLine="720"/>
        <w:jc w:val="both"/>
        <w:rPr>
          <w:bCs/>
        </w:rPr>
      </w:pPr>
      <w:r w:rsidRPr="00CD09C6">
        <w:rPr>
          <w:b/>
          <w:bCs/>
          <w:lang w:eastAsia="lt-LT"/>
        </w:rPr>
        <w:t>6.</w:t>
      </w:r>
      <w:r w:rsidR="00EE1E71" w:rsidRPr="00CD09C6">
        <w:rPr>
          <w:b/>
          <w:bCs/>
          <w:lang w:eastAsia="lt-LT"/>
        </w:rPr>
        <w:t>4.3</w:t>
      </w:r>
      <w:r w:rsidRPr="00CD09C6">
        <w:rPr>
          <w:b/>
          <w:bCs/>
          <w:lang w:eastAsia="lt-LT"/>
        </w:rPr>
        <w:t>.</w:t>
      </w:r>
      <w:r w:rsidR="005E135C" w:rsidRPr="00CD09C6">
        <w:rPr>
          <w:lang w:eastAsia="lt-LT"/>
        </w:rPr>
        <w:t xml:space="preserve"> </w:t>
      </w:r>
      <w:r w:rsidR="005E135C" w:rsidRPr="00CD09C6">
        <w:rPr>
          <w:b/>
          <w:bCs/>
          <w:lang w:eastAsia="lt-LT"/>
        </w:rPr>
        <w:t>Mobilusis darbas su jaunimu</w:t>
      </w:r>
      <w:r w:rsidR="005E135C" w:rsidRPr="00CD09C6">
        <w:rPr>
          <w:lang w:eastAsia="lt-LT"/>
        </w:rPr>
        <w:t xml:space="preserve"> Plungės atviro jaunimo centre</w:t>
      </w:r>
      <w:r w:rsidR="009238C8" w:rsidRPr="00CD09C6">
        <w:rPr>
          <w:lang w:eastAsia="lt-LT"/>
        </w:rPr>
        <w:t xml:space="preserve"> pradėtas </w:t>
      </w:r>
      <w:r w:rsidR="00AD7A51" w:rsidRPr="00CD09C6">
        <w:rPr>
          <w:lang w:eastAsia="lt-LT"/>
        </w:rPr>
        <w:t>organizuoti</w:t>
      </w:r>
      <w:r w:rsidR="009238C8" w:rsidRPr="00CD09C6">
        <w:rPr>
          <w:lang w:eastAsia="lt-LT"/>
        </w:rPr>
        <w:t xml:space="preserve"> 2022 metais</w:t>
      </w:r>
      <w:r w:rsidR="005E135C" w:rsidRPr="00CD09C6">
        <w:rPr>
          <w:lang w:eastAsia="lt-LT"/>
        </w:rPr>
        <w:t xml:space="preserve">. </w:t>
      </w:r>
      <w:r w:rsidR="005D2E08" w:rsidRPr="00CD09C6">
        <w:rPr>
          <w:lang w:eastAsia="lt-LT"/>
        </w:rPr>
        <w:t>Šios paslaugos teikimas įtrauktas į strateginio planavimo dokumentus ir</w:t>
      </w:r>
      <w:r w:rsidR="005D2E08" w:rsidRPr="00CD09C6">
        <w:t xml:space="preserve"> </w:t>
      </w:r>
      <w:r w:rsidR="005D2E08" w:rsidRPr="00CD09C6">
        <w:rPr>
          <w:lang w:eastAsia="lt-LT"/>
        </w:rPr>
        <w:t xml:space="preserve">užtikrintas nuoseklus mobiliojo darbo su jaunimu įgyvendinimo Savivaldybėje finansavimas. Iš Savivaldybės biudžeto lėšų </w:t>
      </w:r>
      <w:r w:rsidR="005D2E08" w:rsidRPr="00CD09C6">
        <w:rPr>
          <w:bCs/>
        </w:rPr>
        <w:t>numatytas 2 darbuotojų išlaikymas (po 0,5 etato).</w:t>
      </w:r>
    </w:p>
    <w:p w14:paraId="007A411D" w14:textId="27484D54" w:rsidR="00C92396" w:rsidRPr="00693331" w:rsidRDefault="00067888" w:rsidP="00693331">
      <w:pPr>
        <w:shd w:val="clear" w:color="auto" w:fill="FFFFFF"/>
        <w:ind w:firstLine="720"/>
        <w:jc w:val="both"/>
        <w:rPr>
          <w:lang w:eastAsia="lt-LT"/>
        </w:rPr>
      </w:pPr>
      <w:r w:rsidRPr="00CD09C6">
        <w:rPr>
          <w:lang w:eastAsia="lt-LT"/>
        </w:rPr>
        <w:t xml:space="preserve">Mobilusis darbas su jaunimu praėjusiais metais bendradarbiavimo sutarčių pagrindu </w:t>
      </w:r>
      <w:r w:rsidRPr="0072607E">
        <w:rPr>
          <w:lang w:eastAsia="lt-LT"/>
        </w:rPr>
        <w:t xml:space="preserve">organizuotas </w:t>
      </w:r>
      <w:r w:rsidR="00A13682" w:rsidRPr="0097742E">
        <w:rPr>
          <w:lang w:eastAsia="lt-LT"/>
        </w:rPr>
        <w:t xml:space="preserve">Savivaldybės </w:t>
      </w:r>
      <w:proofErr w:type="spellStart"/>
      <w:r w:rsidRPr="0097742E">
        <w:rPr>
          <w:lang w:eastAsia="lt-LT"/>
        </w:rPr>
        <w:t>Stalgėnų</w:t>
      </w:r>
      <w:proofErr w:type="spellEnd"/>
      <w:r w:rsidRPr="0097742E">
        <w:rPr>
          <w:lang w:eastAsia="lt-LT"/>
        </w:rPr>
        <w:t xml:space="preserve">, </w:t>
      </w:r>
      <w:proofErr w:type="spellStart"/>
      <w:r w:rsidRPr="0097742E">
        <w:rPr>
          <w:lang w:eastAsia="lt-LT"/>
        </w:rPr>
        <w:t>Narvaišių</w:t>
      </w:r>
      <w:proofErr w:type="spellEnd"/>
      <w:r w:rsidRPr="0097742E">
        <w:rPr>
          <w:lang w:eastAsia="lt-LT"/>
        </w:rPr>
        <w:t xml:space="preserve"> ir </w:t>
      </w:r>
      <w:proofErr w:type="spellStart"/>
      <w:r w:rsidRPr="0097742E">
        <w:rPr>
          <w:lang w:eastAsia="lt-LT"/>
        </w:rPr>
        <w:t>Karklėnų</w:t>
      </w:r>
      <w:proofErr w:type="spellEnd"/>
      <w:r w:rsidRPr="0097742E">
        <w:rPr>
          <w:lang w:eastAsia="lt-LT"/>
        </w:rPr>
        <w:t xml:space="preserve"> seniūnijose, 2024 metais – </w:t>
      </w:r>
      <w:proofErr w:type="spellStart"/>
      <w:r w:rsidRPr="0097742E">
        <w:rPr>
          <w:lang w:eastAsia="lt-LT"/>
        </w:rPr>
        <w:t>Paukštakių</w:t>
      </w:r>
      <w:proofErr w:type="spellEnd"/>
      <w:r w:rsidRPr="0097742E">
        <w:rPr>
          <w:lang w:eastAsia="lt-LT"/>
        </w:rPr>
        <w:t xml:space="preserve">, </w:t>
      </w:r>
      <w:proofErr w:type="spellStart"/>
      <w:r w:rsidRPr="0097742E">
        <w:rPr>
          <w:lang w:eastAsia="lt-LT"/>
        </w:rPr>
        <w:t>Naravaišių</w:t>
      </w:r>
      <w:proofErr w:type="spellEnd"/>
      <w:r w:rsidRPr="0097742E">
        <w:rPr>
          <w:lang w:eastAsia="lt-LT"/>
        </w:rPr>
        <w:t xml:space="preserve"> ir </w:t>
      </w:r>
      <w:proofErr w:type="spellStart"/>
      <w:r w:rsidRPr="0097742E">
        <w:rPr>
          <w:lang w:eastAsia="lt-LT"/>
        </w:rPr>
        <w:t>Karklėnų</w:t>
      </w:r>
      <w:proofErr w:type="spellEnd"/>
      <w:r w:rsidRPr="0097742E">
        <w:rPr>
          <w:lang w:eastAsia="lt-LT"/>
        </w:rPr>
        <w:t xml:space="preserve"> seniūnijose</w:t>
      </w:r>
      <w:r w:rsidRPr="00CD09C6">
        <w:rPr>
          <w:lang w:eastAsia="lt-LT"/>
        </w:rPr>
        <w:t>.</w:t>
      </w:r>
      <w:r w:rsidR="00FC2271">
        <w:rPr>
          <w:lang w:eastAsia="lt-LT"/>
        </w:rPr>
        <w:t xml:space="preserve"> 2023 metais darbuotojų susitikimų su jaunimu įvyko 16 kartų.</w:t>
      </w:r>
      <w:r w:rsidRPr="00CD09C6">
        <w:rPr>
          <w:lang w:eastAsia="lt-LT"/>
        </w:rPr>
        <w:t xml:space="preserve"> </w:t>
      </w:r>
      <w:r w:rsidR="00FC2271">
        <w:rPr>
          <w:lang w:eastAsia="lt-LT"/>
        </w:rPr>
        <w:t>2024 metais s</w:t>
      </w:r>
      <w:r w:rsidRPr="00CD09C6">
        <w:rPr>
          <w:lang w:eastAsia="lt-LT"/>
        </w:rPr>
        <w:t xml:space="preserve">u mažiau galimybių turinčiu jaunimu suplanuota </w:t>
      </w:r>
      <w:r w:rsidR="00FC2271">
        <w:rPr>
          <w:lang w:eastAsia="lt-LT"/>
        </w:rPr>
        <w:t xml:space="preserve">organizuoti </w:t>
      </w:r>
      <w:r w:rsidRPr="00C92396">
        <w:rPr>
          <w:lang w:eastAsia="lt-LT"/>
        </w:rPr>
        <w:t>ne mažiau negu 20 susitikimų</w:t>
      </w:r>
      <w:r w:rsidRPr="00CD09C6">
        <w:rPr>
          <w:lang w:eastAsia="lt-LT"/>
        </w:rPr>
        <w:t xml:space="preserve">. </w:t>
      </w:r>
      <w:r w:rsidRPr="00C92396">
        <w:rPr>
          <w:lang w:eastAsia="lt-LT"/>
        </w:rPr>
        <w:t xml:space="preserve">Iš Savivaldybės biudžeto lėšų </w:t>
      </w:r>
      <w:r w:rsidR="00CD09C6" w:rsidRPr="00CD09C6">
        <w:rPr>
          <w:lang w:eastAsia="lt-LT"/>
        </w:rPr>
        <w:t>paslaugos finansavimui 2023 metais buvo skirta</w:t>
      </w:r>
      <w:r w:rsidRPr="00C92396">
        <w:rPr>
          <w:lang w:eastAsia="lt-LT"/>
        </w:rPr>
        <w:t xml:space="preserve"> 12 000 eurų.</w:t>
      </w:r>
      <w:r w:rsidR="00CD09C6" w:rsidRPr="00CD09C6">
        <w:rPr>
          <w:lang w:eastAsia="lt-LT"/>
        </w:rPr>
        <w:t xml:space="preserve"> 2024 metais šios paslaugos teikimui numatyta 18 000 eurų Savivaldybės biudžeto lėšų</w:t>
      </w:r>
      <w:r w:rsidR="00693331">
        <w:rPr>
          <w:lang w:eastAsia="lt-LT"/>
        </w:rPr>
        <w:t>.</w:t>
      </w:r>
    </w:p>
    <w:bookmarkEnd w:id="38"/>
    <w:p w14:paraId="3DE8E704" w14:textId="77777777" w:rsidR="002C4F34" w:rsidRPr="002A0B54" w:rsidRDefault="002C4F34" w:rsidP="001A59DC">
      <w:pPr>
        <w:shd w:val="clear" w:color="auto" w:fill="FFFFFF"/>
        <w:ind w:firstLine="720"/>
        <w:jc w:val="both"/>
        <w:rPr>
          <w:color w:val="FF0000"/>
        </w:rPr>
      </w:pPr>
    </w:p>
    <w:p w14:paraId="40A5AEC6" w14:textId="695B1AB5" w:rsidR="00B10156" w:rsidRPr="00B82A71" w:rsidRDefault="00B10156" w:rsidP="00B733D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AB22C5">
        <w:rPr>
          <w:b/>
          <w:lang w:eastAsia="lt-LT"/>
        </w:rPr>
        <w:t>7. Socialinių darbuotojų</w:t>
      </w:r>
      <w:r w:rsidRPr="00B82A71">
        <w:rPr>
          <w:b/>
          <w:lang w:eastAsia="lt-LT"/>
        </w:rPr>
        <w:t xml:space="preserve"> ir socialinių darbuotojų padėjėjų skaičius </w:t>
      </w:r>
      <w:r w:rsidR="0074524E" w:rsidRPr="00B82A71">
        <w:rPr>
          <w:b/>
          <w:lang w:eastAsia="lt-LT"/>
        </w:rPr>
        <w:t>S</w:t>
      </w:r>
      <w:r w:rsidRPr="00B82A71">
        <w:rPr>
          <w:b/>
          <w:lang w:eastAsia="lt-LT"/>
        </w:rPr>
        <w:t xml:space="preserve">avivaldybėje. </w:t>
      </w:r>
    </w:p>
    <w:p w14:paraId="2F2EA691" w14:textId="61D77E42" w:rsidR="002701EA" w:rsidRPr="00AB1B15" w:rsidRDefault="002701EA" w:rsidP="00B733D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B82A71">
        <w:rPr>
          <w:lang w:eastAsia="lt-LT"/>
        </w:rPr>
        <w:t xml:space="preserve">Teikiamų socialinių paslaugų kokybė labai priklauso nuo darbuotojų kvalifikacijos, kompetencijos ir gebėjimų tinkamai atlikti pareigas. Socialinių paslaugų įstaigose dirbantys socialiniai darbuotojai kelia savo kvalifikaciją įvairiuose mokymuose bei seminaruose. </w:t>
      </w:r>
      <w:r w:rsidR="000255D9">
        <w:rPr>
          <w:lang w:eastAsia="lt-LT"/>
        </w:rPr>
        <w:t>Savivaldybės socialinių paslaugų įstaigose</w:t>
      </w:r>
      <w:r w:rsidRPr="00B82A71">
        <w:rPr>
          <w:lang w:eastAsia="lt-LT"/>
        </w:rPr>
        <w:t xml:space="preserve"> dirbantiems socialiniams </w:t>
      </w:r>
      <w:r w:rsidRPr="00AB1B15">
        <w:rPr>
          <w:lang w:eastAsia="lt-LT"/>
        </w:rPr>
        <w:t>darbuotojams 202</w:t>
      </w:r>
      <w:r w:rsidR="00934068" w:rsidRPr="00AB1B15">
        <w:rPr>
          <w:lang w:eastAsia="lt-LT"/>
        </w:rPr>
        <w:t>3</w:t>
      </w:r>
      <w:r w:rsidRPr="00AB1B15">
        <w:rPr>
          <w:lang w:eastAsia="lt-LT"/>
        </w:rPr>
        <w:t xml:space="preserve"> metais</w:t>
      </w:r>
      <w:r w:rsidR="0054244F">
        <w:rPr>
          <w:lang w:eastAsia="lt-LT"/>
        </w:rPr>
        <w:t xml:space="preserve"> buvo organizuojami mokymai, kuriems apmokėti panaudota</w:t>
      </w:r>
      <w:r w:rsidRPr="00AB1B15">
        <w:rPr>
          <w:lang w:eastAsia="lt-LT"/>
        </w:rPr>
        <w:t xml:space="preserve"> </w:t>
      </w:r>
      <w:r w:rsidR="0054244F">
        <w:rPr>
          <w:lang w:eastAsia="lt-LT"/>
        </w:rPr>
        <w:t>11 083</w:t>
      </w:r>
      <w:r w:rsidRPr="00AB1B15">
        <w:rPr>
          <w:lang w:eastAsia="lt-LT"/>
        </w:rPr>
        <w:t xml:space="preserve"> e</w:t>
      </w:r>
      <w:r w:rsidR="000255D9">
        <w:rPr>
          <w:lang w:eastAsia="lt-LT"/>
        </w:rPr>
        <w:t>ur</w:t>
      </w:r>
      <w:r w:rsidR="00D36CD6">
        <w:rPr>
          <w:lang w:eastAsia="lt-LT"/>
        </w:rPr>
        <w:t>ai</w:t>
      </w:r>
      <w:r w:rsidR="0054244F">
        <w:rPr>
          <w:lang w:eastAsia="lt-LT"/>
        </w:rPr>
        <w:t xml:space="preserve"> lėšų</w:t>
      </w:r>
      <w:r w:rsidR="000255D9">
        <w:rPr>
          <w:lang w:eastAsia="lt-LT"/>
        </w:rPr>
        <w:t>.</w:t>
      </w:r>
      <w:r w:rsidR="00CC55BD" w:rsidRPr="00AB1B15">
        <w:rPr>
          <w:lang w:eastAsia="lt-LT"/>
        </w:rPr>
        <w:t xml:space="preserve"> </w:t>
      </w:r>
      <w:r w:rsidRPr="00AB1B15">
        <w:rPr>
          <w:lang w:eastAsia="lt-LT"/>
        </w:rPr>
        <w:t>202</w:t>
      </w:r>
      <w:r w:rsidR="00934068" w:rsidRPr="00AB1B15">
        <w:rPr>
          <w:lang w:eastAsia="lt-LT"/>
        </w:rPr>
        <w:t>4</w:t>
      </w:r>
      <w:r w:rsidRPr="00AB1B15">
        <w:rPr>
          <w:lang w:eastAsia="lt-LT"/>
        </w:rPr>
        <w:t xml:space="preserve"> metais </w:t>
      </w:r>
      <w:proofErr w:type="spellStart"/>
      <w:r w:rsidRPr="00AB1B15">
        <w:rPr>
          <w:lang w:eastAsia="lt-LT"/>
        </w:rPr>
        <w:t>supervizijų</w:t>
      </w:r>
      <w:proofErr w:type="spellEnd"/>
      <w:r w:rsidRPr="00AB1B15">
        <w:rPr>
          <w:lang w:eastAsia="lt-LT"/>
        </w:rPr>
        <w:t xml:space="preserve"> organizavimui ir kvalifikacijos kėlimui numatyta skirti </w:t>
      </w:r>
      <w:r w:rsidR="0054244F">
        <w:rPr>
          <w:lang w:eastAsia="lt-LT"/>
        </w:rPr>
        <w:t>–</w:t>
      </w:r>
      <w:r w:rsidRPr="00AB1B15">
        <w:rPr>
          <w:lang w:eastAsia="lt-LT"/>
        </w:rPr>
        <w:t xml:space="preserve"> </w:t>
      </w:r>
      <w:r w:rsidR="00AB22C5">
        <w:rPr>
          <w:lang w:eastAsia="lt-LT"/>
        </w:rPr>
        <w:t>12</w:t>
      </w:r>
      <w:r w:rsidR="0054244F">
        <w:rPr>
          <w:lang w:eastAsia="lt-LT"/>
        </w:rPr>
        <w:t xml:space="preserve"> </w:t>
      </w:r>
      <w:r w:rsidR="00AB22C5">
        <w:rPr>
          <w:lang w:eastAsia="lt-LT"/>
        </w:rPr>
        <w:t>4</w:t>
      </w:r>
      <w:r w:rsidR="0054244F">
        <w:rPr>
          <w:lang w:eastAsia="lt-LT"/>
        </w:rPr>
        <w:t>00 eurų lėšų.</w:t>
      </w:r>
    </w:p>
    <w:p w14:paraId="2BB8CAD7" w14:textId="77777777" w:rsidR="00B12788" w:rsidRPr="002A0B54" w:rsidRDefault="00B12788" w:rsidP="00AB2273">
      <w:pPr>
        <w:widowControl w:val="0"/>
        <w:shd w:val="clear" w:color="auto" w:fill="FFFFFF"/>
        <w:jc w:val="both"/>
        <w:rPr>
          <w:rFonts w:ascii="Arial" w:eastAsia="Calibri" w:hAnsi="Arial" w:cs="Arial"/>
          <w:b/>
          <w:bCs/>
          <w:color w:val="FF0000"/>
          <w:sz w:val="20"/>
          <w:szCs w:val="22"/>
        </w:rPr>
      </w:pPr>
    </w:p>
    <w:p w14:paraId="46F30A2C" w14:textId="585D4BA3" w:rsidR="00A4771B" w:rsidRPr="00B32F97" w:rsidRDefault="00AB2273" w:rsidP="006176F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rFonts w:eastAsia="Calibri"/>
          <w:b/>
          <w:bCs/>
          <w:lang w:eastAsia="lt-LT"/>
        </w:rPr>
      </w:pPr>
      <w:r w:rsidRPr="00B32F97">
        <w:rPr>
          <w:rFonts w:eastAsia="Calibri"/>
          <w:b/>
          <w:bCs/>
        </w:rPr>
        <w:t xml:space="preserve">Socialinių darbuotojų ir socialinių darbuotojų padėjėjų skaičius </w:t>
      </w:r>
      <w:r w:rsidR="0074524E" w:rsidRPr="00B32F97">
        <w:rPr>
          <w:rFonts w:eastAsia="Calibri"/>
          <w:b/>
          <w:bCs/>
        </w:rPr>
        <w:t>S</w:t>
      </w:r>
      <w:r w:rsidRPr="00B32F97">
        <w:rPr>
          <w:rFonts w:eastAsia="Calibri"/>
          <w:b/>
          <w:bCs/>
        </w:rPr>
        <w:t>avivaldybėje</w:t>
      </w:r>
      <w:r w:rsidRPr="00B32F97">
        <w:rPr>
          <w:rFonts w:eastAsia="Calibri"/>
          <w:b/>
          <w:bCs/>
          <w:lang w:eastAsia="lt-LT"/>
        </w:rPr>
        <w:t xml:space="preserve"> 202</w:t>
      </w:r>
      <w:r w:rsidR="00054284" w:rsidRPr="00B32F97">
        <w:rPr>
          <w:rFonts w:eastAsia="Calibri"/>
          <w:b/>
          <w:bCs/>
          <w:lang w:eastAsia="lt-LT"/>
        </w:rPr>
        <w:t>3</w:t>
      </w:r>
      <w:r w:rsidRPr="00B32F97">
        <w:rPr>
          <w:rFonts w:eastAsia="Calibri"/>
          <w:b/>
          <w:bCs/>
          <w:lang w:eastAsia="lt-LT"/>
        </w:rPr>
        <w:t xml:space="preserve"> metais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119"/>
        <w:gridCol w:w="1417"/>
        <w:gridCol w:w="2410"/>
        <w:gridCol w:w="2234"/>
      </w:tblGrid>
      <w:tr w:rsidR="00B32F97" w:rsidRPr="00B32F97" w14:paraId="104BA376" w14:textId="77777777" w:rsidTr="000F0D21">
        <w:tc>
          <w:tcPr>
            <w:tcW w:w="675" w:type="dxa"/>
            <w:vMerge w:val="restart"/>
            <w:shd w:val="clear" w:color="auto" w:fill="F2F2F2"/>
          </w:tcPr>
          <w:p w14:paraId="425D865C" w14:textId="77777777" w:rsidR="00A4771B" w:rsidRPr="00B32F97"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rPr>
                <w:b/>
                <w:i/>
                <w:iCs/>
                <w:lang w:eastAsia="lt-LT"/>
              </w:rPr>
            </w:pPr>
            <w:proofErr w:type="spellStart"/>
            <w:r w:rsidRPr="00B32F97">
              <w:rPr>
                <w:b/>
                <w:i/>
                <w:iCs/>
                <w:lang w:eastAsia="lt-LT"/>
              </w:rPr>
              <w:t>Eil</w:t>
            </w:r>
            <w:proofErr w:type="spellEnd"/>
            <w:r w:rsidRPr="00B32F97">
              <w:rPr>
                <w:b/>
                <w:i/>
                <w:iCs/>
                <w:lang w:eastAsia="lt-LT"/>
              </w:rPr>
              <w:t xml:space="preserve">. </w:t>
            </w:r>
            <w:proofErr w:type="spellStart"/>
            <w:r w:rsidRPr="00B32F97">
              <w:rPr>
                <w:b/>
                <w:i/>
                <w:iCs/>
                <w:lang w:eastAsia="lt-LT"/>
              </w:rPr>
              <w:t>Nr</w:t>
            </w:r>
            <w:proofErr w:type="spellEnd"/>
            <w:r w:rsidRPr="00B32F97">
              <w:rPr>
                <w:b/>
                <w:i/>
                <w:iCs/>
                <w:lang w:eastAsia="lt-LT"/>
              </w:rPr>
              <w:t>.</w:t>
            </w:r>
          </w:p>
        </w:tc>
        <w:tc>
          <w:tcPr>
            <w:tcW w:w="3119" w:type="dxa"/>
            <w:vMerge w:val="restart"/>
            <w:shd w:val="clear" w:color="auto" w:fill="F2F2F2"/>
          </w:tcPr>
          <w:p w14:paraId="18F85AB4" w14:textId="77777777" w:rsidR="00A4771B" w:rsidRPr="00B32F97"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
                <w:i/>
                <w:iCs/>
                <w:lang w:eastAsia="lt-LT"/>
              </w:rPr>
            </w:pPr>
            <w:r w:rsidRPr="00B32F97">
              <w:rPr>
                <w:b/>
                <w:i/>
                <w:iCs/>
                <w:lang w:eastAsia="lt-LT"/>
              </w:rPr>
              <w:t>Įstaigos</w:t>
            </w:r>
          </w:p>
        </w:tc>
        <w:tc>
          <w:tcPr>
            <w:tcW w:w="3827" w:type="dxa"/>
            <w:gridSpan w:val="2"/>
            <w:shd w:val="clear" w:color="auto" w:fill="F2F2F2"/>
          </w:tcPr>
          <w:p w14:paraId="0ABC78B8" w14:textId="77777777" w:rsidR="00A4771B" w:rsidRPr="00B32F97"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
                <w:i/>
                <w:iCs/>
                <w:lang w:eastAsia="lt-LT"/>
              </w:rPr>
            </w:pPr>
            <w:r w:rsidRPr="00B32F97">
              <w:rPr>
                <w:b/>
                <w:i/>
                <w:iCs/>
                <w:lang w:eastAsia="lt-LT"/>
              </w:rPr>
              <w:t>Socialinių darbuotojų skaičius</w:t>
            </w:r>
          </w:p>
        </w:tc>
        <w:tc>
          <w:tcPr>
            <w:tcW w:w="2234" w:type="dxa"/>
            <w:vMerge w:val="restart"/>
            <w:shd w:val="clear" w:color="auto" w:fill="F2F2F2"/>
          </w:tcPr>
          <w:p w14:paraId="7B6FEFB3" w14:textId="2AC1B4DF" w:rsidR="00A4771B" w:rsidRPr="00B32F97"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
                <w:i/>
                <w:iCs/>
                <w:lang w:eastAsia="lt-LT"/>
              </w:rPr>
            </w:pPr>
            <w:r w:rsidRPr="00B32F97">
              <w:rPr>
                <w:b/>
                <w:i/>
                <w:iCs/>
                <w:lang w:eastAsia="lt-LT"/>
              </w:rPr>
              <w:t>Individualios priežiūros darbuotojų skaičius</w:t>
            </w:r>
          </w:p>
        </w:tc>
      </w:tr>
      <w:tr w:rsidR="00B32F97" w:rsidRPr="00B32F97" w14:paraId="61B9F41B" w14:textId="77777777" w:rsidTr="00B20765">
        <w:tc>
          <w:tcPr>
            <w:tcW w:w="675" w:type="dxa"/>
            <w:vMerge/>
            <w:shd w:val="clear" w:color="auto" w:fill="auto"/>
          </w:tcPr>
          <w:p w14:paraId="40CA9C0A" w14:textId="77777777" w:rsidR="00A4771B" w:rsidRPr="00B32F97"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rPr>
                <w:b/>
                <w:lang w:eastAsia="lt-LT"/>
              </w:rPr>
            </w:pPr>
          </w:p>
        </w:tc>
        <w:tc>
          <w:tcPr>
            <w:tcW w:w="3119" w:type="dxa"/>
            <w:vMerge/>
            <w:shd w:val="clear" w:color="auto" w:fill="auto"/>
          </w:tcPr>
          <w:p w14:paraId="37D111FC" w14:textId="77777777" w:rsidR="00A4771B" w:rsidRPr="00B32F97"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rPr>
                <w:b/>
                <w:lang w:eastAsia="lt-LT"/>
              </w:rPr>
            </w:pPr>
          </w:p>
        </w:tc>
        <w:tc>
          <w:tcPr>
            <w:tcW w:w="1417" w:type="dxa"/>
            <w:shd w:val="clear" w:color="auto" w:fill="FDE9D9" w:themeFill="accent6" w:themeFillTint="33"/>
          </w:tcPr>
          <w:p w14:paraId="6AABCF07" w14:textId="77777777" w:rsidR="00A4771B" w:rsidRPr="00B32F97"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rPr>
                <w:b/>
                <w:lang w:eastAsia="lt-LT"/>
              </w:rPr>
            </w:pPr>
            <w:r w:rsidRPr="00B32F97">
              <w:rPr>
                <w:b/>
                <w:lang w:eastAsia="lt-LT"/>
              </w:rPr>
              <w:t>iš viso</w:t>
            </w:r>
          </w:p>
        </w:tc>
        <w:tc>
          <w:tcPr>
            <w:tcW w:w="2410" w:type="dxa"/>
            <w:shd w:val="clear" w:color="auto" w:fill="FDE9D9" w:themeFill="accent6" w:themeFillTint="33"/>
          </w:tcPr>
          <w:p w14:paraId="5C32419E" w14:textId="231394FA" w:rsidR="00A4771B" w:rsidRPr="00B32F97"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
                <w:lang w:eastAsia="lt-LT"/>
              </w:rPr>
            </w:pPr>
            <w:r w:rsidRPr="00B32F97">
              <w:rPr>
                <w:b/>
                <w:lang w:eastAsia="lt-LT"/>
              </w:rPr>
              <w:t xml:space="preserve">iš jų </w:t>
            </w:r>
            <w:r w:rsidR="00D36CD6">
              <w:rPr>
                <w:b/>
                <w:lang w:eastAsia="lt-LT"/>
              </w:rPr>
              <w:t>–</w:t>
            </w:r>
            <w:r w:rsidRPr="00B32F97">
              <w:rPr>
                <w:b/>
                <w:lang w:eastAsia="lt-LT"/>
              </w:rPr>
              <w:t xml:space="preserve"> finansuojamų iš valstybės biudžeto</w:t>
            </w:r>
          </w:p>
        </w:tc>
        <w:tc>
          <w:tcPr>
            <w:tcW w:w="2234" w:type="dxa"/>
            <w:vMerge/>
            <w:shd w:val="clear" w:color="auto" w:fill="auto"/>
          </w:tcPr>
          <w:p w14:paraId="0F0C30D4" w14:textId="77777777" w:rsidR="00A4771B" w:rsidRPr="00B32F97"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rPr>
                <w:b/>
                <w:lang w:eastAsia="lt-LT"/>
              </w:rPr>
            </w:pPr>
          </w:p>
        </w:tc>
      </w:tr>
      <w:tr w:rsidR="00B32F97" w:rsidRPr="00550C92" w14:paraId="7E5990C6" w14:textId="77777777" w:rsidTr="000F0D21">
        <w:tc>
          <w:tcPr>
            <w:tcW w:w="675" w:type="dxa"/>
            <w:shd w:val="clear" w:color="auto" w:fill="auto"/>
          </w:tcPr>
          <w:p w14:paraId="35D68767" w14:textId="77777777" w:rsidR="00A4771B" w:rsidRPr="0097742E" w:rsidRDefault="00A4771B"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4E708C">
              <w:rPr>
                <w:bCs/>
                <w:sz w:val="23"/>
                <w:szCs w:val="23"/>
                <w:lang w:eastAsia="lt-LT"/>
              </w:rPr>
              <w:t>1.</w:t>
            </w:r>
          </w:p>
        </w:tc>
        <w:tc>
          <w:tcPr>
            <w:tcW w:w="3119" w:type="dxa"/>
            <w:shd w:val="clear" w:color="auto" w:fill="auto"/>
          </w:tcPr>
          <w:p w14:paraId="02153ADC" w14:textId="77777777" w:rsidR="00A4771B" w:rsidRPr="0097742E"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rPr>
                <w:bCs/>
                <w:sz w:val="23"/>
                <w:szCs w:val="23"/>
                <w:lang w:eastAsia="lt-LT"/>
              </w:rPr>
            </w:pPr>
            <w:r w:rsidRPr="0097742E">
              <w:rPr>
                <w:bCs/>
                <w:sz w:val="23"/>
                <w:szCs w:val="23"/>
                <w:lang w:eastAsia="lt-LT"/>
              </w:rPr>
              <w:t>Savivaldybės socialinių paslaugų įstaigose:</w:t>
            </w:r>
          </w:p>
        </w:tc>
        <w:tc>
          <w:tcPr>
            <w:tcW w:w="1417" w:type="dxa"/>
            <w:shd w:val="clear" w:color="auto" w:fill="auto"/>
          </w:tcPr>
          <w:p w14:paraId="037FC57E" w14:textId="36389EF7" w:rsidR="00A4771B" w:rsidRPr="00550C92"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4</w:t>
            </w:r>
            <w:r w:rsidR="00054284" w:rsidRPr="00550C92">
              <w:rPr>
                <w:bCs/>
                <w:sz w:val="23"/>
                <w:szCs w:val="23"/>
                <w:lang w:eastAsia="lt-LT"/>
              </w:rPr>
              <w:t>4</w:t>
            </w:r>
          </w:p>
        </w:tc>
        <w:tc>
          <w:tcPr>
            <w:tcW w:w="2410" w:type="dxa"/>
            <w:shd w:val="clear" w:color="auto" w:fill="auto"/>
          </w:tcPr>
          <w:p w14:paraId="57C835C3" w14:textId="24FCC025" w:rsidR="00A4771B" w:rsidRPr="00550C92"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2</w:t>
            </w:r>
            <w:r w:rsidR="00054284" w:rsidRPr="00550C92">
              <w:rPr>
                <w:bCs/>
                <w:sz w:val="23"/>
                <w:szCs w:val="23"/>
                <w:lang w:eastAsia="lt-LT"/>
              </w:rPr>
              <w:t>6</w:t>
            </w:r>
          </w:p>
        </w:tc>
        <w:tc>
          <w:tcPr>
            <w:tcW w:w="2234" w:type="dxa"/>
            <w:shd w:val="clear" w:color="auto" w:fill="auto"/>
          </w:tcPr>
          <w:p w14:paraId="36C35325" w14:textId="23F0123F" w:rsidR="00A4771B" w:rsidRPr="00550C92" w:rsidRDefault="00054284"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45</w:t>
            </w:r>
          </w:p>
        </w:tc>
      </w:tr>
      <w:tr w:rsidR="00B32F97" w:rsidRPr="00550C92" w14:paraId="6C12F348" w14:textId="77777777" w:rsidTr="000F0D21">
        <w:tc>
          <w:tcPr>
            <w:tcW w:w="675" w:type="dxa"/>
            <w:shd w:val="clear" w:color="auto" w:fill="auto"/>
          </w:tcPr>
          <w:p w14:paraId="4D13F011" w14:textId="77777777" w:rsidR="00A4771B" w:rsidRPr="0097742E" w:rsidRDefault="00A4771B"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4E708C">
              <w:rPr>
                <w:bCs/>
                <w:sz w:val="23"/>
                <w:szCs w:val="23"/>
                <w:lang w:eastAsia="lt-LT"/>
              </w:rPr>
              <w:t>1.1.</w:t>
            </w:r>
          </w:p>
        </w:tc>
        <w:tc>
          <w:tcPr>
            <w:tcW w:w="3119" w:type="dxa"/>
            <w:shd w:val="clear" w:color="auto" w:fill="auto"/>
          </w:tcPr>
          <w:p w14:paraId="10EDAAFF" w14:textId="77777777" w:rsidR="00A4771B" w:rsidRPr="0097742E"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rPr>
                <w:bCs/>
                <w:sz w:val="23"/>
                <w:szCs w:val="23"/>
                <w:lang w:eastAsia="lt-LT"/>
              </w:rPr>
            </w:pPr>
            <w:r w:rsidRPr="0097742E">
              <w:rPr>
                <w:bCs/>
                <w:sz w:val="23"/>
                <w:szCs w:val="23"/>
                <w:lang w:eastAsia="lt-LT"/>
              </w:rPr>
              <w:t>biudžetinėse</w:t>
            </w:r>
          </w:p>
        </w:tc>
        <w:tc>
          <w:tcPr>
            <w:tcW w:w="1417" w:type="dxa"/>
            <w:shd w:val="clear" w:color="auto" w:fill="auto"/>
          </w:tcPr>
          <w:p w14:paraId="08C5C4EB" w14:textId="22DAC2B2" w:rsidR="00A4771B" w:rsidRPr="00550C92"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4</w:t>
            </w:r>
            <w:r w:rsidR="00054284" w:rsidRPr="00550C92">
              <w:rPr>
                <w:bCs/>
                <w:sz w:val="23"/>
                <w:szCs w:val="23"/>
                <w:lang w:eastAsia="lt-LT"/>
              </w:rPr>
              <w:t>4</w:t>
            </w:r>
          </w:p>
        </w:tc>
        <w:tc>
          <w:tcPr>
            <w:tcW w:w="2410" w:type="dxa"/>
            <w:shd w:val="clear" w:color="auto" w:fill="auto"/>
          </w:tcPr>
          <w:p w14:paraId="26201B67" w14:textId="6E881E25" w:rsidR="00A4771B" w:rsidRPr="00550C92"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2</w:t>
            </w:r>
            <w:r w:rsidR="00054284" w:rsidRPr="00550C92">
              <w:rPr>
                <w:bCs/>
                <w:sz w:val="23"/>
                <w:szCs w:val="23"/>
                <w:lang w:eastAsia="lt-LT"/>
              </w:rPr>
              <w:t>6</w:t>
            </w:r>
          </w:p>
        </w:tc>
        <w:tc>
          <w:tcPr>
            <w:tcW w:w="2234" w:type="dxa"/>
            <w:shd w:val="clear" w:color="auto" w:fill="auto"/>
          </w:tcPr>
          <w:p w14:paraId="38C80274" w14:textId="75EA106B" w:rsidR="00A4771B" w:rsidRPr="00550C92" w:rsidRDefault="00054284"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45</w:t>
            </w:r>
          </w:p>
        </w:tc>
      </w:tr>
      <w:tr w:rsidR="00B32F97" w:rsidRPr="00550C92" w14:paraId="2F46A6F0" w14:textId="77777777" w:rsidTr="000F0D21">
        <w:tc>
          <w:tcPr>
            <w:tcW w:w="675" w:type="dxa"/>
            <w:shd w:val="clear" w:color="auto" w:fill="auto"/>
          </w:tcPr>
          <w:p w14:paraId="2E0BF483" w14:textId="77777777" w:rsidR="00A4771B" w:rsidRPr="0097742E" w:rsidRDefault="00A4771B"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4E708C">
              <w:rPr>
                <w:bCs/>
                <w:sz w:val="23"/>
                <w:szCs w:val="23"/>
                <w:lang w:eastAsia="lt-LT"/>
              </w:rPr>
              <w:t>2.</w:t>
            </w:r>
          </w:p>
        </w:tc>
        <w:tc>
          <w:tcPr>
            <w:tcW w:w="3119" w:type="dxa"/>
            <w:shd w:val="clear" w:color="auto" w:fill="auto"/>
          </w:tcPr>
          <w:p w14:paraId="1BB01A09" w14:textId="77777777" w:rsidR="00A4771B" w:rsidRPr="0097742E"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rPr>
                <w:bCs/>
                <w:sz w:val="23"/>
                <w:szCs w:val="23"/>
                <w:lang w:eastAsia="lt-LT"/>
              </w:rPr>
            </w:pPr>
            <w:r w:rsidRPr="0097742E">
              <w:rPr>
                <w:bCs/>
                <w:sz w:val="23"/>
                <w:szCs w:val="23"/>
                <w:lang w:eastAsia="lt-LT"/>
              </w:rPr>
              <w:t>viešosiose (NVO)</w:t>
            </w:r>
          </w:p>
        </w:tc>
        <w:tc>
          <w:tcPr>
            <w:tcW w:w="1417" w:type="dxa"/>
            <w:shd w:val="clear" w:color="auto" w:fill="auto"/>
          </w:tcPr>
          <w:p w14:paraId="4DE399F2" w14:textId="7A9A9492" w:rsidR="00A4771B" w:rsidRPr="00550C92" w:rsidRDefault="00DC1AC8"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17</w:t>
            </w:r>
          </w:p>
        </w:tc>
        <w:tc>
          <w:tcPr>
            <w:tcW w:w="2410" w:type="dxa"/>
            <w:shd w:val="clear" w:color="auto" w:fill="auto"/>
          </w:tcPr>
          <w:p w14:paraId="2F95A81D" w14:textId="77777777" w:rsidR="00A4771B" w:rsidRPr="00550C92"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8</w:t>
            </w:r>
          </w:p>
        </w:tc>
        <w:tc>
          <w:tcPr>
            <w:tcW w:w="2234" w:type="dxa"/>
            <w:shd w:val="clear" w:color="auto" w:fill="auto"/>
          </w:tcPr>
          <w:p w14:paraId="1B5F3A27" w14:textId="790071B0" w:rsidR="00A4771B" w:rsidRPr="00550C92" w:rsidRDefault="00DC1AC8"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17</w:t>
            </w:r>
          </w:p>
        </w:tc>
      </w:tr>
      <w:tr w:rsidR="00B32F97" w:rsidRPr="00550C92" w14:paraId="2A949083" w14:textId="77777777" w:rsidTr="000F0D21">
        <w:tc>
          <w:tcPr>
            <w:tcW w:w="675" w:type="dxa"/>
            <w:shd w:val="clear" w:color="auto" w:fill="auto"/>
          </w:tcPr>
          <w:p w14:paraId="447F0494" w14:textId="77777777" w:rsidR="00A4771B" w:rsidRPr="0097742E" w:rsidRDefault="00A4771B"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4E708C">
              <w:rPr>
                <w:bCs/>
                <w:sz w:val="23"/>
                <w:szCs w:val="23"/>
                <w:lang w:eastAsia="lt-LT"/>
              </w:rPr>
              <w:t>3.</w:t>
            </w:r>
          </w:p>
        </w:tc>
        <w:tc>
          <w:tcPr>
            <w:tcW w:w="3119" w:type="dxa"/>
            <w:shd w:val="clear" w:color="auto" w:fill="auto"/>
          </w:tcPr>
          <w:p w14:paraId="57DF6EDE" w14:textId="77777777" w:rsidR="00A4771B" w:rsidRPr="0097742E"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rPr>
                <w:bCs/>
                <w:sz w:val="23"/>
                <w:szCs w:val="23"/>
                <w:lang w:eastAsia="lt-LT"/>
              </w:rPr>
            </w:pPr>
            <w:r w:rsidRPr="0097742E">
              <w:rPr>
                <w:bCs/>
                <w:sz w:val="23"/>
                <w:szCs w:val="23"/>
                <w:lang w:eastAsia="lt-LT"/>
              </w:rPr>
              <w:t>Savivaldybės administracijoje</w:t>
            </w:r>
          </w:p>
        </w:tc>
        <w:tc>
          <w:tcPr>
            <w:tcW w:w="1417" w:type="dxa"/>
            <w:shd w:val="clear" w:color="auto" w:fill="auto"/>
          </w:tcPr>
          <w:p w14:paraId="31AD10F8" w14:textId="77777777" w:rsidR="00A4771B" w:rsidRPr="00550C92"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10</w:t>
            </w:r>
          </w:p>
        </w:tc>
        <w:tc>
          <w:tcPr>
            <w:tcW w:w="2410" w:type="dxa"/>
            <w:shd w:val="clear" w:color="auto" w:fill="auto"/>
          </w:tcPr>
          <w:p w14:paraId="5770B729" w14:textId="77777777" w:rsidR="00A4771B" w:rsidRPr="00550C92"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w:t>
            </w:r>
          </w:p>
        </w:tc>
        <w:tc>
          <w:tcPr>
            <w:tcW w:w="2234" w:type="dxa"/>
            <w:shd w:val="clear" w:color="auto" w:fill="auto"/>
          </w:tcPr>
          <w:p w14:paraId="1A2F7B29" w14:textId="77777777" w:rsidR="00A4771B" w:rsidRPr="00550C92"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w:t>
            </w:r>
          </w:p>
        </w:tc>
      </w:tr>
      <w:tr w:rsidR="00B32F97" w:rsidRPr="00550C92" w14:paraId="3290035E" w14:textId="77777777" w:rsidTr="000F0D21">
        <w:tc>
          <w:tcPr>
            <w:tcW w:w="675" w:type="dxa"/>
            <w:shd w:val="clear" w:color="auto" w:fill="auto"/>
          </w:tcPr>
          <w:p w14:paraId="2078C968" w14:textId="42491564" w:rsidR="00A4771B" w:rsidRPr="00550C92" w:rsidRDefault="006220C1"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Cs/>
                <w:sz w:val="23"/>
                <w:szCs w:val="23"/>
                <w:lang w:eastAsia="lt-LT"/>
              </w:rPr>
            </w:pPr>
            <w:r w:rsidRPr="00550C92">
              <w:rPr>
                <w:bCs/>
                <w:sz w:val="23"/>
                <w:szCs w:val="23"/>
                <w:lang w:eastAsia="lt-LT"/>
              </w:rPr>
              <w:t>4.</w:t>
            </w:r>
          </w:p>
        </w:tc>
        <w:tc>
          <w:tcPr>
            <w:tcW w:w="3119" w:type="dxa"/>
            <w:shd w:val="clear" w:color="auto" w:fill="auto"/>
          </w:tcPr>
          <w:p w14:paraId="54D37020" w14:textId="77777777" w:rsidR="00A4771B" w:rsidRPr="00550C92" w:rsidRDefault="00A4771B"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right"/>
              <w:rPr>
                <w:b/>
                <w:sz w:val="23"/>
                <w:szCs w:val="23"/>
                <w:lang w:eastAsia="lt-LT"/>
              </w:rPr>
            </w:pPr>
            <w:r w:rsidRPr="00550C92">
              <w:rPr>
                <w:b/>
                <w:sz w:val="23"/>
                <w:szCs w:val="23"/>
                <w:lang w:eastAsia="lt-LT"/>
              </w:rPr>
              <w:t>Iš viso:</w:t>
            </w:r>
          </w:p>
        </w:tc>
        <w:tc>
          <w:tcPr>
            <w:tcW w:w="1417" w:type="dxa"/>
            <w:shd w:val="clear" w:color="auto" w:fill="auto"/>
          </w:tcPr>
          <w:p w14:paraId="4E815131" w14:textId="6A52F8B0" w:rsidR="00A4771B" w:rsidRPr="00550C92" w:rsidRDefault="00DC1AC8"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
                <w:sz w:val="23"/>
                <w:szCs w:val="23"/>
                <w:lang w:eastAsia="lt-LT"/>
              </w:rPr>
            </w:pPr>
            <w:r w:rsidRPr="00550C92">
              <w:rPr>
                <w:b/>
                <w:sz w:val="23"/>
                <w:szCs w:val="23"/>
                <w:lang w:eastAsia="lt-LT"/>
              </w:rPr>
              <w:t>71</w:t>
            </w:r>
          </w:p>
        </w:tc>
        <w:tc>
          <w:tcPr>
            <w:tcW w:w="2410" w:type="dxa"/>
            <w:shd w:val="clear" w:color="auto" w:fill="auto"/>
          </w:tcPr>
          <w:p w14:paraId="5214AF46" w14:textId="10480385" w:rsidR="00A4771B" w:rsidRPr="00550C92" w:rsidRDefault="00DC1AC8"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
                <w:sz w:val="23"/>
                <w:szCs w:val="23"/>
                <w:lang w:eastAsia="lt-LT"/>
              </w:rPr>
            </w:pPr>
            <w:r w:rsidRPr="00550C92">
              <w:rPr>
                <w:b/>
                <w:sz w:val="23"/>
                <w:szCs w:val="23"/>
                <w:lang w:eastAsia="lt-LT"/>
              </w:rPr>
              <w:t>34</w:t>
            </w:r>
          </w:p>
        </w:tc>
        <w:tc>
          <w:tcPr>
            <w:tcW w:w="2234" w:type="dxa"/>
            <w:shd w:val="clear" w:color="auto" w:fill="auto"/>
          </w:tcPr>
          <w:p w14:paraId="7E94EE89" w14:textId="2881FC95" w:rsidR="00A4771B" w:rsidRPr="00550C92" w:rsidRDefault="00DC1AC8"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rPr>
                <w:b/>
                <w:sz w:val="23"/>
                <w:szCs w:val="23"/>
                <w:lang w:eastAsia="lt-LT"/>
              </w:rPr>
            </w:pPr>
            <w:r w:rsidRPr="00550C92">
              <w:rPr>
                <w:b/>
                <w:sz w:val="23"/>
                <w:szCs w:val="23"/>
                <w:lang w:eastAsia="lt-LT"/>
              </w:rPr>
              <w:t>62</w:t>
            </w:r>
          </w:p>
        </w:tc>
      </w:tr>
    </w:tbl>
    <w:p w14:paraId="27C6B15E" w14:textId="2335CA10" w:rsidR="00054284" w:rsidRPr="0018147A" w:rsidRDefault="00054284" w:rsidP="0018147A">
      <w:pPr>
        <w:shd w:val="clear" w:color="auto" w:fill="FFFFFF"/>
        <w:rPr>
          <w:rFonts w:ascii="Calibri" w:hAnsi="Calibri" w:cs="Calibri"/>
          <w:color w:val="000000"/>
          <w:sz w:val="22"/>
          <w:szCs w:val="22"/>
        </w:rPr>
      </w:pPr>
    </w:p>
    <w:p w14:paraId="06902B36" w14:textId="21327532" w:rsidR="00B10156" w:rsidRPr="00D36CD6"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D36CD6">
        <w:rPr>
          <w:b/>
          <w:lang w:eastAsia="lt-LT"/>
        </w:rPr>
        <w:t>8. Ankstesnių metų socialinių paslaugų plano įgyvendinimo rezultatų trumpa apžvalga.</w:t>
      </w:r>
    </w:p>
    <w:p w14:paraId="63D6679E" w14:textId="53E7CF21" w:rsidR="000809B5" w:rsidRPr="00D36CD6"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SimSun"/>
          <w:lang w:eastAsia="zh-CN"/>
        </w:rPr>
      </w:pPr>
      <w:r w:rsidRPr="00D36CD6">
        <w:rPr>
          <w:bCs/>
          <w:lang w:eastAsia="lt-LT"/>
        </w:rPr>
        <w:t>Vadovaujantis Socialinių paslaugų planavimo metodika, Socialinių pa</w:t>
      </w:r>
      <w:r w:rsidR="00D513E3" w:rsidRPr="00D36CD6">
        <w:rPr>
          <w:bCs/>
          <w:lang w:eastAsia="lt-LT"/>
        </w:rPr>
        <w:t>slaugų planas sudaromas</w:t>
      </w:r>
      <w:r w:rsidR="002428E2" w:rsidRPr="00D36CD6">
        <w:rPr>
          <w:bCs/>
          <w:lang w:eastAsia="lt-LT"/>
        </w:rPr>
        <w:t xml:space="preserve"> </w:t>
      </w:r>
      <w:r w:rsidR="009773E0" w:rsidRPr="00D36CD6">
        <w:rPr>
          <w:bCs/>
          <w:lang w:eastAsia="lt-LT"/>
        </w:rPr>
        <w:t>septynioliktą</w:t>
      </w:r>
      <w:r w:rsidRPr="00D36CD6">
        <w:rPr>
          <w:bCs/>
          <w:lang w:eastAsia="lt-LT"/>
        </w:rPr>
        <w:t xml:space="preserve"> kartą. Savivaldybė yra pagrindinė institucija, planuojanti, organizuojanti ir garantuojanti socialines paslaugas savo gyventojams.</w:t>
      </w:r>
      <w:r w:rsidRPr="00D36CD6">
        <w:rPr>
          <w:rFonts w:eastAsia="SimSun"/>
          <w:lang w:eastAsia="zh-CN"/>
        </w:rPr>
        <w:t xml:space="preserve"> </w:t>
      </w:r>
      <w:r w:rsidR="00D513E3" w:rsidRPr="00D36CD6">
        <w:rPr>
          <w:rFonts w:eastAsia="SimSun"/>
          <w:lang w:eastAsia="zh-CN"/>
        </w:rPr>
        <w:t>Įgyvendinant 20</w:t>
      </w:r>
      <w:r w:rsidR="007D31C7" w:rsidRPr="00D36CD6">
        <w:rPr>
          <w:rFonts w:eastAsia="SimSun"/>
          <w:lang w:eastAsia="zh-CN"/>
        </w:rPr>
        <w:t>2</w:t>
      </w:r>
      <w:r w:rsidR="00B90565" w:rsidRPr="00D36CD6">
        <w:rPr>
          <w:rFonts w:eastAsia="SimSun"/>
          <w:lang w:eastAsia="zh-CN"/>
        </w:rPr>
        <w:t>3</w:t>
      </w:r>
      <w:r w:rsidRPr="00D36CD6">
        <w:rPr>
          <w:rFonts w:eastAsia="SimSun"/>
          <w:lang w:eastAsia="zh-CN"/>
        </w:rPr>
        <w:t xml:space="preserve"> metų Socialinių paslaugų planą, didelę </w:t>
      </w:r>
      <w:r w:rsidR="00CC138D" w:rsidRPr="00D36CD6">
        <w:rPr>
          <w:rFonts w:eastAsia="SimSun"/>
          <w:lang w:eastAsia="zh-CN"/>
        </w:rPr>
        <w:t>reikšmę</w:t>
      </w:r>
      <w:r w:rsidRPr="00D36CD6">
        <w:rPr>
          <w:rFonts w:eastAsia="SimSun"/>
          <w:lang w:eastAsia="zh-CN"/>
        </w:rPr>
        <w:t xml:space="preserve"> turėjo </w:t>
      </w:r>
      <w:r w:rsidR="00802553" w:rsidRPr="00D36CD6">
        <w:rPr>
          <w:rFonts w:eastAsia="SimSun"/>
          <w:lang w:eastAsia="zh-CN"/>
        </w:rPr>
        <w:t>augantis</w:t>
      </w:r>
      <w:r w:rsidRPr="00D36CD6">
        <w:rPr>
          <w:rFonts w:eastAsia="SimSun"/>
          <w:lang w:eastAsia="zh-CN"/>
        </w:rPr>
        <w:t xml:space="preserve"> </w:t>
      </w:r>
      <w:r w:rsidR="00F141BB" w:rsidRPr="00D36CD6">
        <w:rPr>
          <w:rFonts w:eastAsia="SimSun"/>
          <w:lang w:eastAsia="zh-CN"/>
        </w:rPr>
        <w:t>Savivaldybės</w:t>
      </w:r>
      <w:r w:rsidRPr="00D36CD6">
        <w:rPr>
          <w:rFonts w:eastAsia="SimSun"/>
          <w:lang w:eastAsia="zh-CN"/>
        </w:rPr>
        <w:t xml:space="preserve"> gyventojų poreikis socialinėm</w:t>
      </w:r>
      <w:r w:rsidR="00BE671C" w:rsidRPr="00D36CD6">
        <w:rPr>
          <w:rFonts w:eastAsia="SimSun"/>
          <w:lang w:eastAsia="zh-CN"/>
        </w:rPr>
        <w:t>s paslaugoms ir skiriamo</w:t>
      </w:r>
      <w:r w:rsidR="00CC138D" w:rsidRPr="00D36CD6">
        <w:rPr>
          <w:rFonts w:eastAsia="SimSun"/>
          <w:lang w:eastAsia="zh-CN"/>
        </w:rPr>
        <w:t>m</w:t>
      </w:r>
      <w:r w:rsidR="00BE671C" w:rsidRPr="00D36CD6">
        <w:rPr>
          <w:rFonts w:eastAsia="SimSun"/>
          <w:lang w:eastAsia="zh-CN"/>
        </w:rPr>
        <w:t>s lėšo</w:t>
      </w:r>
      <w:r w:rsidR="00CC138D" w:rsidRPr="00D36CD6">
        <w:rPr>
          <w:rFonts w:eastAsia="SimSun"/>
          <w:lang w:eastAsia="zh-CN"/>
        </w:rPr>
        <w:t>m</w:t>
      </w:r>
      <w:r w:rsidR="00BE671C" w:rsidRPr="00D36CD6">
        <w:rPr>
          <w:rFonts w:eastAsia="SimSun"/>
          <w:lang w:eastAsia="zh-CN"/>
        </w:rPr>
        <w:t>s</w:t>
      </w:r>
      <w:r w:rsidR="00802553" w:rsidRPr="00D36CD6">
        <w:rPr>
          <w:rFonts w:eastAsia="SimSun"/>
          <w:lang w:eastAsia="zh-CN"/>
        </w:rPr>
        <w:t xml:space="preserve"> paslaugoms teikti.</w:t>
      </w:r>
    </w:p>
    <w:p w14:paraId="24679E87" w14:textId="5B6411EF" w:rsidR="00261F83" w:rsidRPr="00D36CD6" w:rsidRDefault="00B10156">
      <w:pPr>
        <w:shd w:val="clear" w:color="auto" w:fill="FFFFFF"/>
        <w:ind w:firstLine="720"/>
        <w:jc w:val="both"/>
        <w:rPr>
          <w:shd w:val="clear" w:color="auto" w:fill="FFFFFF"/>
        </w:rPr>
      </w:pPr>
      <w:r w:rsidRPr="00D36CD6">
        <w:rPr>
          <w:b/>
        </w:rPr>
        <w:t>Įgyvendinant plano priemonę</w:t>
      </w:r>
      <w:r w:rsidRPr="00D36CD6">
        <w:t xml:space="preserve"> </w:t>
      </w:r>
      <w:r w:rsidR="00D36CD6">
        <w:t>„</w:t>
      </w:r>
      <w:r w:rsidR="0068166D" w:rsidRPr="00D36CD6">
        <w:t xml:space="preserve">Teikti socialinės globos paslaugas tėvų globos netekusiems vaikams, organizuojant paslaugas vaikams bendruomenėje“ </w:t>
      </w:r>
      <w:r w:rsidR="002D4B0B" w:rsidRPr="00D36CD6">
        <w:t>202</w:t>
      </w:r>
      <w:r w:rsidR="00B315FA" w:rsidRPr="00D36CD6">
        <w:t>3</w:t>
      </w:r>
      <w:r w:rsidR="002D4B0B" w:rsidRPr="00D36CD6">
        <w:t xml:space="preserve"> met</w:t>
      </w:r>
      <w:r w:rsidR="00F17888" w:rsidRPr="00D36CD6">
        <w:t>ais</w:t>
      </w:r>
      <w:r w:rsidR="0022509F" w:rsidRPr="00D36CD6">
        <w:t xml:space="preserve"> pastatyt</w:t>
      </w:r>
      <w:r w:rsidR="00B315FA" w:rsidRPr="00D36CD6">
        <w:t>as</w:t>
      </w:r>
      <w:r w:rsidR="0022509F" w:rsidRPr="00D36CD6">
        <w:t xml:space="preserve"> ir įkurt</w:t>
      </w:r>
      <w:r w:rsidR="00B315FA" w:rsidRPr="00D36CD6">
        <w:t>as</w:t>
      </w:r>
      <w:r w:rsidR="0022509F" w:rsidRPr="00D36CD6">
        <w:t xml:space="preserve"> </w:t>
      </w:r>
      <w:r w:rsidR="00B315FA" w:rsidRPr="00D36CD6">
        <w:t xml:space="preserve">naujas </w:t>
      </w:r>
      <w:r w:rsidR="00C9556B" w:rsidRPr="00D36CD6">
        <w:t>BVGN</w:t>
      </w:r>
      <w:r w:rsidR="008E12CF" w:rsidRPr="00D36CD6">
        <w:t xml:space="preserve"> namas</w:t>
      </w:r>
      <w:r w:rsidR="009E0A26" w:rsidRPr="00D36CD6">
        <w:t xml:space="preserve">, adresu </w:t>
      </w:r>
      <w:proofErr w:type="spellStart"/>
      <w:r w:rsidR="009E0A26" w:rsidRPr="00D36CD6">
        <w:t>Gandingos</w:t>
      </w:r>
      <w:proofErr w:type="spellEnd"/>
      <w:r w:rsidR="009E0A26" w:rsidRPr="00D36CD6">
        <w:t xml:space="preserve"> </w:t>
      </w:r>
      <w:proofErr w:type="spellStart"/>
      <w:r w:rsidR="009E0A26" w:rsidRPr="00D36CD6">
        <w:t>g</w:t>
      </w:r>
      <w:proofErr w:type="spellEnd"/>
      <w:r w:rsidR="009E0A26" w:rsidRPr="00D36CD6">
        <w:t>. 11B, Plungėje.</w:t>
      </w:r>
      <w:r w:rsidR="00FF4C4A" w:rsidRPr="00D36CD6">
        <w:t xml:space="preserve"> </w:t>
      </w:r>
      <w:r w:rsidR="00B315FA" w:rsidRPr="00D36CD6">
        <w:t xml:space="preserve">Jame apgyvendinti ir </w:t>
      </w:r>
      <w:r w:rsidR="0022509F" w:rsidRPr="00D36CD6">
        <w:t>socialinės globos paslaugo</w:t>
      </w:r>
      <w:r w:rsidR="00B315FA" w:rsidRPr="00D36CD6">
        <w:t>s teikiamos 8</w:t>
      </w:r>
      <w:r w:rsidR="0022509F" w:rsidRPr="00D36CD6">
        <w:t xml:space="preserve"> tėvų globos netekusiems vaikams</w:t>
      </w:r>
      <w:r w:rsidR="0009417F" w:rsidRPr="00D36CD6">
        <w:t xml:space="preserve">. </w:t>
      </w:r>
      <w:r w:rsidR="009E0A26" w:rsidRPr="00D36CD6">
        <w:rPr>
          <w:shd w:val="clear" w:color="auto" w:fill="FFFFFF"/>
        </w:rPr>
        <w:t>Per 2023 metus, nustačius vaiko apsaugos poreikį, iš šeimų buvo paimt</w:t>
      </w:r>
      <w:r w:rsidR="0009417F" w:rsidRPr="00D36CD6">
        <w:rPr>
          <w:shd w:val="clear" w:color="auto" w:fill="FFFFFF"/>
        </w:rPr>
        <w:t xml:space="preserve">a </w:t>
      </w:r>
      <w:r w:rsidR="009E0A26" w:rsidRPr="00D36CD6">
        <w:rPr>
          <w:shd w:val="clear" w:color="auto" w:fill="FFFFFF"/>
        </w:rPr>
        <w:t xml:space="preserve">10 vaikų, iš jų: 9 vaikai apgyvendinti globėjų šeimose ir tik 1 – </w:t>
      </w:r>
      <w:r w:rsidR="009E0A26" w:rsidRPr="00D36CD6">
        <w:rPr>
          <w:shd w:val="clear" w:color="auto" w:fill="FFFFFF"/>
        </w:rPr>
        <w:lastRenderedPageBreak/>
        <w:t>BVGN.</w:t>
      </w:r>
      <w:r w:rsidR="009E0A26" w:rsidRPr="00D36CD6">
        <w:t xml:space="preserve"> </w:t>
      </w:r>
      <w:r w:rsidR="009E0A26" w:rsidRPr="00D36CD6">
        <w:rPr>
          <w:shd w:val="clear" w:color="auto" w:fill="FFFFFF"/>
        </w:rPr>
        <w:t xml:space="preserve">2023 metais budinčiųjų globotojų šeimoje </w:t>
      </w:r>
      <w:r w:rsidR="00B62E50" w:rsidRPr="00D36CD6">
        <w:rPr>
          <w:shd w:val="clear" w:color="auto" w:fill="FFFFFF"/>
        </w:rPr>
        <w:t xml:space="preserve">laikinai </w:t>
      </w:r>
      <w:r w:rsidR="009E0A26" w:rsidRPr="00D36CD6">
        <w:rPr>
          <w:shd w:val="clear" w:color="auto" w:fill="FFFFFF"/>
        </w:rPr>
        <w:t>gyveno 2 vaikai.</w:t>
      </w:r>
      <w:r w:rsidR="00261F83" w:rsidRPr="00D36CD6">
        <w:rPr>
          <w:shd w:val="clear" w:color="auto" w:fill="FFFFFF"/>
        </w:rPr>
        <w:t xml:space="preserve"> </w:t>
      </w:r>
      <w:r w:rsidR="00B315FA" w:rsidRPr="00D36CD6">
        <w:rPr>
          <w:shd w:val="clear" w:color="auto" w:fill="FFFFFF"/>
        </w:rPr>
        <w:t xml:space="preserve">Iš viso socialinės globos paslaugas </w:t>
      </w:r>
      <w:r w:rsidR="00B62E50" w:rsidRPr="00D36CD6">
        <w:rPr>
          <w:shd w:val="clear" w:color="auto" w:fill="FFFFFF"/>
        </w:rPr>
        <w:t>buvo</w:t>
      </w:r>
      <w:r w:rsidR="00B315FA" w:rsidRPr="00D36CD6">
        <w:rPr>
          <w:shd w:val="clear" w:color="auto" w:fill="FFFFFF"/>
        </w:rPr>
        <w:t xml:space="preserve"> teikiamos 11 t</w:t>
      </w:r>
      <w:r w:rsidR="00261F83" w:rsidRPr="00D36CD6">
        <w:rPr>
          <w:shd w:val="clear" w:color="auto" w:fill="FFFFFF"/>
        </w:rPr>
        <w:t>ė</w:t>
      </w:r>
      <w:r w:rsidR="00B315FA" w:rsidRPr="00D36CD6">
        <w:rPr>
          <w:shd w:val="clear" w:color="auto" w:fill="FFFFFF"/>
        </w:rPr>
        <w:t xml:space="preserve">vų globos netekusių vaikų. </w:t>
      </w:r>
    </w:p>
    <w:p w14:paraId="0C55D21F" w14:textId="0B608A73" w:rsidR="00F17888" w:rsidRPr="00D36CD6" w:rsidRDefault="00F17888">
      <w:pPr>
        <w:shd w:val="clear" w:color="auto" w:fill="FFFFFF"/>
        <w:ind w:firstLine="720"/>
        <w:jc w:val="both"/>
        <w:rPr>
          <w:shd w:val="clear" w:color="auto" w:fill="FFFFFF"/>
        </w:rPr>
      </w:pPr>
      <w:bookmarkStart w:id="39" w:name="_Hlk131152049"/>
      <w:r w:rsidRPr="00D36CD6">
        <w:rPr>
          <w:b/>
          <w:lang w:eastAsia="lt-LT"/>
        </w:rPr>
        <w:t xml:space="preserve">Įgyvendinant plano priemonę </w:t>
      </w:r>
      <w:r w:rsidR="00D36CD6">
        <w:rPr>
          <w:bCs/>
          <w:lang w:eastAsia="lt-LT"/>
        </w:rPr>
        <w:t>„</w:t>
      </w:r>
      <w:r w:rsidR="00B315FA" w:rsidRPr="00D36CD6">
        <w:rPr>
          <w:lang w:eastAsia="lt-LT"/>
        </w:rPr>
        <w:t>T</w:t>
      </w:r>
      <w:r w:rsidRPr="00D36CD6">
        <w:rPr>
          <w:lang w:eastAsia="lt-LT"/>
        </w:rPr>
        <w:t>eikti palydėjimo paslaugą jaunuoliams</w:t>
      </w:r>
      <w:bookmarkEnd w:id="39"/>
      <w:r w:rsidRPr="00D36CD6">
        <w:rPr>
          <w:lang w:eastAsia="lt-LT"/>
        </w:rPr>
        <w:t>“</w:t>
      </w:r>
      <w:r w:rsidR="002846AB" w:rsidRPr="00D36CD6">
        <w:rPr>
          <w:lang w:eastAsia="lt-LT"/>
        </w:rPr>
        <w:t xml:space="preserve"> </w:t>
      </w:r>
      <w:r w:rsidRPr="00D36CD6">
        <w:rPr>
          <w:lang w:eastAsia="lt-LT"/>
        </w:rPr>
        <w:t>Plungės SPC tei</w:t>
      </w:r>
      <w:r w:rsidR="002846AB" w:rsidRPr="00D36CD6">
        <w:rPr>
          <w:lang w:eastAsia="lt-LT"/>
        </w:rPr>
        <w:t>k</w:t>
      </w:r>
      <w:r w:rsidR="007E352C" w:rsidRPr="00D36CD6">
        <w:rPr>
          <w:lang w:eastAsia="lt-LT"/>
        </w:rPr>
        <w:t>ė</w:t>
      </w:r>
      <w:r w:rsidRPr="00D36CD6">
        <w:rPr>
          <w:lang w:eastAsia="lt-LT"/>
        </w:rPr>
        <w:t xml:space="preserve"> socialinės priežiūros paslaug</w:t>
      </w:r>
      <w:r w:rsidR="007E352C" w:rsidRPr="00D36CD6">
        <w:rPr>
          <w:lang w:eastAsia="lt-LT"/>
        </w:rPr>
        <w:t>a</w:t>
      </w:r>
      <w:r w:rsidRPr="00D36CD6">
        <w:rPr>
          <w:lang w:eastAsia="lt-LT"/>
        </w:rPr>
        <w:t xml:space="preserve">s sulaukusiems pilnametystės asmenims iki 24 </w:t>
      </w:r>
      <w:proofErr w:type="spellStart"/>
      <w:r w:rsidRPr="00D36CD6">
        <w:rPr>
          <w:lang w:eastAsia="lt-LT"/>
        </w:rPr>
        <w:t>m</w:t>
      </w:r>
      <w:proofErr w:type="spellEnd"/>
      <w:r w:rsidRPr="00D36CD6">
        <w:rPr>
          <w:lang w:eastAsia="lt-LT"/>
        </w:rPr>
        <w:t xml:space="preserve">., kuriems buvo teikiama socialinė globa/rūpyba socialinės globos įstaigoje ar kurie gyveno socialinę riziką patiriančiose šeimose. </w:t>
      </w:r>
      <w:r w:rsidR="002846AB" w:rsidRPr="00D36CD6">
        <w:rPr>
          <w:lang w:eastAsia="lt-LT"/>
        </w:rPr>
        <w:t>P</w:t>
      </w:r>
      <w:r w:rsidRPr="00D36CD6">
        <w:rPr>
          <w:lang w:eastAsia="lt-LT"/>
        </w:rPr>
        <w:t>aslaugai teikti įstaig</w:t>
      </w:r>
      <w:r w:rsidR="00FC4383" w:rsidRPr="00D36CD6">
        <w:rPr>
          <w:lang w:eastAsia="lt-LT"/>
        </w:rPr>
        <w:t xml:space="preserve">a </w:t>
      </w:r>
      <w:r w:rsidR="002846AB" w:rsidRPr="00D36CD6">
        <w:rPr>
          <w:lang w:eastAsia="lt-LT"/>
        </w:rPr>
        <w:t xml:space="preserve">turi 5 </w:t>
      </w:r>
      <w:r w:rsidR="00FC4383" w:rsidRPr="00D36CD6">
        <w:rPr>
          <w:lang w:eastAsia="lt-LT"/>
        </w:rPr>
        <w:t>akredit</w:t>
      </w:r>
      <w:r w:rsidR="002846AB" w:rsidRPr="00D36CD6">
        <w:rPr>
          <w:lang w:eastAsia="lt-LT"/>
        </w:rPr>
        <w:t>uotas</w:t>
      </w:r>
      <w:r w:rsidRPr="00D36CD6">
        <w:rPr>
          <w:lang w:eastAsia="lt-LT"/>
        </w:rPr>
        <w:t xml:space="preserve"> viet</w:t>
      </w:r>
      <w:r w:rsidR="00FC4383" w:rsidRPr="00D36CD6">
        <w:rPr>
          <w:lang w:eastAsia="lt-LT"/>
        </w:rPr>
        <w:t xml:space="preserve">as. </w:t>
      </w:r>
      <w:r w:rsidR="002846AB" w:rsidRPr="00D36CD6">
        <w:rPr>
          <w:lang w:eastAsia="lt-LT"/>
        </w:rPr>
        <w:t>2023 metais</w:t>
      </w:r>
      <w:r w:rsidR="00FC4383" w:rsidRPr="00D36CD6">
        <w:rPr>
          <w:lang w:eastAsia="lt-LT"/>
        </w:rPr>
        <w:t xml:space="preserve"> įstaigoje paslauga suteikta </w:t>
      </w:r>
      <w:r w:rsidR="002846AB" w:rsidRPr="00D36CD6">
        <w:rPr>
          <w:lang w:eastAsia="lt-LT"/>
        </w:rPr>
        <w:t>2</w:t>
      </w:r>
      <w:r w:rsidR="00FC4383" w:rsidRPr="00D36CD6">
        <w:rPr>
          <w:lang w:eastAsia="lt-LT"/>
        </w:rPr>
        <w:t xml:space="preserve"> jaunuoliams.</w:t>
      </w:r>
    </w:p>
    <w:p w14:paraId="72FC8536" w14:textId="0FE56A63" w:rsidR="002846AB" w:rsidRPr="00D36CD6" w:rsidRDefault="00202ED3">
      <w:pPr>
        <w:shd w:val="clear" w:color="auto" w:fill="FFFFFF"/>
        <w:ind w:firstLine="720"/>
        <w:jc w:val="both"/>
        <w:rPr>
          <w:lang w:eastAsia="lt-LT"/>
        </w:rPr>
      </w:pPr>
      <w:r w:rsidRPr="00D36CD6">
        <w:rPr>
          <w:b/>
        </w:rPr>
        <w:t xml:space="preserve">Įgyvendinant plano priemonę </w:t>
      </w:r>
      <w:r w:rsidR="002846AB" w:rsidRPr="0072607E">
        <w:rPr>
          <w:shd w:val="clear" w:color="auto" w:fill="FFFFFF"/>
          <w:lang w:eastAsia="lt-LT"/>
        </w:rPr>
        <w:t>„Paslaugų</w:t>
      </w:r>
      <w:r w:rsidR="002846AB" w:rsidRPr="0097742E">
        <w:rPr>
          <w:shd w:val="clear" w:color="auto" w:fill="FFFFFF"/>
          <w:lang w:eastAsia="lt-LT"/>
        </w:rPr>
        <w:t>, skatinančių ir efektyviai palaikančių globą šeimos aplinkoje, vystymas“ projektą aktyvinant Globos centro veiklą</w:t>
      </w:r>
      <w:r w:rsidR="002846AB" w:rsidRPr="0097742E">
        <w:rPr>
          <w:lang w:eastAsia="lt-LT"/>
        </w:rPr>
        <w:t>“</w:t>
      </w:r>
      <w:r w:rsidR="0037285D" w:rsidRPr="004E708C">
        <w:rPr>
          <w:lang w:eastAsia="lt-LT"/>
        </w:rPr>
        <w:t>,</w:t>
      </w:r>
      <w:r w:rsidR="002846AB" w:rsidRPr="0037285D">
        <w:rPr>
          <w:lang w:eastAsia="lt-LT"/>
        </w:rPr>
        <w:t xml:space="preserve"> Plungės SPC įgyvendindamas projektą užtikrina Globos centro dalinį finansavimą.</w:t>
      </w:r>
      <w:r w:rsidR="002846AB" w:rsidRPr="0037285D">
        <w:t xml:space="preserve"> </w:t>
      </w:r>
      <w:r w:rsidR="002846AB" w:rsidRPr="0037285D">
        <w:rPr>
          <w:lang w:eastAsia="lt-LT"/>
        </w:rPr>
        <w:t xml:space="preserve">Projekto lėšomis iš dalies finansuojama Globos centro veikla </w:t>
      </w:r>
      <w:r w:rsidR="00E000D6" w:rsidRPr="0037285D">
        <w:rPr>
          <w:lang w:eastAsia="lt-LT"/>
        </w:rPr>
        <w:t>–</w:t>
      </w:r>
      <w:r w:rsidR="002846AB" w:rsidRPr="0037285D">
        <w:t xml:space="preserve"> </w:t>
      </w:r>
      <w:r w:rsidR="002846AB" w:rsidRPr="0037285D">
        <w:rPr>
          <w:lang w:eastAsia="lt-LT"/>
        </w:rPr>
        <w:t>2 globos koordinatorių ir 0,25 etato psichologo išlaikymas. Atestuoti specialistai rengia ir konsultuoja asmenis, pageidaujančius globoti vaikus savo šeimoje</w:t>
      </w:r>
      <w:r w:rsidR="002846AB" w:rsidRPr="00D36CD6">
        <w:rPr>
          <w:lang w:eastAsia="lt-LT"/>
        </w:rPr>
        <w:t>, teikia akredituotą pagalbą globėjams (rūpintojams), budintiems globotojams, įtėviams ir šeimynų dalyviams ar besirengiantiems jais tapti bei jų šeimose augantiems vaikams. Plano priemonė tęstinio įgyvendinimo, ji numatyta ir 2024 met</w:t>
      </w:r>
      <w:r w:rsidR="00020FF9" w:rsidRPr="00D36CD6">
        <w:rPr>
          <w:lang w:eastAsia="lt-LT"/>
        </w:rPr>
        <w:t>ais.</w:t>
      </w:r>
      <w:r w:rsidR="002846AB" w:rsidRPr="00D36CD6">
        <w:rPr>
          <w:lang w:eastAsia="lt-LT"/>
        </w:rPr>
        <w:t xml:space="preserve"> </w:t>
      </w:r>
    </w:p>
    <w:p w14:paraId="48F014E0" w14:textId="6F2EFFD3" w:rsidR="00C836E9" w:rsidRPr="00D36CD6" w:rsidRDefault="004A2B3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D36CD6">
        <w:rPr>
          <w:b/>
          <w:lang w:eastAsia="lt-LT"/>
        </w:rPr>
        <w:t>Įgyvendinant plano priemonę</w:t>
      </w:r>
      <w:r w:rsidR="00E6324C" w:rsidRPr="00D36CD6">
        <w:rPr>
          <w:b/>
          <w:lang w:eastAsia="lt-LT"/>
        </w:rPr>
        <w:t xml:space="preserve"> </w:t>
      </w:r>
      <w:r w:rsidR="00CE19AA" w:rsidRPr="00D36CD6">
        <w:rPr>
          <w:bCs/>
          <w:lang w:eastAsia="lt-LT"/>
        </w:rPr>
        <w:t>„</w:t>
      </w:r>
      <w:r w:rsidR="00020FF9" w:rsidRPr="00D36CD6">
        <w:rPr>
          <w:lang w:eastAsia="lt-LT"/>
        </w:rPr>
        <w:t xml:space="preserve">Teikti kokybiškas vaikų dienos socialinės priežiūros paslaugas vaikams vaikų dienos centruose“ </w:t>
      </w:r>
      <w:r w:rsidR="00C47D26" w:rsidRPr="00D36CD6">
        <w:rPr>
          <w:lang w:eastAsia="lt-LT"/>
        </w:rPr>
        <w:t>i</w:t>
      </w:r>
      <w:r w:rsidRPr="00D36CD6">
        <w:rPr>
          <w:lang w:eastAsia="lt-LT"/>
        </w:rPr>
        <w:t xml:space="preserve">š valstybės biudžeto tikslinės dotacijos ir </w:t>
      </w:r>
      <w:r w:rsidR="00C47D26" w:rsidRPr="00D36CD6">
        <w:rPr>
          <w:lang w:eastAsia="lt-LT"/>
        </w:rPr>
        <w:t>Savivaldybės biudžeto lėšų</w:t>
      </w:r>
      <w:r w:rsidRPr="00D36CD6">
        <w:rPr>
          <w:lang w:eastAsia="lt-LT"/>
        </w:rPr>
        <w:t xml:space="preserve"> </w:t>
      </w:r>
      <w:r w:rsidR="00C47D26" w:rsidRPr="00D36CD6">
        <w:rPr>
          <w:lang w:eastAsia="lt-LT"/>
        </w:rPr>
        <w:t>finansuota 8</w:t>
      </w:r>
      <w:r w:rsidRPr="00D36CD6">
        <w:rPr>
          <w:lang w:eastAsia="lt-LT"/>
        </w:rPr>
        <w:t xml:space="preserve"> vaikų dienos centrų</w:t>
      </w:r>
      <w:r w:rsidR="00C47D26" w:rsidRPr="00D36CD6">
        <w:rPr>
          <w:lang w:eastAsia="lt-LT"/>
        </w:rPr>
        <w:t xml:space="preserve"> veikla</w:t>
      </w:r>
      <w:r w:rsidRPr="00D36CD6">
        <w:rPr>
          <w:lang w:eastAsia="lt-LT"/>
        </w:rPr>
        <w:t>,</w:t>
      </w:r>
      <w:r w:rsidR="00C47D26" w:rsidRPr="00D36CD6">
        <w:rPr>
          <w:lang w:eastAsia="lt-LT"/>
        </w:rPr>
        <w:t xml:space="preserve"> kuri</w:t>
      </w:r>
      <w:r w:rsidR="00E6324C" w:rsidRPr="00D36CD6">
        <w:rPr>
          <w:lang w:eastAsia="lt-LT"/>
        </w:rPr>
        <w:t>e</w:t>
      </w:r>
      <w:r w:rsidR="00C47D26" w:rsidRPr="00D36CD6">
        <w:rPr>
          <w:lang w:eastAsia="lt-LT"/>
        </w:rPr>
        <w:t xml:space="preserve"> teikė</w:t>
      </w:r>
      <w:r w:rsidRPr="00D36CD6">
        <w:rPr>
          <w:lang w:eastAsia="lt-LT"/>
        </w:rPr>
        <w:t xml:space="preserve"> akredituotas vaikų dienos s</w:t>
      </w:r>
      <w:r w:rsidR="00C47D26" w:rsidRPr="00D36CD6">
        <w:rPr>
          <w:lang w:eastAsia="lt-LT"/>
        </w:rPr>
        <w:t xml:space="preserve">ocialinės priežiūros paslaugas </w:t>
      </w:r>
      <w:r w:rsidRPr="00D36CD6">
        <w:rPr>
          <w:lang w:eastAsia="lt-LT"/>
        </w:rPr>
        <w:t>vaikams.</w:t>
      </w:r>
      <w:r w:rsidR="00C47D26" w:rsidRPr="00D36CD6">
        <w:rPr>
          <w:lang w:eastAsia="lt-LT"/>
        </w:rPr>
        <w:t xml:space="preserve"> </w:t>
      </w:r>
      <w:r w:rsidR="007F5986" w:rsidRPr="00D36CD6">
        <w:rPr>
          <w:lang w:eastAsia="lt-LT"/>
        </w:rPr>
        <w:t xml:space="preserve">Vaikų dienos centruose teikiama pagalba yra lengvai prieinama, </w:t>
      </w:r>
      <w:r w:rsidR="007F5986" w:rsidRPr="0072607E">
        <w:rPr>
          <w:lang w:eastAsia="lt-LT"/>
        </w:rPr>
        <w:t xml:space="preserve">atitinkanti vaiko poreikius, savalaikė ir ją teikia kvalifikuoti specialistai. </w:t>
      </w:r>
      <w:r w:rsidR="00020FF9" w:rsidRPr="0097742E">
        <w:rPr>
          <w:lang w:eastAsia="lt-LT"/>
        </w:rPr>
        <w:t>Savivaldybėje</w:t>
      </w:r>
      <w:r w:rsidR="00802553" w:rsidRPr="0097742E">
        <w:rPr>
          <w:lang w:eastAsia="lt-LT"/>
        </w:rPr>
        <w:t xml:space="preserve"> 202</w:t>
      </w:r>
      <w:r w:rsidR="00020FF9" w:rsidRPr="004E708C">
        <w:rPr>
          <w:lang w:eastAsia="lt-LT"/>
        </w:rPr>
        <w:t>3</w:t>
      </w:r>
      <w:r w:rsidR="00802553" w:rsidRPr="0037285D">
        <w:rPr>
          <w:lang w:eastAsia="lt-LT"/>
        </w:rPr>
        <w:t xml:space="preserve"> metais</w:t>
      </w:r>
      <w:r w:rsidR="00C47D26" w:rsidRPr="0037285D">
        <w:rPr>
          <w:lang w:eastAsia="lt-LT"/>
        </w:rPr>
        <w:t xml:space="preserve"> šiai paslaugai teikti akredituotos</w:t>
      </w:r>
      <w:r w:rsidR="001B1493" w:rsidRPr="0037285D">
        <w:rPr>
          <w:lang w:eastAsia="lt-LT"/>
        </w:rPr>
        <w:t xml:space="preserve"> 192 vietos</w:t>
      </w:r>
      <w:r w:rsidR="00C47D26" w:rsidRPr="0037285D">
        <w:rPr>
          <w:lang w:eastAsia="lt-LT"/>
        </w:rPr>
        <w:t>, iš viso ši paslauga suteikta 2</w:t>
      </w:r>
      <w:r w:rsidR="00E01C16" w:rsidRPr="0037285D">
        <w:rPr>
          <w:lang w:eastAsia="lt-LT"/>
        </w:rPr>
        <w:t>3</w:t>
      </w:r>
      <w:r w:rsidR="00020FF9" w:rsidRPr="0037285D">
        <w:rPr>
          <w:lang w:eastAsia="lt-LT"/>
        </w:rPr>
        <w:t>1</w:t>
      </w:r>
      <w:r w:rsidR="00E1453F" w:rsidRPr="0037285D">
        <w:rPr>
          <w:lang w:eastAsia="lt-LT"/>
        </w:rPr>
        <w:t xml:space="preserve"> vaik</w:t>
      </w:r>
      <w:r w:rsidR="00020FF9" w:rsidRPr="0037285D">
        <w:rPr>
          <w:lang w:eastAsia="lt-LT"/>
        </w:rPr>
        <w:t>ui</w:t>
      </w:r>
      <w:r w:rsidR="00E01C16" w:rsidRPr="0037285D">
        <w:rPr>
          <w:lang w:eastAsia="lt-LT"/>
        </w:rPr>
        <w:t xml:space="preserve">, tarp jų </w:t>
      </w:r>
      <w:r w:rsidR="0037285D" w:rsidRPr="002F480F">
        <w:rPr>
          <w:lang w:eastAsia="lt-LT"/>
        </w:rPr>
        <w:t xml:space="preserve">– </w:t>
      </w:r>
      <w:r w:rsidR="00020FF9" w:rsidRPr="0072607E">
        <w:rPr>
          <w:lang w:eastAsia="lt-LT"/>
        </w:rPr>
        <w:t>8</w:t>
      </w:r>
      <w:r w:rsidR="00E01C16" w:rsidRPr="0097742E">
        <w:rPr>
          <w:lang w:eastAsia="lt-LT"/>
        </w:rPr>
        <w:t xml:space="preserve"> ukrainieči</w:t>
      </w:r>
      <w:r w:rsidR="00020FF9" w:rsidRPr="0097742E">
        <w:rPr>
          <w:lang w:eastAsia="lt-LT"/>
        </w:rPr>
        <w:t>ams</w:t>
      </w:r>
      <w:r w:rsidR="00E1453F" w:rsidRPr="0097742E">
        <w:rPr>
          <w:lang w:eastAsia="lt-LT"/>
        </w:rPr>
        <w:t xml:space="preserve">. </w:t>
      </w:r>
      <w:r w:rsidR="008600B3" w:rsidRPr="004E708C">
        <w:rPr>
          <w:lang w:eastAsia="lt-LT"/>
        </w:rPr>
        <w:t>Paslauga asmenims teikiama nemokama</w:t>
      </w:r>
      <w:r w:rsidR="00993565" w:rsidRPr="0037285D">
        <w:rPr>
          <w:lang w:eastAsia="lt-LT"/>
        </w:rPr>
        <w:t>i.</w:t>
      </w:r>
      <w:r w:rsidR="008600B3" w:rsidRPr="0037285D">
        <w:rPr>
          <w:lang w:eastAsia="lt-LT"/>
        </w:rPr>
        <w:t xml:space="preserve"> </w:t>
      </w:r>
      <w:r w:rsidR="00E6324C" w:rsidRPr="0037285D">
        <w:rPr>
          <w:lang w:eastAsia="lt-LT"/>
        </w:rPr>
        <w:t xml:space="preserve">Iš Savivaldybės biudžeto </w:t>
      </w:r>
      <w:r w:rsidR="00C836E9" w:rsidRPr="0037285D">
        <w:rPr>
          <w:lang w:eastAsia="lt-LT"/>
        </w:rPr>
        <w:t>vieno vaiko išlaikymui per mėnesį buvo skirta po 32,50 euro,</w:t>
      </w:r>
      <w:r w:rsidR="00FD150F" w:rsidRPr="0037285D">
        <w:rPr>
          <w:lang w:eastAsia="lt-LT"/>
        </w:rPr>
        <w:t xml:space="preserve"> o</w:t>
      </w:r>
      <w:r w:rsidR="00C836E9" w:rsidRPr="0037285D">
        <w:rPr>
          <w:lang w:eastAsia="lt-LT"/>
        </w:rPr>
        <w:t xml:space="preserve"> vaikams su negalia ar turintiems </w:t>
      </w:r>
      <w:proofErr w:type="spellStart"/>
      <w:r w:rsidR="00C836E9" w:rsidRPr="0037285D">
        <w:rPr>
          <w:lang w:eastAsia="lt-LT"/>
        </w:rPr>
        <w:t>spec</w:t>
      </w:r>
      <w:proofErr w:type="spellEnd"/>
      <w:r w:rsidR="00C836E9" w:rsidRPr="0037285D">
        <w:rPr>
          <w:lang w:eastAsia="lt-LT"/>
        </w:rPr>
        <w:t>. ugdymosi poreikių</w:t>
      </w:r>
      <w:r w:rsidR="0037285D" w:rsidRPr="002F480F">
        <w:rPr>
          <w:lang w:eastAsia="lt-LT"/>
        </w:rPr>
        <w:t xml:space="preserve"> –</w:t>
      </w:r>
      <w:r w:rsidR="00C836E9" w:rsidRPr="0072607E">
        <w:rPr>
          <w:lang w:eastAsia="lt-LT"/>
        </w:rPr>
        <w:t xml:space="preserve"> po 60 eurų</w:t>
      </w:r>
      <w:r w:rsidR="00C836E9" w:rsidRPr="0097742E">
        <w:rPr>
          <w:lang w:eastAsia="lt-LT"/>
        </w:rPr>
        <w:t xml:space="preserve">. </w:t>
      </w:r>
      <w:r w:rsidR="00FE1E3A" w:rsidRPr="0097742E">
        <w:rPr>
          <w:lang w:eastAsia="lt-LT"/>
        </w:rPr>
        <w:t xml:space="preserve">Vaikų su negalia ar turinčių </w:t>
      </w:r>
      <w:proofErr w:type="spellStart"/>
      <w:r w:rsidR="00FE1E3A" w:rsidRPr="0097742E">
        <w:rPr>
          <w:lang w:eastAsia="lt-LT"/>
        </w:rPr>
        <w:t>spec</w:t>
      </w:r>
      <w:proofErr w:type="spellEnd"/>
      <w:r w:rsidR="00FE1E3A" w:rsidRPr="0097742E">
        <w:rPr>
          <w:lang w:eastAsia="lt-LT"/>
        </w:rPr>
        <w:t>. ugdymosi poreikių, kuriems suteikta vaikų dienos socialinės priežiūros paslauga</w:t>
      </w:r>
      <w:r w:rsidR="00C836E9" w:rsidRPr="004E708C">
        <w:rPr>
          <w:lang w:eastAsia="lt-LT"/>
        </w:rPr>
        <w:t xml:space="preserve"> buvo</w:t>
      </w:r>
      <w:r w:rsidR="00FE1E3A" w:rsidRPr="0037285D">
        <w:rPr>
          <w:lang w:eastAsia="lt-LT"/>
        </w:rPr>
        <w:t xml:space="preserve"> 37. </w:t>
      </w:r>
      <w:r w:rsidR="00E6324C" w:rsidRPr="0037285D">
        <w:rPr>
          <w:lang w:eastAsia="lt-LT"/>
        </w:rPr>
        <w:t>Per 202</w:t>
      </w:r>
      <w:r w:rsidR="00FE1E3A" w:rsidRPr="0037285D">
        <w:rPr>
          <w:lang w:eastAsia="lt-LT"/>
        </w:rPr>
        <w:t>3</w:t>
      </w:r>
      <w:r w:rsidR="00E6324C" w:rsidRPr="0037285D">
        <w:rPr>
          <w:lang w:eastAsia="lt-LT"/>
        </w:rPr>
        <w:t xml:space="preserve"> metus Savivaldybės biudžeto lėšų šios plano priemonės įgyvendinimui panaudota </w:t>
      </w:r>
      <w:r w:rsidR="00FE1E3A" w:rsidRPr="0037285D">
        <w:rPr>
          <w:lang w:eastAsia="lt-LT"/>
        </w:rPr>
        <w:t>112</w:t>
      </w:r>
      <w:r w:rsidR="00E13E23" w:rsidRPr="0037285D">
        <w:rPr>
          <w:lang w:eastAsia="lt-LT"/>
        </w:rPr>
        <w:t> </w:t>
      </w:r>
      <w:r w:rsidR="00FE1E3A" w:rsidRPr="0037285D">
        <w:rPr>
          <w:lang w:eastAsia="lt-LT"/>
        </w:rPr>
        <w:t>562</w:t>
      </w:r>
      <w:r w:rsidR="00E13E23" w:rsidRPr="0037285D">
        <w:rPr>
          <w:lang w:eastAsia="lt-LT"/>
        </w:rPr>
        <w:t xml:space="preserve"> eurai</w:t>
      </w:r>
      <w:r w:rsidR="00FE1E3A" w:rsidRPr="0037285D">
        <w:rPr>
          <w:lang w:eastAsia="lt-LT"/>
        </w:rPr>
        <w:t xml:space="preserve">, valstybės </w:t>
      </w:r>
      <w:r w:rsidR="00E000D6" w:rsidRPr="0037285D">
        <w:rPr>
          <w:lang w:eastAsia="lt-LT"/>
        </w:rPr>
        <w:t>–</w:t>
      </w:r>
      <w:r w:rsidR="00E6324C" w:rsidRPr="0037285D">
        <w:rPr>
          <w:lang w:eastAsia="lt-LT"/>
        </w:rPr>
        <w:t xml:space="preserve"> </w:t>
      </w:r>
      <w:r w:rsidR="00E13E23" w:rsidRPr="0037285D">
        <w:rPr>
          <w:lang w:eastAsia="lt-LT"/>
        </w:rPr>
        <w:t xml:space="preserve">156 182 </w:t>
      </w:r>
      <w:r w:rsidR="00E6324C" w:rsidRPr="0037285D">
        <w:rPr>
          <w:lang w:eastAsia="lt-LT"/>
        </w:rPr>
        <w:t>eur</w:t>
      </w:r>
      <w:r w:rsidR="00E13E23" w:rsidRPr="0037285D">
        <w:rPr>
          <w:lang w:eastAsia="lt-LT"/>
        </w:rPr>
        <w:t>ai</w:t>
      </w:r>
      <w:r w:rsidR="00E6324C" w:rsidRPr="0037285D">
        <w:rPr>
          <w:lang w:eastAsia="lt-LT"/>
        </w:rPr>
        <w:t>.</w:t>
      </w:r>
    </w:p>
    <w:p w14:paraId="624069D9" w14:textId="7CDE0084" w:rsidR="00411AA4" w:rsidRPr="00D36CD6" w:rsidRDefault="003A0CF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72607E">
        <w:rPr>
          <w:rFonts w:eastAsia="Calibri"/>
          <w:b/>
          <w:bCs/>
        </w:rPr>
        <w:t>Įgyvendinant plano priemonę</w:t>
      </w:r>
      <w:r w:rsidRPr="0097742E">
        <w:rPr>
          <w:rFonts w:eastAsia="Calibri"/>
        </w:rPr>
        <w:t xml:space="preserve"> </w:t>
      </w:r>
      <w:r w:rsidR="00E000D6" w:rsidRPr="0097742E">
        <w:rPr>
          <w:rFonts w:eastAsia="Calibri"/>
        </w:rPr>
        <w:t>„</w:t>
      </w:r>
      <w:r w:rsidRPr="004E708C">
        <w:rPr>
          <w:rFonts w:eastAsia="Calibri"/>
        </w:rPr>
        <w:t>Įgyvendinti „</w:t>
      </w:r>
      <w:bookmarkStart w:id="40" w:name="_Hlk164602188"/>
      <w:r w:rsidRPr="004E708C">
        <w:rPr>
          <w:rFonts w:eastAsia="Calibri"/>
        </w:rPr>
        <w:t>Paslaugų centro vaikams įkūrimas Plungės mieste</w:t>
      </w:r>
      <w:bookmarkEnd w:id="40"/>
      <w:r w:rsidRPr="004E708C">
        <w:rPr>
          <w:rFonts w:eastAsia="Calibri"/>
        </w:rPr>
        <w:t xml:space="preserve">“ projektą </w:t>
      </w:r>
      <w:r w:rsidRPr="0037285D">
        <w:rPr>
          <w:rFonts w:eastAsia="Calibri"/>
        </w:rPr>
        <w:t>išplėtojant individualizuotai teikiamų paslaugų vaikams su negalia infrastruktūrą“</w:t>
      </w:r>
      <w:r w:rsidR="0037285D" w:rsidRPr="002F480F">
        <w:rPr>
          <w:rFonts w:eastAsia="Calibri"/>
        </w:rPr>
        <w:t>,</w:t>
      </w:r>
      <w:r w:rsidRPr="0072607E">
        <w:rPr>
          <w:rFonts w:eastAsia="Calibri"/>
        </w:rPr>
        <w:t xml:space="preserve"> Plungės </w:t>
      </w:r>
      <w:r w:rsidR="00CB6593" w:rsidRPr="0097742E">
        <w:rPr>
          <w:rFonts w:eastAsia="Calibri"/>
        </w:rPr>
        <w:t>SUC</w:t>
      </w:r>
      <w:r w:rsidRPr="0097742E">
        <w:rPr>
          <w:rFonts w:eastAsia="Calibri"/>
        </w:rPr>
        <w:t xml:space="preserve"> </w:t>
      </w:r>
      <w:r w:rsidR="002B36A4" w:rsidRPr="0097742E">
        <w:rPr>
          <w:rFonts w:eastAsia="Calibri"/>
        </w:rPr>
        <w:t xml:space="preserve">sparčiai </w:t>
      </w:r>
      <w:r w:rsidRPr="004E708C">
        <w:rPr>
          <w:lang w:eastAsia="lt-LT"/>
        </w:rPr>
        <w:t>įgyvendin</w:t>
      </w:r>
      <w:r w:rsidR="00F91EE8" w:rsidRPr="0037285D">
        <w:rPr>
          <w:lang w:eastAsia="lt-LT"/>
        </w:rPr>
        <w:t>a</w:t>
      </w:r>
      <w:r w:rsidRPr="0037285D">
        <w:rPr>
          <w:lang w:eastAsia="lt-LT"/>
        </w:rPr>
        <w:t xml:space="preserve"> iš ES struktūrinių fondų lėšų finansuojamą projektą. </w:t>
      </w:r>
      <w:r w:rsidR="002B36A4" w:rsidRPr="0037285D">
        <w:rPr>
          <w:lang w:eastAsia="lt-LT"/>
        </w:rPr>
        <w:t xml:space="preserve">Per 2023 metus įsisavintos visos ES projektinės lėšos ir atlikti numatyti projekto įgyvendinamieji darbai. </w:t>
      </w:r>
      <w:r w:rsidR="00163ED6" w:rsidRPr="0037285D">
        <w:rPr>
          <w:lang w:eastAsia="lt-LT"/>
        </w:rPr>
        <w:t xml:space="preserve">Įgyvendinant projektą </w:t>
      </w:r>
      <w:r w:rsidR="002B36A4" w:rsidRPr="0037285D">
        <w:rPr>
          <w:lang w:eastAsia="lt-LT"/>
        </w:rPr>
        <w:t>2023 metais Savivaldybė</w:t>
      </w:r>
      <w:r w:rsidR="00163ED6" w:rsidRPr="0037285D">
        <w:rPr>
          <w:lang w:eastAsia="lt-LT"/>
        </w:rPr>
        <w:t xml:space="preserve"> pritarė</w:t>
      </w:r>
      <w:r w:rsidR="002B36A4" w:rsidRPr="0037285D">
        <w:rPr>
          <w:lang w:eastAsia="lt-LT"/>
        </w:rPr>
        <w:t xml:space="preserve"> </w:t>
      </w:r>
      <w:r w:rsidR="00163ED6" w:rsidRPr="0037285D">
        <w:rPr>
          <w:lang w:eastAsia="lt-LT"/>
        </w:rPr>
        <w:t>1 989 380 e</w:t>
      </w:r>
      <w:r w:rsidR="00E000D6" w:rsidRPr="0037285D">
        <w:rPr>
          <w:lang w:eastAsia="lt-LT"/>
        </w:rPr>
        <w:t>u</w:t>
      </w:r>
      <w:r w:rsidR="00163ED6" w:rsidRPr="0037285D">
        <w:rPr>
          <w:lang w:eastAsia="lt-LT"/>
        </w:rPr>
        <w:t>rų</w:t>
      </w:r>
      <w:r w:rsidR="002B36A4" w:rsidRPr="0037285D">
        <w:rPr>
          <w:lang w:eastAsia="lt-LT"/>
        </w:rPr>
        <w:t xml:space="preserve"> </w:t>
      </w:r>
      <w:r w:rsidR="0037285D" w:rsidRPr="0037285D">
        <w:rPr>
          <w:lang w:eastAsia="lt-LT"/>
        </w:rPr>
        <w:t xml:space="preserve">prisidėjimui </w:t>
      </w:r>
      <w:r w:rsidR="002B36A4" w:rsidRPr="0072607E">
        <w:rPr>
          <w:lang w:eastAsia="lt-LT"/>
        </w:rPr>
        <w:t>iš</w:t>
      </w:r>
      <w:r w:rsidR="002B36A4" w:rsidRPr="0097742E">
        <w:rPr>
          <w:lang w:eastAsia="lt-LT"/>
        </w:rPr>
        <w:t xml:space="preserve"> Savivaldybės biudžeto</w:t>
      </w:r>
      <w:r w:rsidR="00163ED6" w:rsidRPr="0097742E">
        <w:rPr>
          <w:lang w:eastAsia="lt-LT"/>
        </w:rPr>
        <w:t xml:space="preserve"> lėšų</w:t>
      </w:r>
      <w:r w:rsidR="002B36A4" w:rsidRPr="0097742E">
        <w:rPr>
          <w:lang w:eastAsia="lt-LT"/>
        </w:rPr>
        <w:t xml:space="preserve"> projekt</w:t>
      </w:r>
      <w:r w:rsidR="00163ED6" w:rsidRPr="004E708C">
        <w:rPr>
          <w:lang w:eastAsia="lt-LT"/>
        </w:rPr>
        <w:t>ui</w:t>
      </w:r>
      <w:r w:rsidR="00FD150F" w:rsidRPr="0037285D">
        <w:rPr>
          <w:lang w:eastAsia="lt-LT"/>
        </w:rPr>
        <w:t xml:space="preserve"> </w:t>
      </w:r>
      <w:r w:rsidR="002B36A4" w:rsidRPr="0037285D">
        <w:rPr>
          <w:lang w:eastAsia="lt-LT"/>
        </w:rPr>
        <w:t>užbaigti.</w:t>
      </w:r>
      <w:r w:rsidRPr="0037285D">
        <w:rPr>
          <w:lang w:eastAsia="lt-LT"/>
        </w:rPr>
        <w:t xml:space="preserve"> </w:t>
      </w:r>
      <w:r w:rsidR="00163ED6" w:rsidRPr="0037285D">
        <w:rPr>
          <w:lang w:eastAsia="lt-LT"/>
        </w:rPr>
        <w:t xml:space="preserve">Projekto įgyvendinimo pabaiga – 2025 metai. </w:t>
      </w:r>
      <w:r w:rsidR="00CE19AA" w:rsidRPr="0037285D">
        <w:rPr>
          <w:lang w:eastAsia="lt-LT"/>
        </w:rPr>
        <w:t xml:space="preserve">Paslaugų centro tikslas – gerinti </w:t>
      </w:r>
      <w:r w:rsidRPr="0037285D">
        <w:rPr>
          <w:lang w:eastAsia="lt-LT"/>
        </w:rPr>
        <w:t>kompleksiškai ir individualizuotai</w:t>
      </w:r>
      <w:r w:rsidRPr="00D36CD6">
        <w:rPr>
          <w:lang w:eastAsia="lt-LT"/>
        </w:rPr>
        <w:t xml:space="preserve"> teikiamų paslaugų vaikams su negalia ir jų šeimos nariams prieinamumą, plėtojant šių paslaugų infrastruktūrą bendruomenėje</w:t>
      </w:r>
      <w:r w:rsidR="00656B40" w:rsidRPr="00D36CD6">
        <w:rPr>
          <w:lang w:eastAsia="lt-LT"/>
        </w:rPr>
        <w:t>.</w:t>
      </w:r>
      <w:r w:rsidR="00BD4FDB" w:rsidRPr="00D36CD6">
        <w:rPr>
          <w:lang w:eastAsia="lt-LT"/>
        </w:rPr>
        <w:t xml:space="preserve"> Plano priemonė tęstinio įgyvendinimo, ji numatyta ir 2024 metais.</w:t>
      </w:r>
    </w:p>
    <w:p w14:paraId="508FB474" w14:textId="42CE85BA" w:rsidR="003A0CFF" w:rsidRPr="00D36CD6" w:rsidRDefault="00411AA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D36CD6">
        <w:rPr>
          <w:b/>
          <w:bCs/>
          <w:lang w:eastAsia="lt-LT"/>
        </w:rPr>
        <w:t>Įgyvendinant plano priemonę</w:t>
      </w:r>
      <w:r w:rsidRPr="00D36CD6">
        <w:rPr>
          <w:lang w:eastAsia="lt-LT"/>
        </w:rPr>
        <w:t xml:space="preserve"> „</w:t>
      </w:r>
      <w:r w:rsidRPr="00D36CD6">
        <w:rPr>
          <w:rFonts w:eastAsia="Calibri"/>
        </w:rPr>
        <w:t>Teikti dienos socialinės globos ir laikino atokvėpio paslaugas vaikams su negalia Plungės specialiojo ugdymo centre“</w:t>
      </w:r>
      <w:r w:rsidR="00AE55CE">
        <w:rPr>
          <w:rFonts w:eastAsia="Calibri"/>
        </w:rPr>
        <w:t>,</w:t>
      </w:r>
      <w:r w:rsidRPr="00D36CD6">
        <w:rPr>
          <w:rFonts w:eastAsia="Calibri"/>
        </w:rPr>
        <w:t xml:space="preserve"> </w:t>
      </w:r>
      <w:r w:rsidR="00035B5B" w:rsidRPr="00D36CD6">
        <w:rPr>
          <w:lang w:eastAsia="lt-LT"/>
        </w:rPr>
        <w:t>Plungės SUC</w:t>
      </w:r>
      <w:r w:rsidR="00CE19AA" w:rsidRPr="00D36CD6">
        <w:rPr>
          <w:lang w:eastAsia="lt-LT"/>
        </w:rPr>
        <w:t xml:space="preserve"> </w:t>
      </w:r>
      <w:r w:rsidR="00B13DE3" w:rsidRPr="00D36CD6">
        <w:rPr>
          <w:lang w:eastAsia="lt-LT"/>
        </w:rPr>
        <w:t xml:space="preserve">Dienos socialinės globos centre </w:t>
      </w:r>
      <w:r w:rsidR="00CE19AA" w:rsidRPr="00D36CD6">
        <w:rPr>
          <w:lang w:eastAsia="lt-LT"/>
        </w:rPr>
        <w:t>antrus metus</w:t>
      </w:r>
      <w:r w:rsidR="00261AE6" w:rsidRPr="00D36CD6">
        <w:rPr>
          <w:lang w:eastAsia="lt-LT"/>
        </w:rPr>
        <w:t xml:space="preserve"> teik</w:t>
      </w:r>
      <w:r w:rsidR="00CE19AA" w:rsidRPr="00D36CD6">
        <w:rPr>
          <w:lang w:eastAsia="lt-LT"/>
        </w:rPr>
        <w:t>ia</w:t>
      </w:r>
      <w:r w:rsidR="00E7051D" w:rsidRPr="00D36CD6">
        <w:rPr>
          <w:lang w:eastAsia="lt-LT"/>
        </w:rPr>
        <w:t>mos</w:t>
      </w:r>
      <w:r w:rsidR="00261AE6" w:rsidRPr="00D36CD6">
        <w:rPr>
          <w:lang w:eastAsia="lt-LT"/>
        </w:rPr>
        <w:t xml:space="preserve"> licencijuot</w:t>
      </w:r>
      <w:r w:rsidR="00E7051D" w:rsidRPr="00D36CD6">
        <w:rPr>
          <w:lang w:eastAsia="lt-LT"/>
        </w:rPr>
        <w:t>o</w:t>
      </w:r>
      <w:r w:rsidR="00261AE6" w:rsidRPr="00D36CD6">
        <w:rPr>
          <w:lang w:eastAsia="lt-LT"/>
        </w:rPr>
        <w:t>s dienos socialinės globos paslaug</w:t>
      </w:r>
      <w:r w:rsidR="00E7051D" w:rsidRPr="00D36CD6">
        <w:rPr>
          <w:lang w:eastAsia="lt-LT"/>
        </w:rPr>
        <w:t>o</w:t>
      </w:r>
      <w:r w:rsidR="00261AE6" w:rsidRPr="00D36CD6">
        <w:rPr>
          <w:lang w:eastAsia="lt-LT"/>
        </w:rPr>
        <w:t xml:space="preserve">s </w:t>
      </w:r>
      <w:r w:rsidR="00261AE6" w:rsidRPr="00D36CD6">
        <w:t>vaikams su negalia bei suaugusiems asmenims su sunkia negalia iki 21 metų</w:t>
      </w:r>
      <w:r w:rsidR="00E17983" w:rsidRPr="00D36CD6">
        <w:t>,</w:t>
      </w:r>
      <w:r w:rsidR="00261AE6" w:rsidRPr="00D36CD6">
        <w:t xml:space="preserve"> kol </w:t>
      </w:r>
      <w:r w:rsidR="00E17983" w:rsidRPr="0072607E">
        <w:t xml:space="preserve">jie </w:t>
      </w:r>
      <w:r w:rsidR="00261AE6" w:rsidRPr="0097742E">
        <w:t>mokosi centre</w:t>
      </w:r>
      <w:r w:rsidR="00E17983" w:rsidRPr="0097742E">
        <w:t>,</w:t>
      </w:r>
      <w:r w:rsidR="00261AE6" w:rsidRPr="0097742E">
        <w:t xml:space="preserve"> ir laikino atokvėpio paslaug</w:t>
      </w:r>
      <w:r w:rsidR="00AE55CE" w:rsidRPr="004E708C">
        <w:t>o</w:t>
      </w:r>
      <w:r w:rsidR="00261AE6" w:rsidRPr="00AE55CE">
        <w:t>s.</w:t>
      </w:r>
      <w:r w:rsidR="00261AE6" w:rsidRPr="00AE55CE">
        <w:rPr>
          <w:lang w:eastAsia="lt-LT"/>
        </w:rPr>
        <w:t xml:space="preserve"> </w:t>
      </w:r>
      <w:r w:rsidRPr="00AE55CE">
        <w:rPr>
          <w:lang w:eastAsia="lt-LT"/>
        </w:rPr>
        <w:t>Šių paslaugų teikimas siejamas su įgyvendinamu projektu „</w:t>
      </w:r>
      <w:r w:rsidRPr="00AE55CE">
        <w:rPr>
          <w:rFonts w:eastAsia="Calibri"/>
        </w:rPr>
        <w:t>Paslaugų centro vaikams įkūrimas Plungės mieste“.</w:t>
      </w:r>
      <w:r w:rsidRPr="00AE55CE">
        <w:rPr>
          <w:lang w:eastAsia="lt-LT"/>
        </w:rPr>
        <w:t xml:space="preserve"> </w:t>
      </w:r>
      <w:r w:rsidR="00261AE6" w:rsidRPr="00AE55CE">
        <w:rPr>
          <w:lang w:eastAsia="lt-LT"/>
        </w:rPr>
        <w:t xml:space="preserve">Paslaugoms teikti centre numatytos 24 vietos, iš jų </w:t>
      </w:r>
      <w:r w:rsidR="00AE55CE" w:rsidRPr="002F480F">
        <w:rPr>
          <w:lang w:eastAsia="lt-LT"/>
        </w:rPr>
        <w:t xml:space="preserve">– </w:t>
      </w:r>
      <w:r w:rsidR="00261AE6" w:rsidRPr="0072607E">
        <w:rPr>
          <w:lang w:eastAsia="lt-LT"/>
        </w:rPr>
        <w:t>3 vietos</w:t>
      </w:r>
      <w:r w:rsidR="00261AE6" w:rsidRPr="0097742E">
        <w:rPr>
          <w:lang w:eastAsia="lt-LT"/>
        </w:rPr>
        <w:t xml:space="preserve"> laikino atokvėpio paslaugoms, kurios teikiamos iki 5 parų per savaitę </w:t>
      </w:r>
      <w:r w:rsidR="00E000D6" w:rsidRPr="0097742E">
        <w:rPr>
          <w:lang w:eastAsia="lt-LT"/>
        </w:rPr>
        <w:t>–</w:t>
      </w:r>
      <w:r w:rsidR="00261AE6" w:rsidRPr="004E708C">
        <w:rPr>
          <w:lang w:eastAsia="lt-LT"/>
        </w:rPr>
        <w:t xml:space="preserve"> iš viso 720 valandų</w:t>
      </w:r>
      <w:r w:rsidR="00261AE6" w:rsidRPr="00D36CD6">
        <w:rPr>
          <w:lang w:eastAsia="lt-LT"/>
        </w:rPr>
        <w:t xml:space="preserve"> arba 30 parų per metus.</w:t>
      </w:r>
      <w:r w:rsidR="00261AE6" w:rsidRPr="00D36CD6">
        <w:t xml:space="preserve"> Per 202</w:t>
      </w:r>
      <w:r w:rsidR="00CE19AA" w:rsidRPr="00D36CD6">
        <w:t>3</w:t>
      </w:r>
      <w:r w:rsidR="00261AE6" w:rsidRPr="00D36CD6">
        <w:t xml:space="preserve"> metus Dienos socialinės globos centre paslaugos iš viso suteiktos 1</w:t>
      </w:r>
      <w:r w:rsidR="00CE19AA" w:rsidRPr="00D36CD6">
        <w:t>5</w:t>
      </w:r>
      <w:r w:rsidR="00261AE6" w:rsidRPr="00D36CD6">
        <w:t xml:space="preserve"> vaikų, </w:t>
      </w:r>
      <w:r w:rsidR="00CE19AA" w:rsidRPr="00D36CD6">
        <w:t>iš jų 14 vaikų su sunkia negalia. L</w:t>
      </w:r>
      <w:r w:rsidR="00261AE6" w:rsidRPr="00D36CD6">
        <w:t>aikino atokvėpio paslaug</w:t>
      </w:r>
      <w:r w:rsidR="00CE19AA" w:rsidRPr="00D36CD6">
        <w:t>a nebuvo pasinaudota.</w:t>
      </w:r>
      <w:r w:rsidR="00261AE6" w:rsidRPr="00D36CD6">
        <w:t xml:space="preserve"> </w:t>
      </w:r>
      <w:r w:rsidR="00261AE6" w:rsidRPr="00D36CD6">
        <w:rPr>
          <w:lang w:eastAsia="lt-LT"/>
        </w:rPr>
        <w:t>202</w:t>
      </w:r>
      <w:r w:rsidR="00CE19AA" w:rsidRPr="00D36CD6">
        <w:rPr>
          <w:lang w:eastAsia="lt-LT"/>
        </w:rPr>
        <w:t>3</w:t>
      </w:r>
      <w:r w:rsidR="00261AE6" w:rsidRPr="00D36CD6">
        <w:rPr>
          <w:lang w:eastAsia="lt-LT"/>
        </w:rPr>
        <w:t xml:space="preserve"> metais vaikų dienos socialinės globos paslaugoms organizuoti iš Savivaldybės biudžeto buvo skirta </w:t>
      </w:r>
      <w:r w:rsidR="00662B56" w:rsidRPr="00D36CD6">
        <w:rPr>
          <w:lang w:eastAsia="lt-LT"/>
        </w:rPr>
        <w:t>37 700</w:t>
      </w:r>
      <w:r w:rsidR="00261AE6" w:rsidRPr="00D36CD6">
        <w:rPr>
          <w:lang w:eastAsia="lt-LT"/>
        </w:rPr>
        <w:t xml:space="preserve"> eurų ir </w:t>
      </w:r>
      <w:r w:rsidR="00FF2D88" w:rsidRPr="00D36CD6">
        <w:rPr>
          <w:lang w:eastAsia="lt-LT"/>
        </w:rPr>
        <w:t>46 473</w:t>
      </w:r>
      <w:r w:rsidR="00261AE6" w:rsidRPr="00D36CD6">
        <w:rPr>
          <w:lang w:eastAsia="lt-LT"/>
        </w:rPr>
        <w:t xml:space="preserve"> eurai </w:t>
      </w:r>
      <w:r w:rsidR="00D72375" w:rsidRPr="00D36CD6">
        <w:rPr>
          <w:lang w:eastAsia="lt-LT"/>
        </w:rPr>
        <w:t>v</w:t>
      </w:r>
      <w:r w:rsidR="00261AE6" w:rsidRPr="00D36CD6">
        <w:rPr>
          <w:lang w:eastAsia="lt-LT"/>
        </w:rPr>
        <w:t>alstybės biudžeto tikslinės dotacijos lėšų asmenims su sunkia negalia socialinei globai organizuoti</w:t>
      </w:r>
      <w:r w:rsidR="00E17983" w:rsidRPr="00D36CD6">
        <w:rPr>
          <w:rFonts w:eastAsia="Calibri"/>
        </w:rPr>
        <w:t>.</w:t>
      </w:r>
      <w:r w:rsidR="00A2309D" w:rsidRPr="00D36CD6">
        <w:rPr>
          <w:rFonts w:eastAsia="Calibri"/>
        </w:rPr>
        <w:t xml:space="preserve"> </w:t>
      </w:r>
    </w:p>
    <w:p w14:paraId="08CB0876" w14:textId="406E1C80" w:rsidR="004D226E" w:rsidRPr="00D36CD6" w:rsidRDefault="00B10156">
      <w:pPr>
        <w:pStyle w:val="prastasistinklapis"/>
        <w:spacing w:before="0" w:beforeAutospacing="0" w:after="0" w:afterAutospacing="0"/>
        <w:ind w:firstLine="720"/>
        <w:jc w:val="both"/>
        <w:textAlignment w:val="baseline"/>
        <w:rPr>
          <w:color w:val="FF0000"/>
        </w:rPr>
      </w:pPr>
      <w:r w:rsidRPr="00D36CD6">
        <w:rPr>
          <w:b/>
        </w:rPr>
        <w:t>Įgyvendin</w:t>
      </w:r>
      <w:r w:rsidR="00B14569" w:rsidRPr="00D36CD6">
        <w:rPr>
          <w:b/>
        </w:rPr>
        <w:t>dami</w:t>
      </w:r>
      <w:r w:rsidRPr="00D36CD6">
        <w:rPr>
          <w:b/>
        </w:rPr>
        <w:t xml:space="preserve"> plano priemonę</w:t>
      </w:r>
      <w:r w:rsidR="00E86C8F" w:rsidRPr="00D36CD6">
        <w:rPr>
          <w:b/>
        </w:rPr>
        <w:t xml:space="preserve"> </w:t>
      </w:r>
      <w:r w:rsidRPr="00D36CD6">
        <w:t>„</w:t>
      </w:r>
      <w:r w:rsidR="003F6628" w:rsidRPr="00D36CD6">
        <w:t xml:space="preserve">Skatinti Plungės rajono savivaldybės šeimas savo šeimose globoti tėvų globos netekusius vaikus“ </w:t>
      </w:r>
      <w:r w:rsidR="009F5096" w:rsidRPr="00D36CD6">
        <w:t>Globas centro darbuotojai nuolatos ir įvairiomis priemonėmis v</w:t>
      </w:r>
      <w:r w:rsidR="00102820" w:rsidRPr="00D36CD6">
        <w:t>iešino informaciją apie globėjų</w:t>
      </w:r>
      <w:r w:rsidR="009F5096" w:rsidRPr="00D36CD6">
        <w:t xml:space="preserve"> paiešką, dalyvavo susitikimuose su bendruomenėmis, su potencialiais globėjais kalbėjosi asmeniškai. </w:t>
      </w:r>
      <w:r w:rsidR="00C30AFD" w:rsidRPr="00D36CD6">
        <w:t>202</w:t>
      </w:r>
      <w:r w:rsidR="00A2309D" w:rsidRPr="00D36CD6">
        <w:t>3</w:t>
      </w:r>
      <w:r w:rsidR="00EC132A" w:rsidRPr="00D36CD6">
        <w:t xml:space="preserve"> metais </w:t>
      </w:r>
      <w:r w:rsidR="009F5096" w:rsidRPr="00D36CD6">
        <w:t xml:space="preserve">už prižiūrimus tėvų globos netekusius </w:t>
      </w:r>
      <w:r w:rsidR="00E86C8F" w:rsidRPr="00D36CD6">
        <w:lastRenderedPageBreak/>
        <w:t>vaikus</w:t>
      </w:r>
      <w:r w:rsidR="00C61476" w:rsidRPr="00D36CD6">
        <w:t xml:space="preserve"> </w:t>
      </w:r>
      <w:r w:rsidR="00EE488C" w:rsidRPr="00D36CD6">
        <w:t>pagalbos pinig</w:t>
      </w:r>
      <w:r w:rsidR="0090282F" w:rsidRPr="00D36CD6">
        <w:t>ai</w:t>
      </w:r>
      <w:r w:rsidR="00311EEC" w:rsidRPr="00D36CD6">
        <w:t xml:space="preserve"> po 1</w:t>
      </w:r>
      <w:r w:rsidR="00934068" w:rsidRPr="00D36CD6">
        <w:t>47</w:t>
      </w:r>
      <w:r w:rsidR="00E01C16" w:rsidRPr="00D36CD6">
        <w:t xml:space="preserve"> eur</w:t>
      </w:r>
      <w:r w:rsidR="00934068" w:rsidRPr="00D36CD6">
        <w:t>us</w:t>
      </w:r>
      <w:r w:rsidR="00D72375" w:rsidRPr="00D36CD6">
        <w:t xml:space="preserve"> per mėnesį</w:t>
      </w:r>
      <w:r w:rsidR="00311EEC" w:rsidRPr="00D36CD6">
        <w:t xml:space="preserve"> išmoką už vaiką</w:t>
      </w:r>
      <w:r w:rsidR="00EE488C" w:rsidRPr="00D36CD6">
        <w:t xml:space="preserve"> mok</w:t>
      </w:r>
      <w:r w:rsidR="00E01C16" w:rsidRPr="00D36CD6">
        <w:t>ėta</w:t>
      </w:r>
      <w:r w:rsidR="00EE488C" w:rsidRPr="00D36CD6">
        <w:t xml:space="preserve"> visiems globėjams</w:t>
      </w:r>
      <w:r w:rsidR="00311EEC" w:rsidRPr="00D36CD6">
        <w:t>.</w:t>
      </w:r>
      <w:r w:rsidR="00B260E6" w:rsidRPr="00D36CD6">
        <w:t xml:space="preserve"> </w:t>
      </w:r>
      <w:r w:rsidR="00311EEC" w:rsidRPr="00D36CD6">
        <w:t xml:space="preserve">Šią išmoką </w:t>
      </w:r>
      <w:r w:rsidR="00B260E6" w:rsidRPr="00D36CD6">
        <w:t>iš Savivaldybės biudžeto lėšų</w:t>
      </w:r>
      <w:r w:rsidR="00311EEC" w:rsidRPr="00D36CD6">
        <w:t xml:space="preserve"> </w:t>
      </w:r>
      <w:r w:rsidR="00C61476" w:rsidRPr="00D36CD6">
        <w:t xml:space="preserve">gavo </w:t>
      </w:r>
      <w:r w:rsidR="00934068" w:rsidRPr="00D36CD6">
        <w:t>6</w:t>
      </w:r>
      <w:r w:rsidR="00E01C16" w:rsidRPr="00D36CD6">
        <w:t>3</w:t>
      </w:r>
      <w:r w:rsidR="00311EEC" w:rsidRPr="00D36CD6">
        <w:t xml:space="preserve"> vaikus globojantys </w:t>
      </w:r>
      <w:r w:rsidR="00C61476" w:rsidRPr="00D36CD6">
        <w:t>asmenys.</w:t>
      </w:r>
      <w:r w:rsidR="003F6628" w:rsidRPr="00D36CD6">
        <w:t xml:space="preserve"> Išmokoms iš Savivaldybės biudžeto lėšų skirta </w:t>
      </w:r>
      <w:r w:rsidR="00A2309D" w:rsidRPr="00D36CD6">
        <w:t>105 033</w:t>
      </w:r>
      <w:r w:rsidR="00F739AC" w:rsidRPr="00D36CD6">
        <w:t xml:space="preserve"> eur</w:t>
      </w:r>
      <w:r w:rsidR="00A2309D" w:rsidRPr="00D36CD6">
        <w:t>ai</w:t>
      </w:r>
      <w:r w:rsidR="003F6628" w:rsidRPr="00D36CD6">
        <w:rPr>
          <w:color w:val="FF0000"/>
        </w:rPr>
        <w:t>.</w:t>
      </w:r>
    </w:p>
    <w:p w14:paraId="1FEA0D42" w14:textId="0A23EF2F" w:rsidR="00B35379" w:rsidRPr="00D36CD6"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bookmarkStart w:id="41" w:name="_Hlk131250052"/>
      <w:r w:rsidRPr="00D36CD6">
        <w:rPr>
          <w:b/>
        </w:rPr>
        <w:t xml:space="preserve">Įgyvendinant plano priemonę </w:t>
      </w:r>
      <w:bookmarkEnd w:id="41"/>
      <w:r w:rsidRPr="00D36CD6">
        <w:rPr>
          <w:bCs/>
        </w:rPr>
        <w:t>„</w:t>
      </w:r>
      <w:r w:rsidRPr="00D36CD6">
        <w:rPr>
          <w:lang w:eastAsia="lt-LT"/>
        </w:rPr>
        <w:t>Teikti socialinės globos paslaugas suaugusiems asmenims su negalia ir senyvo amžiaus asmenims</w:t>
      </w:r>
      <w:r w:rsidR="00B04A1A" w:rsidRPr="00D36CD6">
        <w:rPr>
          <w:lang w:eastAsia="lt-LT"/>
        </w:rPr>
        <w:t xml:space="preserve"> </w:t>
      </w:r>
      <w:r w:rsidR="00B04A1A" w:rsidRPr="0072607E">
        <w:rPr>
          <w:lang w:eastAsia="lt-LT"/>
        </w:rPr>
        <w:t xml:space="preserve">socialinės globos </w:t>
      </w:r>
      <w:r w:rsidR="00B04A1A" w:rsidRPr="0097742E">
        <w:rPr>
          <w:lang w:eastAsia="lt-LT"/>
        </w:rPr>
        <w:t>namuose</w:t>
      </w:r>
      <w:r w:rsidRPr="0097742E">
        <w:rPr>
          <w:lang w:eastAsia="lt-LT"/>
        </w:rPr>
        <w:t>“, buvo</w:t>
      </w:r>
      <w:r w:rsidRPr="00D36CD6">
        <w:rPr>
          <w:lang w:eastAsia="lt-LT"/>
        </w:rPr>
        <w:t xml:space="preserve"> siekiama</w:t>
      </w:r>
      <w:r w:rsidR="00A60128" w:rsidRPr="00D36CD6">
        <w:rPr>
          <w:lang w:eastAsia="lt-LT"/>
        </w:rPr>
        <w:t xml:space="preserve"> tenkinti asmenų</w:t>
      </w:r>
      <w:r w:rsidR="004B0125" w:rsidRPr="00D36CD6">
        <w:rPr>
          <w:lang w:eastAsia="lt-LT"/>
        </w:rPr>
        <w:t>,</w:t>
      </w:r>
      <w:r w:rsidR="00A60128" w:rsidRPr="00D36CD6">
        <w:rPr>
          <w:lang w:eastAsia="lt-LT"/>
        </w:rPr>
        <w:t xml:space="preserve"> pasirinkusių globos įstaigą poreikį ir </w:t>
      </w:r>
      <w:r w:rsidRPr="00D36CD6">
        <w:rPr>
          <w:lang w:eastAsia="lt-LT"/>
        </w:rPr>
        <w:t xml:space="preserve">sutrumpinti apgyvendinimo globos namuose laukimo laikotarpį, </w:t>
      </w:r>
      <w:r w:rsidR="00A60128" w:rsidRPr="00D36CD6">
        <w:rPr>
          <w:lang w:eastAsia="lt-LT"/>
        </w:rPr>
        <w:t xml:space="preserve">todėl </w:t>
      </w:r>
      <w:r w:rsidR="004D79A3" w:rsidRPr="00D36CD6">
        <w:rPr>
          <w:lang w:eastAsia="lt-LT"/>
        </w:rPr>
        <w:t xml:space="preserve">Savivaldybėje </w:t>
      </w:r>
      <w:r w:rsidR="00BD5A3C" w:rsidRPr="00D36CD6">
        <w:rPr>
          <w:lang w:eastAsia="lt-LT"/>
        </w:rPr>
        <w:t>buvo</w:t>
      </w:r>
      <w:r w:rsidR="004D79A3" w:rsidRPr="00D36CD6">
        <w:rPr>
          <w:lang w:eastAsia="lt-LT"/>
        </w:rPr>
        <w:t xml:space="preserve"> 2</w:t>
      </w:r>
      <w:r w:rsidR="00BD5A3C" w:rsidRPr="00D36CD6">
        <w:rPr>
          <w:lang w:eastAsia="lt-LT"/>
        </w:rPr>
        <w:t>2</w:t>
      </w:r>
      <w:r w:rsidR="004D79A3" w:rsidRPr="00D36CD6">
        <w:rPr>
          <w:lang w:eastAsia="lt-LT"/>
        </w:rPr>
        <w:t xml:space="preserve"> ši</w:t>
      </w:r>
      <w:r w:rsidR="00CB5D07" w:rsidRPr="00D36CD6">
        <w:rPr>
          <w:lang w:eastAsia="lt-LT"/>
        </w:rPr>
        <w:t>os</w:t>
      </w:r>
      <w:r w:rsidR="004D79A3" w:rsidRPr="00D36CD6">
        <w:rPr>
          <w:lang w:eastAsia="lt-LT"/>
        </w:rPr>
        <w:t xml:space="preserve"> paslaug</w:t>
      </w:r>
      <w:r w:rsidR="00CB5D07" w:rsidRPr="00D36CD6">
        <w:rPr>
          <w:lang w:eastAsia="lt-LT"/>
        </w:rPr>
        <w:t>os</w:t>
      </w:r>
      <w:r w:rsidR="004D79A3" w:rsidRPr="00D36CD6">
        <w:rPr>
          <w:lang w:eastAsia="lt-LT"/>
        </w:rPr>
        <w:t xml:space="preserve"> teikėj</w:t>
      </w:r>
      <w:r w:rsidR="00BD5A3C" w:rsidRPr="00D36CD6">
        <w:rPr>
          <w:lang w:eastAsia="lt-LT"/>
        </w:rPr>
        <w:t>ai</w:t>
      </w:r>
      <w:r w:rsidR="00747F8D">
        <w:rPr>
          <w:lang w:eastAsia="lt-LT"/>
        </w:rPr>
        <w:t>,</w:t>
      </w:r>
      <w:r w:rsidR="004D79A3" w:rsidRPr="00D36CD6">
        <w:rPr>
          <w:lang w:eastAsia="lt-LT"/>
        </w:rPr>
        <w:t xml:space="preserve"> su kuriais yra pasirašytos ilgalaikės socialinės globos paslaugų teikimo ir finansavimo gyventojams sutartys. </w:t>
      </w:r>
      <w:r w:rsidRPr="00D36CD6">
        <w:rPr>
          <w:lang w:eastAsia="lt-LT"/>
        </w:rPr>
        <w:t xml:space="preserve">Metų pabaigoje </w:t>
      </w:r>
      <w:r w:rsidR="00760358" w:rsidRPr="00D36CD6">
        <w:rPr>
          <w:lang w:eastAsia="lt-LT"/>
        </w:rPr>
        <w:t xml:space="preserve">iš viso </w:t>
      </w:r>
      <w:r w:rsidRPr="00D36CD6">
        <w:rPr>
          <w:lang w:eastAsia="lt-LT"/>
        </w:rPr>
        <w:t xml:space="preserve">globos namuose gyveno </w:t>
      </w:r>
      <w:r w:rsidR="00B35379" w:rsidRPr="00D36CD6">
        <w:rPr>
          <w:lang w:eastAsia="lt-LT"/>
        </w:rPr>
        <w:t>1</w:t>
      </w:r>
      <w:r w:rsidR="00DA3D51" w:rsidRPr="00D36CD6">
        <w:rPr>
          <w:lang w:eastAsia="lt-LT"/>
        </w:rPr>
        <w:t>4</w:t>
      </w:r>
      <w:r w:rsidR="004D79A3" w:rsidRPr="00D36CD6">
        <w:rPr>
          <w:lang w:eastAsia="lt-LT"/>
        </w:rPr>
        <w:t>9</w:t>
      </w:r>
      <w:r w:rsidR="006F72C9" w:rsidRPr="00D36CD6">
        <w:rPr>
          <w:lang w:eastAsia="lt-LT"/>
        </w:rPr>
        <w:t xml:space="preserve"> asm</w:t>
      </w:r>
      <w:r w:rsidR="004D79A3" w:rsidRPr="00D36CD6">
        <w:rPr>
          <w:lang w:eastAsia="lt-LT"/>
        </w:rPr>
        <w:t>enys</w:t>
      </w:r>
      <w:r w:rsidR="00CB5D07" w:rsidRPr="00D36CD6">
        <w:rPr>
          <w:lang w:eastAsia="lt-LT"/>
        </w:rPr>
        <w:t>,</w:t>
      </w:r>
      <w:r w:rsidR="00B35379" w:rsidRPr="00D36CD6">
        <w:rPr>
          <w:lang w:eastAsia="lt-LT"/>
        </w:rPr>
        <w:t xml:space="preserve"> o per 202</w:t>
      </w:r>
      <w:r w:rsidR="004D79A3" w:rsidRPr="00D36CD6">
        <w:rPr>
          <w:lang w:eastAsia="lt-LT"/>
        </w:rPr>
        <w:t>3</w:t>
      </w:r>
      <w:r w:rsidR="00167F0E" w:rsidRPr="00D36CD6">
        <w:rPr>
          <w:lang w:eastAsia="lt-LT"/>
        </w:rPr>
        <w:t xml:space="preserve"> metus</w:t>
      </w:r>
      <w:r w:rsidR="00FD05B2" w:rsidRPr="00D36CD6">
        <w:rPr>
          <w:lang w:eastAsia="lt-LT"/>
        </w:rPr>
        <w:t xml:space="preserve"> </w:t>
      </w:r>
      <w:r w:rsidR="000760F4" w:rsidRPr="00D36CD6">
        <w:rPr>
          <w:lang w:eastAsia="lt-LT"/>
        </w:rPr>
        <w:t>socialinės globos namuose</w:t>
      </w:r>
      <w:r w:rsidR="00FD05B2" w:rsidRPr="00D36CD6">
        <w:rPr>
          <w:lang w:eastAsia="lt-LT"/>
        </w:rPr>
        <w:t xml:space="preserve"> iš viso</w:t>
      </w:r>
      <w:r w:rsidR="000760F4" w:rsidRPr="00D36CD6">
        <w:rPr>
          <w:lang w:eastAsia="lt-LT"/>
        </w:rPr>
        <w:t xml:space="preserve"> apgyvendint</w:t>
      </w:r>
      <w:r w:rsidR="00887081" w:rsidRPr="00D36CD6">
        <w:rPr>
          <w:lang w:eastAsia="lt-LT"/>
        </w:rPr>
        <w:t>i</w:t>
      </w:r>
      <w:r w:rsidR="00B35379" w:rsidRPr="00D36CD6">
        <w:rPr>
          <w:lang w:eastAsia="lt-LT"/>
        </w:rPr>
        <w:t xml:space="preserve"> </w:t>
      </w:r>
      <w:r w:rsidR="004D79A3" w:rsidRPr="00D36CD6">
        <w:rPr>
          <w:lang w:eastAsia="lt-LT"/>
        </w:rPr>
        <w:t>24 nauji</w:t>
      </w:r>
      <w:r w:rsidR="000760F4" w:rsidRPr="00D36CD6">
        <w:rPr>
          <w:lang w:eastAsia="lt-LT"/>
        </w:rPr>
        <w:t xml:space="preserve"> asmenys.</w:t>
      </w:r>
      <w:r w:rsidR="004D79A3" w:rsidRPr="00D36CD6">
        <w:rPr>
          <w:lang w:eastAsia="lt-LT"/>
        </w:rPr>
        <w:t xml:space="preserve"> Šių paslaugų finansavimui </w:t>
      </w:r>
      <w:r w:rsidR="004D0A78" w:rsidRPr="00D36CD6">
        <w:rPr>
          <w:lang w:eastAsia="lt-LT"/>
        </w:rPr>
        <w:t xml:space="preserve">per metus </w:t>
      </w:r>
      <w:r w:rsidR="004D79A3" w:rsidRPr="00D36CD6">
        <w:rPr>
          <w:lang w:eastAsia="lt-LT"/>
        </w:rPr>
        <w:t>iš viso ski</w:t>
      </w:r>
      <w:r w:rsidR="00CB5D07" w:rsidRPr="00D36CD6">
        <w:rPr>
          <w:lang w:eastAsia="lt-LT"/>
        </w:rPr>
        <w:t>rta</w:t>
      </w:r>
      <w:r w:rsidR="004D0A78" w:rsidRPr="00D36CD6">
        <w:rPr>
          <w:lang w:eastAsia="lt-LT"/>
        </w:rPr>
        <w:t xml:space="preserve"> apie </w:t>
      </w:r>
      <w:r w:rsidR="00BD5A3C" w:rsidRPr="00D36CD6">
        <w:rPr>
          <w:lang w:eastAsia="lt-LT"/>
        </w:rPr>
        <w:t>1</w:t>
      </w:r>
      <w:r w:rsidR="00CB5D07" w:rsidRPr="00D36CD6">
        <w:rPr>
          <w:lang w:eastAsia="lt-LT"/>
        </w:rPr>
        <w:t> 219 935</w:t>
      </w:r>
      <w:r w:rsidR="00BD5A3C" w:rsidRPr="00D36CD6">
        <w:rPr>
          <w:lang w:eastAsia="lt-LT"/>
        </w:rPr>
        <w:t xml:space="preserve"> eurai, iš jų </w:t>
      </w:r>
      <w:r w:rsidR="00CB5D07" w:rsidRPr="00D36CD6">
        <w:rPr>
          <w:lang w:eastAsia="lt-LT"/>
        </w:rPr>
        <w:t>329 939</w:t>
      </w:r>
      <w:r w:rsidR="00BD5A3C" w:rsidRPr="00D36CD6">
        <w:rPr>
          <w:lang w:eastAsia="lt-LT"/>
        </w:rPr>
        <w:t xml:space="preserve"> eurai Savivaldybės biudžeto lėšų ir </w:t>
      </w:r>
      <w:r w:rsidR="00CB5D07" w:rsidRPr="00D36CD6">
        <w:rPr>
          <w:lang w:eastAsia="lt-LT"/>
        </w:rPr>
        <w:t>889 996</w:t>
      </w:r>
      <w:r w:rsidR="00BD5A3C" w:rsidRPr="00D36CD6">
        <w:rPr>
          <w:lang w:eastAsia="lt-LT"/>
        </w:rPr>
        <w:t xml:space="preserve"> eurai</w:t>
      </w:r>
      <w:r w:rsidR="004D79A3" w:rsidRPr="00D36CD6">
        <w:rPr>
          <w:lang w:eastAsia="lt-LT"/>
        </w:rPr>
        <w:t xml:space="preserve"> </w:t>
      </w:r>
      <w:r w:rsidR="00BD5A3C" w:rsidRPr="00D36CD6">
        <w:rPr>
          <w:lang w:eastAsia="lt-LT"/>
        </w:rPr>
        <w:t xml:space="preserve">valstybės biudžeto tikslinės dotacijos lėšų asmenims su sunkia negalia socialinei globai organizuoti. </w:t>
      </w:r>
      <w:r w:rsidR="00F44FEC" w:rsidRPr="00D36CD6">
        <w:rPr>
          <w:lang w:eastAsia="lt-LT"/>
        </w:rPr>
        <w:t xml:space="preserve"> </w:t>
      </w:r>
    </w:p>
    <w:p w14:paraId="4675CB72" w14:textId="31610B13" w:rsidR="005F7243" w:rsidRPr="00D36CD6" w:rsidRDefault="0018712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D36CD6">
        <w:rPr>
          <w:b/>
          <w:bCs/>
          <w:lang w:eastAsia="lt-LT"/>
        </w:rPr>
        <w:t>Įgyvendinant plano priemonę</w:t>
      </w:r>
      <w:r w:rsidRPr="00D36CD6">
        <w:rPr>
          <w:lang w:eastAsia="lt-LT"/>
        </w:rPr>
        <w:t xml:space="preserve"> „Teikti integralios pagalbos paslaugas sunkią negalią turintiems asmenims jų namuose“</w:t>
      </w:r>
      <w:r w:rsidR="00AE55CE">
        <w:rPr>
          <w:lang w:eastAsia="lt-LT"/>
        </w:rPr>
        <w:t>,</w:t>
      </w:r>
      <w:r w:rsidR="0097271E" w:rsidRPr="00D36CD6">
        <w:rPr>
          <w:lang w:eastAsia="lt-LT"/>
        </w:rPr>
        <w:t xml:space="preserve"> Plungės SPC teikė integralios (slaugos ir socialinės globos) pagalbos paslaugos asmenų namuose. Paslaugas vienu metu 30 asmenų teikė 3 mobilios komandos, kurias sudarė slaugytojas, slaugytojo padėjėjai ir reabilitacijos specialistas. Paslaugų teikimas vyksta įgyvendinant projektą</w:t>
      </w:r>
      <w:r w:rsidR="007721CE" w:rsidRPr="00D36CD6">
        <w:rPr>
          <w:lang w:eastAsia="lt-LT"/>
        </w:rPr>
        <w:t xml:space="preserve"> </w:t>
      </w:r>
      <w:r w:rsidR="00747F8D">
        <w:rPr>
          <w:lang w:eastAsia="lt-LT"/>
        </w:rPr>
        <w:t>„</w:t>
      </w:r>
      <w:r w:rsidR="007721CE" w:rsidRPr="00D36CD6">
        <w:rPr>
          <w:lang w:eastAsia="lt-LT"/>
        </w:rPr>
        <w:t>Integralios pagalbos teikimas ir plėtra Lietuvos savivaldybėse“. Projekto veiklų vykdymo trukmė 2023</w:t>
      </w:r>
      <w:r w:rsidR="00747F8D">
        <w:rPr>
          <w:lang w:eastAsia="lt-LT"/>
        </w:rPr>
        <w:t>–</w:t>
      </w:r>
      <w:r w:rsidR="007721CE" w:rsidRPr="00D36CD6">
        <w:rPr>
          <w:lang w:eastAsia="lt-LT"/>
        </w:rPr>
        <w:t>2026 metų pabaiga. Asmenims teikiamos slaugos paslaugos finansuojamos projekto lėšomis iš ES struktūrinių fondų lėšų, socialinės globos paslaugos</w:t>
      </w:r>
      <w:r w:rsidR="007721CE" w:rsidRPr="00D36CD6">
        <w:t xml:space="preserve"> iš </w:t>
      </w:r>
      <w:r w:rsidR="007721CE" w:rsidRPr="00D36CD6">
        <w:rPr>
          <w:lang w:eastAsia="lt-LT"/>
        </w:rPr>
        <w:t xml:space="preserve">valstybės biudžeto tikslinės dotacijos lėšų asmenims su sunkia negalia socialinei globai organizuoti. </w:t>
      </w:r>
      <w:r w:rsidR="0097271E" w:rsidRPr="00D36CD6">
        <w:rPr>
          <w:lang w:eastAsia="lt-LT"/>
        </w:rPr>
        <w:t>Per 2023 metus integralios pagalbos paslaugas suteikė 40 sunkią negalią turinčių asmenų.</w:t>
      </w:r>
      <w:r w:rsidR="007721CE" w:rsidRPr="00D36CD6">
        <w:t xml:space="preserve"> </w:t>
      </w:r>
      <w:r w:rsidR="00DD33F8" w:rsidRPr="00D36CD6">
        <w:t xml:space="preserve">2023 metais projektinių paslaugų teikimui panaudota 115 375 eurai projektinių lėšų. </w:t>
      </w:r>
      <w:r w:rsidR="007721CE" w:rsidRPr="00D36CD6">
        <w:rPr>
          <w:lang w:eastAsia="lt-LT"/>
        </w:rPr>
        <w:t>Plano priemonė išlieka aktuali 2024 metais.</w:t>
      </w:r>
      <w:r w:rsidR="00DD33F8" w:rsidRPr="00D36CD6">
        <w:rPr>
          <w:lang w:eastAsia="lt-LT"/>
        </w:rPr>
        <w:t xml:space="preserve"> </w:t>
      </w:r>
    </w:p>
    <w:p w14:paraId="2AA12DC4" w14:textId="4A1FB3D2" w:rsidR="008247C8" w:rsidRPr="00D36CD6" w:rsidRDefault="008A68E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Cs/>
        </w:rPr>
      </w:pPr>
      <w:r w:rsidRPr="00D36CD6">
        <w:rPr>
          <w:b/>
        </w:rPr>
        <w:t xml:space="preserve">Įgyvendinant plano priemonę </w:t>
      </w:r>
      <w:r w:rsidR="008247C8" w:rsidRPr="00D36CD6">
        <w:rPr>
          <w:bCs/>
        </w:rPr>
        <w:t>„Plėsti socialinių paslaugų teikimą psichinę negalią turintiems asmenims. Pastatyti grupinio gyvenimo namus“ iš suplanuotų</w:t>
      </w:r>
      <w:r w:rsidR="008247C8" w:rsidRPr="00D36CD6">
        <w:t xml:space="preserve"> </w:t>
      </w:r>
      <w:r w:rsidR="008247C8" w:rsidRPr="00D36CD6">
        <w:rPr>
          <w:bCs/>
        </w:rPr>
        <w:t xml:space="preserve">(įgyvendinant Dūseikių socialinės globos namų pertvarką) 3 GGN yra pastatyti 2 GGN adresu: Rasytės </w:t>
      </w:r>
      <w:proofErr w:type="spellStart"/>
      <w:r w:rsidR="008247C8" w:rsidRPr="00D36CD6">
        <w:rPr>
          <w:bCs/>
        </w:rPr>
        <w:t>g</w:t>
      </w:r>
      <w:proofErr w:type="spellEnd"/>
      <w:r w:rsidR="008247C8" w:rsidRPr="00D36CD6">
        <w:rPr>
          <w:bCs/>
        </w:rPr>
        <w:t xml:space="preserve">. 2 ir </w:t>
      </w:r>
      <w:proofErr w:type="spellStart"/>
      <w:r w:rsidR="008247C8" w:rsidRPr="00D36CD6">
        <w:rPr>
          <w:bCs/>
        </w:rPr>
        <w:t>Mendeno</w:t>
      </w:r>
      <w:proofErr w:type="spellEnd"/>
      <w:r w:rsidR="008247C8" w:rsidRPr="00D36CD6">
        <w:rPr>
          <w:bCs/>
        </w:rPr>
        <w:t xml:space="preserve"> </w:t>
      </w:r>
      <w:proofErr w:type="spellStart"/>
      <w:r w:rsidR="008247C8" w:rsidRPr="00D36CD6">
        <w:rPr>
          <w:bCs/>
        </w:rPr>
        <w:t>g</w:t>
      </w:r>
      <w:proofErr w:type="spellEnd"/>
      <w:r w:rsidR="008247C8" w:rsidRPr="00D36CD6">
        <w:rPr>
          <w:bCs/>
        </w:rPr>
        <w:t>. 2J, Plungėje.</w:t>
      </w:r>
      <w:r w:rsidR="005F7243" w:rsidRPr="00D36CD6">
        <w:rPr>
          <w:bCs/>
        </w:rPr>
        <w:t xml:space="preserve"> Statant GGN </w:t>
      </w:r>
      <w:r w:rsidR="005F7243" w:rsidRPr="0072607E">
        <w:rPr>
          <w:bCs/>
        </w:rPr>
        <w:t xml:space="preserve">įgyvendinamas 1 243 128,76 </w:t>
      </w:r>
      <w:r w:rsidR="005F7243" w:rsidRPr="0097742E">
        <w:rPr>
          <w:bCs/>
        </w:rPr>
        <w:t>euro vertės projektas</w:t>
      </w:r>
      <w:r w:rsidR="005C6B62" w:rsidRPr="00D36CD6">
        <w:rPr>
          <w:bCs/>
        </w:rPr>
        <w:t xml:space="preserve">, kurio įgyvendinimo pabaigos data </w:t>
      </w:r>
      <w:r w:rsidR="005F7243" w:rsidRPr="00D36CD6">
        <w:rPr>
          <w:bCs/>
        </w:rPr>
        <w:t xml:space="preserve">2024 </w:t>
      </w:r>
      <w:proofErr w:type="spellStart"/>
      <w:r w:rsidR="005F7243" w:rsidRPr="00D36CD6">
        <w:rPr>
          <w:bCs/>
        </w:rPr>
        <w:t>m</w:t>
      </w:r>
      <w:proofErr w:type="spellEnd"/>
      <w:r w:rsidR="00F56F1A" w:rsidRPr="00D36CD6">
        <w:rPr>
          <w:bCs/>
        </w:rPr>
        <w:t>.</w:t>
      </w:r>
      <w:r w:rsidR="005F7243" w:rsidRPr="00D36CD6">
        <w:rPr>
          <w:bCs/>
        </w:rPr>
        <w:t xml:space="preserve"> </w:t>
      </w:r>
      <w:r w:rsidR="005C6B62" w:rsidRPr="00D36CD6">
        <w:rPr>
          <w:bCs/>
        </w:rPr>
        <w:t xml:space="preserve">gegužės 31 </w:t>
      </w:r>
      <w:proofErr w:type="spellStart"/>
      <w:r w:rsidR="005C6B62" w:rsidRPr="00D36CD6">
        <w:rPr>
          <w:bCs/>
        </w:rPr>
        <w:t>d</w:t>
      </w:r>
      <w:proofErr w:type="spellEnd"/>
      <w:r w:rsidR="005C6B62" w:rsidRPr="00D36CD6">
        <w:rPr>
          <w:bCs/>
        </w:rPr>
        <w:t>.</w:t>
      </w:r>
      <w:r w:rsidR="006112C2" w:rsidRPr="00D36CD6">
        <w:t xml:space="preserve"> </w:t>
      </w:r>
      <w:r w:rsidR="006112C2" w:rsidRPr="00D36CD6">
        <w:rPr>
          <w:bCs/>
        </w:rPr>
        <w:t xml:space="preserve">Pastatytuose GGN bus apgyvendinta po 10 asmenų. Vienus </w:t>
      </w:r>
      <w:r w:rsidR="008247C8" w:rsidRPr="00D36CD6">
        <w:rPr>
          <w:bCs/>
        </w:rPr>
        <w:t>GGN rekonstr</w:t>
      </w:r>
      <w:r w:rsidR="005F7243" w:rsidRPr="00D36CD6">
        <w:rPr>
          <w:bCs/>
        </w:rPr>
        <w:t>uoti tikimasi</w:t>
      </w:r>
      <w:r w:rsidR="00053DF9" w:rsidRPr="00D36CD6">
        <w:rPr>
          <w:bCs/>
        </w:rPr>
        <w:t xml:space="preserve"> Iš II-</w:t>
      </w:r>
      <w:proofErr w:type="spellStart"/>
      <w:r w:rsidR="00053DF9" w:rsidRPr="00D36CD6">
        <w:rPr>
          <w:bCs/>
        </w:rPr>
        <w:t>ojo</w:t>
      </w:r>
      <w:proofErr w:type="spellEnd"/>
      <w:r w:rsidR="00053DF9" w:rsidRPr="00D36CD6">
        <w:rPr>
          <w:bCs/>
        </w:rPr>
        <w:t xml:space="preserve"> pertvarkos etapo (2021</w:t>
      </w:r>
      <w:r w:rsidR="00747F8D">
        <w:rPr>
          <w:bCs/>
        </w:rPr>
        <w:t>–</w:t>
      </w:r>
      <w:r w:rsidR="00053DF9" w:rsidRPr="00D36CD6">
        <w:rPr>
          <w:bCs/>
        </w:rPr>
        <w:t>2027 metų) regiono plėtros projektams ir investicijoms į infrastruktūrą skirtų lėšų</w:t>
      </w:r>
      <w:r w:rsidR="005F7243" w:rsidRPr="00D36CD6">
        <w:rPr>
          <w:bCs/>
        </w:rPr>
        <w:t xml:space="preserve">. </w:t>
      </w:r>
    </w:p>
    <w:p w14:paraId="476FA3DE" w14:textId="03923516" w:rsidR="008247C8" w:rsidRPr="00D36CD6" w:rsidRDefault="007721C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Cs/>
        </w:rPr>
      </w:pPr>
      <w:r w:rsidRPr="00D36CD6">
        <w:rPr>
          <w:b/>
        </w:rPr>
        <w:t>Įgyvendinant plano priemonę</w:t>
      </w:r>
      <w:r w:rsidRPr="00D36CD6">
        <w:t xml:space="preserve"> „</w:t>
      </w:r>
      <w:r w:rsidRPr="00D36CD6">
        <w:rPr>
          <w:bCs/>
        </w:rPr>
        <w:t xml:space="preserve">Organizuoti pagalbos namuose paslaugas, gerinti jų kokybę ir prieinamumą“ Savivaldybėje nuo 2023 metų vidurio akredituotas pagalbos namuose paslaugas Savivaldybės gyventojams pradėjo teikti </w:t>
      </w:r>
      <w:proofErr w:type="spellStart"/>
      <w:r w:rsidRPr="00D36CD6">
        <w:rPr>
          <w:bCs/>
        </w:rPr>
        <w:t>VšĮ</w:t>
      </w:r>
      <w:proofErr w:type="spellEnd"/>
      <w:r w:rsidRPr="00D36CD6">
        <w:rPr>
          <w:bCs/>
        </w:rPr>
        <w:t xml:space="preserve"> </w:t>
      </w:r>
      <w:r w:rsidR="00747F8D">
        <w:rPr>
          <w:bCs/>
        </w:rPr>
        <w:t>„</w:t>
      </w:r>
      <w:r w:rsidRPr="00D36CD6">
        <w:rPr>
          <w:bCs/>
        </w:rPr>
        <w:t xml:space="preserve">Nacionalinės integracijos institutas“. </w:t>
      </w:r>
      <w:r w:rsidR="00211A5A" w:rsidRPr="00D36CD6">
        <w:rPr>
          <w:bCs/>
        </w:rPr>
        <w:t>Organizacija</w:t>
      </w:r>
      <w:r w:rsidRPr="00D36CD6">
        <w:rPr>
          <w:bCs/>
        </w:rPr>
        <w:t xml:space="preserve"> per metus paslaugas suteikė 44 asmenims. Šios </w:t>
      </w:r>
      <w:r w:rsidR="00CE7AA5" w:rsidRPr="00D36CD6">
        <w:rPr>
          <w:bCs/>
        </w:rPr>
        <w:t>organizacijos</w:t>
      </w:r>
      <w:r w:rsidRPr="00D36CD6">
        <w:rPr>
          <w:bCs/>
        </w:rPr>
        <w:t xml:space="preserve"> teikiamų paslaugų finansavimui </w:t>
      </w:r>
      <w:r w:rsidRPr="00747F8D">
        <w:rPr>
          <w:bCs/>
        </w:rPr>
        <w:t>panaudota 31 560 eur</w:t>
      </w:r>
      <w:r w:rsidR="00747F8D" w:rsidRPr="002F480F">
        <w:rPr>
          <w:bCs/>
        </w:rPr>
        <w:t>ų</w:t>
      </w:r>
      <w:r w:rsidRPr="00747F8D">
        <w:rPr>
          <w:bCs/>
        </w:rPr>
        <w:t xml:space="preserve"> Savivaldybės</w:t>
      </w:r>
      <w:r w:rsidRPr="00D36CD6">
        <w:rPr>
          <w:bCs/>
        </w:rPr>
        <w:t xml:space="preserve"> biudžeto lėšų. Iš viso pagalbos namuose paslaugas per 2023 metus gavo 307 Savivaldybės gyventojai. Šiuo metu Savivaldybėje yra du šios paslaugos teikėjai. </w:t>
      </w:r>
      <w:r w:rsidRPr="0072607E">
        <w:rPr>
          <w:bCs/>
        </w:rPr>
        <w:t xml:space="preserve">Atsižvelgiant </w:t>
      </w:r>
      <w:r w:rsidRPr="0097742E">
        <w:rPr>
          <w:bCs/>
        </w:rPr>
        <w:t>į tai</w:t>
      </w:r>
      <w:r w:rsidR="00AE55CE" w:rsidRPr="002F480F">
        <w:rPr>
          <w:bCs/>
        </w:rPr>
        <w:t>,</w:t>
      </w:r>
      <w:r w:rsidRPr="0072607E">
        <w:rPr>
          <w:bCs/>
        </w:rPr>
        <w:t xml:space="preserve"> pagerėjo</w:t>
      </w:r>
      <w:r w:rsidRPr="0097742E">
        <w:rPr>
          <w:bCs/>
        </w:rPr>
        <w:t xml:space="preserve"> teikiamų </w:t>
      </w:r>
      <w:r w:rsidR="00CE7AA5" w:rsidRPr="0097742E">
        <w:rPr>
          <w:bCs/>
        </w:rPr>
        <w:t xml:space="preserve">pagalbos namuose </w:t>
      </w:r>
      <w:r w:rsidRPr="0097742E">
        <w:rPr>
          <w:bCs/>
        </w:rPr>
        <w:t>paslaugų kokybė ir jų prieinamumas gyventojams.</w:t>
      </w:r>
      <w:r w:rsidRPr="00D36CD6">
        <w:rPr>
          <w:bCs/>
        </w:rPr>
        <w:t xml:space="preserve"> </w:t>
      </w:r>
    </w:p>
    <w:p w14:paraId="33133736" w14:textId="16C9AEE5" w:rsidR="00D447E3" w:rsidRPr="00D36CD6" w:rsidRDefault="00B10156">
      <w:pPr>
        <w:ind w:firstLine="720"/>
        <w:jc w:val="both"/>
        <w:rPr>
          <w:bCs/>
          <w:lang w:eastAsia="lt-LT"/>
        </w:rPr>
      </w:pPr>
      <w:r w:rsidRPr="00D36CD6">
        <w:rPr>
          <w:b/>
          <w:lang w:eastAsia="lt-LT"/>
        </w:rPr>
        <w:t xml:space="preserve">Įgyvendinant plano priemonę </w:t>
      </w:r>
      <w:r w:rsidR="00D447E3" w:rsidRPr="00D36CD6">
        <w:rPr>
          <w:bCs/>
          <w:lang w:eastAsia="lt-LT"/>
        </w:rPr>
        <w:t>„Teikti apgyvendinimo apsaugotame būste paslaugą proto ir (ar) psichinę negalią turintiems asmenims bendruomenėje“</w:t>
      </w:r>
      <w:r w:rsidR="00AE55CE">
        <w:rPr>
          <w:bCs/>
          <w:lang w:eastAsia="lt-LT"/>
        </w:rPr>
        <w:t>,</w:t>
      </w:r>
      <w:r w:rsidR="00D447E3" w:rsidRPr="00D36CD6">
        <w:rPr>
          <w:bCs/>
          <w:lang w:eastAsia="lt-LT"/>
        </w:rPr>
        <w:t xml:space="preserve"> pagal projektą dviejuose išnuomot</w:t>
      </w:r>
      <w:r w:rsidR="00E65B23" w:rsidRPr="00D36CD6">
        <w:rPr>
          <w:bCs/>
          <w:lang w:eastAsia="lt-LT"/>
        </w:rPr>
        <w:t>u</w:t>
      </w:r>
      <w:r w:rsidR="00D447E3" w:rsidRPr="00D36CD6">
        <w:rPr>
          <w:bCs/>
          <w:lang w:eastAsia="lt-LT"/>
        </w:rPr>
        <w:t xml:space="preserve">ose butuose Plungės mieste akredituotą apgyvendinimo apsaugotame būste paslaugą 3 </w:t>
      </w:r>
      <w:r w:rsidR="00E04B24" w:rsidRPr="00D36CD6">
        <w:rPr>
          <w:bCs/>
          <w:lang w:eastAsia="lt-LT"/>
        </w:rPr>
        <w:t>asmenims su negalia</w:t>
      </w:r>
      <w:r w:rsidR="00D447E3" w:rsidRPr="00D36CD6">
        <w:rPr>
          <w:bCs/>
          <w:lang w:eastAsia="lt-LT"/>
        </w:rPr>
        <w:t xml:space="preserve"> </w:t>
      </w:r>
      <w:r w:rsidR="00E21A4D" w:rsidRPr="00D36CD6">
        <w:rPr>
          <w:bCs/>
          <w:lang w:eastAsia="lt-LT"/>
        </w:rPr>
        <w:t xml:space="preserve">finansuojamą iš projektinių lėšų </w:t>
      </w:r>
      <w:r w:rsidR="00D447E3" w:rsidRPr="00D36CD6">
        <w:rPr>
          <w:bCs/>
          <w:lang w:eastAsia="lt-LT"/>
        </w:rPr>
        <w:t xml:space="preserve">teikė </w:t>
      </w:r>
      <w:proofErr w:type="spellStart"/>
      <w:r w:rsidR="00D447E3" w:rsidRPr="00D36CD6">
        <w:rPr>
          <w:bCs/>
          <w:lang w:eastAsia="lt-LT"/>
        </w:rPr>
        <w:t>VšĮ</w:t>
      </w:r>
      <w:proofErr w:type="spellEnd"/>
      <w:r w:rsidR="00D447E3" w:rsidRPr="00D36CD6">
        <w:rPr>
          <w:bCs/>
          <w:lang w:eastAsia="lt-LT"/>
        </w:rPr>
        <w:t xml:space="preserve"> </w:t>
      </w:r>
      <w:r w:rsidR="00747F8D">
        <w:rPr>
          <w:bCs/>
          <w:lang w:eastAsia="lt-LT"/>
        </w:rPr>
        <w:t>„</w:t>
      </w:r>
      <w:proofErr w:type="spellStart"/>
      <w:r w:rsidR="00D447E3" w:rsidRPr="00D36CD6">
        <w:rPr>
          <w:bCs/>
          <w:lang w:eastAsia="lt-LT"/>
        </w:rPr>
        <w:t>Sudoku</w:t>
      </w:r>
      <w:proofErr w:type="spellEnd"/>
      <w:r w:rsidR="00D447E3" w:rsidRPr="00D36CD6">
        <w:rPr>
          <w:bCs/>
          <w:lang w:eastAsia="lt-LT"/>
        </w:rPr>
        <w:t>“.</w:t>
      </w:r>
      <w:r w:rsidR="008F1E57" w:rsidRPr="00D36CD6">
        <w:rPr>
          <w:bCs/>
          <w:lang w:eastAsia="lt-LT"/>
        </w:rPr>
        <w:t xml:space="preserve"> Pasibaigus projektiniam laikotarpiui nuo 2023 m</w:t>
      </w:r>
      <w:r w:rsidR="00A428B4" w:rsidRPr="00D36CD6">
        <w:rPr>
          <w:bCs/>
          <w:lang w:eastAsia="lt-LT"/>
        </w:rPr>
        <w:t>etų</w:t>
      </w:r>
      <w:r w:rsidR="008F1E57" w:rsidRPr="00D36CD6">
        <w:rPr>
          <w:bCs/>
          <w:lang w:eastAsia="lt-LT"/>
        </w:rPr>
        <w:t xml:space="preserve"> gegužės mėnesio akredituotas paslaugas 2 gyventojams Savivaldybės teritorijoje teikė </w:t>
      </w:r>
      <w:r w:rsidR="007D099A" w:rsidRPr="00D36CD6">
        <w:rPr>
          <w:bCs/>
          <w:lang w:eastAsia="lt-LT"/>
        </w:rPr>
        <w:t xml:space="preserve">NVO Žemaitijos psichikos negalią turinčių žmonių klubas „Telšių </w:t>
      </w:r>
      <w:proofErr w:type="spellStart"/>
      <w:r w:rsidR="007D099A" w:rsidRPr="00D36CD6">
        <w:rPr>
          <w:bCs/>
          <w:lang w:eastAsia="lt-LT"/>
        </w:rPr>
        <w:t>atjauta</w:t>
      </w:r>
      <w:proofErr w:type="spellEnd"/>
      <w:r w:rsidR="007D099A" w:rsidRPr="00D36CD6">
        <w:rPr>
          <w:bCs/>
          <w:lang w:eastAsia="lt-LT"/>
        </w:rPr>
        <w:t>“.</w:t>
      </w:r>
      <w:r w:rsidR="008F1E57" w:rsidRPr="00D36CD6">
        <w:rPr>
          <w:bCs/>
          <w:lang w:eastAsia="lt-LT"/>
        </w:rPr>
        <w:t xml:space="preserve"> Šis paslaugos teikėja</w:t>
      </w:r>
      <w:r w:rsidR="00E65B23" w:rsidRPr="00D36CD6">
        <w:rPr>
          <w:bCs/>
          <w:lang w:eastAsia="lt-LT"/>
        </w:rPr>
        <w:t>s</w:t>
      </w:r>
      <w:r w:rsidR="00E35C05" w:rsidRPr="00D36CD6">
        <w:rPr>
          <w:bCs/>
          <w:lang w:eastAsia="lt-LT"/>
        </w:rPr>
        <w:t xml:space="preserve"> </w:t>
      </w:r>
      <w:r w:rsidR="00D63781" w:rsidRPr="00D36CD6">
        <w:rPr>
          <w:bCs/>
          <w:lang w:eastAsia="lt-LT"/>
        </w:rPr>
        <w:t xml:space="preserve">taip pat </w:t>
      </w:r>
      <w:r w:rsidR="00E35C05" w:rsidRPr="00D36CD6">
        <w:rPr>
          <w:bCs/>
          <w:lang w:eastAsia="lt-LT"/>
        </w:rPr>
        <w:t>vienam Savivaldybės gyventojui</w:t>
      </w:r>
      <w:r w:rsidR="00D63781" w:rsidRPr="00D36CD6">
        <w:rPr>
          <w:bCs/>
          <w:lang w:eastAsia="lt-LT"/>
        </w:rPr>
        <w:t>,</w:t>
      </w:r>
      <w:r w:rsidR="00D63781" w:rsidRPr="00D36CD6">
        <w:t xml:space="preserve"> </w:t>
      </w:r>
      <w:r w:rsidR="00D63781" w:rsidRPr="00D36CD6">
        <w:rPr>
          <w:bCs/>
          <w:lang w:eastAsia="lt-LT"/>
        </w:rPr>
        <w:t>palikusiam institucinę globą Dūseikių socialinės globos namuose,</w:t>
      </w:r>
      <w:r w:rsidR="00E35C05" w:rsidRPr="00D36CD6">
        <w:rPr>
          <w:bCs/>
          <w:lang w:eastAsia="lt-LT"/>
        </w:rPr>
        <w:t xml:space="preserve"> šią paslaugą </w:t>
      </w:r>
      <w:r w:rsidR="008F1E57" w:rsidRPr="00D36CD6">
        <w:rPr>
          <w:bCs/>
          <w:lang w:eastAsia="lt-LT"/>
        </w:rPr>
        <w:t xml:space="preserve">teikia Telšių mieste. </w:t>
      </w:r>
      <w:r w:rsidR="00E04B24" w:rsidRPr="00D36CD6">
        <w:rPr>
          <w:bCs/>
          <w:lang w:eastAsia="lt-LT"/>
        </w:rPr>
        <w:t>Paslauga finansuo</w:t>
      </w:r>
      <w:r w:rsidR="007C6CDF" w:rsidRPr="00D36CD6">
        <w:rPr>
          <w:bCs/>
          <w:lang w:eastAsia="lt-LT"/>
        </w:rPr>
        <w:t>ta</w:t>
      </w:r>
      <w:r w:rsidR="00E04B24" w:rsidRPr="00D36CD6">
        <w:rPr>
          <w:bCs/>
          <w:lang w:eastAsia="lt-LT"/>
        </w:rPr>
        <w:t xml:space="preserve"> iš Savivaldybės biudžeto lėšų ir asmens pajamų. </w:t>
      </w:r>
      <w:r w:rsidR="00E21A4D" w:rsidRPr="00D36CD6">
        <w:rPr>
          <w:bCs/>
          <w:lang w:eastAsia="lt-LT"/>
        </w:rPr>
        <w:t>Finansuojant šią paslaugą</w:t>
      </w:r>
      <w:r w:rsidR="007C6CDF" w:rsidRPr="00D36CD6">
        <w:rPr>
          <w:bCs/>
          <w:lang w:eastAsia="lt-LT"/>
        </w:rPr>
        <w:t xml:space="preserve"> praėjusiais</w:t>
      </w:r>
      <w:r w:rsidR="00E21A4D" w:rsidRPr="00D36CD6">
        <w:rPr>
          <w:bCs/>
          <w:lang w:eastAsia="lt-LT"/>
        </w:rPr>
        <w:t xml:space="preserve"> metais </w:t>
      </w:r>
      <w:r w:rsidR="008F152A" w:rsidRPr="00D36CD6">
        <w:rPr>
          <w:bCs/>
          <w:lang w:eastAsia="lt-LT"/>
        </w:rPr>
        <w:t>skirta 12 558 eurai Savivaldybės biudžeto lėšų.</w:t>
      </w:r>
      <w:r w:rsidR="007C6CDF" w:rsidRPr="00D36CD6">
        <w:t xml:space="preserve"> </w:t>
      </w:r>
      <w:r w:rsidR="007C6CDF" w:rsidRPr="00D36CD6">
        <w:rPr>
          <w:bCs/>
          <w:lang w:eastAsia="lt-LT"/>
        </w:rPr>
        <w:t>Poreikis teikti apgyvendinimo apsaugote būste paslaugą pagal įvertintą socialinių paslaugų poreikį 202</w:t>
      </w:r>
      <w:r w:rsidR="00CA15C0" w:rsidRPr="00D36CD6">
        <w:rPr>
          <w:bCs/>
          <w:lang w:eastAsia="lt-LT"/>
        </w:rPr>
        <w:t>4</w:t>
      </w:r>
      <w:r w:rsidR="007C6CDF" w:rsidRPr="00D36CD6">
        <w:rPr>
          <w:bCs/>
          <w:lang w:eastAsia="lt-LT"/>
        </w:rPr>
        <w:t xml:space="preserve"> metais išlieka aktualus 3 asmenims.</w:t>
      </w:r>
    </w:p>
    <w:p w14:paraId="6C49A1E8" w14:textId="6BD2D06C" w:rsidR="00B73AED" w:rsidRPr="00D36CD6" w:rsidRDefault="00CA15C0">
      <w:pPr>
        <w:ind w:firstLine="720"/>
        <w:jc w:val="both"/>
        <w:rPr>
          <w:bCs/>
          <w:lang w:eastAsia="lt-LT"/>
        </w:rPr>
      </w:pPr>
      <w:r w:rsidRPr="00D36CD6">
        <w:rPr>
          <w:b/>
          <w:lang w:eastAsia="lt-LT"/>
        </w:rPr>
        <w:t>Įgyvendinant plano priemonę</w:t>
      </w:r>
      <w:r w:rsidRPr="00D36CD6">
        <w:rPr>
          <w:bCs/>
          <w:lang w:eastAsia="lt-LT"/>
        </w:rPr>
        <w:t xml:space="preserve"> „Teikti </w:t>
      </w:r>
      <w:bookmarkStart w:id="42" w:name="_Hlk164610970"/>
      <w:r w:rsidRPr="00D36CD6">
        <w:rPr>
          <w:bCs/>
          <w:lang w:eastAsia="lt-LT"/>
        </w:rPr>
        <w:t>socialinės reabilitacijos paslaugas neįgaliesiems bendruomenėje</w:t>
      </w:r>
      <w:bookmarkEnd w:id="42"/>
      <w:r w:rsidRPr="00D36CD6">
        <w:rPr>
          <w:bCs/>
          <w:lang w:eastAsia="lt-LT"/>
        </w:rPr>
        <w:t xml:space="preserve">“ nuo 2023 </w:t>
      </w:r>
      <w:proofErr w:type="spellStart"/>
      <w:r w:rsidRPr="00D36CD6">
        <w:rPr>
          <w:bCs/>
          <w:lang w:eastAsia="lt-LT"/>
        </w:rPr>
        <w:t>m</w:t>
      </w:r>
      <w:proofErr w:type="spellEnd"/>
      <w:r w:rsidR="00DA1974" w:rsidRPr="00D36CD6">
        <w:rPr>
          <w:bCs/>
          <w:lang w:eastAsia="lt-LT"/>
        </w:rPr>
        <w:t>.</w:t>
      </w:r>
      <w:r w:rsidRPr="00D36CD6">
        <w:rPr>
          <w:bCs/>
          <w:lang w:eastAsia="lt-LT"/>
        </w:rPr>
        <w:t xml:space="preserve"> sausio 1 </w:t>
      </w:r>
      <w:proofErr w:type="spellStart"/>
      <w:r w:rsidRPr="00D36CD6">
        <w:rPr>
          <w:bCs/>
          <w:lang w:eastAsia="lt-LT"/>
        </w:rPr>
        <w:t>d</w:t>
      </w:r>
      <w:proofErr w:type="spellEnd"/>
      <w:r w:rsidR="00DA1974" w:rsidRPr="00D36CD6">
        <w:rPr>
          <w:bCs/>
          <w:lang w:eastAsia="lt-LT"/>
        </w:rPr>
        <w:t>.</w:t>
      </w:r>
      <w:r w:rsidR="0046346B" w:rsidRPr="00D36CD6">
        <w:rPr>
          <w:bCs/>
          <w:lang w:eastAsia="lt-LT"/>
        </w:rPr>
        <w:t xml:space="preserve"> socialinės reabilitacijos paslaugos </w:t>
      </w:r>
      <w:r w:rsidR="00DA1974" w:rsidRPr="00D36CD6">
        <w:rPr>
          <w:bCs/>
          <w:lang w:eastAsia="lt-LT"/>
        </w:rPr>
        <w:t>asmenims su negalia</w:t>
      </w:r>
      <w:r w:rsidR="0046346B" w:rsidRPr="00D36CD6">
        <w:rPr>
          <w:bCs/>
          <w:lang w:eastAsia="lt-LT"/>
        </w:rPr>
        <w:t xml:space="preserve"> </w:t>
      </w:r>
      <w:r w:rsidR="0046346B" w:rsidRPr="00D36CD6">
        <w:rPr>
          <w:bCs/>
          <w:lang w:eastAsia="lt-LT"/>
        </w:rPr>
        <w:lastRenderedPageBreak/>
        <w:t>bendruomenėje</w:t>
      </w:r>
      <w:r w:rsidRPr="00D36CD6">
        <w:rPr>
          <w:bCs/>
          <w:lang w:eastAsia="lt-LT"/>
        </w:rPr>
        <w:t xml:space="preserve"> </w:t>
      </w:r>
      <w:r w:rsidR="0046346B" w:rsidRPr="00D36CD6">
        <w:rPr>
          <w:bCs/>
          <w:lang w:eastAsia="lt-LT"/>
        </w:rPr>
        <w:t xml:space="preserve">pradėtos teikti jas akreditavus. Iki šiol teikėjų </w:t>
      </w:r>
      <w:r w:rsidR="00747F8D">
        <w:rPr>
          <w:bCs/>
          <w:lang w:eastAsia="lt-LT"/>
        </w:rPr>
        <w:t>–</w:t>
      </w:r>
      <w:r w:rsidR="0046346B" w:rsidRPr="00D36CD6">
        <w:rPr>
          <w:bCs/>
          <w:lang w:eastAsia="lt-LT"/>
        </w:rPr>
        <w:t xml:space="preserve"> asmenų su negalia nevyriausybinių organizacijų veikla buvo finansuojama per Socialinės reabilitacijos paslaugų neįgaliesiems bendruomenėje projektų įgyvendinimą. 2023 metais Savivaldybėje </w:t>
      </w:r>
      <w:r w:rsidR="0046346B" w:rsidRPr="0072607E">
        <w:rPr>
          <w:bCs/>
          <w:lang w:eastAsia="lt-LT"/>
        </w:rPr>
        <w:t xml:space="preserve">akredituota </w:t>
      </w:r>
      <w:r w:rsidR="00B73AED" w:rsidRPr="0097742E">
        <w:rPr>
          <w:bCs/>
          <w:lang w:eastAsia="lt-LT"/>
        </w:rPr>
        <w:t xml:space="preserve">185 </w:t>
      </w:r>
      <w:r w:rsidR="0046346B" w:rsidRPr="0097742E">
        <w:rPr>
          <w:bCs/>
          <w:lang w:eastAsia="lt-LT"/>
        </w:rPr>
        <w:t>šios paslaugos viet</w:t>
      </w:r>
      <w:r w:rsidR="00AE55CE" w:rsidRPr="002F480F">
        <w:rPr>
          <w:bCs/>
          <w:lang w:eastAsia="lt-LT"/>
        </w:rPr>
        <w:t>os</w:t>
      </w:r>
      <w:r w:rsidR="00B73AED" w:rsidRPr="0097742E">
        <w:rPr>
          <w:bCs/>
          <w:lang w:eastAsia="lt-LT"/>
        </w:rPr>
        <w:t xml:space="preserve">. </w:t>
      </w:r>
      <w:r w:rsidR="008600B3" w:rsidRPr="0097742E">
        <w:rPr>
          <w:bCs/>
          <w:lang w:eastAsia="lt-LT"/>
        </w:rPr>
        <w:t>Asmenims šios pasl</w:t>
      </w:r>
      <w:r w:rsidR="00993565" w:rsidRPr="0097742E">
        <w:rPr>
          <w:bCs/>
          <w:lang w:eastAsia="lt-LT"/>
        </w:rPr>
        <w:t>augos</w:t>
      </w:r>
      <w:r w:rsidR="008600B3" w:rsidRPr="004E708C">
        <w:rPr>
          <w:bCs/>
          <w:lang w:eastAsia="lt-LT"/>
        </w:rPr>
        <w:t xml:space="preserve"> teikiamos nemokamai. Paslauga finansuojama</w:t>
      </w:r>
      <w:r w:rsidR="008600B3" w:rsidRPr="00D36CD6">
        <w:rPr>
          <w:bCs/>
          <w:lang w:eastAsia="lt-LT"/>
        </w:rPr>
        <w:t xml:space="preserve"> iš valstybės ir Savivaldybės biudžeto lėšų</w:t>
      </w:r>
      <w:r w:rsidR="00993565" w:rsidRPr="00D36CD6">
        <w:rPr>
          <w:bCs/>
          <w:lang w:eastAsia="lt-LT"/>
        </w:rPr>
        <w:t xml:space="preserve">. 2023 metais šiai paslaugai </w:t>
      </w:r>
      <w:r w:rsidR="00993565" w:rsidRPr="0072607E">
        <w:rPr>
          <w:bCs/>
          <w:lang w:eastAsia="lt-LT"/>
        </w:rPr>
        <w:t xml:space="preserve">finansuoti buvo skirta </w:t>
      </w:r>
      <w:r w:rsidR="00993565" w:rsidRPr="0097742E">
        <w:rPr>
          <w:bCs/>
          <w:lang w:eastAsia="lt-LT"/>
        </w:rPr>
        <w:t>po 41,5 euro valstybės biudžeto ir 17,15 euro Savivaldybės biudžeto lėšų už asmenį.</w:t>
      </w:r>
      <w:r w:rsidR="00993565" w:rsidRPr="0097742E">
        <w:t xml:space="preserve"> </w:t>
      </w:r>
      <w:r w:rsidR="00F5440D" w:rsidRPr="0097742E">
        <w:rPr>
          <w:bCs/>
          <w:lang w:eastAsia="lt-LT"/>
        </w:rPr>
        <w:t>2</w:t>
      </w:r>
      <w:r w:rsidR="00993565" w:rsidRPr="004E708C">
        <w:rPr>
          <w:bCs/>
          <w:lang w:eastAsia="lt-LT"/>
        </w:rPr>
        <w:t xml:space="preserve">023 metais šiai paslaugai teikti panaudota 83 780 eurų valstybės biudžeto lėšų, </w:t>
      </w:r>
      <w:r w:rsidR="00297296" w:rsidRPr="00AE55CE">
        <w:rPr>
          <w:bCs/>
          <w:lang w:eastAsia="lt-LT"/>
        </w:rPr>
        <w:t xml:space="preserve">o </w:t>
      </w:r>
      <w:r w:rsidR="00993565" w:rsidRPr="00AE55CE">
        <w:rPr>
          <w:bCs/>
          <w:lang w:eastAsia="lt-LT"/>
        </w:rPr>
        <w:t xml:space="preserve">iš </w:t>
      </w:r>
      <w:r w:rsidR="004E6F05" w:rsidRPr="00AE55CE">
        <w:rPr>
          <w:bCs/>
          <w:lang w:eastAsia="lt-LT"/>
        </w:rPr>
        <w:t>S</w:t>
      </w:r>
      <w:r w:rsidR="00993565" w:rsidRPr="00AE55CE">
        <w:rPr>
          <w:bCs/>
          <w:lang w:eastAsia="lt-LT"/>
        </w:rPr>
        <w:t>avivaldybės</w:t>
      </w:r>
      <w:r w:rsidR="00993565" w:rsidRPr="00D36CD6">
        <w:rPr>
          <w:bCs/>
          <w:lang w:eastAsia="lt-LT"/>
        </w:rPr>
        <w:t xml:space="preserve"> biudžeto </w:t>
      </w:r>
      <w:r w:rsidR="00747F8D">
        <w:rPr>
          <w:bCs/>
          <w:lang w:eastAsia="lt-LT"/>
        </w:rPr>
        <w:t>–</w:t>
      </w:r>
      <w:r w:rsidR="00993565" w:rsidRPr="00D36CD6">
        <w:rPr>
          <w:bCs/>
          <w:lang w:eastAsia="lt-LT"/>
        </w:rPr>
        <w:t xml:space="preserve"> 32 058 eurai</w:t>
      </w:r>
      <w:r w:rsidR="00297296" w:rsidRPr="00D36CD6">
        <w:rPr>
          <w:bCs/>
          <w:lang w:eastAsia="lt-LT"/>
        </w:rPr>
        <w:t xml:space="preserve"> lėšų</w:t>
      </w:r>
      <w:r w:rsidR="00993565" w:rsidRPr="00D36CD6">
        <w:rPr>
          <w:bCs/>
          <w:lang w:eastAsia="lt-LT"/>
        </w:rPr>
        <w:t>. Paslauga nuo metų pradžios suteikta 171 asmeniui su negalia.</w:t>
      </w:r>
    </w:p>
    <w:p w14:paraId="4A933F79" w14:textId="1192ABCF" w:rsidR="002A2985" w:rsidRPr="00D36CD6" w:rsidRDefault="00B37E62">
      <w:pPr>
        <w:ind w:firstLine="720"/>
        <w:jc w:val="both"/>
        <w:rPr>
          <w:bCs/>
          <w:lang w:eastAsia="lt-LT"/>
        </w:rPr>
      </w:pPr>
      <w:r w:rsidRPr="00D36CD6">
        <w:rPr>
          <w:b/>
        </w:rPr>
        <w:t>Įgyvendinant plano priemonę</w:t>
      </w:r>
      <w:r w:rsidRPr="00D36CD6">
        <w:t xml:space="preserve"> </w:t>
      </w:r>
      <w:r w:rsidR="00747F8D">
        <w:t>„</w:t>
      </w:r>
      <w:r w:rsidRPr="00D36CD6">
        <w:t>Organizuoti asmeninės pagalbos teikimą negalią turintiems asmenims“</w:t>
      </w:r>
      <w:r w:rsidR="003F73BF" w:rsidRPr="00D36CD6">
        <w:t xml:space="preserve"> Plungės SPC </w:t>
      </w:r>
      <w:r w:rsidR="00993565" w:rsidRPr="00D36CD6">
        <w:t xml:space="preserve">asmenims su negalia </w:t>
      </w:r>
      <w:r w:rsidR="003F73BF" w:rsidRPr="00D36CD6">
        <w:t>organiz</w:t>
      </w:r>
      <w:r w:rsidR="00993565" w:rsidRPr="00D36CD6">
        <w:t xml:space="preserve">avo </w:t>
      </w:r>
      <w:r w:rsidR="003F73BF" w:rsidRPr="00D36CD6">
        <w:t>ir teik</w:t>
      </w:r>
      <w:r w:rsidR="00993565" w:rsidRPr="00D36CD6">
        <w:t>ė</w:t>
      </w:r>
      <w:r w:rsidR="003F73BF" w:rsidRPr="00D36CD6">
        <w:t xml:space="preserve"> asmeninės pagalbos paslaugas. </w:t>
      </w:r>
      <w:r w:rsidR="003F73BF" w:rsidRPr="00D36CD6">
        <w:rPr>
          <w:bCs/>
          <w:lang w:eastAsia="lt-LT"/>
        </w:rPr>
        <w:t xml:space="preserve">Pagal įvertintą paslaugos poreikį </w:t>
      </w:r>
      <w:r w:rsidR="00993565" w:rsidRPr="00D36CD6">
        <w:rPr>
          <w:bCs/>
          <w:lang w:eastAsia="lt-LT"/>
        </w:rPr>
        <w:t xml:space="preserve">asmeniui su negalia </w:t>
      </w:r>
      <w:r w:rsidR="003F73BF" w:rsidRPr="00D36CD6">
        <w:rPr>
          <w:bCs/>
          <w:lang w:eastAsia="lt-LT"/>
        </w:rPr>
        <w:t>asmeninis asistentas individualiai teikia pagalb</w:t>
      </w:r>
      <w:r w:rsidR="00993565" w:rsidRPr="00D36CD6">
        <w:rPr>
          <w:bCs/>
          <w:lang w:eastAsia="lt-LT"/>
        </w:rPr>
        <w:t>ą</w:t>
      </w:r>
      <w:r w:rsidR="00F5440D" w:rsidRPr="00D36CD6">
        <w:rPr>
          <w:bCs/>
          <w:lang w:eastAsia="lt-LT"/>
        </w:rPr>
        <w:t>:</w:t>
      </w:r>
      <w:r w:rsidR="003F73BF" w:rsidRPr="00D36CD6">
        <w:rPr>
          <w:bCs/>
          <w:lang w:eastAsia="lt-LT"/>
        </w:rPr>
        <w:t xml:space="preserve"> </w:t>
      </w:r>
      <w:r w:rsidR="00F5440D" w:rsidRPr="00D36CD6">
        <w:rPr>
          <w:bCs/>
          <w:lang w:eastAsia="lt-LT"/>
        </w:rPr>
        <w:t>k</w:t>
      </w:r>
      <w:r w:rsidR="003F73BF" w:rsidRPr="00D36CD6">
        <w:rPr>
          <w:bCs/>
          <w:lang w:eastAsia="lt-LT"/>
        </w:rPr>
        <w:t xml:space="preserve">artu atlieka darbus ir vykdo veiklas, kurių dėl negalios asmuo negali atlikti savarankiškai. Paslauga finansuojama iš </w:t>
      </w:r>
      <w:r w:rsidR="00F01E8C" w:rsidRPr="00D36CD6">
        <w:rPr>
          <w:bCs/>
          <w:lang w:eastAsia="lt-LT"/>
        </w:rPr>
        <w:t>v</w:t>
      </w:r>
      <w:r w:rsidR="003F73BF" w:rsidRPr="00D36CD6">
        <w:rPr>
          <w:bCs/>
          <w:lang w:eastAsia="lt-LT"/>
        </w:rPr>
        <w:t>alstybės biudžeto lėšų ir asmens pajamų.</w:t>
      </w:r>
      <w:r w:rsidR="00993565" w:rsidRPr="00D36CD6">
        <w:t xml:space="preserve"> </w:t>
      </w:r>
      <w:r w:rsidR="00993565" w:rsidRPr="00D36CD6">
        <w:rPr>
          <w:bCs/>
          <w:lang w:eastAsia="lt-LT"/>
        </w:rPr>
        <w:t xml:space="preserve">2023 metais paslaugai teikti panaudota 43 000 eurų valstybės biudžeto lėšų. Paslaugą teikė 5 asmeniniai asistentai ir ji suteikta 18 asmenų su negalia. </w:t>
      </w:r>
      <w:r w:rsidR="003F73BF" w:rsidRPr="00D36CD6">
        <w:rPr>
          <w:bCs/>
          <w:lang w:eastAsia="lt-LT"/>
        </w:rPr>
        <w:t xml:space="preserve"> </w:t>
      </w:r>
    </w:p>
    <w:p w14:paraId="7CA8802B" w14:textId="42D5DF51" w:rsidR="002F45B1" w:rsidRPr="00D36CD6" w:rsidRDefault="002A2985">
      <w:pPr>
        <w:ind w:firstLine="720"/>
        <w:jc w:val="both"/>
      </w:pPr>
      <w:r w:rsidRPr="002F480F">
        <w:rPr>
          <w:rFonts w:hint="eastAsia"/>
          <w:b/>
          <w:bCs/>
        </w:rPr>
        <w:t>Į</w:t>
      </w:r>
      <w:r w:rsidRPr="002F480F">
        <w:rPr>
          <w:b/>
          <w:bCs/>
        </w:rPr>
        <w:t>gyvendinant plano priemon</w:t>
      </w:r>
      <w:r w:rsidRPr="002F480F">
        <w:rPr>
          <w:rFonts w:hint="eastAsia"/>
          <w:b/>
          <w:bCs/>
        </w:rPr>
        <w:t>ę</w:t>
      </w:r>
      <w:r w:rsidRPr="002F480F">
        <w:t xml:space="preserve"> </w:t>
      </w:r>
      <w:r w:rsidR="00747F8D">
        <w:t>„</w:t>
      </w:r>
      <w:r w:rsidRPr="002F480F">
        <w:t xml:space="preserve">Dalyvauti Europos pagalbos labiausiai skurstantiems asmenims fondo projekto </w:t>
      </w:r>
      <w:r w:rsidRPr="002F480F">
        <w:rPr>
          <w:rFonts w:hint="eastAsia"/>
        </w:rPr>
        <w:t>„</w:t>
      </w:r>
      <w:r w:rsidRPr="002F480F">
        <w:t>Parama maisto produktais ir higienos prek</w:t>
      </w:r>
      <w:r w:rsidRPr="002F480F">
        <w:rPr>
          <w:rFonts w:hint="eastAsia"/>
        </w:rPr>
        <w:t>ė</w:t>
      </w:r>
      <w:r w:rsidRPr="002F480F">
        <w:t>mis II</w:t>
      </w:r>
      <w:r w:rsidRPr="002F480F">
        <w:rPr>
          <w:rFonts w:hint="eastAsia"/>
        </w:rPr>
        <w:t>“</w:t>
      </w:r>
      <w:r w:rsidRPr="002F480F">
        <w:t xml:space="preserve"> veikloje bei kitose prekybos centr</w:t>
      </w:r>
      <w:r w:rsidRPr="002F480F">
        <w:rPr>
          <w:rFonts w:hint="eastAsia"/>
        </w:rPr>
        <w:t>ų</w:t>
      </w:r>
      <w:r w:rsidRPr="002F480F">
        <w:t xml:space="preserve"> organizuojamose akcijose</w:t>
      </w:r>
      <w:r w:rsidRPr="002F480F">
        <w:rPr>
          <w:rFonts w:hint="eastAsia"/>
        </w:rPr>
        <w:t>“</w:t>
      </w:r>
      <w:r w:rsidRPr="002F480F">
        <w:t xml:space="preserve"> per 2023 metus 2 765 Savivaldyb</w:t>
      </w:r>
      <w:r w:rsidRPr="002F480F">
        <w:rPr>
          <w:rFonts w:hint="eastAsia"/>
        </w:rPr>
        <w:t>ė</w:t>
      </w:r>
      <w:r w:rsidRPr="002F480F">
        <w:t>s gyven</w:t>
      </w:r>
      <w:r w:rsidR="0095132C" w:rsidRPr="002F480F">
        <w:t xml:space="preserve">tojams </w:t>
      </w:r>
      <w:r w:rsidRPr="002F480F">
        <w:t>i</w:t>
      </w:r>
      <w:r w:rsidRPr="002F480F">
        <w:rPr>
          <w:rFonts w:hint="eastAsia"/>
        </w:rPr>
        <w:t>š</w:t>
      </w:r>
      <w:r w:rsidRPr="002F480F">
        <w:t>dalyta paramos (maisto produkt</w:t>
      </w:r>
      <w:r w:rsidRPr="002F480F">
        <w:rPr>
          <w:rFonts w:hint="eastAsia"/>
        </w:rPr>
        <w:t>ų</w:t>
      </w:r>
      <w:r w:rsidRPr="002F480F">
        <w:t xml:space="preserve"> ir higienos preki</w:t>
      </w:r>
      <w:r w:rsidRPr="002F480F">
        <w:rPr>
          <w:rFonts w:hint="eastAsia"/>
        </w:rPr>
        <w:t>ų</w:t>
      </w:r>
      <w:r w:rsidRPr="002F480F">
        <w:t>) u</w:t>
      </w:r>
      <w:r w:rsidRPr="002F480F">
        <w:rPr>
          <w:rFonts w:hint="eastAsia"/>
        </w:rPr>
        <w:t>ž</w:t>
      </w:r>
      <w:r w:rsidRPr="002F480F">
        <w:t xml:space="preserve"> 168 361,05 euro. Taip pat i</w:t>
      </w:r>
      <w:r w:rsidRPr="002F480F">
        <w:rPr>
          <w:rFonts w:hint="eastAsia"/>
        </w:rPr>
        <w:t>š</w:t>
      </w:r>
      <w:r w:rsidRPr="002F480F">
        <w:t xml:space="preserve"> ES projekto skirt</w:t>
      </w:r>
      <w:r w:rsidRPr="002F480F">
        <w:rPr>
          <w:rFonts w:hint="eastAsia"/>
        </w:rPr>
        <w:t>ų</w:t>
      </w:r>
      <w:r w:rsidRPr="002F480F">
        <w:t xml:space="preserve"> l</w:t>
      </w:r>
      <w:r w:rsidRPr="002F480F">
        <w:rPr>
          <w:rFonts w:hint="eastAsia"/>
        </w:rPr>
        <w:t>ėšų</w:t>
      </w:r>
      <w:r w:rsidRPr="002F480F">
        <w:t xml:space="preserve"> papildan</w:t>
      </w:r>
      <w:r w:rsidRPr="002F480F">
        <w:rPr>
          <w:rFonts w:hint="eastAsia"/>
        </w:rPr>
        <w:t>č</w:t>
      </w:r>
      <w:r w:rsidRPr="002F480F">
        <w:t>ioms veikloms tikslin</w:t>
      </w:r>
      <w:r w:rsidRPr="002F480F">
        <w:rPr>
          <w:rFonts w:hint="eastAsia"/>
        </w:rPr>
        <w:t>ė</w:t>
      </w:r>
      <w:r w:rsidRPr="002F480F">
        <w:t>s paramos gav</w:t>
      </w:r>
      <w:r w:rsidRPr="002F480F">
        <w:rPr>
          <w:rFonts w:hint="eastAsia"/>
        </w:rPr>
        <w:t>ė</w:t>
      </w:r>
      <w:r w:rsidRPr="002F480F">
        <w:t>jams organizuoti mokymai, edukacijos, i</w:t>
      </w:r>
      <w:r w:rsidRPr="002F480F">
        <w:rPr>
          <w:rFonts w:hint="eastAsia"/>
        </w:rPr>
        <w:t>š</w:t>
      </w:r>
      <w:r w:rsidRPr="002F480F">
        <w:t xml:space="preserve">vykos ir </w:t>
      </w:r>
      <w:proofErr w:type="spellStart"/>
      <w:r w:rsidRPr="002F480F">
        <w:t>kt</w:t>
      </w:r>
      <w:proofErr w:type="spellEnd"/>
      <w:r w:rsidRPr="002F480F">
        <w:t>. S</w:t>
      </w:r>
      <w:r w:rsidRPr="002F480F">
        <w:rPr>
          <w:rFonts w:hint="eastAsia"/>
        </w:rPr>
        <w:t>ė</w:t>
      </w:r>
      <w:r w:rsidRPr="002F480F">
        <w:t xml:space="preserve">kmingai </w:t>
      </w:r>
      <w:r w:rsidRPr="002F480F">
        <w:rPr>
          <w:rFonts w:hint="eastAsia"/>
        </w:rPr>
        <w:t>į</w:t>
      </w:r>
      <w:r w:rsidRPr="002F480F">
        <w:t>sisavintos papildom</w:t>
      </w:r>
      <w:r w:rsidRPr="002F480F">
        <w:rPr>
          <w:rFonts w:hint="eastAsia"/>
        </w:rPr>
        <w:t>ų</w:t>
      </w:r>
      <w:r w:rsidRPr="002F480F">
        <w:t>j</w:t>
      </w:r>
      <w:r w:rsidRPr="002F480F">
        <w:rPr>
          <w:rFonts w:hint="eastAsia"/>
        </w:rPr>
        <w:t>ų</w:t>
      </w:r>
      <w:r w:rsidRPr="002F480F">
        <w:t xml:space="preserve"> priemoni</w:t>
      </w:r>
      <w:r w:rsidRPr="002F480F">
        <w:rPr>
          <w:rFonts w:hint="eastAsia"/>
        </w:rPr>
        <w:t>ų</w:t>
      </w:r>
      <w:r w:rsidRPr="002F480F">
        <w:t xml:space="preserve"> </w:t>
      </w:r>
      <w:r w:rsidRPr="002F480F">
        <w:rPr>
          <w:rFonts w:hint="eastAsia"/>
        </w:rPr>
        <w:t>į</w:t>
      </w:r>
      <w:r w:rsidRPr="002F480F">
        <w:t>gyvendinimo l</w:t>
      </w:r>
      <w:r w:rsidRPr="002F480F">
        <w:rPr>
          <w:rFonts w:hint="eastAsia"/>
        </w:rPr>
        <w:t>ėš</w:t>
      </w:r>
      <w:r w:rsidRPr="002F480F">
        <w:t xml:space="preserve">os </w:t>
      </w:r>
      <w:r w:rsidRPr="002F480F">
        <w:rPr>
          <w:rFonts w:hint="eastAsia"/>
        </w:rPr>
        <w:t>–</w:t>
      </w:r>
      <w:r w:rsidRPr="002F480F">
        <w:t xml:space="preserve"> 20 626,91 euro. 2023 </w:t>
      </w:r>
      <w:proofErr w:type="spellStart"/>
      <w:r w:rsidRPr="002F480F">
        <w:t>m</w:t>
      </w:r>
      <w:proofErr w:type="spellEnd"/>
      <w:r w:rsidR="0095132C" w:rsidRPr="002F480F">
        <w:t>.</w:t>
      </w:r>
      <w:r w:rsidRPr="002F480F">
        <w:t xml:space="preserve"> gruod</w:t>
      </w:r>
      <w:r w:rsidRPr="002F480F">
        <w:rPr>
          <w:rFonts w:hint="eastAsia"/>
        </w:rPr>
        <w:t>ž</w:t>
      </w:r>
      <w:r w:rsidRPr="002F480F">
        <w:t xml:space="preserve">io 31 </w:t>
      </w:r>
      <w:proofErr w:type="spellStart"/>
      <w:r w:rsidRPr="002F480F">
        <w:t>d</w:t>
      </w:r>
      <w:proofErr w:type="spellEnd"/>
      <w:r w:rsidR="0095132C" w:rsidRPr="002F480F">
        <w:t>.</w:t>
      </w:r>
      <w:r w:rsidRPr="002F480F">
        <w:t xml:space="preserve"> ilgametis projektas u</w:t>
      </w:r>
      <w:r w:rsidRPr="002F480F">
        <w:rPr>
          <w:rFonts w:hint="eastAsia"/>
        </w:rPr>
        <w:t>ž</w:t>
      </w:r>
      <w:r w:rsidRPr="002F480F">
        <w:t>baigtas. Pasikeitus paramos</w:t>
      </w:r>
      <w:r w:rsidR="002F5D58" w:rsidRPr="002F480F">
        <w:t xml:space="preserve"> teikimo</w:t>
      </w:r>
      <w:r w:rsidRPr="002F480F">
        <w:t xml:space="preserve"> modeliui organizuotas sklandus per</w:t>
      </w:r>
      <w:r w:rsidRPr="002F480F">
        <w:rPr>
          <w:rFonts w:hint="eastAsia"/>
        </w:rPr>
        <w:t>ė</w:t>
      </w:r>
      <w:r w:rsidRPr="002F480F">
        <w:t>jimas nuo fizinio paramos paket</w:t>
      </w:r>
      <w:r w:rsidRPr="002F480F">
        <w:rPr>
          <w:rFonts w:hint="eastAsia"/>
        </w:rPr>
        <w:t>ų</w:t>
      </w:r>
      <w:r w:rsidRPr="002F480F">
        <w:t xml:space="preserve"> </w:t>
      </w:r>
      <w:r w:rsidR="00C82DAC" w:rsidRPr="002F480F">
        <w:t xml:space="preserve">asmenims </w:t>
      </w:r>
      <w:r w:rsidRPr="002F480F">
        <w:t>dalijimo prie paramai skirt</w:t>
      </w:r>
      <w:r w:rsidRPr="002F480F">
        <w:rPr>
          <w:rFonts w:hint="eastAsia"/>
        </w:rPr>
        <w:t>ų</w:t>
      </w:r>
      <w:r w:rsidRPr="002F480F">
        <w:t xml:space="preserve"> l</w:t>
      </w:r>
      <w:r w:rsidRPr="002F480F">
        <w:rPr>
          <w:rFonts w:hint="eastAsia"/>
        </w:rPr>
        <w:t>ėšų</w:t>
      </w:r>
      <w:r w:rsidRPr="002F480F">
        <w:t xml:space="preserve"> pervedimo </w:t>
      </w:r>
      <w:r w:rsidRPr="002F480F">
        <w:rPr>
          <w:rFonts w:hint="eastAsia"/>
        </w:rPr>
        <w:t>į</w:t>
      </w:r>
      <w:r w:rsidRPr="002F480F">
        <w:t xml:space="preserve"> socialines korteles.</w:t>
      </w:r>
      <w:r w:rsidRPr="00D36CD6">
        <w:t xml:space="preserve"> </w:t>
      </w:r>
    </w:p>
    <w:p w14:paraId="67DDB9FB" w14:textId="6CAAEF55" w:rsidR="002F45B1" w:rsidRPr="002F480F" w:rsidRDefault="002F45B1">
      <w:pPr>
        <w:ind w:firstLine="720"/>
        <w:jc w:val="both"/>
      </w:pPr>
      <w:r w:rsidRPr="002F480F">
        <w:rPr>
          <w:rFonts w:hint="eastAsia"/>
          <w:b/>
          <w:bCs/>
        </w:rPr>
        <w:t>Į</w:t>
      </w:r>
      <w:r w:rsidRPr="002F480F">
        <w:rPr>
          <w:b/>
          <w:bCs/>
        </w:rPr>
        <w:t>gyvendinant plano priemon</w:t>
      </w:r>
      <w:r w:rsidRPr="002F480F">
        <w:rPr>
          <w:rFonts w:hint="eastAsia"/>
          <w:b/>
          <w:bCs/>
        </w:rPr>
        <w:t>ę</w:t>
      </w:r>
      <w:r w:rsidRPr="002F480F">
        <w:t xml:space="preserve"> </w:t>
      </w:r>
      <w:r w:rsidRPr="002F480F">
        <w:rPr>
          <w:rFonts w:hint="eastAsia"/>
        </w:rPr>
        <w:t>„Į</w:t>
      </w:r>
      <w:r w:rsidRPr="002F480F">
        <w:t xml:space="preserve">gyvendinti </w:t>
      </w:r>
      <w:r w:rsidRPr="002F480F">
        <w:rPr>
          <w:rFonts w:hint="eastAsia"/>
        </w:rPr>
        <w:t>„</w:t>
      </w:r>
      <w:r w:rsidRPr="002F480F">
        <w:t>Kompleksin</w:t>
      </w:r>
      <w:r w:rsidRPr="002F480F">
        <w:rPr>
          <w:rFonts w:hint="eastAsia"/>
        </w:rPr>
        <w:t>ė</w:t>
      </w:r>
      <w:r w:rsidRPr="002F480F">
        <w:t>s paslaugos (KOPA)</w:t>
      </w:r>
      <w:r w:rsidRPr="002F480F">
        <w:rPr>
          <w:rFonts w:hint="eastAsia"/>
        </w:rPr>
        <w:t>“</w:t>
      </w:r>
      <w:r w:rsidRPr="002F480F">
        <w:t xml:space="preserve"> projekt</w:t>
      </w:r>
      <w:r w:rsidRPr="002F480F">
        <w:rPr>
          <w:rFonts w:hint="eastAsia"/>
        </w:rPr>
        <w:t>ą“</w:t>
      </w:r>
      <w:r w:rsidR="005052AE" w:rsidRPr="00D36CD6">
        <w:t xml:space="preserve"> </w:t>
      </w:r>
      <w:r w:rsidR="005052AE" w:rsidRPr="0072607E">
        <w:t xml:space="preserve">Plungės </w:t>
      </w:r>
      <w:r w:rsidR="00D52F4E" w:rsidRPr="0097742E">
        <w:t>KC</w:t>
      </w:r>
      <w:r w:rsidR="005052AE" w:rsidRPr="0097742E">
        <w:t xml:space="preserve"> </w:t>
      </w:r>
      <w:r w:rsidR="007C1AB5" w:rsidRPr="0097742E">
        <w:t xml:space="preserve">pagal projektą </w:t>
      </w:r>
      <w:r w:rsidR="005052AE" w:rsidRPr="002F480F">
        <w:t xml:space="preserve">Bendruomeniniuose </w:t>
      </w:r>
      <w:r w:rsidR="005052AE" w:rsidRPr="002F480F">
        <w:rPr>
          <w:rFonts w:hint="eastAsia"/>
        </w:rPr>
        <w:t>š</w:t>
      </w:r>
      <w:r w:rsidR="005052AE" w:rsidRPr="002F480F">
        <w:t>eimos namuose prad</w:t>
      </w:r>
      <w:r w:rsidR="005052AE" w:rsidRPr="002F480F">
        <w:rPr>
          <w:rFonts w:hint="eastAsia"/>
        </w:rPr>
        <w:t>ė</w:t>
      </w:r>
      <w:r w:rsidR="005052AE" w:rsidRPr="002F480F">
        <w:t xml:space="preserve">jo organizuoti ir teikti reikalingas kompleksines paslaugas </w:t>
      </w:r>
      <w:r w:rsidR="005052AE" w:rsidRPr="002F480F">
        <w:rPr>
          <w:rFonts w:hint="eastAsia"/>
        </w:rPr>
        <w:t>š</w:t>
      </w:r>
      <w:r w:rsidR="005052AE" w:rsidRPr="002F480F">
        <w:t>eimoms Savivaldyb</w:t>
      </w:r>
      <w:r w:rsidR="005052AE" w:rsidRPr="002F480F">
        <w:rPr>
          <w:rFonts w:hint="eastAsia"/>
        </w:rPr>
        <w:t>ė</w:t>
      </w:r>
      <w:r w:rsidR="005052AE" w:rsidRPr="002F480F">
        <w:t>je.</w:t>
      </w:r>
      <w:r w:rsidR="007C1AB5" w:rsidRPr="002F480F">
        <w:t xml:space="preserve"> Projektas prasid</w:t>
      </w:r>
      <w:r w:rsidR="007C1AB5" w:rsidRPr="002F480F">
        <w:rPr>
          <w:rFonts w:hint="eastAsia"/>
        </w:rPr>
        <w:t>ė</w:t>
      </w:r>
      <w:r w:rsidR="007C1AB5" w:rsidRPr="002F480F">
        <w:t>jo 2023 met</w:t>
      </w:r>
      <w:r w:rsidR="007C1AB5" w:rsidRPr="002F480F">
        <w:rPr>
          <w:rFonts w:hint="eastAsia"/>
        </w:rPr>
        <w:t>ų</w:t>
      </w:r>
      <w:r w:rsidR="007C1AB5" w:rsidRPr="002F480F">
        <w:t xml:space="preserve"> prad</w:t>
      </w:r>
      <w:r w:rsidR="007C1AB5" w:rsidRPr="002F480F">
        <w:rPr>
          <w:rFonts w:hint="eastAsia"/>
        </w:rPr>
        <w:t>ž</w:t>
      </w:r>
      <w:r w:rsidR="007C1AB5" w:rsidRPr="002F480F">
        <w:t>ioje, fakti</w:t>
      </w:r>
      <w:r w:rsidR="007C1AB5" w:rsidRPr="002F480F">
        <w:rPr>
          <w:rFonts w:hint="eastAsia"/>
        </w:rPr>
        <w:t>š</w:t>
      </w:r>
      <w:r w:rsidR="007C1AB5" w:rsidRPr="002F480F">
        <w:t xml:space="preserve">kai paslaugos </w:t>
      </w:r>
      <w:r w:rsidR="00F764C6" w:rsidRPr="002F480F">
        <w:t>bendruomen</w:t>
      </w:r>
      <w:r w:rsidR="00F764C6" w:rsidRPr="002F480F">
        <w:rPr>
          <w:rFonts w:hint="eastAsia"/>
        </w:rPr>
        <w:t>ė</w:t>
      </w:r>
      <w:r w:rsidR="00F764C6" w:rsidRPr="002F480F">
        <w:t xml:space="preserve">s nariams </w:t>
      </w:r>
      <w:r w:rsidR="007C1AB5" w:rsidRPr="002F480F">
        <w:t>pr</w:t>
      </w:r>
      <w:r w:rsidR="00F764C6" w:rsidRPr="002F480F">
        <w:t>ad</w:t>
      </w:r>
      <w:r w:rsidR="00F764C6" w:rsidRPr="002F480F">
        <w:rPr>
          <w:rFonts w:hint="eastAsia"/>
        </w:rPr>
        <w:t>ė</w:t>
      </w:r>
      <w:r w:rsidR="00F764C6" w:rsidRPr="002F480F">
        <w:t>tos teikti</w:t>
      </w:r>
      <w:r w:rsidR="007C1AB5" w:rsidRPr="002F480F">
        <w:t xml:space="preserve"> 2023 met</w:t>
      </w:r>
      <w:r w:rsidR="007C1AB5" w:rsidRPr="002F480F">
        <w:rPr>
          <w:rFonts w:hint="eastAsia"/>
        </w:rPr>
        <w:t>ų</w:t>
      </w:r>
      <w:r w:rsidR="007C1AB5" w:rsidRPr="002F480F">
        <w:t xml:space="preserve"> ru</w:t>
      </w:r>
      <w:r w:rsidR="00F764C6" w:rsidRPr="002F480F">
        <w:t>gs</w:t>
      </w:r>
      <w:r w:rsidR="00F764C6" w:rsidRPr="002F480F">
        <w:rPr>
          <w:rFonts w:hint="eastAsia"/>
        </w:rPr>
        <w:t>ė</w:t>
      </w:r>
      <w:r w:rsidR="00F764C6" w:rsidRPr="002F480F">
        <w:t>jo</w:t>
      </w:r>
      <w:r w:rsidR="007C1AB5" w:rsidRPr="002F480F">
        <w:t xml:space="preserve"> m</w:t>
      </w:r>
      <w:r w:rsidR="007C1AB5" w:rsidRPr="002F480F">
        <w:rPr>
          <w:rFonts w:hint="eastAsia"/>
        </w:rPr>
        <w:t>ė</w:t>
      </w:r>
      <w:r w:rsidR="007C1AB5" w:rsidRPr="002F480F">
        <w:t>nes</w:t>
      </w:r>
      <w:r w:rsidR="007C1AB5" w:rsidRPr="002F480F">
        <w:rPr>
          <w:rFonts w:hint="eastAsia"/>
        </w:rPr>
        <w:t>į</w:t>
      </w:r>
      <w:r w:rsidR="007C1AB5" w:rsidRPr="002F480F">
        <w:t xml:space="preserve">. Per </w:t>
      </w:r>
      <w:r w:rsidR="00F764C6" w:rsidRPr="002F480F">
        <w:t>kelis pra</w:t>
      </w:r>
      <w:r w:rsidR="00F764C6" w:rsidRPr="002F480F">
        <w:rPr>
          <w:rFonts w:hint="eastAsia"/>
        </w:rPr>
        <w:t>ė</w:t>
      </w:r>
      <w:r w:rsidR="00F764C6" w:rsidRPr="002F480F">
        <w:t>jusi</w:t>
      </w:r>
      <w:r w:rsidR="00F764C6" w:rsidRPr="002F480F">
        <w:rPr>
          <w:rFonts w:hint="eastAsia"/>
        </w:rPr>
        <w:t>ų</w:t>
      </w:r>
      <w:r w:rsidR="00F764C6" w:rsidRPr="002F480F">
        <w:t xml:space="preserve"> met</w:t>
      </w:r>
      <w:r w:rsidR="00F764C6" w:rsidRPr="002F480F">
        <w:rPr>
          <w:rFonts w:hint="eastAsia"/>
        </w:rPr>
        <w:t>ų</w:t>
      </w:r>
      <w:r w:rsidR="00F764C6" w:rsidRPr="002F480F">
        <w:t xml:space="preserve"> m</w:t>
      </w:r>
      <w:r w:rsidR="00F764C6" w:rsidRPr="002F480F">
        <w:rPr>
          <w:rFonts w:hint="eastAsia"/>
        </w:rPr>
        <w:t>ė</w:t>
      </w:r>
      <w:r w:rsidR="00F764C6" w:rsidRPr="002F480F">
        <w:t>nesius Savivaldyb</w:t>
      </w:r>
      <w:r w:rsidR="00F764C6" w:rsidRPr="002F480F">
        <w:rPr>
          <w:rFonts w:hint="eastAsia"/>
        </w:rPr>
        <w:t>ė</w:t>
      </w:r>
      <w:r w:rsidR="00F764C6" w:rsidRPr="002F480F">
        <w:t>s gyventojams suteiktos individualios ir grupin</w:t>
      </w:r>
      <w:r w:rsidR="00F764C6" w:rsidRPr="002F480F">
        <w:rPr>
          <w:rFonts w:hint="eastAsia"/>
        </w:rPr>
        <w:t>ė</w:t>
      </w:r>
      <w:r w:rsidR="00F764C6" w:rsidRPr="002F480F">
        <w:t>s psichologo konsultacijos, vyko savitarpio pagalbos grup</w:t>
      </w:r>
      <w:r w:rsidR="00F764C6" w:rsidRPr="002F480F">
        <w:rPr>
          <w:rFonts w:hint="eastAsia"/>
        </w:rPr>
        <w:t>ė</w:t>
      </w:r>
      <w:r w:rsidR="00F764C6" w:rsidRPr="002F480F">
        <w:t>s, socialini</w:t>
      </w:r>
      <w:r w:rsidR="00F764C6" w:rsidRPr="002F480F">
        <w:rPr>
          <w:rFonts w:hint="eastAsia"/>
        </w:rPr>
        <w:t>ų</w:t>
      </w:r>
      <w:r w:rsidR="00F764C6" w:rsidRPr="002F480F">
        <w:t xml:space="preserve"> </w:t>
      </w:r>
      <w:r w:rsidR="00F764C6" w:rsidRPr="002F480F">
        <w:rPr>
          <w:rFonts w:hint="eastAsia"/>
        </w:rPr>
        <w:t>į</w:t>
      </w:r>
      <w:r w:rsidR="00F764C6" w:rsidRPr="002F480F">
        <w:t>g</w:t>
      </w:r>
      <w:r w:rsidR="00F764C6" w:rsidRPr="002F480F">
        <w:rPr>
          <w:rFonts w:hint="eastAsia"/>
        </w:rPr>
        <w:t>ū</w:t>
      </w:r>
      <w:r w:rsidR="00F764C6" w:rsidRPr="002F480F">
        <w:t>d</w:t>
      </w:r>
      <w:r w:rsidR="00F764C6" w:rsidRPr="002F480F">
        <w:rPr>
          <w:rFonts w:hint="eastAsia"/>
        </w:rPr>
        <w:t>ž</w:t>
      </w:r>
      <w:r w:rsidR="00F764C6" w:rsidRPr="002F480F">
        <w:t>i</w:t>
      </w:r>
      <w:r w:rsidR="00F764C6" w:rsidRPr="002F480F">
        <w:rPr>
          <w:rFonts w:hint="eastAsia"/>
        </w:rPr>
        <w:t>ų</w:t>
      </w:r>
      <w:r w:rsidR="00F764C6" w:rsidRPr="002F480F">
        <w:t xml:space="preserve"> ugdymas vaikams ir paaugliams, t</w:t>
      </w:r>
      <w:r w:rsidR="00F764C6" w:rsidRPr="002F480F">
        <w:rPr>
          <w:rFonts w:hint="eastAsia"/>
        </w:rPr>
        <w:t>ė</w:t>
      </w:r>
      <w:r w:rsidR="00F764C6" w:rsidRPr="002F480F">
        <w:t>vyst</w:t>
      </w:r>
      <w:r w:rsidR="00F764C6" w:rsidRPr="002F480F">
        <w:rPr>
          <w:rFonts w:hint="eastAsia"/>
        </w:rPr>
        <w:t>ė</w:t>
      </w:r>
      <w:r w:rsidR="00F764C6" w:rsidRPr="002F480F">
        <w:t xml:space="preserve">s </w:t>
      </w:r>
      <w:r w:rsidR="00F764C6" w:rsidRPr="002F480F">
        <w:rPr>
          <w:rFonts w:hint="eastAsia"/>
        </w:rPr>
        <w:t>į</w:t>
      </w:r>
      <w:r w:rsidR="00F764C6" w:rsidRPr="002F480F">
        <w:t>g</w:t>
      </w:r>
      <w:r w:rsidR="00F764C6" w:rsidRPr="002F480F">
        <w:rPr>
          <w:rFonts w:hint="eastAsia"/>
        </w:rPr>
        <w:t>ū</w:t>
      </w:r>
      <w:r w:rsidR="00F764C6" w:rsidRPr="002F480F">
        <w:t>d</w:t>
      </w:r>
      <w:r w:rsidR="00F764C6" w:rsidRPr="002F480F">
        <w:rPr>
          <w:rFonts w:hint="eastAsia"/>
        </w:rPr>
        <w:t>ž</w:t>
      </w:r>
      <w:r w:rsidR="00F764C6" w:rsidRPr="002F480F">
        <w:t>i</w:t>
      </w:r>
      <w:r w:rsidR="00F764C6" w:rsidRPr="002F480F">
        <w:rPr>
          <w:rFonts w:hint="eastAsia"/>
        </w:rPr>
        <w:t>ų</w:t>
      </w:r>
      <w:r w:rsidR="00F764C6" w:rsidRPr="002F480F">
        <w:t xml:space="preserve"> mokymai, </w:t>
      </w:r>
      <w:r w:rsidR="00F764C6" w:rsidRPr="002F480F">
        <w:rPr>
          <w:rFonts w:hint="eastAsia"/>
        </w:rPr>
        <w:t>š</w:t>
      </w:r>
      <w:r w:rsidR="00F764C6" w:rsidRPr="002F480F">
        <w:t xml:space="preserve">eimos </w:t>
      </w:r>
      <w:proofErr w:type="spellStart"/>
      <w:r w:rsidR="00F764C6" w:rsidRPr="002F480F">
        <w:t>mediacija</w:t>
      </w:r>
      <w:proofErr w:type="spellEnd"/>
      <w:r w:rsidR="008C5D85" w:rsidRPr="002F480F">
        <w:t>.</w:t>
      </w:r>
      <w:r w:rsidR="00F764C6" w:rsidRPr="002F480F">
        <w:t xml:space="preserve"> </w:t>
      </w:r>
      <w:r w:rsidR="008C5D85" w:rsidRPr="002F480F">
        <w:t>I</w:t>
      </w:r>
      <w:r w:rsidR="00F764C6" w:rsidRPr="002F480F">
        <w:rPr>
          <w:rFonts w:hint="eastAsia"/>
        </w:rPr>
        <w:t>š</w:t>
      </w:r>
      <w:r w:rsidR="00F764C6" w:rsidRPr="002F480F">
        <w:t xml:space="preserve"> viso projektines paslaugas gavo 74 asmenys 523 kartus. Projektas yra finansuojamas i</w:t>
      </w:r>
      <w:r w:rsidR="00F764C6" w:rsidRPr="002F480F">
        <w:rPr>
          <w:rFonts w:hint="eastAsia"/>
        </w:rPr>
        <w:t>š</w:t>
      </w:r>
      <w:r w:rsidR="00F764C6" w:rsidRPr="002F480F">
        <w:t xml:space="preserve"> ES strukt</w:t>
      </w:r>
      <w:r w:rsidR="00F764C6" w:rsidRPr="002F480F">
        <w:rPr>
          <w:rFonts w:hint="eastAsia"/>
        </w:rPr>
        <w:t>ū</w:t>
      </w:r>
      <w:r w:rsidR="00F764C6" w:rsidRPr="002F480F">
        <w:t>rini</w:t>
      </w:r>
      <w:r w:rsidR="00F764C6" w:rsidRPr="002F480F">
        <w:rPr>
          <w:rFonts w:hint="eastAsia"/>
        </w:rPr>
        <w:t>ų</w:t>
      </w:r>
      <w:r w:rsidR="00F764C6" w:rsidRPr="002F480F">
        <w:t xml:space="preserve"> fond</w:t>
      </w:r>
      <w:r w:rsidR="00F764C6" w:rsidRPr="002F480F">
        <w:rPr>
          <w:rFonts w:hint="eastAsia"/>
        </w:rPr>
        <w:t>ų</w:t>
      </w:r>
      <w:r w:rsidR="00F764C6" w:rsidRPr="002F480F">
        <w:t xml:space="preserve"> paramos (85 </w:t>
      </w:r>
      <w:proofErr w:type="spellStart"/>
      <w:r w:rsidR="00F764C6" w:rsidRPr="002F480F">
        <w:t>proc</w:t>
      </w:r>
      <w:proofErr w:type="spellEnd"/>
      <w:r w:rsidR="00F764C6" w:rsidRPr="002F480F">
        <w:t>.) l</w:t>
      </w:r>
      <w:r w:rsidR="00F764C6" w:rsidRPr="002F480F">
        <w:rPr>
          <w:rFonts w:hint="eastAsia"/>
        </w:rPr>
        <w:t>ėšų</w:t>
      </w:r>
      <w:r w:rsidR="00F764C6" w:rsidRPr="002F480F">
        <w:t xml:space="preserve"> bei valstyb</w:t>
      </w:r>
      <w:r w:rsidR="00F764C6" w:rsidRPr="002F480F">
        <w:rPr>
          <w:rFonts w:hint="eastAsia"/>
        </w:rPr>
        <w:t>ė</w:t>
      </w:r>
      <w:r w:rsidR="00F764C6" w:rsidRPr="002F480F">
        <w:t>s biud</w:t>
      </w:r>
      <w:r w:rsidR="00F764C6" w:rsidRPr="002F480F">
        <w:rPr>
          <w:rFonts w:hint="eastAsia"/>
        </w:rPr>
        <w:t>ž</w:t>
      </w:r>
      <w:r w:rsidR="00F764C6" w:rsidRPr="002F480F">
        <w:t xml:space="preserve">eto (15 </w:t>
      </w:r>
      <w:proofErr w:type="spellStart"/>
      <w:r w:rsidR="00F764C6" w:rsidRPr="002F480F">
        <w:t>proc</w:t>
      </w:r>
      <w:proofErr w:type="spellEnd"/>
      <w:r w:rsidR="00F764C6" w:rsidRPr="002F480F">
        <w:t>.) l</w:t>
      </w:r>
      <w:r w:rsidR="00F764C6" w:rsidRPr="002F480F">
        <w:rPr>
          <w:rFonts w:hint="eastAsia"/>
        </w:rPr>
        <w:t>ėšų</w:t>
      </w:r>
      <w:r w:rsidR="00F764C6" w:rsidRPr="002F480F">
        <w:t>. I</w:t>
      </w:r>
      <w:r w:rsidR="00F764C6" w:rsidRPr="002F480F">
        <w:rPr>
          <w:rFonts w:hint="eastAsia"/>
        </w:rPr>
        <w:t>š</w:t>
      </w:r>
      <w:r w:rsidR="00F764C6" w:rsidRPr="002F480F">
        <w:t xml:space="preserve"> vis</w:t>
      </w:r>
      <w:r w:rsidR="008C5D85" w:rsidRPr="002F480F">
        <w:t>o</w:t>
      </w:r>
      <w:r w:rsidR="00F764C6" w:rsidRPr="002F480F">
        <w:t xml:space="preserve"> 2023 metais jo </w:t>
      </w:r>
      <w:r w:rsidR="00F764C6" w:rsidRPr="002F480F">
        <w:rPr>
          <w:rFonts w:hint="eastAsia"/>
        </w:rPr>
        <w:t>į</w:t>
      </w:r>
      <w:r w:rsidR="00F764C6" w:rsidRPr="002F480F">
        <w:t>gyvendinimui panaudot</w:t>
      </w:r>
      <w:r w:rsidR="008C5D85" w:rsidRPr="002F480F">
        <w:t>a</w:t>
      </w:r>
      <w:r w:rsidR="00F764C6" w:rsidRPr="002F480F">
        <w:t xml:space="preserve"> 10 352 eurai projekt</w:t>
      </w:r>
      <w:r w:rsidR="008C5D85" w:rsidRPr="002F480F">
        <w:t>ui skirt</w:t>
      </w:r>
      <w:r w:rsidR="008C5D85" w:rsidRPr="002F480F">
        <w:rPr>
          <w:rFonts w:hint="eastAsia"/>
        </w:rPr>
        <w:t>ų</w:t>
      </w:r>
      <w:r w:rsidR="00F764C6" w:rsidRPr="002F480F">
        <w:t xml:space="preserve"> l</w:t>
      </w:r>
      <w:r w:rsidR="00F764C6" w:rsidRPr="002F480F">
        <w:rPr>
          <w:rFonts w:hint="eastAsia"/>
        </w:rPr>
        <w:t>ėšų</w:t>
      </w:r>
      <w:r w:rsidR="00F764C6" w:rsidRPr="002F480F">
        <w:t xml:space="preserve">. </w:t>
      </w:r>
    </w:p>
    <w:p w14:paraId="3D7665F7" w14:textId="62E5CDB9" w:rsidR="00DF7565" w:rsidRPr="00D36CD6" w:rsidRDefault="009F620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color w:val="FF0000"/>
          <w:lang w:eastAsia="lt-LT"/>
        </w:rPr>
      </w:pPr>
      <w:r w:rsidRPr="00D36CD6">
        <w:rPr>
          <w:b/>
        </w:rPr>
        <w:t>Įgyvendinant plano priemonę</w:t>
      </w:r>
      <w:r w:rsidRPr="00D36CD6">
        <w:t xml:space="preserve"> </w:t>
      </w:r>
      <w:r w:rsidR="00747F8D">
        <w:t>„</w:t>
      </w:r>
      <w:r w:rsidRPr="00D36CD6">
        <w:rPr>
          <w:lang w:eastAsia="lt-LT"/>
        </w:rPr>
        <w:t>Organizuoti paslaugų teikimą mažiau galimybių turinčiam jaunimui“</w:t>
      </w:r>
      <w:r w:rsidR="00AE55CE">
        <w:rPr>
          <w:lang w:eastAsia="lt-LT"/>
        </w:rPr>
        <w:t>,</w:t>
      </w:r>
      <w:r w:rsidRPr="00D36CD6">
        <w:rPr>
          <w:lang w:eastAsia="lt-LT"/>
        </w:rPr>
        <w:t xml:space="preserve"> </w:t>
      </w:r>
      <w:r w:rsidRPr="0072607E">
        <w:rPr>
          <w:lang w:eastAsia="lt-LT"/>
        </w:rPr>
        <w:t xml:space="preserve">Plungės </w:t>
      </w:r>
      <w:r w:rsidRPr="0097742E">
        <w:rPr>
          <w:lang w:eastAsia="lt-LT"/>
        </w:rPr>
        <w:t>atviras jaunimo centras teik</w:t>
      </w:r>
      <w:r w:rsidR="000827D2" w:rsidRPr="0097742E">
        <w:rPr>
          <w:lang w:eastAsia="lt-LT"/>
        </w:rPr>
        <w:t>ė</w:t>
      </w:r>
      <w:r w:rsidRPr="0097742E">
        <w:rPr>
          <w:lang w:eastAsia="lt-LT"/>
        </w:rPr>
        <w:t xml:space="preserve"> </w:t>
      </w:r>
      <w:r w:rsidR="000827D2" w:rsidRPr="004E708C">
        <w:rPr>
          <w:lang w:eastAsia="lt-LT"/>
        </w:rPr>
        <w:t>preven</w:t>
      </w:r>
      <w:r w:rsidR="00DF7565" w:rsidRPr="00AE55CE">
        <w:rPr>
          <w:lang w:eastAsia="lt-LT"/>
        </w:rPr>
        <w:t>cinėms</w:t>
      </w:r>
      <w:r w:rsidR="000827D2" w:rsidRPr="00D36CD6">
        <w:rPr>
          <w:lang w:eastAsia="lt-LT"/>
        </w:rPr>
        <w:t xml:space="preserve"> socialinėms paslaugoms priskirtas </w:t>
      </w:r>
      <w:r w:rsidR="00DF7565" w:rsidRPr="00D36CD6">
        <w:rPr>
          <w:lang w:eastAsia="lt-LT"/>
        </w:rPr>
        <w:t>p</w:t>
      </w:r>
      <w:r w:rsidR="000827D2" w:rsidRPr="00D36CD6">
        <w:rPr>
          <w:lang w:eastAsia="lt-LT"/>
        </w:rPr>
        <w:t>aslaugas</w:t>
      </w:r>
      <w:r w:rsidR="003434BC" w:rsidRPr="00D36CD6">
        <w:rPr>
          <w:lang w:eastAsia="lt-LT"/>
        </w:rPr>
        <w:t xml:space="preserve"> </w:t>
      </w:r>
      <w:r w:rsidR="00747F8D">
        <w:rPr>
          <w:lang w:eastAsia="lt-LT"/>
        </w:rPr>
        <w:t>–</w:t>
      </w:r>
      <w:r w:rsidR="000827D2" w:rsidRPr="00D36CD6">
        <w:rPr>
          <w:lang w:eastAsia="lt-LT"/>
        </w:rPr>
        <w:t xml:space="preserve"> </w:t>
      </w:r>
      <w:r w:rsidRPr="00D36CD6">
        <w:rPr>
          <w:lang w:eastAsia="lt-LT"/>
        </w:rPr>
        <w:t>atvir</w:t>
      </w:r>
      <w:r w:rsidR="000827D2" w:rsidRPr="00D36CD6">
        <w:rPr>
          <w:lang w:eastAsia="lt-LT"/>
        </w:rPr>
        <w:t>asis</w:t>
      </w:r>
      <w:r w:rsidRPr="00D36CD6">
        <w:rPr>
          <w:lang w:eastAsia="lt-LT"/>
        </w:rPr>
        <w:t xml:space="preserve"> darb</w:t>
      </w:r>
      <w:r w:rsidR="000827D2" w:rsidRPr="00D36CD6">
        <w:rPr>
          <w:lang w:eastAsia="lt-LT"/>
        </w:rPr>
        <w:t>as</w:t>
      </w:r>
      <w:r w:rsidRPr="00D36CD6">
        <w:rPr>
          <w:lang w:eastAsia="lt-LT"/>
        </w:rPr>
        <w:t xml:space="preserve"> ir mobi</w:t>
      </w:r>
      <w:r w:rsidR="00F01E8C" w:rsidRPr="00D36CD6">
        <w:rPr>
          <w:lang w:eastAsia="lt-LT"/>
        </w:rPr>
        <w:t>lusi</w:t>
      </w:r>
      <w:r w:rsidRPr="00D36CD6">
        <w:rPr>
          <w:lang w:eastAsia="lt-LT"/>
        </w:rPr>
        <w:t>s darb</w:t>
      </w:r>
      <w:r w:rsidR="003434BC" w:rsidRPr="00D36CD6">
        <w:rPr>
          <w:lang w:eastAsia="lt-LT"/>
        </w:rPr>
        <w:t>as</w:t>
      </w:r>
      <w:r w:rsidRPr="00D36CD6">
        <w:rPr>
          <w:lang w:eastAsia="lt-LT"/>
        </w:rPr>
        <w:t xml:space="preserve"> su jaunimu</w:t>
      </w:r>
      <w:r w:rsidR="00DF7565" w:rsidRPr="00D36CD6">
        <w:rPr>
          <w:lang w:eastAsia="lt-LT"/>
        </w:rPr>
        <w:t>, t.</w:t>
      </w:r>
      <w:r w:rsidR="00747F8D">
        <w:rPr>
          <w:lang w:eastAsia="lt-LT"/>
        </w:rPr>
        <w:t xml:space="preserve"> </w:t>
      </w:r>
      <w:r w:rsidR="00DF7565" w:rsidRPr="00D36CD6">
        <w:rPr>
          <w:lang w:eastAsia="lt-LT"/>
        </w:rPr>
        <w:t>y.</w:t>
      </w:r>
      <w:r w:rsidRPr="00D36CD6">
        <w:rPr>
          <w:lang w:eastAsia="lt-LT"/>
        </w:rPr>
        <w:t xml:space="preserve"> paslaug</w:t>
      </w:r>
      <w:r w:rsidR="003434BC" w:rsidRPr="00D36CD6">
        <w:rPr>
          <w:lang w:eastAsia="lt-LT"/>
        </w:rPr>
        <w:t>o</w:t>
      </w:r>
      <w:r w:rsidRPr="00D36CD6">
        <w:rPr>
          <w:lang w:eastAsia="lt-LT"/>
        </w:rPr>
        <w:t>s 14</w:t>
      </w:r>
      <w:r w:rsidR="00747F8D">
        <w:rPr>
          <w:lang w:eastAsia="lt-LT"/>
        </w:rPr>
        <w:t>–</w:t>
      </w:r>
      <w:r w:rsidRPr="00D36CD6">
        <w:rPr>
          <w:lang w:eastAsia="lt-LT"/>
        </w:rPr>
        <w:t>29 metų jaunuoliams ugdant asmenines ir socialines kompetencijas, motyvuo</w:t>
      </w:r>
      <w:r w:rsidR="003434BC" w:rsidRPr="00D36CD6">
        <w:rPr>
          <w:lang w:eastAsia="lt-LT"/>
        </w:rPr>
        <w:t>jan</w:t>
      </w:r>
      <w:r w:rsidRPr="00D36CD6">
        <w:rPr>
          <w:lang w:eastAsia="lt-LT"/>
        </w:rPr>
        <w:t>t dalyvauti jų interesus atitinkančioje veikloje.</w:t>
      </w:r>
      <w:r w:rsidR="00234CC1" w:rsidRPr="00D36CD6">
        <w:rPr>
          <w:bCs/>
          <w:spacing w:val="-5"/>
        </w:rPr>
        <w:t xml:space="preserve"> </w:t>
      </w:r>
      <w:r w:rsidR="00DF7565" w:rsidRPr="00D36CD6">
        <w:rPr>
          <w:bCs/>
          <w:spacing w:val="-5"/>
        </w:rPr>
        <w:t>2023 metais centrą lankė ir įvairiose veiklose (suplanuotose ir nep</w:t>
      </w:r>
      <w:r w:rsidR="00830390" w:rsidRPr="00D36CD6">
        <w:rPr>
          <w:bCs/>
          <w:spacing w:val="-5"/>
        </w:rPr>
        <w:t>l</w:t>
      </w:r>
      <w:r w:rsidR="00DF7565" w:rsidRPr="00D36CD6">
        <w:rPr>
          <w:bCs/>
          <w:spacing w:val="-5"/>
        </w:rPr>
        <w:t>aninėse) dalyvavo apie 2</w:t>
      </w:r>
      <w:r w:rsidR="00BB4476" w:rsidRPr="00D36CD6">
        <w:rPr>
          <w:bCs/>
          <w:spacing w:val="-5"/>
        </w:rPr>
        <w:t> </w:t>
      </w:r>
      <w:r w:rsidR="00DF7565" w:rsidRPr="00D36CD6">
        <w:rPr>
          <w:bCs/>
          <w:spacing w:val="-5"/>
        </w:rPr>
        <w:t>80</w:t>
      </w:r>
      <w:r w:rsidR="00BB4476" w:rsidRPr="00D36CD6">
        <w:rPr>
          <w:bCs/>
          <w:spacing w:val="-5"/>
        </w:rPr>
        <w:t xml:space="preserve">0 </w:t>
      </w:r>
      <w:r w:rsidR="00DF7565" w:rsidRPr="00D36CD6">
        <w:rPr>
          <w:bCs/>
          <w:spacing w:val="-5"/>
        </w:rPr>
        <w:t>jaunuolių</w:t>
      </w:r>
      <w:r w:rsidR="00BB4476" w:rsidRPr="00D36CD6">
        <w:rPr>
          <w:bCs/>
          <w:spacing w:val="-5"/>
        </w:rPr>
        <w:t>, p</w:t>
      </w:r>
      <w:r w:rsidR="00234CC1" w:rsidRPr="00D36CD6">
        <w:rPr>
          <w:bCs/>
          <w:spacing w:val="-5"/>
        </w:rPr>
        <w:t>e</w:t>
      </w:r>
      <w:r w:rsidR="00DF7565" w:rsidRPr="00D36CD6">
        <w:rPr>
          <w:bCs/>
          <w:spacing w:val="-5"/>
        </w:rPr>
        <w:t>r</w:t>
      </w:r>
      <w:r w:rsidR="00234CC1" w:rsidRPr="00D36CD6">
        <w:rPr>
          <w:bCs/>
          <w:spacing w:val="-5"/>
        </w:rPr>
        <w:t xml:space="preserve"> dieną vidutiniškai centre apsilankė nuo 1</w:t>
      </w:r>
      <w:r w:rsidR="00DF7565" w:rsidRPr="00D36CD6">
        <w:rPr>
          <w:bCs/>
          <w:spacing w:val="-5"/>
        </w:rPr>
        <w:t>8</w:t>
      </w:r>
      <w:r w:rsidR="00234CC1" w:rsidRPr="00D36CD6">
        <w:rPr>
          <w:bCs/>
          <w:spacing w:val="-5"/>
        </w:rPr>
        <w:t xml:space="preserve"> iki 2</w:t>
      </w:r>
      <w:r w:rsidR="00DF7565" w:rsidRPr="00D36CD6">
        <w:rPr>
          <w:bCs/>
          <w:spacing w:val="-5"/>
        </w:rPr>
        <w:t>6</w:t>
      </w:r>
      <w:r w:rsidR="00234CC1" w:rsidRPr="00D36CD6">
        <w:rPr>
          <w:bCs/>
          <w:spacing w:val="-5"/>
        </w:rPr>
        <w:t xml:space="preserve"> jaunuolių.</w:t>
      </w:r>
      <w:r w:rsidR="00234CC1" w:rsidRPr="00D36CD6">
        <w:rPr>
          <w:lang w:eastAsia="lt-LT"/>
        </w:rPr>
        <w:t xml:space="preserve"> Mobilusis </w:t>
      </w:r>
      <w:r w:rsidR="00234CC1" w:rsidRPr="00D36CD6">
        <w:rPr>
          <w:bCs/>
          <w:lang w:eastAsia="lt-LT"/>
        </w:rPr>
        <w:t>darbas su jaunimu praėjusiai</w:t>
      </w:r>
      <w:r w:rsidR="00A15C53" w:rsidRPr="00D36CD6">
        <w:rPr>
          <w:bCs/>
          <w:lang w:eastAsia="lt-LT"/>
        </w:rPr>
        <w:t>s metais</w:t>
      </w:r>
      <w:r w:rsidR="00234CC1" w:rsidRPr="00D36CD6">
        <w:rPr>
          <w:lang w:eastAsia="lt-LT"/>
        </w:rPr>
        <w:t xml:space="preserve"> organizuotas </w:t>
      </w:r>
      <w:r w:rsidR="00DF7565" w:rsidRPr="00D36CD6">
        <w:rPr>
          <w:lang w:eastAsia="lt-LT"/>
        </w:rPr>
        <w:t xml:space="preserve">trijose kaimiškose </w:t>
      </w:r>
      <w:r w:rsidR="00D52F4E" w:rsidRPr="00D36CD6">
        <w:rPr>
          <w:lang w:eastAsia="lt-LT"/>
        </w:rPr>
        <w:t xml:space="preserve">Savivaldybės </w:t>
      </w:r>
      <w:r w:rsidR="00DF7565" w:rsidRPr="00D36CD6">
        <w:rPr>
          <w:lang w:eastAsia="lt-LT"/>
        </w:rPr>
        <w:t>seniūnijose.</w:t>
      </w:r>
      <w:r w:rsidR="00BB4476" w:rsidRPr="00D36CD6">
        <w:rPr>
          <w:lang w:eastAsia="lt-LT"/>
        </w:rPr>
        <w:t xml:space="preserve"> </w:t>
      </w:r>
      <w:r w:rsidR="00DF7565" w:rsidRPr="00D36CD6">
        <w:rPr>
          <w:lang w:eastAsia="lt-LT"/>
        </w:rPr>
        <w:t>2023 metais darbuotojų susitikimų su jaunimu įvyko 16 kartų. Paslaug</w:t>
      </w:r>
      <w:r w:rsidR="00F96F82" w:rsidRPr="00D36CD6">
        <w:rPr>
          <w:lang w:eastAsia="lt-LT"/>
        </w:rPr>
        <w:t>os</w:t>
      </w:r>
      <w:r w:rsidR="00DF7565" w:rsidRPr="00D36CD6">
        <w:rPr>
          <w:lang w:eastAsia="lt-LT"/>
        </w:rPr>
        <w:t xml:space="preserve"> finansuojam</w:t>
      </w:r>
      <w:r w:rsidR="00F96F82" w:rsidRPr="00D36CD6">
        <w:rPr>
          <w:lang w:eastAsia="lt-LT"/>
        </w:rPr>
        <w:t>os</w:t>
      </w:r>
      <w:r w:rsidR="00DF7565" w:rsidRPr="00D36CD6">
        <w:rPr>
          <w:lang w:eastAsia="lt-LT"/>
        </w:rPr>
        <w:t xml:space="preserve"> iš Savivaldybės biudžeto</w:t>
      </w:r>
      <w:r w:rsidR="00BB4476" w:rsidRPr="00D36CD6">
        <w:rPr>
          <w:lang w:eastAsia="lt-LT"/>
        </w:rPr>
        <w:t xml:space="preserve"> lėšų</w:t>
      </w:r>
      <w:r w:rsidR="00DF7565" w:rsidRPr="00D36CD6">
        <w:rPr>
          <w:lang w:eastAsia="lt-LT"/>
        </w:rPr>
        <w:t xml:space="preserve"> ir 2023 metais šių paslaugų </w:t>
      </w:r>
      <w:r w:rsidR="00830390" w:rsidRPr="00D36CD6">
        <w:rPr>
          <w:lang w:eastAsia="lt-LT"/>
        </w:rPr>
        <w:t>teikimui</w:t>
      </w:r>
      <w:r w:rsidR="00DF7565" w:rsidRPr="00D36CD6">
        <w:rPr>
          <w:lang w:eastAsia="lt-LT"/>
        </w:rPr>
        <w:t xml:space="preserve"> iš viso buvo skirta </w:t>
      </w:r>
      <w:r w:rsidR="00830390" w:rsidRPr="00D36CD6">
        <w:rPr>
          <w:lang w:eastAsia="lt-LT"/>
        </w:rPr>
        <w:t>74 000 eurų</w:t>
      </w:r>
      <w:r w:rsidR="00BB4476" w:rsidRPr="00D36CD6">
        <w:rPr>
          <w:lang w:eastAsia="lt-LT"/>
        </w:rPr>
        <w:t>.</w:t>
      </w:r>
    </w:p>
    <w:p w14:paraId="54C7E99C" w14:textId="4D60C829" w:rsidR="003631D2" w:rsidRPr="00D36CD6" w:rsidRDefault="009A5DC3">
      <w:pPr>
        <w:ind w:firstLine="720"/>
        <w:jc w:val="both"/>
        <w:rPr>
          <w:rFonts w:eastAsia="Calibri"/>
        </w:rPr>
      </w:pPr>
      <w:r w:rsidRPr="00D36CD6">
        <w:rPr>
          <w:b/>
        </w:rPr>
        <w:t>Įgyvendinant plano priemonę</w:t>
      </w:r>
      <w:r w:rsidR="006B330D" w:rsidRPr="00D36CD6">
        <w:rPr>
          <w:lang w:eastAsia="lt-LT"/>
        </w:rPr>
        <w:t xml:space="preserve"> </w:t>
      </w:r>
      <w:r w:rsidR="00747F8D">
        <w:rPr>
          <w:lang w:eastAsia="lt-LT"/>
        </w:rPr>
        <w:t>„</w:t>
      </w:r>
      <w:r w:rsidR="006B330D" w:rsidRPr="00D36CD6">
        <w:rPr>
          <w:lang w:eastAsia="lt-LT"/>
        </w:rPr>
        <w:t>Pritaikyti gyvenamąjį būstą žmonėms su negalia ir šeimoms, auginančioms neįgalius vaikus“</w:t>
      </w:r>
      <w:r w:rsidR="00AE55CE">
        <w:rPr>
          <w:lang w:eastAsia="lt-LT"/>
        </w:rPr>
        <w:t>,</w:t>
      </w:r>
      <w:r w:rsidR="006B330D" w:rsidRPr="00D36CD6">
        <w:rPr>
          <w:lang w:eastAsia="lt-LT"/>
        </w:rPr>
        <w:t xml:space="preserve"> </w:t>
      </w:r>
      <w:r w:rsidR="006173B8" w:rsidRPr="00D36CD6">
        <w:rPr>
          <w:lang w:eastAsia="lt-LT"/>
        </w:rPr>
        <w:t>Savivaldybėje</w:t>
      </w:r>
      <w:r w:rsidR="006B330D" w:rsidRPr="00D36CD6">
        <w:rPr>
          <w:lang w:eastAsia="lt-LT"/>
        </w:rPr>
        <w:t xml:space="preserve"> </w:t>
      </w:r>
      <w:r w:rsidR="00E36DDD" w:rsidRPr="00D36CD6">
        <w:rPr>
          <w:lang w:eastAsia="lt-LT"/>
        </w:rPr>
        <w:t xml:space="preserve">judėjimo </w:t>
      </w:r>
      <w:r w:rsidR="0020787E" w:rsidRPr="00D36CD6">
        <w:rPr>
          <w:lang w:eastAsia="lt-LT"/>
        </w:rPr>
        <w:t>negalią turinčių asmenų</w:t>
      </w:r>
      <w:r w:rsidR="006173B8" w:rsidRPr="00D36CD6">
        <w:rPr>
          <w:lang w:eastAsia="lt-LT"/>
        </w:rPr>
        <w:t xml:space="preserve"> būst</w:t>
      </w:r>
      <w:r w:rsidR="004432F1" w:rsidRPr="00D36CD6">
        <w:rPr>
          <w:lang w:eastAsia="lt-LT"/>
        </w:rPr>
        <w:t xml:space="preserve">ai </w:t>
      </w:r>
      <w:r w:rsidR="009660F0" w:rsidRPr="00D36CD6">
        <w:rPr>
          <w:lang w:eastAsia="lt-LT"/>
        </w:rPr>
        <w:t xml:space="preserve">buvo </w:t>
      </w:r>
      <w:r w:rsidR="006B330D" w:rsidRPr="00D36CD6">
        <w:rPr>
          <w:lang w:eastAsia="lt-LT"/>
        </w:rPr>
        <w:t>pritai</w:t>
      </w:r>
      <w:r w:rsidR="009660F0" w:rsidRPr="00D36CD6">
        <w:rPr>
          <w:lang w:eastAsia="lt-LT"/>
        </w:rPr>
        <w:t>kyti</w:t>
      </w:r>
      <w:r w:rsidR="0020787E" w:rsidRPr="00D36CD6">
        <w:rPr>
          <w:lang w:eastAsia="lt-LT"/>
        </w:rPr>
        <w:t xml:space="preserve"> jų</w:t>
      </w:r>
      <w:r w:rsidR="006B330D" w:rsidRPr="00D36CD6">
        <w:rPr>
          <w:lang w:eastAsia="lt-LT"/>
        </w:rPr>
        <w:t xml:space="preserve"> poreikiams. </w:t>
      </w:r>
      <w:r w:rsidR="00C7783E" w:rsidRPr="00D36CD6">
        <w:rPr>
          <w:lang w:eastAsia="lt-LT"/>
        </w:rPr>
        <w:t>Per 202</w:t>
      </w:r>
      <w:r w:rsidR="00BB4476" w:rsidRPr="00D36CD6">
        <w:rPr>
          <w:lang w:eastAsia="lt-LT"/>
        </w:rPr>
        <w:t>3</w:t>
      </w:r>
      <w:r w:rsidR="00C7783E" w:rsidRPr="00D36CD6">
        <w:rPr>
          <w:lang w:eastAsia="lt-LT"/>
        </w:rPr>
        <w:t xml:space="preserve"> metus iš</w:t>
      </w:r>
      <w:r w:rsidR="00D84FAA" w:rsidRPr="00D36CD6">
        <w:rPr>
          <w:lang w:eastAsia="lt-LT"/>
        </w:rPr>
        <w:t xml:space="preserve"> </w:t>
      </w:r>
      <w:r w:rsidR="00C7783E" w:rsidRPr="00D36CD6">
        <w:rPr>
          <w:lang w:eastAsia="lt-LT"/>
        </w:rPr>
        <w:t xml:space="preserve">Savivaldybės </w:t>
      </w:r>
      <w:r w:rsidR="00D84FAA" w:rsidRPr="00D36CD6">
        <w:rPr>
          <w:lang w:eastAsia="lt-LT"/>
        </w:rPr>
        <w:t xml:space="preserve">ir valstybės </w:t>
      </w:r>
      <w:r w:rsidR="00C7783E" w:rsidRPr="00D36CD6">
        <w:rPr>
          <w:lang w:eastAsia="lt-LT"/>
        </w:rPr>
        <w:t>biudžeto</w:t>
      </w:r>
      <w:r w:rsidR="00E00097" w:rsidRPr="00D36CD6">
        <w:rPr>
          <w:lang w:eastAsia="lt-LT"/>
        </w:rPr>
        <w:t xml:space="preserve"> lėšų</w:t>
      </w:r>
      <w:r w:rsidR="006B330D" w:rsidRPr="00D36CD6">
        <w:rPr>
          <w:lang w:eastAsia="lt-LT"/>
        </w:rPr>
        <w:t xml:space="preserve"> </w:t>
      </w:r>
      <w:r w:rsidR="0076455A" w:rsidRPr="00D36CD6">
        <w:rPr>
          <w:rFonts w:eastAsia="Calibri"/>
        </w:rPr>
        <w:t>suaugusių asmenų su negalia poreikiams pritaikyt</w:t>
      </w:r>
      <w:r w:rsidR="009660F0" w:rsidRPr="00D36CD6">
        <w:rPr>
          <w:rFonts w:eastAsia="Calibri"/>
        </w:rPr>
        <w:t>a</w:t>
      </w:r>
      <w:r w:rsidR="0076455A" w:rsidRPr="00D36CD6">
        <w:rPr>
          <w:rFonts w:eastAsia="Calibri"/>
        </w:rPr>
        <w:t xml:space="preserve"> </w:t>
      </w:r>
      <w:r w:rsidR="00BB4476" w:rsidRPr="00D36CD6">
        <w:rPr>
          <w:rFonts w:eastAsia="Calibri"/>
        </w:rPr>
        <w:t>12</w:t>
      </w:r>
      <w:r w:rsidR="004A6584" w:rsidRPr="00D36CD6">
        <w:rPr>
          <w:rFonts w:eastAsia="Calibri"/>
        </w:rPr>
        <w:t xml:space="preserve"> jų </w:t>
      </w:r>
      <w:r w:rsidR="0076455A" w:rsidRPr="00D36CD6">
        <w:rPr>
          <w:rFonts w:eastAsia="Calibri"/>
        </w:rPr>
        <w:t>būst</w:t>
      </w:r>
      <w:r w:rsidR="00BB4476" w:rsidRPr="00D36CD6">
        <w:rPr>
          <w:rFonts w:eastAsia="Calibri"/>
        </w:rPr>
        <w:t>ų</w:t>
      </w:r>
      <w:r w:rsidR="0076455A" w:rsidRPr="0072607E">
        <w:rPr>
          <w:rFonts w:eastAsia="Calibri"/>
        </w:rPr>
        <w:t xml:space="preserve">, </w:t>
      </w:r>
      <w:r w:rsidR="00BB4476" w:rsidRPr="0097742E">
        <w:rPr>
          <w:rFonts w:eastAsia="Calibri"/>
        </w:rPr>
        <w:t xml:space="preserve">iš jų </w:t>
      </w:r>
      <w:r w:rsidR="00AE55CE" w:rsidRPr="002F480F">
        <w:rPr>
          <w:rFonts w:eastAsia="Calibri"/>
        </w:rPr>
        <w:t xml:space="preserve">– </w:t>
      </w:r>
      <w:r w:rsidR="00BB4476" w:rsidRPr="0072607E">
        <w:rPr>
          <w:rFonts w:eastAsia="Calibri"/>
        </w:rPr>
        <w:t>1 būste įrengtas</w:t>
      </w:r>
      <w:r w:rsidR="00BB4476" w:rsidRPr="0097742E">
        <w:rPr>
          <w:rFonts w:eastAsia="Calibri"/>
        </w:rPr>
        <w:t xml:space="preserve"> keltuvas nusileidimui iš pirmo aukšto ant antžeminės namo dalies, atlikti kiti aplinkos pritaikymo darbai. Iš dvylikos pareiškėjų </w:t>
      </w:r>
      <w:r w:rsidR="00AE55CE" w:rsidRPr="002F480F">
        <w:rPr>
          <w:rFonts w:eastAsia="Calibri"/>
        </w:rPr>
        <w:t xml:space="preserve">– </w:t>
      </w:r>
      <w:r w:rsidR="00BB4476" w:rsidRPr="0072607E">
        <w:rPr>
          <w:rFonts w:eastAsia="Calibri"/>
        </w:rPr>
        <w:t>keturi asmenys</w:t>
      </w:r>
      <w:r w:rsidR="00BB4476" w:rsidRPr="0097742E">
        <w:rPr>
          <w:rFonts w:eastAsia="Calibri"/>
        </w:rPr>
        <w:t xml:space="preserve"> būstus prisitaikė savarankiškai</w:t>
      </w:r>
      <w:r w:rsidR="00BB4476" w:rsidRPr="00D36CD6">
        <w:rPr>
          <w:rFonts w:eastAsia="Calibri"/>
        </w:rPr>
        <w:t>,</w:t>
      </w:r>
      <w:r w:rsidR="00BB4476" w:rsidRPr="00D36CD6">
        <w:t xml:space="preserve"> </w:t>
      </w:r>
      <w:r w:rsidR="00BB4476" w:rsidRPr="00D36CD6">
        <w:rPr>
          <w:rFonts w:eastAsia="Calibri"/>
        </w:rPr>
        <w:t>kitų būstų pritaikymo darbus organizavo Savivaldybė.</w:t>
      </w:r>
      <w:r w:rsidR="00BB4476" w:rsidRPr="00D36CD6">
        <w:t xml:space="preserve"> </w:t>
      </w:r>
      <w:r w:rsidR="00BB4476" w:rsidRPr="00D36CD6">
        <w:rPr>
          <w:rFonts w:eastAsia="Calibri"/>
        </w:rPr>
        <w:t>2023 metais asmenų su negalia būsto ir aplinkos pritaikymui panaudota 94 117 eur</w:t>
      </w:r>
      <w:r w:rsidR="00747F8D">
        <w:rPr>
          <w:rFonts w:eastAsia="Calibri"/>
        </w:rPr>
        <w:t>ų</w:t>
      </w:r>
      <w:r w:rsidR="00BB4476" w:rsidRPr="00D36CD6">
        <w:rPr>
          <w:rFonts w:eastAsia="Calibri"/>
        </w:rPr>
        <w:t>, iš jų 56 668 eurai iš valstybės ir 37 448 eurai iš Savivaldybės biudžetų lėšų.</w:t>
      </w:r>
    </w:p>
    <w:p w14:paraId="4E056E11" w14:textId="48CD333B" w:rsidR="00B10156" w:rsidRPr="00D36CD6" w:rsidRDefault="00B10156">
      <w:pPr>
        <w:ind w:firstLine="720"/>
        <w:jc w:val="both"/>
        <w:rPr>
          <w:b/>
          <w:lang w:eastAsia="lt-LT"/>
        </w:rPr>
      </w:pPr>
      <w:r w:rsidRPr="00D36CD6">
        <w:rPr>
          <w:rFonts w:eastAsia="SimSun"/>
          <w:lang w:eastAsia="zh-CN"/>
        </w:rPr>
        <w:lastRenderedPageBreak/>
        <w:t>Dauguma numatytų priemonių buvo įgyvendintos, tačiau socialinei paslaugų plėtrai</w:t>
      </w:r>
      <w:r w:rsidR="001B1901" w:rsidRPr="00D36CD6">
        <w:rPr>
          <w:rFonts w:eastAsia="SimSun"/>
          <w:lang w:eastAsia="zh-CN"/>
        </w:rPr>
        <w:t xml:space="preserve">, ypač įsitraukiant į projektines veiklas, kai reikalingas </w:t>
      </w:r>
      <w:r w:rsidR="00F553F4" w:rsidRPr="00D36CD6">
        <w:rPr>
          <w:rFonts w:eastAsia="SimSun"/>
          <w:lang w:eastAsia="zh-CN"/>
        </w:rPr>
        <w:t>S</w:t>
      </w:r>
      <w:r w:rsidR="001B1901" w:rsidRPr="00D36CD6">
        <w:rPr>
          <w:rFonts w:eastAsia="SimSun"/>
          <w:lang w:eastAsia="zh-CN"/>
        </w:rPr>
        <w:t>avivaldybės prisidėjimas,</w:t>
      </w:r>
      <w:r w:rsidRPr="00D36CD6">
        <w:rPr>
          <w:rFonts w:eastAsia="SimSun"/>
          <w:lang w:eastAsia="zh-CN"/>
        </w:rPr>
        <w:t xml:space="preserve"> Savivaldybės biudžeto lėšų reikėtų skirti daugiau. Didėjant socialinių paslaugų poreikiui bei siekiant geresnės teikiamų paslaugų kokybės plečia</w:t>
      </w:r>
      <w:r w:rsidR="00085971" w:rsidRPr="00D36CD6">
        <w:rPr>
          <w:rFonts w:eastAsia="SimSun"/>
          <w:lang w:eastAsia="zh-CN"/>
        </w:rPr>
        <w:t>si</w:t>
      </w:r>
      <w:r w:rsidRPr="00D36CD6">
        <w:rPr>
          <w:rFonts w:eastAsia="SimSun"/>
          <w:lang w:eastAsia="zh-CN"/>
        </w:rPr>
        <w:t xml:space="preserve"> socialinių paslaugų įstaigų tinklas</w:t>
      </w:r>
      <w:r w:rsidR="00085971" w:rsidRPr="00D36CD6">
        <w:rPr>
          <w:rFonts w:eastAsia="SimSun"/>
          <w:lang w:eastAsia="zh-CN"/>
        </w:rPr>
        <w:t xml:space="preserve"> ir daugėja socialinių paslaugų teikiamų bendruomenėje.</w:t>
      </w:r>
    </w:p>
    <w:p w14:paraId="415C6B60" w14:textId="77777777" w:rsidR="00B12788" w:rsidRPr="002A0B54" w:rsidRDefault="00B12788" w:rsidP="00C4312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outlineLvl w:val="0"/>
        <w:rPr>
          <w:b/>
          <w:color w:val="FF0000"/>
          <w:lang w:eastAsia="lt-LT"/>
        </w:rPr>
      </w:pPr>
    </w:p>
    <w:p w14:paraId="11901C9E" w14:textId="77777777" w:rsidR="00B10156" w:rsidRPr="00217E35" w:rsidRDefault="00B10156" w:rsidP="006448F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outlineLvl w:val="0"/>
        <w:rPr>
          <w:b/>
          <w:lang w:eastAsia="lt-LT"/>
        </w:rPr>
      </w:pPr>
      <w:smartTag w:uri="urn:schemas-microsoft-com:office:smarttags" w:element="stockticker">
        <w:r w:rsidRPr="00217E35">
          <w:rPr>
            <w:b/>
            <w:lang w:eastAsia="lt-LT"/>
          </w:rPr>
          <w:t>III</w:t>
        </w:r>
      </w:smartTag>
      <w:r w:rsidRPr="00217E35">
        <w:rPr>
          <w:b/>
          <w:lang w:eastAsia="lt-LT"/>
        </w:rPr>
        <w:t xml:space="preserve"> SKYRIUS </w:t>
      </w:r>
    </w:p>
    <w:p w14:paraId="60A68B99" w14:textId="77777777" w:rsidR="00B10156" w:rsidRPr="00217E35" w:rsidRDefault="00B10156" w:rsidP="006448F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outlineLvl w:val="0"/>
        <w:rPr>
          <w:b/>
          <w:lang w:eastAsia="lt-LT"/>
        </w:rPr>
      </w:pPr>
      <w:r w:rsidRPr="00217E35">
        <w:rPr>
          <w:b/>
          <w:lang w:eastAsia="lt-LT"/>
        </w:rPr>
        <w:t>UŽDAVINIAI IR PRIEMONIŲ PLANAS</w:t>
      </w:r>
    </w:p>
    <w:p w14:paraId="7046613E" w14:textId="77777777" w:rsidR="00B10156" w:rsidRPr="002A0B54"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900"/>
        <w:textAlignment w:val="baseline"/>
        <w:rPr>
          <w:b/>
          <w:color w:val="FF0000"/>
          <w:lang w:eastAsia="lt-LT"/>
        </w:rPr>
      </w:pPr>
    </w:p>
    <w:p w14:paraId="570D809B" w14:textId="52AC0280" w:rsidR="00B10156" w:rsidRPr="00217E35"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217E35">
        <w:rPr>
          <w:b/>
          <w:lang w:eastAsia="lt-LT"/>
        </w:rPr>
        <w:t xml:space="preserve">9. </w:t>
      </w:r>
      <w:r w:rsidR="005140B2" w:rsidRPr="00217E35">
        <w:rPr>
          <w:b/>
          <w:lang w:eastAsia="lt-LT"/>
        </w:rPr>
        <w:t>S</w:t>
      </w:r>
      <w:r w:rsidR="002D3B19" w:rsidRPr="00217E35">
        <w:rPr>
          <w:b/>
          <w:lang w:eastAsia="lt-LT"/>
        </w:rPr>
        <w:t>avivaldybės 202</w:t>
      </w:r>
      <w:r w:rsidR="00C86020" w:rsidRPr="00217E35">
        <w:rPr>
          <w:b/>
          <w:lang w:eastAsia="lt-LT"/>
        </w:rPr>
        <w:t>4</w:t>
      </w:r>
      <w:r w:rsidRPr="00217E35">
        <w:rPr>
          <w:b/>
          <w:lang w:eastAsia="lt-LT"/>
        </w:rPr>
        <w:t xml:space="preserve"> metų socialinių paslaugų plėtros kryptys</w:t>
      </w:r>
      <w:r w:rsidR="00D57535" w:rsidRPr="00217E35">
        <w:rPr>
          <w:b/>
          <w:lang w:eastAsia="lt-LT"/>
        </w:rPr>
        <w:t>.</w:t>
      </w:r>
    </w:p>
    <w:p w14:paraId="3C0BA887" w14:textId="1F5CA846" w:rsidR="00B10156" w:rsidRPr="00217E35" w:rsidRDefault="002D3B1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217E35">
        <w:rPr>
          <w:b/>
          <w:lang w:eastAsia="lt-LT"/>
        </w:rPr>
        <w:t>9.1. 202</w:t>
      </w:r>
      <w:r w:rsidR="00C86020" w:rsidRPr="00217E35">
        <w:rPr>
          <w:b/>
          <w:lang w:eastAsia="lt-LT"/>
        </w:rPr>
        <w:t>4</w:t>
      </w:r>
      <w:r w:rsidR="00B10156" w:rsidRPr="00217E35">
        <w:rPr>
          <w:b/>
          <w:lang w:eastAsia="lt-LT"/>
        </w:rPr>
        <w:t xml:space="preserve"> metų prioritetinės socialinių paslaugų rūšys</w:t>
      </w:r>
      <w:r w:rsidR="00B10156" w:rsidRPr="00217E35">
        <w:rPr>
          <w:lang w:eastAsia="lt-LT"/>
        </w:rPr>
        <w:t>:</w:t>
      </w:r>
    </w:p>
    <w:p w14:paraId="097FC85B" w14:textId="14EB9E58" w:rsidR="007135F2" w:rsidRPr="00217E35" w:rsidRDefault="00E23196" w:rsidP="002F480F">
      <w:pPr>
        <w:widowControl w:val="0"/>
        <w:numPr>
          <w:ilvl w:val="0"/>
          <w:numId w:val="9"/>
        </w:numPr>
        <w:tabs>
          <w:tab w:val="left" w:pos="916"/>
          <w:tab w:val="left" w:pos="1832"/>
          <w:tab w:val="left" w:pos="2552"/>
          <w:tab w:val="left" w:pos="2748"/>
          <w:tab w:val="left" w:pos="3664"/>
          <w:tab w:val="left" w:pos="4580"/>
          <w:tab w:val="left" w:pos="5496"/>
          <w:tab w:val="left" w:pos="6412"/>
          <w:tab w:val="left" w:pos="7328"/>
          <w:tab w:val="left" w:pos="8244"/>
          <w:tab w:val="left" w:pos="9639"/>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Pr>
          <w:lang w:eastAsia="lt-LT"/>
        </w:rPr>
        <w:t>p</w:t>
      </w:r>
      <w:r w:rsidR="007135F2" w:rsidRPr="00217E35">
        <w:rPr>
          <w:lang w:eastAsia="lt-LT"/>
        </w:rPr>
        <w:t xml:space="preserve">radėti teikti </w:t>
      </w:r>
      <w:r w:rsidR="007135F2" w:rsidRPr="0072607E">
        <w:rPr>
          <w:lang w:eastAsia="lt-LT"/>
        </w:rPr>
        <w:t xml:space="preserve">ilgalaikės socialinės globos paslaugas </w:t>
      </w:r>
      <w:r w:rsidR="007135F2" w:rsidRPr="0097742E">
        <w:rPr>
          <w:lang w:eastAsia="lt-LT"/>
        </w:rPr>
        <w:t>asmenims</w:t>
      </w:r>
      <w:r w:rsidR="00AE55CE" w:rsidRPr="002F480F">
        <w:rPr>
          <w:lang w:eastAsia="lt-LT"/>
        </w:rPr>
        <w:t>,</w:t>
      </w:r>
      <w:r w:rsidR="007135F2" w:rsidRPr="0072607E">
        <w:rPr>
          <w:lang w:eastAsia="lt-LT"/>
        </w:rPr>
        <w:t xml:space="preserve"> </w:t>
      </w:r>
      <w:r w:rsidR="006A428B" w:rsidRPr="0097742E">
        <w:rPr>
          <w:lang w:eastAsia="lt-LT"/>
        </w:rPr>
        <w:t xml:space="preserve">turintiems </w:t>
      </w:r>
      <w:r w:rsidR="00217E35" w:rsidRPr="0097742E">
        <w:rPr>
          <w:lang w:eastAsia="lt-LT"/>
        </w:rPr>
        <w:t>intelekto</w:t>
      </w:r>
      <w:r w:rsidR="007135F2" w:rsidRPr="0097742E">
        <w:rPr>
          <w:lang w:eastAsia="lt-LT"/>
        </w:rPr>
        <w:t xml:space="preserve"> </w:t>
      </w:r>
      <w:r w:rsidR="00F63938" w:rsidRPr="004E708C">
        <w:rPr>
          <w:lang w:eastAsia="lt-LT"/>
        </w:rPr>
        <w:t xml:space="preserve">ir </w:t>
      </w:r>
      <w:r w:rsidR="00D677CD" w:rsidRPr="00AE55CE">
        <w:rPr>
          <w:lang w:eastAsia="lt-LT"/>
        </w:rPr>
        <w:t>(</w:t>
      </w:r>
      <w:r w:rsidR="007135F2" w:rsidRPr="00AE55CE">
        <w:rPr>
          <w:lang w:eastAsia="lt-LT"/>
        </w:rPr>
        <w:t>ar</w:t>
      </w:r>
      <w:r w:rsidR="00D677CD" w:rsidRPr="00AE55CE">
        <w:rPr>
          <w:lang w:eastAsia="lt-LT"/>
        </w:rPr>
        <w:t>)</w:t>
      </w:r>
      <w:r w:rsidR="007135F2" w:rsidRPr="00AE55CE">
        <w:rPr>
          <w:lang w:eastAsia="lt-LT"/>
        </w:rPr>
        <w:t xml:space="preserve"> psich</w:t>
      </w:r>
      <w:r w:rsidR="00F63938" w:rsidRPr="00AE55CE">
        <w:rPr>
          <w:lang w:eastAsia="lt-LT"/>
        </w:rPr>
        <w:t>ikos</w:t>
      </w:r>
      <w:r w:rsidR="007135F2" w:rsidRPr="00AE55CE">
        <w:rPr>
          <w:lang w:eastAsia="lt-LT"/>
        </w:rPr>
        <w:t xml:space="preserve"> negali</w:t>
      </w:r>
      <w:r w:rsidR="00AE55CE" w:rsidRPr="002F480F">
        <w:rPr>
          <w:lang w:eastAsia="lt-LT"/>
        </w:rPr>
        <w:t>ą,</w:t>
      </w:r>
      <w:r w:rsidR="007135F2" w:rsidRPr="0097742E">
        <w:rPr>
          <w:lang w:eastAsia="lt-LT"/>
        </w:rPr>
        <w:t xml:space="preserve"> bendruomenėje pastatytuose</w:t>
      </w:r>
      <w:r w:rsidR="007135F2" w:rsidRPr="00217E35">
        <w:rPr>
          <w:lang w:eastAsia="lt-LT"/>
        </w:rPr>
        <w:t xml:space="preserve"> GGN</w:t>
      </w:r>
      <w:r w:rsidR="002960E0">
        <w:rPr>
          <w:lang w:eastAsia="lt-LT"/>
        </w:rPr>
        <w:t>;</w:t>
      </w:r>
    </w:p>
    <w:p w14:paraId="5E0B7B1E" w14:textId="67D3A8EA" w:rsidR="007135F2" w:rsidRPr="00D677CD" w:rsidRDefault="00E23196" w:rsidP="002F480F">
      <w:pPr>
        <w:widowControl w:val="0"/>
        <w:numPr>
          <w:ilvl w:val="0"/>
          <w:numId w:val="9"/>
        </w:numPr>
        <w:tabs>
          <w:tab w:val="left" w:pos="916"/>
          <w:tab w:val="left" w:pos="1832"/>
          <w:tab w:val="left" w:pos="2552"/>
          <w:tab w:val="left" w:pos="2748"/>
          <w:tab w:val="left" w:pos="3664"/>
          <w:tab w:val="left" w:pos="4580"/>
          <w:tab w:val="left" w:pos="5496"/>
          <w:tab w:val="left" w:pos="6412"/>
          <w:tab w:val="left" w:pos="7328"/>
          <w:tab w:val="left" w:pos="8244"/>
          <w:tab w:val="left" w:pos="9639"/>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Pr>
          <w:lang w:eastAsia="lt-LT"/>
        </w:rPr>
        <w:t>p</w:t>
      </w:r>
      <w:r w:rsidR="007135F2" w:rsidRPr="00D677CD">
        <w:rPr>
          <w:lang w:eastAsia="lt-LT"/>
        </w:rPr>
        <w:t>radėti teikti</w:t>
      </w:r>
      <w:r w:rsidR="00217E35" w:rsidRPr="00D677CD">
        <w:rPr>
          <w:lang w:eastAsia="lt-LT"/>
        </w:rPr>
        <w:t xml:space="preserve"> socialinių dirbtuvių paslaugas, ugdant darbingo amžiaus asmenų, turinčių intelekto ir (ar) psichikos negalią, socialinius ir darbinius įgūdžius, skati</w:t>
      </w:r>
      <w:r w:rsidR="00D677CD" w:rsidRPr="00D677CD">
        <w:rPr>
          <w:lang w:eastAsia="lt-LT"/>
        </w:rPr>
        <w:t>nant</w:t>
      </w:r>
      <w:r w:rsidR="00217E35" w:rsidRPr="00D677CD">
        <w:rPr>
          <w:lang w:eastAsia="lt-LT"/>
        </w:rPr>
        <w:t xml:space="preserve"> jų savarankiškumą ir gyvenimą bendruomenėje ir, atsižvelgiant į asmenų individualius poreikius, užimtumą atviroje darbo rinkoje</w:t>
      </w:r>
      <w:r w:rsidR="002960E0">
        <w:rPr>
          <w:lang w:eastAsia="lt-LT"/>
        </w:rPr>
        <w:t>;</w:t>
      </w:r>
    </w:p>
    <w:p w14:paraId="22BC2A9B" w14:textId="3BC9DB00" w:rsidR="00582625" w:rsidRPr="00F30B8D" w:rsidRDefault="007135F2" w:rsidP="002F480F">
      <w:pPr>
        <w:widowControl w:val="0"/>
        <w:numPr>
          <w:ilvl w:val="0"/>
          <w:numId w:val="9"/>
        </w:numPr>
        <w:tabs>
          <w:tab w:val="left" w:pos="916"/>
          <w:tab w:val="left" w:pos="1832"/>
          <w:tab w:val="left" w:pos="2552"/>
          <w:tab w:val="left" w:pos="2748"/>
          <w:tab w:val="left" w:pos="3664"/>
          <w:tab w:val="left" w:pos="4580"/>
          <w:tab w:val="left" w:pos="5496"/>
          <w:tab w:val="left" w:pos="6412"/>
          <w:tab w:val="left" w:pos="7328"/>
          <w:tab w:val="left" w:pos="8244"/>
          <w:tab w:val="left" w:pos="9639"/>
          <w:tab w:val="left" w:pos="10076"/>
          <w:tab w:val="left" w:pos="10992"/>
          <w:tab w:val="left" w:pos="11908"/>
          <w:tab w:val="left" w:pos="12824"/>
          <w:tab w:val="left" w:pos="13740"/>
          <w:tab w:val="left" w:pos="14656"/>
        </w:tabs>
        <w:adjustRightInd w:val="0"/>
        <w:ind w:left="0" w:firstLine="720"/>
        <w:jc w:val="both"/>
        <w:textAlignment w:val="baseline"/>
        <w:rPr>
          <w:color w:val="FF0000"/>
          <w:lang w:eastAsia="lt-LT"/>
        </w:rPr>
      </w:pPr>
      <w:r>
        <w:rPr>
          <w:color w:val="FF0000"/>
          <w:lang w:eastAsia="lt-LT"/>
        </w:rPr>
        <w:t xml:space="preserve"> </w:t>
      </w:r>
      <w:r w:rsidR="00582625" w:rsidRPr="00C86020">
        <w:rPr>
          <w:lang w:eastAsia="lt-LT"/>
        </w:rPr>
        <w:t xml:space="preserve">teikti apgyvendinimo apsaugotame būste paslaugą </w:t>
      </w:r>
      <w:r w:rsidR="00582625" w:rsidRPr="00582625">
        <w:rPr>
          <w:lang w:eastAsia="lt-LT"/>
        </w:rPr>
        <w:t>intelekto ir (ar) psichikos negalią turintiems asmenims</w:t>
      </w:r>
      <w:r w:rsidR="002960E0">
        <w:rPr>
          <w:lang w:eastAsia="lt-LT"/>
        </w:rPr>
        <w:t>;</w:t>
      </w:r>
    </w:p>
    <w:p w14:paraId="4CB5F236" w14:textId="2E265A74" w:rsidR="00F30B8D" w:rsidRDefault="002960E0" w:rsidP="002F480F">
      <w:pPr>
        <w:widowControl w:val="0"/>
        <w:numPr>
          <w:ilvl w:val="0"/>
          <w:numId w:val="9"/>
        </w:numPr>
        <w:tabs>
          <w:tab w:val="left" w:pos="916"/>
          <w:tab w:val="left" w:pos="1832"/>
          <w:tab w:val="left" w:pos="2552"/>
          <w:tab w:val="left" w:pos="2748"/>
          <w:tab w:val="left" w:pos="3664"/>
          <w:tab w:val="left" w:pos="4580"/>
          <w:tab w:val="left" w:pos="5496"/>
          <w:tab w:val="left" w:pos="6412"/>
          <w:tab w:val="left" w:pos="7328"/>
          <w:tab w:val="left" w:pos="8244"/>
          <w:tab w:val="left" w:pos="9639"/>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2960E0">
        <w:rPr>
          <w:lang w:eastAsia="lt-LT"/>
        </w:rPr>
        <w:t xml:space="preserve">teikti kokybiškas socialinės globos paslaugas tėvų globos netekusiems vaikams </w:t>
      </w:r>
      <w:r w:rsidR="00747F8D">
        <w:rPr>
          <w:lang w:eastAsia="lt-LT"/>
        </w:rPr>
        <w:t>–</w:t>
      </w:r>
      <w:r w:rsidRPr="002960E0">
        <w:rPr>
          <w:lang w:eastAsia="lt-LT"/>
        </w:rPr>
        <w:t xml:space="preserve"> vaikus apgyvendinti šeimose, pas budinčius </w:t>
      </w:r>
      <w:r w:rsidRPr="00EC5595">
        <w:rPr>
          <w:lang w:eastAsia="lt-LT"/>
        </w:rPr>
        <w:t>globotojus (rūpintojus) ir</w:t>
      </w:r>
      <w:r w:rsidRPr="002960E0">
        <w:rPr>
          <w:lang w:eastAsia="lt-LT"/>
        </w:rPr>
        <w:t xml:space="preserve"> (ar) BVGN</w:t>
      </w:r>
      <w:r>
        <w:rPr>
          <w:lang w:eastAsia="lt-LT"/>
        </w:rPr>
        <w:t>;</w:t>
      </w:r>
    </w:p>
    <w:p w14:paraId="0155E5B4" w14:textId="7CCC2A4E" w:rsidR="005A37E5" w:rsidRPr="002960E0" w:rsidRDefault="005A37E5" w:rsidP="002F480F">
      <w:pPr>
        <w:widowControl w:val="0"/>
        <w:numPr>
          <w:ilvl w:val="0"/>
          <w:numId w:val="9"/>
        </w:numPr>
        <w:tabs>
          <w:tab w:val="left" w:pos="916"/>
          <w:tab w:val="left" w:pos="1832"/>
          <w:tab w:val="left" w:pos="2552"/>
          <w:tab w:val="left" w:pos="2748"/>
          <w:tab w:val="left" w:pos="3664"/>
          <w:tab w:val="left" w:pos="4580"/>
          <w:tab w:val="left" w:pos="5496"/>
          <w:tab w:val="left" w:pos="6412"/>
          <w:tab w:val="left" w:pos="7328"/>
          <w:tab w:val="left" w:pos="8244"/>
          <w:tab w:val="left" w:pos="9639"/>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F30B8D">
        <w:rPr>
          <w:lang w:eastAsia="lt-LT"/>
        </w:rPr>
        <w:t xml:space="preserve">plėsti dienos socialinės globos paslaugų teikimą sunkią negalią turintiems asmenims jų namuose; </w:t>
      </w:r>
    </w:p>
    <w:p w14:paraId="185EB2F2" w14:textId="423A8622" w:rsidR="00F30B8D" w:rsidRPr="002960E0" w:rsidRDefault="002960E0" w:rsidP="002F480F">
      <w:pPr>
        <w:widowControl w:val="0"/>
        <w:numPr>
          <w:ilvl w:val="0"/>
          <w:numId w:val="9"/>
        </w:numPr>
        <w:tabs>
          <w:tab w:val="left" w:pos="916"/>
          <w:tab w:val="left" w:pos="1832"/>
          <w:tab w:val="left" w:pos="2552"/>
          <w:tab w:val="left" w:pos="2748"/>
          <w:tab w:val="left" w:pos="3664"/>
          <w:tab w:val="left" w:pos="4580"/>
          <w:tab w:val="left" w:pos="5496"/>
          <w:tab w:val="left" w:pos="6412"/>
          <w:tab w:val="left" w:pos="7328"/>
          <w:tab w:val="left" w:pos="8244"/>
          <w:tab w:val="left" w:pos="9639"/>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F30B8D">
        <w:rPr>
          <w:lang w:eastAsia="lt-LT"/>
        </w:rPr>
        <w:t>tęsti</w:t>
      </w:r>
      <w:r w:rsidRPr="002960E0">
        <w:rPr>
          <w:lang w:eastAsia="lt-LT"/>
        </w:rPr>
        <w:t xml:space="preserve"> kokybišk</w:t>
      </w:r>
      <w:r w:rsidRPr="00F30B8D">
        <w:rPr>
          <w:lang w:eastAsia="lt-LT"/>
        </w:rPr>
        <w:t>ų</w:t>
      </w:r>
      <w:r w:rsidRPr="002960E0">
        <w:rPr>
          <w:lang w:eastAsia="lt-LT"/>
        </w:rPr>
        <w:t xml:space="preserve"> preven</w:t>
      </w:r>
      <w:r w:rsidRPr="00F30B8D">
        <w:rPr>
          <w:lang w:eastAsia="lt-LT"/>
        </w:rPr>
        <w:t>cinių</w:t>
      </w:r>
      <w:r w:rsidRPr="002960E0">
        <w:rPr>
          <w:lang w:eastAsia="lt-LT"/>
        </w:rPr>
        <w:t xml:space="preserve"> socialin</w:t>
      </w:r>
      <w:r w:rsidRPr="00F30B8D">
        <w:rPr>
          <w:lang w:eastAsia="lt-LT"/>
        </w:rPr>
        <w:t>ių</w:t>
      </w:r>
      <w:r w:rsidRPr="002960E0">
        <w:rPr>
          <w:lang w:eastAsia="lt-LT"/>
        </w:rPr>
        <w:t xml:space="preserve"> paslaug</w:t>
      </w:r>
      <w:r w:rsidRPr="00F30B8D">
        <w:rPr>
          <w:lang w:eastAsia="lt-LT"/>
        </w:rPr>
        <w:t>ų teikimą</w:t>
      </w:r>
      <w:r w:rsidRPr="002960E0">
        <w:rPr>
          <w:lang w:eastAsia="lt-LT"/>
        </w:rPr>
        <w:t>, kai asmenims (šeimoms) būtina pagalba ir paslaugos siekiant, kad ateityje būtų išvengta galimų socialinių problemų ir socialinės rizikos atsiradimo</w:t>
      </w:r>
      <w:r w:rsidRPr="00F30B8D">
        <w:rPr>
          <w:lang w:eastAsia="lt-LT"/>
        </w:rPr>
        <w:t>;</w:t>
      </w:r>
      <w:bookmarkStart w:id="43" w:name="_Hlk164521926"/>
    </w:p>
    <w:p w14:paraId="46FF05DD" w14:textId="1068EEBB" w:rsidR="00C86020" w:rsidRPr="00F30B8D" w:rsidRDefault="00F30B8D" w:rsidP="002F480F">
      <w:pPr>
        <w:widowControl w:val="0"/>
        <w:numPr>
          <w:ilvl w:val="0"/>
          <w:numId w:val="9"/>
        </w:numPr>
        <w:tabs>
          <w:tab w:val="left" w:pos="916"/>
          <w:tab w:val="left" w:pos="1832"/>
          <w:tab w:val="left" w:pos="2552"/>
          <w:tab w:val="left" w:pos="2748"/>
          <w:tab w:val="left" w:pos="3664"/>
          <w:tab w:val="left" w:pos="4580"/>
          <w:tab w:val="left" w:pos="5496"/>
          <w:tab w:val="left" w:pos="6412"/>
          <w:tab w:val="left" w:pos="7328"/>
          <w:tab w:val="left" w:pos="8244"/>
          <w:tab w:val="left" w:pos="9639"/>
          <w:tab w:val="left" w:pos="10076"/>
          <w:tab w:val="left" w:pos="10992"/>
          <w:tab w:val="left" w:pos="11908"/>
          <w:tab w:val="left" w:pos="12824"/>
          <w:tab w:val="left" w:pos="13740"/>
          <w:tab w:val="left" w:pos="14656"/>
        </w:tabs>
        <w:adjustRightInd w:val="0"/>
        <w:ind w:left="0" w:firstLine="720"/>
        <w:jc w:val="both"/>
        <w:textAlignment w:val="baseline"/>
        <w:rPr>
          <w:lang w:eastAsia="lt-LT"/>
        </w:rPr>
      </w:pPr>
      <w:bookmarkStart w:id="44" w:name="_Hlk164521789"/>
      <w:bookmarkEnd w:id="43"/>
      <w:r w:rsidRPr="00F30B8D">
        <w:rPr>
          <w:lang w:eastAsia="lt-LT"/>
        </w:rPr>
        <w:t>teikti tik akredituotas socialinės priežiūros paslaugas visų tikslinių grupių paslaugų gavėjams</w:t>
      </w:r>
      <w:r w:rsidR="00747F8D">
        <w:rPr>
          <w:lang w:eastAsia="lt-LT"/>
        </w:rPr>
        <w:t>;</w:t>
      </w:r>
      <w:r w:rsidRPr="00F30B8D">
        <w:rPr>
          <w:lang w:eastAsia="lt-LT"/>
        </w:rPr>
        <w:t xml:space="preserve"> </w:t>
      </w:r>
    </w:p>
    <w:bookmarkEnd w:id="44"/>
    <w:p w14:paraId="129C564B" w14:textId="78F6B0B3" w:rsidR="004624BC" w:rsidRPr="00F30B8D" w:rsidRDefault="00F30B8D" w:rsidP="002F480F">
      <w:pPr>
        <w:widowControl w:val="0"/>
        <w:numPr>
          <w:ilvl w:val="0"/>
          <w:numId w:val="9"/>
        </w:numPr>
        <w:tabs>
          <w:tab w:val="left" w:pos="916"/>
          <w:tab w:val="left" w:pos="1832"/>
          <w:tab w:val="left" w:pos="2552"/>
          <w:tab w:val="left" w:pos="2748"/>
          <w:tab w:val="left" w:pos="3664"/>
          <w:tab w:val="left" w:pos="4580"/>
          <w:tab w:val="left" w:pos="5496"/>
          <w:tab w:val="left" w:pos="6412"/>
          <w:tab w:val="left" w:pos="7328"/>
          <w:tab w:val="left" w:pos="8244"/>
          <w:tab w:val="left" w:pos="9639"/>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F30B8D">
        <w:rPr>
          <w:lang w:eastAsia="lt-LT"/>
        </w:rPr>
        <w:t>s</w:t>
      </w:r>
      <w:r w:rsidR="004624BC" w:rsidRPr="00F30B8D">
        <w:rPr>
          <w:lang w:eastAsia="lt-LT"/>
        </w:rPr>
        <w:t>tiprinti teikiamas bendrąsias socialines paslaugas ir gerinti jų prieinamumą.</w:t>
      </w:r>
    </w:p>
    <w:p w14:paraId="7BCE791D" w14:textId="601A0617" w:rsidR="00A06198" w:rsidRPr="00F30B8D"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F30B8D">
        <w:rPr>
          <w:b/>
          <w:lang w:eastAsia="lt-LT"/>
        </w:rPr>
        <w:t>9.2. Prioritetinės žmonių socialinės grupės:</w:t>
      </w:r>
    </w:p>
    <w:p w14:paraId="08872901" w14:textId="3EB30A67" w:rsidR="00F30B8D" w:rsidRPr="0038624D" w:rsidRDefault="00F30B8D" w:rsidP="002F480F">
      <w:pPr>
        <w:pStyle w:val="Sraopastraipa"/>
        <w:widowControl w:val="0"/>
        <w:numPr>
          <w:ilvl w:val="0"/>
          <w:numId w:val="2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bCs/>
        </w:rPr>
      </w:pPr>
      <w:r w:rsidRPr="0038624D">
        <w:rPr>
          <w:bCs/>
        </w:rPr>
        <w:t>intelekto ir (ar) psichi</w:t>
      </w:r>
      <w:r w:rsidR="001F28EF">
        <w:rPr>
          <w:bCs/>
        </w:rPr>
        <w:t>kos</w:t>
      </w:r>
      <w:r w:rsidRPr="0038624D">
        <w:rPr>
          <w:bCs/>
        </w:rPr>
        <w:t xml:space="preserve"> negalią turintys asmenys;</w:t>
      </w:r>
    </w:p>
    <w:p w14:paraId="5761518E" w14:textId="3A89BC90" w:rsidR="00F30B8D" w:rsidRDefault="00D12C07" w:rsidP="002F480F">
      <w:pPr>
        <w:pStyle w:val="Sraopastraipa"/>
        <w:widowControl w:val="0"/>
        <w:numPr>
          <w:ilvl w:val="0"/>
          <w:numId w:val="22"/>
        </w:numPr>
        <w:tabs>
          <w:tab w:val="left" w:pos="709"/>
          <w:tab w:val="left" w:pos="851"/>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bCs/>
        </w:rPr>
      </w:pPr>
      <w:r>
        <w:rPr>
          <w:bCs/>
        </w:rPr>
        <w:t xml:space="preserve"> </w:t>
      </w:r>
      <w:r w:rsidR="00F63938">
        <w:rPr>
          <w:bCs/>
        </w:rPr>
        <w:t>vaikai su negalia,</w:t>
      </w:r>
      <w:r w:rsidR="00F30B8D" w:rsidRPr="0038624D">
        <w:rPr>
          <w:bCs/>
        </w:rPr>
        <w:t xml:space="preserve"> be tėvų globos likę </w:t>
      </w:r>
      <w:r w:rsidR="00F30B8D" w:rsidRPr="0072607E">
        <w:rPr>
          <w:bCs/>
        </w:rPr>
        <w:t>vaikai</w:t>
      </w:r>
      <w:r w:rsidRPr="0097742E">
        <w:rPr>
          <w:bCs/>
        </w:rPr>
        <w:t xml:space="preserve">, </w:t>
      </w:r>
      <w:r w:rsidR="00F63938" w:rsidRPr="0097742E">
        <w:rPr>
          <w:bCs/>
        </w:rPr>
        <w:t>vaikai</w:t>
      </w:r>
      <w:r w:rsidR="00AE55CE" w:rsidRPr="002F480F">
        <w:rPr>
          <w:bCs/>
        </w:rPr>
        <w:t>,</w:t>
      </w:r>
      <w:r w:rsidR="00F63938" w:rsidRPr="0072607E">
        <w:rPr>
          <w:bCs/>
        </w:rPr>
        <w:t xml:space="preserve"> patiriantys socialinę</w:t>
      </w:r>
      <w:r w:rsidR="00F63938" w:rsidRPr="0097742E">
        <w:rPr>
          <w:bCs/>
        </w:rPr>
        <w:t xml:space="preserve"> riziką/gyvenantys</w:t>
      </w:r>
      <w:r w:rsidR="00F63938">
        <w:rPr>
          <w:bCs/>
        </w:rPr>
        <w:t xml:space="preserve"> socialinę riziką patiriančiose šeimose</w:t>
      </w:r>
      <w:r w:rsidR="00F30B8D" w:rsidRPr="0038624D">
        <w:rPr>
          <w:bCs/>
        </w:rPr>
        <w:t>;</w:t>
      </w:r>
    </w:p>
    <w:p w14:paraId="489752C9" w14:textId="3B10183E" w:rsidR="005A37E5" w:rsidRPr="005A37E5" w:rsidRDefault="005A37E5" w:rsidP="002F480F">
      <w:pPr>
        <w:pStyle w:val="Sraopastraipa"/>
        <w:widowControl w:val="0"/>
        <w:numPr>
          <w:ilvl w:val="0"/>
          <w:numId w:val="2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b/>
        </w:rPr>
      </w:pPr>
      <w:r w:rsidRPr="00F30B8D">
        <w:t>sunkią negalią turintys</w:t>
      </w:r>
      <w:r w:rsidR="00583446">
        <w:t xml:space="preserve"> </w:t>
      </w:r>
      <w:r w:rsidRPr="00F30B8D">
        <w:t>asmenys ir jų šeimų nariai</w:t>
      </w:r>
      <w:r>
        <w:t>;</w:t>
      </w:r>
    </w:p>
    <w:p w14:paraId="3B1E34F3" w14:textId="67AD8AC3" w:rsidR="00A06198" w:rsidRPr="00F30B8D" w:rsidRDefault="005218E2" w:rsidP="002F480F">
      <w:pPr>
        <w:pStyle w:val="Sraopastraipa"/>
        <w:widowControl w:val="0"/>
        <w:numPr>
          <w:ilvl w:val="0"/>
          <w:numId w:val="2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b/>
        </w:rPr>
      </w:pPr>
      <w:r w:rsidRPr="00F30B8D">
        <w:t>a</w:t>
      </w:r>
      <w:r w:rsidR="00A06198" w:rsidRPr="00F30B8D">
        <w:t>smenys (šeimos) patiriantys įvairių sunkumų</w:t>
      </w:r>
      <w:r w:rsidRPr="00F30B8D">
        <w:t xml:space="preserve"> ar atsidūrę krizinėje situacijoje</w:t>
      </w:r>
      <w:r w:rsidR="005A37E5">
        <w:t>.</w:t>
      </w:r>
    </w:p>
    <w:p w14:paraId="2A4185AF" w14:textId="39D73D7C" w:rsidR="009D4741" w:rsidRPr="00FF4C4A" w:rsidRDefault="009D4741" w:rsidP="00FF4C4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rPr>
      </w:pPr>
    </w:p>
    <w:p w14:paraId="09A93D7E" w14:textId="52E87C15" w:rsidR="002E499F" w:rsidRDefault="00B10156" w:rsidP="002F480F">
      <w:pPr>
        <w:tabs>
          <w:tab w:val="left" w:pos="142"/>
        </w:tabs>
        <w:ind w:firstLine="720"/>
        <w:jc w:val="both"/>
        <w:rPr>
          <w:rFonts w:eastAsia="SimSun"/>
          <w:bCs/>
          <w:lang w:eastAsia="zh-CN"/>
        </w:rPr>
      </w:pPr>
      <w:r w:rsidRPr="00F30B8D">
        <w:rPr>
          <w:rFonts w:eastAsia="SimSun"/>
          <w:bCs/>
          <w:lang w:eastAsia="zh-CN"/>
        </w:rPr>
        <w:t xml:space="preserve">Socialinė parama bei paslaugos asmeniui (šeimai) ir toliau bus teikiamos atsižvelgiant į </w:t>
      </w:r>
      <w:r w:rsidR="00947BE4" w:rsidRPr="00F30B8D">
        <w:rPr>
          <w:rFonts w:eastAsia="SimSun"/>
          <w:bCs/>
          <w:lang w:eastAsia="zh-CN"/>
        </w:rPr>
        <w:t>Savivaldybės</w:t>
      </w:r>
      <w:r w:rsidRPr="00F30B8D">
        <w:rPr>
          <w:rFonts w:eastAsia="SimSun"/>
          <w:bCs/>
          <w:lang w:eastAsia="zh-CN"/>
        </w:rPr>
        <w:t xml:space="preserve"> gyventojų</w:t>
      </w:r>
      <w:r w:rsidR="00947BE4" w:rsidRPr="00F30B8D">
        <w:rPr>
          <w:rFonts w:eastAsia="SimSun"/>
          <w:bCs/>
          <w:lang w:eastAsia="zh-CN"/>
        </w:rPr>
        <w:t xml:space="preserve"> </w:t>
      </w:r>
      <w:r w:rsidRPr="00F30B8D">
        <w:rPr>
          <w:rFonts w:eastAsia="SimSun"/>
          <w:bCs/>
          <w:lang w:eastAsia="zh-CN"/>
        </w:rPr>
        <w:t xml:space="preserve">individualius poreikius ir interesus bei vadovaujantis LR </w:t>
      </w:r>
      <w:r w:rsidR="00747F8D">
        <w:rPr>
          <w:rFonts w:eastAsia="SimSun"/>
          <w:bCs/>
          <w:lang w:eastAsia="zh-CN"/>
        </w:rPr>
        <w:t>S</w:t>
      </w:r>
      <w:r w:rsidRPr="00F30B8D">
        <w:rPr>
          <w:rFonts w:eastAsia="SimSun"/>
          <w:bCs/>
          <w:lang w:eastAsia="zh-CN"/>
        </w:rPr>
        <w:t>ocialinių paslaugų įstatymo nuostatomis.</w:t>
      </w:r>
    </w:p>
    <w:p w14:paraId="7223753D" w14:textId="77777777" w:rsidR="00682F71" w:rsidRPr="00682F71" w:rsidRDefault="00682F71" w:rsidP="00682F71">
      <w:pPr>
        <w:tabs>
          <w:tab w:val="left" w:pos="142"/>
        </w:tabs>
        <w:jc w:val="both"/>
        <w:rPr>
          <w:rFonts w:eastAsia="SimSun"/>
          <w:bCs/>
          <w:lang w:eastAsia="zh-CN"/>
        </w:rPr>
      </w:pPr>
    </w:p>
    <w:p w14:paraId="619636DD" w14:textId="5AC3B3DF" w:rsidR="0074524E" w:rsidRPr="003B77F5"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3B77F5">
        <w:rPr>
          <w:b/>
          <w:lang w:eastAsia="lt-LT"/>
        </w:rPr>
        <w:t>10. Priemonių planas.</w:t>
      </w:r>
    </w:p>
    <w:p w14:paraId="6E687B7B" w14:textId="663BAE7E" w:rsidR="00B10156" w:rsidRPr="003B77F5" w:rsidRDefault="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i/>
          <w:sz w:val="20"/>
          <w:szCs w:val="20"/>
          <w:lang w:eastAsia="lt-LT"/>
        </w:rPr>
      </w:pPr>
      <w:r w:rsidRPr="003B77F5">
        <w:rPr>
          <w:i/>
          <w:iCs/>
          <w:sz w:val="20"/>
          <w:szCs w:val="20"/>
          <w:lang w:eastAsia="lt-LT"/>
        </w:rPr>
        <w:t xml:space="preserve">Lentelėje naudojami sutrumpinimai: </w:t>
      </w:r>
      <w:r w:rsidRPr="003B77F5">
        <w:rPr>
          <w:b/>
          <w:i/>
          <w:iCs/>
          <w:sz w:val="20"/>
          <w:szCs w:val="20"/>
          <w:lang w:eastAsia="lt-LT"/>
        </w:rPr>
        <w:t>SB</w:t>
      </w:r>
      <w:r w:rsidRPr="003B77F5">
        <w:rPr>
          <w:i/>
          <w:iCs/>
          <w:sz w:val="20"/>
          <w:szCs w:val="20"/>
          <w:lang w:eastAsia="lt-LT"/>
        </w:rPr>
        <w:t xml:space="preserve"> </w:t>
      </w:r>
      <w:r w:rsidRPr="003B77F5">
        <w:rPr>
          <w:sz w:val="20"/>
          <w:szCs w:val="20"/>
          <w:lang w:eastAsia="lt-LT"/>
        </w:rPr>
        <w:t>–</w:t>
      </w:r>
      <w:r w:rsidRPr="003B77F5">
        <w:rPr>
          <w:i/>
          <w:iCs/>
          <w:sz w:val="20"/>
          <w:szCs w:val="20"/>
          <w:lang w:eastAsia="lt-LT"/>
        </w:rPr>
        <w:t xml:space="preserve"> Savivaldybės biudžetas, </w:t>
      </w:r>
      <w:r w:rsidRPr="003B77F5">
        <w:rPr>
          <w:b/>
          <w:i/>
          <w:iCs/>
          <w:sz w:val="20"/>
          <w:szCs w:val="20"/>
          <w:lang w:eastAsia="lt-LT"/>
        </w:rPr>
        <w:t>VB</w:t>
      </w:r>
      <w:r w:rsidRPr="003B77F5">
        <w:rPr>
          <w:sz w:val="20"/>
          <w:szCs w:val="20"/>
          <w:lang w:eastAsia="lt-LT"/>
        </w:rPr>
        <w:t>–</w:t>
      </w:r>
      <w:r w:rsidRPr="003B77F5">
        <w:rPr>
          <w:i/>
          <w:iCs/>
          <w:sz w:val="20"/>
          <w:szCs w:val="20"/>
          <w:lang w:eastAsia="lt-LT"/>
        </w:rPr>
        <w:t xml:space="preserve"> valstybės biudžeto tikslinė dotacija, </w:t>
      </w:r>
      <w:r w:rsidR="009E45A1" w:rsidRPr="003B77F5">
        <w:rPr>
          <w:b/>
          <w:bCs/>
          <w:i/>
          <w:iCs/>
          <w:sz w:val="20"/>
          <w:szCs w:val="20"/>
          <w:lang w:eastAsia="lt-LT"/>
        </w:rPr>
        <w:t>ES</w:t>
      </w:r>
      <w:r w:rsidR="009E45A1" w:rsidRPr="003B77F5">
        <w:rPr>
          <w:i/>
          <w:iCs/>
          <w:sz w:val="20"/>
          <w:szCs w:val="20"/>
          <w:lang w:eastAsia="lt-LT"/>
        </w:rPr>
        <w:t>/</w:t>
      </w:r>
      <w:r w:rsidRPr="003B77F5">
        <w:rPr>
          <w:b/>
          <w:i/>
          <w:iCs/>
          <w:sz w:val="20"/>
          <w:szCs w:val="20"/>
          <w:lang w:eastAsia="lt-LT"/>
        </w:rPr>
        <w:t>PL</w:t>
      </w:r>
      <w:r w:rsidR="00747F8D">
        <w:rPr>
          <w:b/>
          <w:i/>
          <w:iCs/>
          <w:sz w:val="20"/>
          <w:szCs w:val="20"/>
          <w:lang w:eastAsia="lt-LT"/>
        </w:rPr>
        <w:t xml:space="preserve"> </w:t>
      </w:r>
      <w:r w:rsidR="00747F8D">
        <w:rPr>
          <w:i/>
          <w:iCs/>
          <w:sz w:val="20"/>
          <w:szCs w:val="20"/>
          <w:lang w:eastAsia="lt-LT"/>
        </w:rPr>
        <w:t>–</w:t>
      </w:r>
      <w:r w:rsidRPr="003B77F5">
        <w:rPr>
          <w:i/>
          <w:iCs/>
          <w:sz w:val="20"/>
          <w:szCs w:val="20"/>
          <w:lang w:eastAsia="lt-LT"/>
        </w:rPr>
        <w:t xml:space="preserve"> projekto lėšos,</w:t>
      </w:r>
      <w:r w:rsidR="00705F9D" w:rsidRPr="003B77F5">
        <w:rPr>
          <w:b/>
          <w:i/>
          <w:iCs/>
          <w:sz w:val="20"/>
          <w:szCs w:val="20"/>
          <w:lang w:eastAsia="lt-LT"/>
        </w:rPr>
        <w:t xml:space="preserve"> AM </w:t>
      </w:r>
      <w:r w:rsidR="00705F9D" w:rsidRPr="003B77F5">
        <w:rPr>
          <w:sz w:val="20"/>
          <w:szCs w:val="20"/>
          <w:lang w:eastAsia="lt-LT"/>
        </w:rPr>
        <w:t xml:space="preserve">– </w:t>
      </w:r>
      <w:r w:rsidR="00AD55CB">
        <w:rPr>
          <w:i/>
          <w:iCs/>
          <w:sz w:val="20"/>
          <w:szCs w:val="20"/>
          <w:lang w:eastAsia="lt-LT"/>
        </w:rPr>
        <w:t xml:space="preserve"> asmens mokėjimas, </w:t>
      </w:r>
      <w:r w:rsidR="00AD55CB" w:rsidRPr="00AD55CB">
        <w:rPr>
          <w:b/>
          <w:i/>
          <w:iCs/>
          <w:sz w:val="20"/>
          <w:szCs w:val="20"/>
          <w:lang w:eastAsia="lt-LT"/>
        </w:rPr>
        <w:t>KT</w:t>
      </w:r>
      <w:r w:rsidR="00747F8D">
        <w:rPr>
          <w:b/>
          <w:i/>
          <w:iCs/>
          <w:sz w:val="20"/>
          <w:szCs w:val="20"/>
          <w:lang w:eastAsia="lt-LT"/>
        </w:rPr>
        <w:t xml:space="preserve"> </w:t>
      </w:r>
      <w:r w:rsidR="00747F8D">
        <w:rPr>
          <w:i/>
          <w:iCs/>
          <w:sz w:val="20"/>
          <w:szCs w:val="20"/>
          <w:lang w:eastAsia="lt-LT"/>
        </w:rPr>
        <w:t xml:space="preserve">– </w:t>
      </w:r>
      <w:r w:rsidR="00AD55CB">
        <w:rPr>
          <w:i/>
          <w:iCs/>
          <w:sz w:val="20"/>
          <w:szCs w:val="20"/>
          <w:lang w:eastAsia="lt-LT"/>
        </w:rPr>
        <w:t>kitos/</w:t>
      </w:r>
      <w:proofErr w:type="spellStart"/>
      <w:r w:rsidR="00AD55CB">
        <w:rPr>
          <w:i/>
          <w:iCs/>
          <w:sz w:val="20"/>
          <w:szCs w:val="20"/>
          <w:lang w:eastAsia="lt-LT"/>
        </w:rPr>
        <w:t>spec</w:t>
      </w:r>
      <w:proofErr w:type="spellEnd"/>
      <w:r w:rsidR="00AD55CB">
        <w:rPr>
          <w:i/>
          <w:iCs/>
          <w:sz w:val="20"/>
          <w:szCs w:val="20"/>
          <w:lang w:eastAsia="lt-LT"/>
        </w:rPr>
        <w:t>. lėšos.</w:t>
      </w:r>
    </w:p>
    <w:tbl>
      <w:tblPr>
        <w:tblW w:w="9670" w:type="dxa"/>
        <w:tblInd w:w="108" w:type="dxa"/>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tblLayout w:type="fixed"/>
        <w:tblLook w:val="01E0" w:firstRow="1" w:lastRow="1" w:firstColumn="1" w:lastColumn="1" w:noHBand="0" w:noVBand="0"/>
      </w:tblPr>
      <w:tblGrid>
        <w:gridCol w:w="1560"/>
        <w:gridCol w:w="30"/>
        <w:gridCol w:w="2663"/>
        <w:gridCol w:w="1417"/>
        <w:gridCol w:w="1418"/>
        <w:gridCol w:w="2582"/>
      </w:tblGrid>
      <w:tr w:rsidR="008F650B" w:rsidRPr="008F650B" w14:paraId="71B47A68" w14:textId="77777777" w:rsidTr="00B90FA7">
        <w:tc>
          <w:tcPr>
            <w:tcW w:w="1590" w:type="dxa"/>
            <w:gridSpan w:val="2"/>
            <w:shd w:val="clear" w:color="auto" w:fill="F2F2F2"/>
            <w:vAlign w:val="center"/>
          </w:tcPr>
          <w:p w14:paraId="39561A71"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8F650B">
              <w:rPr>
                <w:b/>
                <w:lang w:eastAsia="lt-LT"/>
              </w:rPr>
              <w:t>Uždaviniai</w:t>
            </w:r>
          </w:p>
        </w:tc>
        <w:tc>
          <w:tcPr>
            <w:tcW w:w="2663" w:type="dxa"/>
            <w:shd w:val="clear" w:color="auto" w:fill="F2F2F2"/>
            <w:vAlign w:val="center"/>
          </w:tcPr>
          <w:p w14:paraId="37412529"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352"/>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8F650B">
              <w:rPr>
                <w:b/>
                <w:lang w:eastAsia="lt-LT"/>
              </w:rPr>
              <w:t>Priemonės</w:t>
            </w:r>
          </w:p>
        </w:tc>
        <w:tc>
          <w:tcPr>
            <w:tcW w:w="1417" w:type="dxa"/>
            <w:shd w:val="clear" w:color="auto" w:fill="F2F2F2"/>
            <w:vAlign w:val="center"/>
          </w:tcPr>
          <w:p w14:paraId="593B7401"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2"/>
                <w:szCs w:val="22"/>
                <w:lang w:eastAsia="lt-LT"/>
              </w:rPr>
            </w:pPr>
            <w:r w:rsidRPr="008F650B">
              <w:rPr>
                <w:b/>
                <w:sz w:val="22"/>
                <w:szCs w:val="22"/>
                <w:lang w:eastAsia="lt-LT"/>
              </w:rPr>
              <w:t>Lėšos</w:t>
            </w:r>
          </w:p>
          <w:p w14:paraId="58DE2999"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2"/>
                <w:szCs w:val="22"/>
                <w:lang w:eastAsia="lt-LT"/>
              </w:rPr>
            </w:pPr>
            <w:r w:rsidRPr="008F650B">
              <w:rPr>
                <w:b/>
                <w:sz w:val="22"/>
                <w:szCs w:val="22"/>
                <w:lang w:eastAsia="lt-LT"/>
              </w:rPr>
              <w:t>(eurais),</w:t>
            </w:r>
          </w:p>
          <w:p w14:paraId="5DEEA740"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8F650B">
              <w:rPr>
                <w:b/>
                <w:sz w:val="22"/>
                <w:szCs w:val="22"/>
                <w:lang w:eastAsia="lt-LT"/>
              </w:rPr>
              <w:t>finansavimo šaltiniai</w:t>
            </w:r>
          </w:p>
        </w:tc>
        <w:tc>
          <w:tcPr>
            <w:tcW w:w="1418" w:type="dxa"/>
            <w:shd w:val="clear" w:color="auto" w:fill="F2F2F2"/>
            <w:vAlign w:val="center"/>
          </w:tcPr>
          <w:p w14:paraId="279325D5"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2"/>
                <w:szCs w:val="22"/>
                <w:lang w:eastAsia="lt-LT"/>
              </w:rPr>
            </w:pPr>
            <w:r w:rsidRPr="008F650B">
              <w:rPr>
                <w:b/>
                <w:sz w:val="22"/>
                <w:szCs w:val="22"/>
                <w:lang w:eastAsia="lt-LT"/>
              </w:rPr>
              <w:t>Atsakingi vykdytojai</w:t>
            </w:r>
          </w:p>
        </w:tc>
        <w:tc>
          <w:tcPr>
            <w:tcW w:w="2582" w:type="dxa"/>
            <w:shd w:val="clear" w:color="auto" w:fill="F2F2F2"/>
            <w:vAlign w:val="center"/>
          </w:tcPr>
          <w:p w14:paraId="531F1F37"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8F650B">
              <w:rPr>
                <w:b/>
                <w:lang w:eastAsia="lt-LT"/>
              </w:rPr>
              <w:t>Laukiamas rezultatas</w:t>
            </w:r>
          </w:p>
          <w:p w14:paraId="6BFD5BB7"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p>
        </w:tc>
      </w:tr>
      <w:tr w:rsidR="008F650B" w:rsidRPr="008F650B" w14:paraId="0BE8E6E5" w14:textId="77777777" w:rsidTr="00B90FA7">
        <w:trPr>
          <w:trHeight w:val="188"/>
        </w:trPr>
        <w:tc>
          <w:tcPr>
            <w:tcW w:w="1590" w:type="dxa"/>
            <w:gridSpan w:val="2"/>
          </w:tcPr>
          <w:p w14:paraId="33C8DC98"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8F650B">
              <w:rPr>
                <w:b/>
                <w:lang w:eastAsia="lt-LT"/>
              </w:rPr>
              <w:t>1</w:t>
            </w:r>
          </w:p>
        </w:tc>
        <w:tc>
          <w:tcPr>
            <w:tcW w:w="2663" w:type="dxa"/>
          </w:tcPr>
          <w:p w14:paraId="3BC393F4"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8F650B">
              <w:rPr>
                <w:b/>
                <w:lang w:eastAsia="lt-LT"/>
              </w:rPr>
              <w:t>2</w:t>
            </w:r>
          </w:p>
        </w:tc>
        <w:tc>
          <w:tcPr>
            <w:tcW w:w="1417" w:type="dxa"/>
          </w:tcPr>
          <w:p w14:paraId="590FBE39"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8F650B">
              <w:rPr>
                <w:b/>
                <w:lang w:eastAsia="lt-LT"/>
              </w:rPr>
              <w:t>3</w:t>
            </w:r>
          </w:p>
        </w:tc>
        <w:tc>
          <w:tcPr>
            <w:tcW w:w="1418" w:type="dxa"/>
          </w:tcPr>
          <w:p w14:paraId="4C016E97"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8F650B">
              <w:rPr>
                <w:b/>
                <w:lang w:eastAsia="lt-LT"/>
              </w:rPr>
              <w:t>4</w:t>
            </w:r>
          </w:p>
        </w:tc>
        <w:tc>
          <w:tcPr>
            <w:tcW w:w="2582" w:type="dxa"/>
          </w:tcPr>
          <w:p w14:paraId="6DFC878C" w14:textId="77777777" w:rsidR="00B10156" w:rsidRPr="008F650B"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8F650B">
              <w:rPr>
                <w:b/>
                <w:lang w:eastAsia="lt-LT"/>
              </w:rPr>
              <w:t>5</w:t>
            </w:r>
          </w:p>
        </w:tc>
      </w:tr>
      <w:tr w:rsidR="002A0B54" w:rsidRPr="002A0B54" w14:paraId="5CCAECCA" w14:textId="77777777" w:rsidTr="006D1E94">
        <w:tc>
          <w:tcPr>
            <w:tcW w:w="9670" w:type="dxa"/>
            <w:gridSpan w:val="6"/>
          </w:tcPr>
          <w:p w14:paraId="00EE9B5D" w14:textId="77777777" w:rsidR="00B10156" w:rsidRPr="002A0B54"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lang w:eastAsia="lt-LT"/>
              </w:rPr>
            </w:pPr>
          </w:p>
        </w:tc>
      </w:tr>
      <w:tr w:rsidR="00A113EC" w:rsidRPr="002A0B54" w14:paraId="77D432CB" w14:textId="77777777" w:rsidTr="006D1E94">
        <w:trPr>
          <w:trHeight w:val="346"/>
        </w:trPr>
        <w:tc>
          <w:tcPr>
            <w:tcW w:w="1560" w:type="dxa"/>
            <w:vMerge w:val="restart"/>
            <w:shd w:val="clear" w:color="auto" w:fill="auto"/>
          </w:tcPr>
          <w:p w14:paraId="3A033BCD" w14:textId="6C63AB1E" w:rsidR="00A113EC" w:rsidRPr="009E4A1F" w:rsidRDefault="002A068A"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color w:val="FF0000"/>
                <w:sz w:val="23"/>
                <w:szCs w:val="23"/>
                <w:lang w:eastAsia="lt-LT"/>
              </w:rPr>
            </w:pPr>
            <w:r w:rsidRPr="009E4A1F">
              <w:rPr>
                <w:sz w:val="23"/>
                <w:szCs w:val="23"/>
                <w:lang w:eastAsia="lt-LT"/>
              </w:rPr>
              <w:t>1</w:t>
            </w:r>
            <w:r w:rsidR="00A113EC" w:rsidRPr="009E4A1F">
              <w:rPr>
                <w:sz w:val="23"/>
                <w:szCs w:val="23"/>
                <w:lang w:eastAsia="lt-LT"/>
              </w:rPr>
              <w:t xml:space="preserve">. Organizuoti dienos, </w:t>
            </w:r>
            <w:r w:rsidR="00A113EC" w:rsidRPr="009E4A1F">
              <w:rPr>
                <w:sz w:val="23"/>
                <w:szCs w:val="23"/>
                <w:lang w:eastAsia="lt-LT"/>
              </w:rPr>
              <w:lastRenderedPageBreak/>
              <w:t xml:space="preserve">trumpalaikės ir ilgalaikės socialinės globos paslaugų teikimą </w:t>
            </w:r>
            <w:r w:rsidR="00DB3B3B" w:rsidRPr="009E4A1F">
              <w:rPr>
                <w:sz w:val="23"/>
                <w:szCs w:val="23"/>
                <w:lang w:eastAsia="lt-LT"/>
              </w:rPr>
              <w:t>asmenims su negalia</w:t>
            </w:r>
            <w:r w:rsidR="00A113EC" w:rsidRPr="009E4A1F">
              <w:rPr>
                <w:sz w:val="23"/>
                <w:szCs w:val="23"/>
                <w:lang w:eastAsia="lt-LT"/>
              </w:rPr>
              <w:t xml:space="preserve"> ir senyvo amžiaus asmenims</w:t>
            </w:r>
          </w:p>
        </w:tc>
        <w:tc>
          <w:tcPr>
            <w:tcW w:w="2693" w:type="dxa"/>
            <w:gridSpan w:val="2"/>
            <w:shd w:val="clear" w:color="auto" w:fill="auto"/>
          </w:tcPr>
          <w:p w14:paraId="2919F2DA" w14:textId="1AA1F42A" w:rsidR="00A113EC" w:rsidRPr="009E4A1F" w:rsidRDefault="00A113EC" w:rsidP="003047DE">
            <w:pPr>
              <w:widowControl w:val="0"/>
              <w:tabs>
                <w:tab w:val="left" w:pos="252"/>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rPr>
              <w:lastRenderedPageBreak/>
              <w:t xml:space="preserve">1.Teikti socialinės globos paslaugas suaugusiems </w:t>
            </w:r>
            <w:r w:rsidRPr="009E4A1F">
              <w:rPr>
                <w:sz w:val="23"/>
                <w:szCs w:val="23"/>
              </w:rPr>
              <w:lastRenderedPageBreak/>
              <w:t>asmenims su</w:t>
            </w:r>
            <w:r w:rsidR="00777E41" w:rsidRPr="009E4A1F">
              <w:rPr>
                <w:sz w:val="23"/>
                <w:szCs w:val="23"/>
              </w:rPr>
              <w:t xml:space="preserve"> </w:t>
            </w:r>
            <w:r w:rsidRPr="009E4A1F">
              <w:rPr>
                <w:sz w:val="23"/>
                <w:szCs w:val="23"/>
              </w:rPr>
              <w:t>negalia bendruomenėje.</w:t>
            </w:r>
          </w:p>
        </w:tc>
        <w:tc>
          <w:tcPr>
            <w:tcW w:w="1417" w:type="dxa"/>
            <w:shd w:val="clear" w:color="auto" w:fill="auto"/>
          </w:tcPr>
          <w:p w14:paraId="5E0754B8" w14:textId="5220A14F" w:rsidR="00A113EC" w:rsidRPr="009E4A1F" w:rsidRDefault="00A113EC"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lastRenderedPageBreak/>
              <w:t>SB</w:t>
            </w:r>
            <w:r w:rsidR="00EE7FD5">
              <w:rPr>
                <w:sz w:val="23"/>
                <w:szCs w:val="23"/>
                <w:lang w:eastAsia="lt-LT"/>
              </w:rPr>
              <w:t xml:space="preserve"> –</w:t>
            </w:r>
            <w:r w:rsidR="00084CCD" w:rsidRPr="009E4A1F">
              <w:rPr>
                <w:sz w:val="23"/>
                <w:szCs w:val="23"/>
                <w:lang w:eastAsia="lt-LT"/>
              </w:rPr>
              <w:t xml:space="preserve"> </w:t>
            </w:r>
            <w:r w:rsidR="00044786" w:rsidRPr="009E4A1F">
              <w:rPr>
                <w:sz w:val="23"/>
                <w:szCs w:val="23"/>
                <w:lang w:eastAsia="lt-LT"/>
              </w:rPr>
              <w:t>267</w:t>
            </w:r>
            <w:r w:rsidR="00016829" w:rsidRPr="009E4A1F">
              <w:rPr>
                <w:sz w:val="23"/>
                <w:szCs w:val="23"/>
                <w:lang w:eastAsia="lt-LT"/>
              </w:rPr>
              <w:t> </w:t>
            </w:r>
            <w:r w:rsidR="00044786" w:rsidRPr="009E4A1F">
              <w:rPr>
                <w:sz w:val="23"/>
                <w:szCs w:val="23"/>
                <w:lang w:eastAsia="lt-LT"/>
              </w:rPr>
              <w:t>700</w:t>
            </w:r>
          </w:p>
          <w:p w14:paraId="638664B1" w14:textId="46288ADF" w:rsidR="00016829" w:rsidRPr="009E4A1F" w:rsidRDefault="00016829"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418" w:type="dxa"/>
            <w:shd w:val="clear" w:color="auto" w:fill="auto"/>
          </w:tcPr>
          <w:p w14:paraId="35D1CFCA" w14:textId="332451AF" w:rsidR="00A113EC" w:rsidRPr="009E4A1F" w:rsidRDefault="00A113EC"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roofErr w:type="spellStart"/>
            <w:r w:rsidRPr="009E4A1F">
              <w:rPr>
                <w:sz w:val="23"/>
                <w:szCs w:val="23"/>
                <w:lang w:eastAsia="lt-LT"/>
              </w:rPr>
              <w:lastRenderedPageBreak/>
              <w:t>VšĮ</w:t>
            </w:r>
            <w:proofErr w:type="spellEnd"/>
            <w:r w:rsidRPr="009E4A1F">
              <w:rPr>
                <w:sz w:val="23"/>
                <w:szCs w:val="23"/>
                <w:lang w:eastAsia="lt-LT"/>
              </w:rPr>
              <w:t xml:space="preserve"> Plungės bendruomen</w:t>
            </w:r>
            <w:r w:rsidRPr="009E4A1F">
              <w:rPr>
                <w:sz w:val="23"/>
                <w:szCs w:val="23"/>
                <w:lang w:eastAsia="lt-LT"/>
              </w:rPr>
              <w:lastRenderedPageBreak/>
              <w:t>ės centras</w:t>
            </w:r>
          </w:p>
        </w:tc>
        <w:tc>
          <w:tcPr>
            <w:tcW w:w="2582" w:type="dxa"/>
            <w:shd w:val="clear" w:color="auto" w:fill="auto"/>
          </w:tcPr>
          <w:p w14:paraId="4D1D4B07" w14:textId="48730706" w:rsidR="00A113EC" w:rsidRPr="009E4A1F" w:rsidRDefault="00A113EC" w:rsidP="007E580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lastRenderedPageBreak/>
              <w:t xml:space="preserve">Iš Dūseikių globos namų ir bendruomenės </w:t>
            </w:r>
            <w:r w:rsidRPr="009E4A1F">
              <w:rPr>
                <w:sz w:val="23"/>
                <w:szCs w:val="23"/>
                <w:lang w:eastAsia="lt-LT"/>
              </w:rPr>
              <w:lastRenderedPageBreak/>
              <w:t>apgyvendinti GGN 20 asmenų su</w:t>
            </w:r>
            <w:r w:rsidR="002A068A" w:rsidRPr="009E4A1F">
              <w:rPr>
                <w:sz w:val="23"/>
                <w:szCs w:val="23"/>
                <w:lang w:eastAsia="lt-LT"/>
              </w:rPr>
              <w:t xml:space="preserve"> intelekto</w:t>
            </w:r>
            <w:r w:rsidRPr="009E4A1F">
              <w:rPr>
                <w:sz w:val="23"/>
                <w:szCs w:val="23"/>
                <w:lang w:eastAsia="lt-LT"/>
              </w:rPr>
              <w:t xml:space="preserve"> (ir) ar psichi</w:t>
            </w:r>
            <w:r w:rsidR="00777E41" w:rsidRPr="009E4A1F">
              <w:rPr>
                <w:sz w:val="23"/>
                <w:szCs w:val="23"/>
                <w:lang w:eastAsia="lt-LT"/>
              </w:rPr>
              <w:t>kos</w:t>
            </w:r>
            <w:r w:rsidRPr="009E4A1F">
              <w:rPr>
                <w:sz w:val="23"/>
                <w:szCs w:val="23"/>
                <w:lang w:eastAsia="lt-LT"/>
              </w:rPr>
              <w:t xml:space="preserve"> negalia.</w:t>
            </w:r>
          </w:p>
        </w:tc>
      </w:tr>
      <w:tr w:rsidR="00A113EC" w:rsidRPr="002A0B54" w14:paraId="511217DF" w14:textId="77777777" w:rsidTr="006D1E94">
        <w:trPr>
          <w:trHeight w:val="281"/>
        </w:trPr>
        <w:tc>
          <w:tcPr>
            <w:tcW w:w="1560" w:type="dxa"/>
            <w:vMerge/>
          </w:tcPr>
          <w:p w14:paraId="76D4C5C6" w14:textId="0DB1A7CF" w:rsidR="00A113EC" w:rsidRPr="009E4A1F" w:rsidRDefault="00A113EC"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color w:val="FF0000"/>
                <w:sz w:val="23"/>
                <w:szCs w:val="23"/>
                <w:lang w:eastAsia="lt-LT"/>
              </w:rPr>
            </w:pPr>
          </w:p>
        </w:tc>
        <w:tc>
          <w:tcPr>
            <w:tcW w:w="2693" w:type="dxa"/>
            <w:gridSpan w:val="2"/>
          </w:tcPr>
          <w:p w14:paraId="5BB4247B" w14:textId="50A3428F" w:rsidR="00A113EC" w:rsidRPr="009E4A1F" w:rsidRDefault="00A113EC" w:rsidP="00280AE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 xml:space="preserve">2. </w:t>
            </w:r>
            <w:r w:rsidR="000F77D9" w:rsidRPr="009E4A1F">
              <w:rPr>
                <w:sz w:val="23"/>
                <w:szCs w:val="23"/>
                <w:lang w:eastAsia="lt-LT"/>
              </w:rPr>
              <w:t>T</w:t>
            </w:r>
            <w:r w:rsidRPr="009E4A1F">
              <w:rPr>
                <w:sz w:val="23"/>
                <w:szCs w:val="23"/>
                <w:lang w:eastAsia="lt-LT"/>
              </w:rPr>
              <w:t>eikti socialinės globos paslaugas suaugusiems asmenims su negalia ir senyvo amžiaus asmenims socialinės globos namuose.</w:t>
            </w:r>
          </w:p>
        </w:tc>
        <w:tc>
          <w:tcPr>
            <w:tcW w:w="1417" w:type="dxa"/>
          </w:tcPr>
          <w:p w14:paraId="72F4BB81" w14:textId="2602D22C" w:rsidR="00A113EC" w:rsidRPr="009E4A1F" w:rsidRDefault="00A113EC" w:rsidP="00EA4A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VB</w:t>
            </w:r>
            <w:r w:rsidR="00EE7FD5">
              <w:rPr>
                <w:sz w:val="23"/>
                <w:szCs w:val="23"/>
                <w:lang w:eastAsia="lt-LT"/>
              </w:rPr>
              <w:t xml:space="preserve"> – </w:t>
            </w:r>
            <w:r w:rsidRPr="009E4A1F">
              <w:rPr>
                <w:sz w:val="23"/>
                <w:szCs w:val="23"/>
                <w:lang w:eastAsia="lt-LT"/>
              </w:rPr>
              <w:t xml:space="preserve">1 006 800 </w:t>
            </w:r>
          </w:p>
          <w:p w14:paraId="77EBFCD6" w14:textId="5545B5D4" w:rsidR="00A113EC" w:rsidRPr="009E4A1F" w:rsidRDefault="00A113EC" w:rsidP="00EA4A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SB</w:t>
            </w:r>
            <w:r w:rsidR="00EE7FD5">
              <w:rPr>
                <w:sz w:val="23"/>
                <w:szCs w:val="23"/>
                <w:lang w:eastAsia="lt-LT"/>
              </w:rPr>
              <w:t xml:space="preserve"> – </w:t>
            </w:r>
            <w:r w:rsidRPr="009E4A1F">
              <w:rPr>
                <w:sz w:val="23"/>
                <w:szCs w:val="23"/>
                <w:lang w:eastAsia="lt-LT"/>
              </w:rPr>
              <w:t>380</w:t>
            </w:r>
            <w:r w:rsidR="00DB28A6" w:rsidRPr="009E4A1F">
              <w:rPr>
                <w:sz w:val="23"/>
                <w:szCs w:val="23"/>
                <w:lang w:eastAsia="lt-LT"/>
              </w:rPr>
              <w:t> </w:t>
            </w:r>
            <w:r w:rsidRPr="009E4A1F">
              <w:rPr>
                <w:sz w:val="23"/>
                <w:szCs w:val="23"/>
                <w:lang w:eastAsia="lt-LT"/>
              </w:rPr>
              <w:t>000</w:t>
            </w:r>
          </w:p>
          <w:p w14:paraId="75605048" w14:textId="6E5D69AB" w:rsidR="00DB28A6" w:rsidRPr="009E4A1F" w:rsidRDefault="00DB28A6" w:rsidP="00EA4A9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highlight w:val="yellow"/>
                <w:lang w:eastAsia="lt-LT"/>
              </w:rPr>
            </w:pPr>
            <w:r w:rsidRPr="009E4A1F">
              <w:rPr>
                <w:sz w:val="23"/>
                <w:szCs w:val="23"/>
                <w:lang w:eastAsia="lt-LT"/>
              </w:rPr>
              <w:t>AM</w:t>
            </w:r>
            <w:r w:rsidR="00EE7FD5">
              <w:rPr>
                <w:sz w:val="23"/>
                <w:szCs w:val="23"/>
                <w:lang w:eastAsia="lt-LT"/>
              </w:rPr>
              <w:t xml:space="preserve"> – </w:t>
            </w:r>
            <w:r w:rsidRPr="009E4A1F">
              <w:rPr>
                <w:sz w:val="23"/>
                <w:szCs w:val="23"/>
                <w:lang w:eastAsia="lt-LT"/>
              </w:rPr>
              <w:t>1 120 000</w:t>
            </w:r>
          </w:p>
        </w:tc>
        <w:tc>
          <w:tcPr>
            <w:tcW w:w="1418" w:type="dxa"/>
          </w:tcPr>
          <w:p w14:paraId="0AF4BE57" w14:textId="52959B89" w:rsidR="00A113EC" w:rsidRPr="009E4A1F" w:rsidRDefault="00A113EC"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Socialinės paramos skyrius, socialinės globos įstaigos</w:t>
            </w:r>
          </w:p>
        </w:tc>
        <w:tc>
          <w:tcPr>
            <w:tcW w:w="2582" w:type="dxa"/>
          </w:tcPr>
          <w:p w14:paraId="6A36BD89" w14:textId="10ABB54B" w:rsidR="00A113EC" w:rsidRPr="009E4A1F" w:rsidRDefault="00A113EC" w:rsidP="00C121E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 xml:space="preserve">Organizuojant </w:t>
            </w:r>
            <w:r w:rsidR="00EB096E" w:rsidRPr="009E4A1F">
              <w:rPr>
                <w:sz w:val="23"/>
                <w:szCs w:val="23"/>
                <w:lang w:eastAsia="lt-LT"/>
              </w:rPr>
              <w:t xml:space="preserve">ilgalaikės/trumpalaikės </w:t>
            </w:r>
            <w:r w:rsidRPr="009E4A1F">
              <w:rPr>
                <w:sz w:val="23"/>
                <w:szCs w:val="23"/>
                <w:lang w:eastAsia="lt-LT"/>
              </w:rPr>
              <w:t>socialinės globos paslaugų teikimą  asmeni</w:t>
            </w:r>
            <w:r w:rsidR="00777E41" w:rsidRPr="009E4A1F">
              <w:rPr>
                <w:sz w:val="23"/>
                <w:szCs w:val="23"/>
                <w:lang w:eastAsia="lt-LT"/>
              </w:rPr>
              <w:t>ms</w:t>
            </w:r>
            <w:r w:rsidRPr="009E4A1F">
              <w:rPr>
                <w:sz w:val="23"/>
                <w:szCs w:val="23"/>
                <w:lang w:eastAsia="lt-LT"/>
              </w:rPr>
              <w:t xml:space="preserve"> parinkti labiausiai jų </w:t>
            </w:r>
            <w:r w:rsidR="00777E41" w:rsidRPr="009E4A1F">
              <w:rPr>
                <w:sz w:val="23"/>
                <w:szCs w:val="23"/>
                <w:lang w:eastAsia="lt-LT"/>
              </w:rPr>
              <w:t xml:space="preserve">individualius </w:t>
            </w:r>
            <w:r w:rsidRPr="009E4A1F">
              <w:rPr>
                <w:sz w:val="23"/>
                <w:szCs w:val="23"/>
                <w:lang w:eastAsia="lt-LT"/>
              </w:rPr>
              <w:t>poreikius ir negalią atitinkanči</w:t>
            </w:r>
            <w:r w:rsidR="00AA22A5" w:rsidRPr="009E4A1F">
              <w:rPr>
                <w:sz w:val="23"/>
                <w:szCs w:val="23"/>
                <w:lang w:eastAsia="lt-LT"/>
              </w:rPr>
              <w:t>a</w:t>
            </w:r>
            <w:r w:rsidRPr="009E4A1F">
              <w:rPr>
                <w:sz w:val="23"/>
                <w:szCs w:val="23"/>
                <w:lang w:eastAsia="lt-LT"/>
              </w:rPr>
              <w:t xml:space="preserve">s socialinės globos </w:t>
            </w:r>
            <w:r w:rsidR="00AA22A5" w:rsidRPr="009E4A1F">
              <w:rPr>
                <w:sz w:val="23"/>
                <w:szCs w:val="23"/>
                <w:lang w:eastAsia="lt-LT"/>
              </w:rPr>
              <w:t>įstaigas</w:t>
            </w:r>
            <w:r w:rsidR="00EB096E" w:rsidRPr="009E4A1F">
              <w:rPr>
                <w:sz w:val="23"/>
                <w:szCs w:val="23"/>
                <w:lang w:eastAsia="lt-LT"/>
              </w:rPr>
              <w:t xml:space="preserve">. </w:t>
            </w:r>
            <w:r w:rsidR="005A6375" w:rsidRPr="009E4A1F">
              <w:rPr>
                <w:sz w:val="23"/>
                <w:szCs w:val="23"/>
                <w:lang w:eastAsia="lt-LT"/>
              </w:rPr>
              <w:t>P</w:t>
            </w:r>
            <w:r w:rsidR="00217652" w:rsidRPr="009E4A1F">
              <w:rPr>
                <w:sz w:val="23"/>
                <w:szCs w:val="23"/>
                <w:lang w:eastAsia="lt-LT"/>
              </w:rPr>
              <w:t>aslaug</w:t>
            </w:r>
            <w:r w:rsidR="005A6375" w:rsidRPr="009E4A1F">
              <w:rPr>
                <w:sz w:val="23"/>
                <w:szCs w:val="23"/>
                <w:lang w:eastAsia="lt-LT"/>
              </w:rPr>
              <w:t>ų gavėjų per metus vidurkis</w:t>
            </w:r>
            <w:r w:rsidR="00217652" w:rsidRPr="009E4A1F">
              <w:rPr>
                <w:sz w:val="23"/>
                <w:szCs w:val="23"/>
                <w:lang w:eastAsia="lt-LT"/>
              </w:rPr>
              <w:t xml:space="preserve"> apie 1</w:t>
            </w:r>
            <w:r w:rsidR="003C6BD4" w:rsidRPr="009E4A1F">
              <w:rPr>
                <w:sz w:val="23"/>
                <w:szCs w:val="23"/>
                <w:lang w:eastAsia="lt-LT"/>
              </w:rPr>
              <w:t>8</w:t>
            </w:r>
            <w:r w:rsidR="00217652" w:rsidRPr="009E4A1F">
              <w:rPr>
                <w:sz w:val="23"/>
                <w:szCs w:val="23"/>
                <w:lang w:eastAsia="lt-LT"/>
              </w:rPr>
              <w:t>0</w:t>
            </w:r>
            <w:r w:rsidR="00EE7FD5">
              <w:rPr>
                <w:sz w:val="23"/>
                <w:szCs w:val="23"/>
                <w:lang w:eastAsia="lt-LT"/>
              </w:rPr>
              <w:t>–</w:t>
            </w:r>
            <w:r w:rsidR="00A76E79" w:rsidRPr="009E4A1F">
              <w:rPr>
                <w:sz w:val="23"/>
                <w:szCs w:val="23"/>
                <w:lang w:eastAsia="lt-LT"/>
              </w:rPr>
              <w:t>19</w:t>
            </w:r>
            <w:r w:rsidR="005A6375" w:rsidRPr="009E4A1F">
              <w:rPr>
                <w:sz w:val="23"/>
                <w:szCs w:val="23"/>
                <w:lang w:eastAsia="lt-LT"/>
              </w:rPr>
              <w:t>0.</w:t>
            </w:r>
          </w:p>
        </w:tc>
      </w:tr>
      <w:tr w:rsidR="00A113EC" w:rsidRPr="002A0B54" w14:paraId="6AE682FE" w14:textId="77777777" w:rsidTr="006D1E94">
        <w:trPr>
          <w:trHeight w:val="423"/>
        </w:trPr>
        <w:tc>
          <w:tcPr>
            <w:tcW w:w="1560" w:type="dxa"/>
            <w:vMerge/>
          </w:tcPr>
          <w:p w14:paraId="3E2A9D74" w14:textId="77777777" w:rsidR="00A113EC" w:rsidRPr="009E4A1F" w:rsidRDefault="00A113EC"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2693" w:type="dxa"/>
            <w:gridSpan w:val="2"/>
            <w:shd w:val="clear" w:color="auto" w:fill="auto"/>
          </w:tcPr>
          <w:p w14:paraId="03E74402" w14:textId="4B2F699E" w:rsidR="00A113EC" w:rsidRPr="009E4A1F" w:rsidRDefault="00A113EC" w:rsidP="009D386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3. Teikti dienos socialinės globos paslaugas  </w:t>
            </w:r>
            <w:r w:rsidR="00BF0E3F" w:rsidRPr="009E4A1F">
              <w:rPr>
                <w:sz w:val="23"/>
                <w:szCs w:val="23"/>
                <w:lang w:eastAsia="lt-LT"/>
              </w:rPr>
              <w:t>asmenims su negalia.</w:t>
            </w:r>
          </w:p>
        </w:tc>
        <w:tc>
          <w:tcPr>
            <w:tcW w:w="1417" w:type="dxa"/>
            <w:shd w:val="clear" w:color="auto" w:fill="auto"/>
          </w:tcPr>
          <w:p w14:paraId="37613C0B" w14:textId="2656AE94" w:rsidR="00A113EC" w:rsidRPr="009E4A1F" w:rsidRDefault="00A113EC" w:rsidP="00AF521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VB</w:t>
            </w:r>
            <w:r w:rsidR="00EE7FD5">
              <w:rPr>
                <w:sz w:val="23"/>
                <w:szCs w:val="23"/>
                <w:lang w:eastAsia="lt-LT"/>
              </w:rPr>
              <w:t xml:space="preserve"> – </w:t>
            </w:r>
            <w:r w:rsidRPr="009E4A1F">
              <w:rPr>
                <w:sz w:val="23"/>
                <w:szCs w:val="23"/>
                <w:lang w:eastAsia="lt-LT"/>
              </w:rPr>
              <w:t>1</w:t>
            </w:r>
            <w:r w:rsidR="00F820D2" w:rsidRPr="009E4A1F">
              <w:rPr>
                <w:sz w:val="23"/>
                <w:szCs w:val="23"/>
                <w:lang w:eastAsia="lt-LT"/>
              </w:rPr>
              <w:t>40</w:t>
            </w:r>
            <w:r w:rsidRPr="009E4A1F">
              <w:rPr>
                <w:sz w:val="23"/>
                <w:szCs w:val="23"/>
                <w:lang w:eastAsia="lt-LT"/>
              </w:rPr>
              <w:t xml:space="preserve"> </w:t>
            </w:r>
            <w:r w:rsidR="00F820D2" w:rsidRPr="009E4A1F">
              <w:rPr>
                <w:sz w:val="23"/>
                <w:szCs w:val="23"/>
                <w:lang w:eastAsia="lt-LT"/>
              </w:rPr>
              <w:t>0</w:t>
            </w:r>
            <w:r w:rsidRPr="009E4A1F">
              <w:rPr>
                <w:sz w:val="23"/>
                <w:szCs w:val="23"/>
                <w:lang w:eastAsia="lt-LT"/>
              </w:rPr>
              <w:t>00</w:t>
            </w:r>
          </w:p>
          <w:p w14:paraId="28493E5A" w14:textId="66741D4F" w:rsidR="00A113EC" w:rsidRPr="009E4A1F" w:rsidRDefault="00A113EC" w:rsidP="00AF521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SB</w:t>
            </w:r>
            <w:r w:rsidR="00EE7FD5">
              <w:rPr>
                <w:sz w:val="23"/>
                <w:szCs w:val="23"/>
                <w:lang w:eastAsia="lt-LT"/>
              </w:rPr>
              <w:t xml:space="preserve"> – </w:t>
            </w:r>
            <w:r w:rsidRPr="009E4A1F">
              <w:rPr>
                <w:sz w:val="23"/>
                <w:szCs w:val="23"/>
                <w:lang w:eastAsia="lt-LT"/>
              </w:rPr>
              <w:t>1</w:t>
            </w:r>
            <w:r w:rsidR="00F820D2" w:rsidRPr="009E4A1F">
              <w:rPr>
                <w:sz w:val="23"/>
                <w:szCs w:val="23"/>
                <w:lang w:eastAsia="lt-LT"/>
              </w:rPr>
              <w:t>30</w:t>
            </w:r>
            <w:r w:rsidRPr="009E4A1F">
              <w:rPr>
                <w:sz w:val="23"/>
                <w:szCs w:val="23"/>
                <w:lang w:eastAsia="lt-LT"/>
              </w:rPr>
              <w:t xml:space="preserve"> </w:t>
            </w:r>
            <w:r w:rsidR="00F820D2" w:rsidRPr="009E4A1F">
              <w:rPr>
                <w:sz w:val="23"/>
                <w:szCs w:val="23"/>
                <w:lang w:eastAsia="lt-LT"/>
              </w:rPr>
              <w:t>5</w:t>
            </w:r>
            <w:r w:rsidRPr="009E4A1F">
              <w:rPr>
                <w:sz w:val="23"/>
                <w:szCs w:val="23"/>
                <w:lang w:eastAsia="lt-LT"/>
              </w:rPr>
              <w:t>00</w:t>
            </w:r>
          </w:p>
          <w:p w14:paraId="2B99ACD2" w14:textId="0F954CB9" w:rsidR="00A113EC" w:rsidRPr="009E4A1F" w:rsidRDefault="00A113EC"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color w:val="FF0000"/>
                <w:sz w:val="23"/>
                <w:szCs w:val="23"/>
                <w:lang w:eastAsia="lt-LT"/>
              </w:rPr>
            </w:pPr>
            <w:r w:rsidRPr="009E4A1F">
              <w:rPr>
                <w:sz w:val="23"/>
                <w:szCs w:val="23"/>
                <w:lang w:eastAsia="lt-LT"/>
              </w:rPr>
              <w:t xml:space="preserve">AM </w:t>
            </w:r>
            <w:r w:rsidR="00EE7FD5">
              <w:rPr>
                <w:sz w:val="23"/>
                <w:szCs w:val="23"/>
                <w:lang w:eastAsia="lt-LT"/>
              </w:rPr>
              <w:t xml:space="preserve">– </w:t>
            </w:r>
            <w:r w:rsidRPr="009E4A1F">
              <w:rPr>
                <w:sz w:val="23"/>
                <w:szCs w:val="23"/>
                <w:lang w:eastAsia="lt-LT"/>
              </w:rPr>
              <w:t xml:space="preserve">14 </w:t>
            </w:r>
            <w:r w:rsidR="00F820D2" w:rsidRPr="009E4A1F">
              <w:rPr>
                <w:sz w:val="23"/>
                <w:szCs w:val="23"/>
                <w:lang w:eastAsia="lt-LT"/>
              </w:rPr>
              <w:t>0</w:t>
            </w:r>
            <w:r w:rsidRPr="009E4A1F">
              <w:rPr>
                <w:sz w:val="23"/>
                <w:szCs w:val="23"/>
                <w:lang w:eastAsia="lt-LT"/>
              </w:rPr>
              <w:t>00</w:t>
            </w:r>
          </w:p>
        </w:tc>
        <w:tc>
          <w:tcPr>
            <w:tcW w:w="1418" w:type="dxa"/>
            <w:shd w:val="clear" w:color="auto" w:fill="auto"/>
          </w:tcPr>
          <w:p w14:paraId="4187BF98" w14:textId="77777777" w:rsidR="00A113EC" w:rsidRPr="009E4A1F" w:rsidRDefault="00A113EC"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Plungės SPC</w:t>
            </w:r>
          </w:p>
        </w:tc>
        <w:tc>
          <w:tcPr>
            <w:tcW w:w="2582" w:type="dxa"/>
            <w:shd w:val="clear" w:color="auto" w:fill="auto"/>
          </w:tcPr>
          <w:p w14:paraId="0FCDF2C1" w14:textId="441C7F51" w:rsidR="00A113EC" w:rsidRPr="009E4A1F" w:rsidRDefault="00A113EC" w:rsidP="00C121E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Teikti dienos globos paslaugas institucijoje 17 suaugusių asmenų su sunkia negalia. Paslaugas teikti ir asmens namuose</w:t>
            </w:r>
            <w:r w:rsidR="00270303" w:rsidRPr="009E4A1F">
              <w:rPr>
                <w:sz w:val="23"/>
                <w:szCs w:val="23"/>
                <w:lang w:eastAsia="lt-LT"/>
              </w:rPr>
              <w:t xml:space="preserve">, </w:t>
            </w:r>
            <w:r w:rsidR="000D2CC9" w:rsidRPr="009E4A1F">
              <w:rPr>
                <w:sz w:val="23"/>
                <w:szCs w:val="23"/>
                <w:lang w:eastAsia="lt-LT"/>
              </w:rPr>
              <w:t>apie</w:t>
            </w:r>
            <w:r w:rsidR="00270303" w:rsidRPr="009E4A1F">
              <w:rPr>
                <w:sz w:val="23"/>
                <w:szCs w:val="23"/>
                <w:lang w:eastAsia="lt-LT"/>
              </w:rPr>
              <w:t xml:space="preserve"> 20 asmenų per metus.</w:t>
            </w:r>
          </w:p>
        </w:tc>
      </w:tr>
      <w:tr w:rsidR="00CD1CFA" w:rsidRPr="002A0B54" w14:paraId="5F458CD3" w14:textId="77777777" w:rsidTr="00DC4E8A">
        <w:trPr>
          <w:trHeight w:val="1589"/>
        </w:trPr>
        <w:tc>
          <w:tcPr>
            <w:tcW w:w="1560" w:type="dxa"/>
            <w:vMerge/>
          </w:tcPr>
          <w:p w14:paraId="283C42E9" w14:textId="77777777" w:rsidR="00CD1CFA" w:rsidRPr="009E4A1F" w:rsidRDefault="00CD1CFA"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2693" w:type="dxa"/>
            <w:gridSpan w:val="2"/>
            <w:shd w:val="clear" w:color="auto" w:fill="auto"/>
          </w:tcPr>
          <w:p w14:paraId="2ADFA935" w14:textId="7F9E193F" w:rsidR="00CD1CFA" w:rsidRPr="009E4A1F" w:rsidRDefault="00CD1CFA" w:rsidP="00C121E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4. Teikti integralios pagalbos paslaugas sunkią negalią turintiems asmenims jų namuose.  </w:t>
            </w:r>
          </w:p>
        </w:tc>
        <w:tc>
          <w:tcPr>
            <w:tcW w:w="1417" w:type="dxa"/>
            <w:shd w:val="clear" w:color="auto" w:fill="auto"/>
          </w:tcPr>
          <w:p w14:paraId="63892F48" w14:textId="6DAD13B2" w:rsidR="00CD1CFA" w:rsidRPr="009E4A1F" w:rsidRDefault="00CD1CFA"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PL</w:t>
            </w:r>
            <w:r w:rsidR="00EE7FD5">
              <w:rPr>
                <w:sz w:val="23"/>
                <w:szCs w:val="23"/>
                <w:lang w:eastAsia="lt-LT"/>
              </w:rPr>
              <w:t xml:space="preserve"> – </w:t>
            </w:r>
            <w:r w:rsidRPr="009E4A1F">
              <w:rPr>
                <w:sz w:val="23"/>
                <w:szCs w:val="23"/>
                <w:lang w:eastAsia="lt-LT"/>
              </w:rPr>
              <w:t>1</w:t>
            </w:r>
            <w:r w:rsidR="00786934" w:rsidRPr="009E4A1F">
              <w:rPr>
                <w:sz w:val="23"/>
                <w:szCs w:val="23"/>
                <w:lang w:eastAsia="lt-LT"/>
              </w:rPr>
              <w:t>70</w:t>
            </w:r>
            <w:r w:rsidRPr="009E4A1F">
              <w:rPr>
                <w:sz w:val="23"/>
                <w:szCs w:val="23"/>
                <w:lang w:eastAsia="lt-LT"/>
              </w:rPr>
              <w:t> 000</w:t>
            </w:r>
          </w:p>
          <w:p w14:paraId="0B09AEC8" w14:textId="23D9803D" w:rsidR="00CD1CFA" w:rsidRPr="009E4A1F" w:rsidRDefault="00CD1CFA"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VB</w:t>
            </w:r>
            <w:r w:rsidR="00EE7FD5">
              <w:rPr>
                <w:sz w:val="23"/>
                <w:szCs w:val="23"/>
                <w:lang w:eastAsia="lt-LT"/>
              </w:rPr>
              <w:t xml:space="preserve"> – </w:t>
            </w:r>
            <w:r w:rsidRPr="009E4A1F">
              <w:rPr>
                <w:sz w:val="23"/>
                <w:szCs w:val="23"/>
                <w:lang w:eastAsia="lt-LT"/>
              </w:rPr>
              <w:t>21 600</w:t>
            </w:r>
          </w:p>
          <w:p w14:paraId="01382460" w14:textId="6A195F47" w:rsidR="00CD1CFA" w:rsidRPr="009E4A1F" w:rsidRDefault="00CD1CFA" w:rsidP="00224CB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color w:val="FF0000"/>
                <w:sz w:val="23"/>
                <w:szCs w:val="23"/>
                <w:lang w:eastAsia="lt-LT"/>
              </w:rPr>
            </w:pPr>
            <w:r w:rsidRPr="009E4A1F">
              <w:rPr>
                <w:sz w:val="23"/>
                <w:szCs w:val="23"/>
                <w:lang w:eastAsia="lt-LT"/>
              </w:rPr>
              <w:t>AM</w:t>
            </w:r>
            <w:r w:rsidR="00EE7FD5">
              <w:rPr>
                <w:sz w:val="23"/>
                <w:szCs w:val="23"/>
                <w:lang w:eastAsia="lt-LT"/>
              </w:rPr>
              <w:t xml:space="preserve"> – </w:t>
            </w:r>
            <w:r w:rsidR="00786934" w:rsidRPr="009E4A1F">
              <w:rPr>
                <w:sz w:val="23"/>
                <w:szCs w:val="23"/>
                <w:lang w:eastAsia="lt-LT"/>
              </w:rPr>
              <w:t>4</w:t>
            </w:r>
            <w:r w:rsidRPr="009E4A1F">
              <w:rPr>
                <w:sz w:val="23"/>
                <w:szCs w:val="23"/>
                <w:lang w:eastAsia="lt-LT"/>
              </w:rPr>
              <w:t xml:space="preserve"> </w:t>
            </w:r>
            <w:r w:rsidR="00786934" w:rsidRPr="009E4A1F">
              <w:rPr>
                <w:sz w:val="23"/>
                <w:szCs w:val="23"/>
                <w:lang w:eastAsia="lt-LT"/>
              </w:rPr>
              <w:t>5</w:t>
            </w:r>
            <w:r w:rsidRPr="009E4A1F">
              <w:rPr>
                <w:sz w:val="23"/>
                <w:szCs w:val="23"/>
                <w:lang w:eastAsia="lt-LT"/>
              </w:rPr>
              <w:t>00</w:t>
            </w:r>
          </w:p>
        </w:tc>
        <w:tc>
          <w:tcPr>
            <w:tcW w:w="1418" w:type="dxa"/>
            <w:shd w:val="clear" w:color="auto" w:fill="auto"/>
          </w:tcPr>
          <w:p w14:paraId="61D836A3" w14:textId="77777777" w:rsidR="00CD1CFA" w:rsidRPr="009E4A1F" w:rsidRDefault="00CD1CFA"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Plungės SPC</w:t>
            </w:r>
          </w:p>
          <w:p w14:paraId="3EB4FB29" w14:textId="77777777" w:rsidR="00CD1CFA" w:rsidRPr="009E4A1F" w:rsidRDefault="00CD1CFA"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2582" w:type="dxa"/>
            <w:shd w:val="clear" w:color="auto" w:fill="auto"/>
          </w:tcPr>
          <w:p w14:paraId="40142112" w14:textId="73DEDDA4" w:rsidR="00CD1CFA" w:rsidRPr="009E4A1F" w:rsidRDefault="00CD1CFA" w:rsidP="000840A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Teikti kompleksines (slaugos ir socialinės globos) paslaugas daugiau nei 30 asmenų. Paslaugas finansuoti ES ir VB lėšomis.   </w:t>
            </w:r>
          </w:p>
        </w:tc>
      </w:tr>
      <w:tr w:rsidR="00E13A79" w:rsidRPr="002A0B54" w14:paraId="79EB7CA1" w14:textId="77777777" w:rsidTr="00DC4E8A">
        <w:trPr>
          <w:trHeight w:val="2137"/>
        </w:trPr>
        <w:tc>
          <w:tcPr>
            <w:tcW w:w="1560" w:type="dxa"/>
            <w:vMerge w:val="restart"/>
          </w:tcPr>
          <w:p w14:paraId="7EE15CDB" w14:textId="77777777" w:rsidR="00E13A79" w:rsidRPr="009E4A1F" w:rsidRDefault="00E13A79"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2.</w:t>
            </w:r>
          </w:p>
          <w:p w14:paraId="2AA6F723" w14:textId="6A690CB1" w:rsidR="00E13A79" w:rsidRPr="009E4A1F" w:rsidRDefault="00E13A79"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r w:rsidRPr="009E4A1F">
              <w:rPr>
                <w:sz w:val="23"/>
                <w:szCs w:val="23"/>
                <w:lang w:eastAsia="lt-LT"/>
              </w:rPr>
              <w:t>Organizuoti socialinės priežiūros, dienos, trumpalaikės ir ilgalaikės socialinės globos paslaugų teikimą tėvų globos netekusiems</w:t>
            </w:r>
            <w:r w:rsidRPr="009E4A1F">
              <w:rPr>
                <w:b/>
                <w:sz w:val="23"/>
                <w:szCs w:val="23"/>
                <w:lang w:eastAsia="lt-LT"/>
              </w:rPr>
              <w:t xml:space="preserve"> </w:t>
            </w:r>
            <w:r w:rsidRPr="009E4A1F">
              <w:rPr>
                <w:sz w:val="23"/>
                <w:szCs w:val="23"/>
                <w:lang w:eastAsia="lt-LT"/>
              </w:rPr>
              <w:t>vaikams, vaikams su negalia bei socialinę riziką patiriantiems vaikams ir jų šeimoms</w:t>
            </w:r>
          </w:p>
        </w:tc>
        <w:tc>
          <w:tcPr>
            <w:tcW w:w="2693" w:type="dxa"/>
            <w:gridSpan w:val="2"/>
            <w:shd w:val="clear" w:color="auto" w:fill="auto"/>
          </w:tcPr>
          <w:p w14:paraId="6263CD42" w14:textId="5B18E3B3" w:rsidR="00E13A79" w:rsidRPr="009E4A1F" w:rsidRDefault="00E13A79" w:rsidP="00CD35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highlight w:val="green"/>
                <w:lang w:eastAsia="lt-LT"/>
              </w:rPr>
            </w:pPr>
            <w:r w:rsidRPr="009E4A1F">
              <w:rPr>
                <w:sz w:val="23"/>
                <w:szCs w:val="23"/>
                <w:lang w:eastAsia="lt-LT"/>
              </w:rPr>
              <w:t xml:space="preserve">1. Teikti socialinės globos paslaugas tėvų globos netekusiems vaikams, </w:t>
            </w:r>
            <w:r w:rsidRPr="009E4A1F">
              <w:rPr>
                <w:sz w:val="23"/>
                <w:szCs w:val="23"/>
              </w:rPr>
              <w:t>organizuojant paslaugas bendruomenėje.</w:t>
            </w:r>
          </w:p>
        </w:tc>
        <w:tc>
          <w:tcPr>
            <w:tcW w:w="1417" w:type="dxa"/>
            <w:shd w:val="clear" w:color="auto" w:fill="auto"/>
          </w:tcPr>
          <w:p w14:paraId="65620B95" w14:textId="64E43E7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EE7FD5">
              <w:rPr>
                <w:sz w:val="23"/>
                <w:szCs w:val="23"/>
                <w:lang w:eastAsia="lt-LT"/>
              </w:rPr>
              <w:t xml:space="preserve"> – </w:t>
            </w:r>
            <w:r w:rsidRPr="009E4A1F">
              <w:rPr>
                <w:sz w:val="23"/>
                <w:szCs w:val="23"/>
                <w:lang w:eastAsia="lt-LT"/>
              </w:rPr>
              <w:t>2</w:t>
            </w:r>
            <w:r w:rsidR="00D677BE" w:rsidRPr="009E4A1F">
              <w:rPr>
                <w:sz w:val="23"/>
                <w:szCs w:val="23"/>
                <w:lang w:eastAsia="lt-LT"/>
              </w:rPr>
              <w:t>30</w:t>
            </w:r>
            <w:r w:rsidRPr="009E4A1F">
              <w:rPr>
                <w:sz w:val="23"/>
                <w:szCs w:val="23"/>
                <w:lang w:eastAsia="lt-LT"/>
              </w:rPr>
              <w:t> 000</w:t>
            </w:r>
          </w:p>
          <w:p w14:paraId="29C64B1F" w14:textId="5262D9CD"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418" w:type="dxa"/>
            <w:shd w:val="clear" w:color="auto" w:fill="auto"/>
          </w:tcPr>
          <w:p w14:paraId="373CBE8D" w14:textId="582DEF1A" w:rsidR="00E13A79" w:rsidRPr="009E4A1F" w:rsidRDefault="00E13A79"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highlight w:val="green"/>
                <w:lang w:eastAsia="lt-LT"/>
              </w:rPr>
            </w:pPr>
            <w:r w:rsidRPr="009E4A1F">
              <w:rPr>
                <w:sz w:val="23"/>
                <w:szCs w:val="23"/>
                <w:lang w:eastAsia="lt-LT"/>
              </w:rPr>
              <w:t>Plungės SPC</w:t>
            </w:r>
          </w:p>
        </w:tc>
        <w:tc>
          <w:tcPr>
            <w:tcW w:w="2582" w:type="dxa"/>
            <w:shd w:val="clear" w:color="auto" w:fill="auto"/>
          </w:tcPr>
          <w:p w14:paraId="3066FC58" w14:textId="233D3F69" w:rsidR="00E13A79" w:rsidRPr="009E4A1F" w:rsidRDefault="00E13A79" w:rsidP="004D7FB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highlight w:val="green"/>
                <w:lang w:eastAsia="lt-LT"/>
              </w:rPr>
            </w:pPr>
            <w:r w:rsidRPr="009E4A1F">
              <w:rPr>
                <w:sz w:val="23"/>
                <w:szCs w:val="23"/>
                <w:lang w:eastAsia="lt-LT"/>
              </w:rPr>
              <w:t>Socialinės globos paslaugos tėvų globos netekusiems ar laikinai  paimtiems vaikams teikiamos šeimose ar pas budinčius globotojus. BVGN gyvena 8 tėvų globos netekę vaikai.</w:t>
            </w:r>
          </w:p>
        </w:tc>
      </w:tr>
      <w:tr w:rsidR="00E13A79" w:rsidRPr="002A0B54" w14:paraId="3F389DEA" w14:textId="77777777" w:rsidTr="006D1E94">
        <w:trPr>
          <w:trHeight w:val="2052"/>
        </w:trPr>
        <w:tc>
          <w:tcPr>
            <w:tcW w:w="1560" w:type="dxa"/>
            <w:vMerge/>
          </w:tcPr>
          <w:p w14:paraId="799AC59F" w14:textId="7777777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693" w:type="dxa"/>
            <w:gridSpan w:val="2"/>
            <w:shd w:val="clear" w:color="auto" w:fill="auto"/>
          </w:tcPr>
          <w:p w14:paraId="3B53BA5C" w14:textId="7777777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2. Teikti palydėjimo paslaugą jaunuoliams</w:t>
            </w:r>
            <w:r w:rsidRPr="009E4A1F">
              <w:rPr>
                <w:color w:val="FF0000"/>
                <w:sz w:val="23"/>
                <w:szCs w:val="23"/>
                <w:lang w:eastAsia="lt-LT"/>
              </w:rPr>
              <w:t>.</w:t>
            </w:r>
          </w:p>
          <w:p w14:paraId="16213BA2" w14:textId="7777777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p w14:paraId="419C5D52" w14:textId="7777777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417" w:type="dxa"/>
            <w:shd w:val="clear" w:color="auto" w:fill="auto"/>
          </w:tcPr>
          <w:p w14:paraId="13F97206" w14:textId="7FB6735C"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EE7FD5">
              <w:rPr>
                <w:sz w:val="23"/>
                <w:szCs w:val="23"/>
                <w:lang w:eastAsia="lt-LT"/>
              </w:rPr>
              <w:t xml:space="preserve"> – </w:t>
            </w:r>
            <w:r w:rsidRPr="009E4A1F">
              <w:rPr>
                <w:sz w:val="23"/>
                <w:szCs w:val="23"/>
                <w:lang w:eastAsia="lt-LT"/>
              </w:rPr>
              <w:t>1</w:t>
            </w:r>
            <w:r w:rsidR="00C72377" w:rsidRPr="009E4A1F">
              <w:rPr>
                <w:sz w:val="23"/>
                <w:szCs w:val="23"/>
                <w:lang w:eastAsia="lt-LT"/>
              </w:rPr>
              <w:t>5 500</w:t>
            </w:r>
          </w:p>
          <w:p w14:paraId="5EE98155" w14:textId="157496EC" w:rsidR="00C72377" w:rsidRPr="009E4A1F" w:rsidRDefault="00C72377"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AM</w:t>
            </w:r>
            <w:r w:rsidR="00EE7FD5">
              <w:rPr>
                <w:sz w:val="23"/>
                <w:szCs w:val="23"/>
                <w:lang w:eastAsia="lt-LT"/>
              </w:rPr>
              <w:t xml:space="preserve"> – </w:t>
            </w:r>
            <w:r w:rsidRPr="009E4A1F">
              <w:rPr>
                <w:sz w:val="23"/>
                <w:szCs w:val="23"/>
                <w:lang w:eastAsia="lt-LT"/>
              </w:rPr>
              <w:t>2 000</w:t>
            </w:r>
          </w:p>
          <w:p w14:paraId="26B4F6AC" w14:textId="6397FE2F"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 </w:t>
            </w:r>
          </w:p>
        </w:tc>
        <w:tc>
          <w:tcPr>
            <w:tcW w:w="1418" w:type="dxa"/>
            <w:shd w:val="clear" w:color="auto" w:fill="auto"/>
          </w:tcPr>
          <w:p w14:paraId="0767DCD6" w14:textId="58FF3F25"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Plungės SPC</w:t>
            </w:r>
          </w:p>
        </w:tc>
        <w:tc>
          <w:tcPr>
            <w:tcW w:w="2582" w:type="dxa"/>
            <w:shd w:val="clear" w:color="auto" w:fill="auto"/>
          </w:tcPr>
          <w:p w14:paraId="368FA1A2" w14:textId="34CE9102"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 xml:space="preserve">Teikti socialinės priežiūros paslaugas sulaukusiems pilnametystės asmenims iki 24 </w:t>
            </w:r>
            <w:proofErr w:type="spellStart"/>
            <w:r w:rsidRPr="009E4A1F">
              <w:rPr>
                <w:sz w:val="23"/>
                <w:szCs w:val="23"/>
                <w:lang w:eastAsia="lt-LT"/>
              </w:rPr>
              <w:t>m</w:t>
            </w:r>
            <w:proofErr w:type="spellEnd"/>
            <w:r w:rsidRPr="009E4A1F">
              <w:rPr>
                <w:sz w:val="23"/>
                <w:szCs w:val="23"/>
                <w:lang w:eastAsia="lt-LT"/>
              </w:rPr>
              <w:t>., kuriems buvo teikiama socialinė globa/rūpyba socialinės globos įstaigoje ar kurie  gyveno socialinę riziką patiriančiose šeimose. Paslaugai (su apgyvendinimu) teikti akredituotos 5 vietos.</w:t>
            </w:r>
          </w:p>
        </w:tc>
      </w:tr>
      <w:tr w:rsidR="00E13A79" w:rsidRPr="002A0B54" w14:paraId="15B3A94C" w14:textId="77777777" w:rsidTr="006D1E94">
        <w:trPr>
          <w:trHeight w:val="2052"/>
        </w:trPr>
        <w:tc>
          <w:tcPr>
            <w:tcW w:w="1560" w:type="dxa"/>
            <w:vMerge/>
          </w:tcPr>
          <w:p w14:paraId="224CD347" w14:textId="7777777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693" w:type="dxa"/>
            <w:gridSpan w:val="2"/>
            <w:shd w:val="clear" w:color="auto" w:fill="auto"/>
          </w:tcPr>
          <w:p w14:paraId="78520F33" w14:textId="5113B96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 xml:space="preserve">3. </w:t>
            </w:r>
            <w:r w:rsidRPr="009E4A1F">
              <w:rPr>
                <w:sz w:val="23"/>
                <w:szCs w:val="23"/>
                <w:shd w:val="clear" w:color="auto" w:fill="FFFFFF"/>
                <w:lang w:eastAsia="lt-LT"/>
              </w:rPr>
              <w:t xml:space="preserve">Įgyvendinti „Paslaugų, skatinančių ir efektyviai palaikančių globą šeimos </w:t>
            </w:r>
            <w:r w:rsidRPr="00AE55CE">
              <w:rPr>
                <w:sz w:val="23"/>
                <w:szCs w:val="23"/>
                <w:shd w:val="clear" w:color="auto" w:fill="FFFFFF"/>
                <w:lang w:eastAsia="lt-LT"/>
              </w:rPr>
              <w:t>aplinkoje, vystymas“ projektą</w:t>
            </w:r>
            <w:r w:rsidR="00AE55CE" w:rsidRPr="002F480F">
              <w:rPr>
                <w:sz w:val="23"/>
                <w:szCs w:val="23"/>
                <w:shd w:val="clear" w:color="auto" w:fill="FFFFFF"/>
                <w:lang w:eastAsia="lt-LT"/>
              </w:rPr>
              <w:t>,</w:t>
            </w:r>
            <w:r w:rsidRPr="0072607E">
              <w:rPr>
                <w:sz w:val="23"/>
                <w:szCs w:val="23"/>
                <w:shd w:val="clear" w:color="auto" w:fill="FFFFFF"/>
                <w:lang w:eastAsia="lt-LT"/>
              </w:rPr>
              <w:t xml:space="preserve"> aktyvinant Globos centro veiklą.</w:t>
            </w:r>
          </w:p>
        </w:tc>
        <w:tc>
          <w:tcPr>
            <w:tcW w:w="1417" w:type="dxa"/>
            <w:shd w:val="clear" w:color="auto" w:fill="auto"/>
          </w:tcPr>
          <w:p w14:paraId="240DA599" w14:textId="739DD92F"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EE7FD5">
              <w:rPr>
                <w:sz w:val="23"/>
                <w:szCs w:val="23"/>
                <w:lang w:eastAsia="lt-LT"/>
              </w:rPr>
              <w:t xml:space="preserve"> – </w:t>
            </w:r>
            <w:r w:rsidRPr="009E4A1F">
              <w:rPr>
                <w:sz w:val="23"/>
                <w:szCs w:val="23"/>
                <w:lang w:eastAsia="lt-LT"/>
              </w:rPr>
              <w:t>9</w:t>
            </w:r>
            <w:r w:rsidR="00EF0EB8" w:rsidRPr="009E4A1F">
              <w:rPr>
                <w:sz w:val="23"/>
                <w:szCs w:val="23"/>
                <w:lang w:eastAsia="lt-LT"/>
              </w:rPr>
              <w:t>9</w:t>
            </w:r>
            <w:r w:rsidRPr="009E4A1F">
              <w:rPr>
                <w:sz w:val="23"/>
                <w:szCs w:val="23"/>
                <w:lang w:eastAsia="lt-LT"/>
              </w:rPr>
              <w:t xml:space="preserve"> </w:t>
            </w:r>
            <w:r w:rsidR="00EF0EB8" w:rsidRPr="009E4A1F">
              <w:rPr>
                <w:sz w:val="23"/>
                <w:szCs w:val="23"/>
                <w:lang w:eastAsia="lt-LT"/>
              </w:rPr>
              <w:t>000</w:t>
            </w:r>
          </w:p>
          <w:p w14:paraId="7F1E1182" w14:textId="09A1C9A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PL</w:t>
            </w:r>
            <w:r w:rsidR="00EE7FD5">
              <w:rPr>
                <w:sz w:val="23"/>
                <w:szCs w:val="23"/>
                <w:lang w:eastAsia="lt-LT"/>
              </w:rPr>
              <w:t xml:space="preserve"> – </w:t>
            </w:r>
            <w:r w:rsidRPr="009E4A1F">
              <w:rPr>
                <w:sz w:val="23"/>
                <w:szCs w:val="23"/>
                <w:lang w:eastAsia="lt-LT"/>
              </w:rPr>
              <w:t>36 600</w:t>
            </w:r>
          </w:p>
        </w:tc>
        <w:tc>
          <w:tcPr>
            <w:tcW w:w="1418" w:type="dxa"/>
            <w:shd w:val="clear" w:color="auto" w:fill="auto"/>
          </w:tcPr>
          <w:p w14:paraId="41B269FA" w14:textId="7777777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Plungės SPC</w:t>
            </w:r>
          </w:p>
          <w:p w14:paraId="3F929D57" w14:textId="7777777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582" w:type="dxa"/>
            <w:shd w:val="clear" w:color="auto" w:fill="auto"/>
          </w:tcPr>
          <w:p w14:paraId="76AAE8D8" w14:textId="096D0484"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Atestuoti specialistai rengia ir konsultuoja asmenis, pageidaujančius globoti vaikus savo šeimoje</w:t>
            </w:r>
            <w:r w:rsidR="00EE7FD5">
              <w:rPr>
                <w:sz w:val="23"/>
                <w:szCs w:val="23"/>
                <w:lang w:eastAsia="lt-LT"/>
              </w:rPr>
              <w:t>,</w:t>
            </w:r>
            <w:r w:rsidRPr="009E4A1F">
              <w:rPr>
                <w:sz w:val="23"/>
                <w:szCs w:val="23"/>
                <w:lang w:eastAsia="lt-LT"/>
              </w:rPr>
              <w:t xml:space="preserve"> ir teikia akredituotą pagalbą globėjams (rūpintojams), budintiems globotojams, įtėviams ir šeimynų dalyviams ar besirengiantiems jais  tapti bei jų šeimose augantiems vaikams. </w:t>
            </w:r>
            <w:r w:rsidRPr="009E4A1F">
              <w:rPr>
                <w:sz w:val="23"/>
                <w:szCs w:val="23"/>
                <w:shd w:val="clear" w:color="auto" w:fill="FFFFFF"/>
                <w:lang w:eastAsia="lt-LT"/>
              </w:rPr>
              <w:t>Iš projekto lėšų finansuojami Globos centro 2</w:t>
            </w:r>
            <w:r w:rsidRPr="009E4A1F" w:rsidDel="007765BC">
              <w:rPr>
                <w:sz w:val="23"/>
                <w:szCs w:val="23"/>
                <w:shd w:val="clear" w:color="auto" w:fill="FFFFFF"/>
                <w:lang w:eastAsia="lt-LT"/>
              </w:rPr>
              <w:t xml:space="preserve"> </w:t>
            </w:r>
            <w:r w:rsidRPr="009E4A1F">
              <w:rPr>
                <w:sz w:val="23"/>
                <w:szCs w:val="23"/>
                <w:shd w:val="clear" w:color="auto" w:fill="FFFFFF"/>
                <w:lang w:eastAsia="lt-LT"/>
              </w:rPr>
              <w:t xml:space="preserve">globos koordinatoriai ir 0,25 etato – psichologo. </w:t>
            </w:r>
          </w:p>
        </w:tc>
      </w:tr>
      <w:tr w:rsidR="00E13A79" w:rsidRPr="002A0B54" w14:paraId="1417DED3" w14:textId="77777777" w:rsidTr="0023797A">
        <w:trPr>
          <w:trHeight w:val="1129"/>
        </w:trPr>
        <w:tc>
          <w:tcPr>
            <w:tcW w:w="1560" w:type="dxa"/>
            <w:vMerge/>
          </w:tcPr>
          <w:p w14:paraId="5F5140A5" w14:textId="7777777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693" w:type="dxa"/>
            <w:gridSpan w:val="2"/>
            <w:shd w:val="clear" w:color="auto" w:fill="auto"/>
          </w:tcPr>
          <w:p w14:paraId="4B29E876" w14:textId="3652E1A5"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4. Teikti kokybiškas vaikų dienos socialinės priežiūros paslaugas vaikams vaikų dienos centruose.</w:t>
            </w:r>
          </w:p>
        </w:tc>
        <w:tc>
          <w:tcPr>
            <w:tcW w:w="1417" w:type="dxa"/>
            <w:shd w:val="clear" w:color="auto" w:fill="auto"/>
          </w:tcPr>
          <w:p w14:paraId="4C04E146" w14:textId="24A7386E"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VB</w:t>
            </w:r>
            <w:r w:rsidR="00EE7FD5">
              <w:rPr>
                <w:sz w:val="23"/>
                <w:szCs w:val="23"/>
                <w:lang w:eastAsia="lt-LT"/>
              </w:rPr>
              <w:t xml:space="preserve"> – </w:t>
            </w:r>
            <w:r w:rsidRPr="009E4A1F">
              <w:rPr>
                <w:sz w:val="23"/>
                <w:szCs w:val="23"/>
                <w:lang w:eastAsia="lt-LT"/>
              </w:rPr>
              <w:t>155 800</w:t>
            </w:r>
          </w:p>
          <w:p w14:paraId="21C7CDA3" w14:textId="3E2CA45C" w:rsidR="00DB28A6"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EE7FD5">
              <w:rPr>
                <w:sz w:val="23"/>
                <w:szCs w:val="23"/>
                <w:lang w:eastAsia="lt-LT"/>
              </w:rPr>
              <w:t xml:space="preserve"> – </w:t>
            </w:r>
            <w:r w:rsidRPr="009E4A1F">
              <w:rPr>
                <w:sz w:val="23"/>
                <w:szCs w:val="23"/>
                <w:lang w:eastAsia="lt-LT"/>
              </w:rPr>
              <w:t>157</w:t>
            </w:r>
            <w:r w:rsidR="00DB28A6" w:rsidRPr="009E4A1F">
              <w:rPr>
                <w:sz w:val="23"/>
                <w:szCs w:val="23"/>
                <w:lang w:eastAsia="lt-LT"/>
              </w:rPr>
              <w:t> </w:t>
            </w:r>
            <w:r w:rsidRPr="009E4A1F">
              <w:rPr>
                <w:sz w:val="23"/>
                <w:szCs w:val="23"/>
                <w:lang w:eastAsia="lt-LT"/>
              </w:rPr>
              <w:t>200</w:t>
            </w:r>
          </w:p>
        </w:tc>
        <w:tc>
          <w:tcPr>
            <w:tcW w:w="1418" w:type="dxa"/>
            <w:shd w:val="clear" w:color="auto" w:fill="auto"/>
          </w:tcPr>
          <w:p w14:paraId="11A435CB" w14:textId="77777777"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Socialinės paramos skyrius,</w:t>
            </w:r>
          </w:p>
          <w:p w14:paraId="0928A6BB" w14:textId="3A1E48DD" w:rsidR="00E13A79" w:rsidRPr="009E4A1F" w:rsidRDefault="005E648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Akredituotos </w:t>
            </w:r>
            <w:r w:rsidR="00E13A79" w:rsidRPr="009E4A1F">
              <w:rPr>
                <w:sz w:val="23"/>
                <w:szCs w:val="23"/>
                <w:lang w:eastAsia="lt-LT"/>
              </w:rPr>
              <w:t>NVO</w:t>
            </w:r>
            <w:r w:rsidRPr="009E4A1F">
              <w:rPr>
                <w:sz w:val="23"/>
                <w:szCs w:val="23"/>
                <w:lang w:eastAsia="lt-LT"/>
              </w:rPr>
              <w:t xml:space="preserve"> įstaigos</w:t>
            </w:r>
          </w:p>
        </w:tc>
        <w:tc>
          <w:tcPr>
            <w:tcW w:w="2582" w:type="dxa"/>
            <w:shd w:val="clear" w:color="auto" w:fill="auto"/>
          </w:tcPr>
          <w:p w14:paraId="77911678" w14:textId="313C4F0F" w:rsidR="00E13A79" w:rsidRPr="009E4A1F" w:rsidRDefault="00E13A79" w:rsidP="009838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Iš valstybės biudžeto tikslinės dotacijos ir Savivaldybės biudžeto lėšų finansuoti vaikų dienos centr</w:t>
            </w:r>
            <w:r w:rsidR="0023797A" w:rsidRPr="009E4A1F">
              <w:rPr>
                <w:sz w:val="23"/>
                <w:szCs w:val="23"/>
                <w:lang w:eastAsia="lt-LT"/>
              </w:rPr>
              <w:t>us</w:t>
            </w:r>
            <w:r w:rsidRPr="009E4A1F">
              <w:rPr>
                <w:sz w:val="23"/>
                <w:szCs w:val="23"/>
                <w:lang w:eastAsia="lt-LT"/>
              </w:rPr>
              <w:t>, teikianči</w:t>
            </w:r>
            <w:r w:rsidR="0023797A" w:rsidRPr="009E4A1F">
              <w:rPr>
                <w:sz w:val="23"/>
                <w:szCs w:val="23"/>
                <w:lang w:eastAsia="lt-LT"/>
              </w:rPr>
              <w:t>us</w:t>
            </w:r>
            <w:r w:rsidRPr="009E4A1F">
              <w:rPr>
                <w:sz w:val="23"/>
                <w:szCs w:val="23"/>
                <w:lang w:eastAsia="lt-LT"/>
              </w:rPr>
              <w:t xml:space="preserve"> akredituotas vaikų dienos socialinės priežiūros paslaugas vaikams. Iš Savivaldybės biudžeto lėšų vieno vaiko išlaikymui per mėnesį skirti po 40,00 eurų, vaikams su negalia ar turintiems </w:t>
            </w:r>
            <w:proofErr w:type="spellStart"/>
            <w:r w:rsidRPr="009E4A1F">
              <w:rPr>
                <w:sz w:val="23"/>
                <w:szCs w:val="23"/>
                <w:lang w:eastAsia="lt-LT"/>
              </w:rPr>
              <w:t>spec</w:t>
            </w:r>
            <w:proofErr w:type="spellEnd"/>
            <w:r w:rsidRPr="009E4A1F">
              <w:rPr>
                <w:sz w:val="23"/>
                <w:szCs w:val="23"/>
                <w:lang w:eastAsia="lt-LT"/>
              </w:rPr>
              <w:t xml:space="preserve">. ugdymosi poreikių </w:t>
            </w:r>
            <w:r w:rsidR="00EE7FD5">
              <w:rPr>
                <w:sz w:val="23"/>
                <w:szCs w:val="23"/>
                <w:lang w:eastAsia="lt-LT"/>
              </w:rPr>
              <w:t xml:space="preserve">– </w:t>
            </w:r>
            <w:r w:rsidRPr="009E4A1F">
              <w:rPr>
                <w:sz w:val="23"/>
                <w:szCs w:val="23"/>
                <w:lang w:eastAsia="lt-LT"/>
              </w:rPr>
              <w:t>po 85,00 eur</w:t>
            </w:r>
            <w:r w:rsidR="00EE7FD5">
              <w:rPr>
                <w:sz w:val="23"/>
                <w:szCs w:val="23"/>
                <w:lang w:eastAsia="lt-LT"/>
              </w:rPr>
              <w:t>us</w:t>
            </w:r>
            <w:r w:rsidRPr="009E4A1F">
              <w:rPr>
                <w:sz w:val="23"/>
                <w:szCs w:val="23"/>
                <w:lang w:eastAsia="lt-LT"/>
              </w:rPr>
              <w:t>.</w:t>
            </w:r>
            <w:r w:rsidR="0051658F" w:rsidRPr="009E4A1F">
              <w:rPr>
                <w:sz w:val="23"/>
                <w:szCs w:val="23"/>
                <w:lang w:eastAsia="lt-LT"/>
              </w:rPr>
              <w:t xml:space="preserve"> Iš viso akredituota 197 paslaugos viet</w:t>
            </w:r>
            <w:r w:rsidR="00A9108B" w:rsidRPr="009E4A1F">
              <w:rPr>
                <w:sz w:val="23"/>
                <w:szCs w:val="23"/>
                <w:lang w:eastAsia="lt-LT"/>
              </w:rPr>
              <w:t>os</w:t>
            </w:r>
            <w:r w:rsidR="0051658F" w:rsidRPr="009E4A1F">
              <w:rPr>
                <w:sz w:val="23"/>
                <w:szCs w:val="23"/>
                <w:lang w:eastAsia="lt-LT"/>
              </w:rPr>
              <w:t>.</w:t>
            </w:r>
          </w:p>
        </w:tc>
      </w:tr>
      <w:tr w:rsidR="00BE033F" w:rsidRPr="002A0B54" w14:paraId="7A594EE8" w14:textId="77777777" w:rsidTr="006C6653">
        <w:trPr>
          <w:trHeight w:val="834"/>
        </w:trPr>
        <w:tc>
          <w:tcPr>
            <w:tcW w:w="1560" w:type="dxa"/>
            <w:vMerge w:val="restart"/>
          </w:tcPr>
          <w:p w14:paraId="39FC9D04" w14:textId="77777777"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693" w:type="dxa"/>
            <w:gridSpan w:val="2"/>
            <w:shd w:val="clear" w:color="auto" w:fill="auto"/>
          </w:tcPr>
          <w:p w14:paraId="08E43854" w14:textId="71B1AD91" w:rsidR="00BE033F" w:rsidRPr="009E4A1F" w:rsidRDefault="00BE033F" w:rsidP="00AF23F5">
            <w:pPr>
              <w:spacing w:after="160" w:line="252" w:lineRule="auto"/>
              <w:jc w:val="both"/>
              <w:rPr>
                <w:sz w:val="23"/>
                <w:szCs w:val="23"/>
                <w:lang w:eastAsia="lt-LT"/>
              </w:rPr>
            </w:pPr>
            <w:r w:rsidRPr="009E4A1F">
              <w:rPr>
                <w:rFonts w:eastAsia="Calibri"/>
                <w:sz w:val="23"/>
                <w:szCs w:val="23"/>
              </w:rPr>
              <w:t>5. Teikti socialinę priežiūrą šeimoms</w:t>
            </w:r>
            <w:r w:rsidR="00EE7FD5">
              <w:rPr>
                <w:rFonts w:eastAsia="Calibri"/>
                <w:sz w:val="23"/>
                <w:szCs w:val="23"/>
              </w:rPr>
              <w:t>,</w:t>
            </w:r>
            <w:r w:rsidRPr="009E4A1F">
              <w:rPr>
                <w:rFonts w:eastAsia="Calibri"/>
                <w:sz w:val="23"/>
                <w:szCs w:val="23"/>
              </w:rPr>
              <w:t xml:space="preserve"> patiriančioms sunkumų, stiprinti koordinuotai teikiamą pagalbą telkiant ir jungiant įvairių sričių specialistus.</w:t>
            </w:r>
          </w:p>
          <w:p w14:paraId="3651975A" w14:textId="77777777"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
          <w:p w14:paraId="2B208775" w14:textId="77777777"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417" w:type="dxa"/>
            <w:shd w:val="clear" w:color="auto" w:fill="auto"/>
          </w:tcPr>
          <w:p w14:paraId="19F967A7" w14:textId="485C7994"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VB</w:t>
            </w:r>
            <w:r w:rsidR="00EE7FD5">
              <w:rPr>
                <w:sz w:val="23"/>
                <w:szCs w:val="23"/>
                <w:lang w:eastAsia="lt-LT"/>
              </w:rPr>
              <w:t xml:space="preserve"> – </w:t>
            </w:r>
            <w:r w:rsidRPr="009E4A1F">
              <w:rPr>
                <w:sz w:val="23"/>
                <w:szCs w:val="23"/>
                <w:lang w:eastAsia="lt-LT"/>
              </w:rPr>
              <w:t>7</w:t>
            </w:r>
            <w:r w:rsidR="00DF7644" w:rsidRPr="009E4A1F">
              <w:rPr>
                <w:sz w:val="23"/>
                <w:szCs w:val="23"/>
                <w:lang w:eastAsia="lt-LT"/>
              </w:rPr>
              <w:t>70</w:t>
            </w:r>
            <w:r w:rsidRPr="009E4A1F">
              <w:rPr>
                <w:sz w:val="23"/>
                <w:szCs w:val="23"/>
                <w:lang w:eastAsia="lt-LT"/>
              </w:rPr>
              <w:t xml:space="preserve"> </w:t>
            </w:r>
            <w:r w:rsidR="00DF7644" w:rsidRPr="009E4A1F">
              <w:rPr>
                <w:sz w:val="23"/>
                <w:szCs w:val="23"/>
                <w:lang w:eastAsia="lt-LT"/>
              </w:rPr>
              <w:t>2</w:t>
            </w:r>
            <w:r w:rsidRPr="009E4A1F">
              <w:rPr>
                <w:sz w:val="23"/>
                <w:szCs w:val="23"/>
                <w:lang w:eastAsia="lt-LT"/>
              </w:rPr>
              <w:t>00</w:t>
            </w:r>
          </w:p>
        </w:tc>
        <w:tc>
          <w:tcPr>
            <w:tcW w:w="1418" w:type="dxa"/>
            <w:shd w:val="clear" w:color="auto" w:fill="auto"/>
          </w:tcPr>
          <w:p w14:paraId="67F886D4" w14:textId="77777777"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 xml:space="preserve">Plungės SPC </w:t>
            </w:r>
          </w:p>
          <w:p w14:paraId="100A2479" w14:textId="77777777"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582" w:type="dxa"/>
            <w:shd w:val="clear" w:color="auto" w:fill="auto"/>
          </w:tcPr>
          <w:p w14:paraId="7025EF46" w14:textId="1EB0FDCE"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rFonts w:eastAsia="Calibri"/>
                <w:sz w:val="23"/>
                <w:szCs w:val="23"/>
              </w:rPr>
              <w:t>AV specialistai koordinuoja kompleksinės pagalbos teikimo šeimai procesą, jungia ir įtraukia įvairių sričių specialistus problemoms spręsti. Socialiniai darbuotojai teikia</w:t>
            </w:r>
            <w:r w:rsidR="001726E4" w:rsidRPr="009E4A1F">
              <w:rPr>
                <w:rFonts w:eastAsia="Calibri"/>
                <w:sz w:val="23"/>
                <w:szCs w:val="23"/>
              </w:rPr>
              <w:t xml:space="preserve"> tik akredituotą</w:t>
            </w:r>
            <w:r w:rsidRPr="009E4A1F">
              <w:rPr>
                <w:rFonts w:eastAsia="Calibri"/>
                <w:sz w:val="23"/>
                <w:szCs w:val="23"/>
              </w:rPr>
              <w:t xml:space="preserve"> socialinės priežiūros paslaugą. </w:t>
            </w:r>
            <w:r w:rsidRPr="009E4A1F">
              <w:rPr>
                <w:rFonts w:eastAsia="Calibri"/>
                <w:sz w:val="23"/>
                <w:szCs w:val="23"/>
                <w:lang w:eastAsia="lt-LT"/>
              </w:rPr>
              <w:t>Individualios priežiūros darbuotojai teikia praktinę pagalb</w:t>
            </w:r>
            <w:r w:rsidR="00EE7FD5">
              <w:rPr>
                <w:rFonts w:eastAsia="Calibri"/>
                <w:sz w:val="23"/>
                <w:szCs w:val="23"/>
                <w:lang w:eastAsia="lt-LT"/>
              </w:rPr>
              <w:t>ą</w:t>
            </w:r>
            <w:r w:rsidRPr="009E4A1F">
              <w:rPr>
                <w:rFonts w:eastAsia="Calibri"/>
                <w:sz w:val="23"/>
                <w:szCs w:val="23"/>
                <w:lang w:eastAsia="lt-LT"/>
              </w:rPr>
              <w:t xml:space="preserve"> šeimoms</w:t>
            </w:r>
            <w:r w:rsidRPr="009E4A1F">
              <w:rPr>
                <w:spacing w:val="2"/>
                <w:sz w:val="23"/>
                <w:szCs w:val="23"/>
                <w:shd w:val="clear" w:color="auto" w:fill="FFFFFF"/>
              </w:rPr>
              <w:t xml:space="preserve"> auginant vaikus iki 2 metų amžiaus arba vaikus su negalia iki 3 metų amžiaus. </w:t>
            </w:r>
            <w:r w:rsidR="00443C05" w:rsidRPr="009E4A1F">
              <w:rPr>
                <w:spacing w:val="2"/>
                <w:sz w:val="23"/>
                <w:szCs w:val="23"/>
                <w:shd w:val="clear" w:color="auto" w:fill="FFFFFF"/>
              </w:rPr>
              <w:t xml:space="preserve">Paslaugos </w:t>
            </w:r>
            <w:r w:rsidR="00443C05" w:rsidRPr="009E4A1F">
              <w:rPr>
                <w:spacing w:val="2"/>
                <w:sz w:val="23"/>
                <w:szCs w:val="23"/>
                <w:shd w:val="clear" w:color="auto" w:fill="FFFFFF"/>
              </w:rPr>
              <w:lastRenderedPageBreak/>
              <w:t>teikiamos apie 300 šeimų ir jose augantiems vaikams.</w:t>
            </w:r>
          </w:p>
        </w:tc>
      </w:tr>
      <w:tr w:rsidR="00BE033F" w:rsidRPr="002A0B54" w14:paraId="499159A2" w14:textId="77777777" w:rsidTr="006C6653">
        <w:trPr>
          <w:trHeight w:val="1980"/>
        </w:trPr>
        <w:tc>
          <w:tcPr>
            <w:tcW w:w="1560" w:type="dxa"/>
            <w:vMerge/>
          </w:tcPr>
          <w:p w14:paraId="1F92944D" w14:textId="77777777"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693" w:type="dxa"/>
            <w:gridSpan w:val="2"/>
            <w:shd w:val="clear" w:color="auto" w:fill="auto"/>
          </w:tcPr>
          <w:p w14:paraId="55500EDC" w14:textId="070595EA" w:rsidR="00BE033F" w:rsidRPr="009E4A1F" w:rsidRDefault="00BE033F" w:rsidP="00AF23F5">
            <w:pPr>
              <w:spacing w:after="160" w:line="252" w:lineRule="auto"/>
              <w:jc w:val="both"/>
              <w:rPr>
                <w:rFonts w:eastAsia="Calibri"/>
                <w:sz w:val="23"/>
                <w:szCs w:val="23"/>
              </w:rPr>
            </w:pPr>
            <w:r w:rsidRPr="009E4A1F">
              <w:rPr>
                <w:rFonts w:eastAsia="Calibri"/>
                <w:sz w:val="23"/>
                <w:szCs w:val="23"/>
              </w:rPr>
              <w:t>6. Įgyvendinti „Paslaugų centro vaikams įkūrimas Plungės mieste“ projektą</w:t>
            </w:r>
            <w:r w:rsidR="00EE7FD5">
              <w:rPr>
                <w:rFonts w:eastAsia="Calibri"/>
                <w:sz w:val="23"/>
                <w:szCs w:val="23"/>
              </w:rPr>
              <w:t>,</w:t>
            </w:r>
            <w:r w:rsidRPr="009E4A1F">
              <w:rPr>
                <w:rFonts w:eastAsia="Calibri"/>
                <w:sz w:val="23"/>
                <w:szCs w:val="23"/>
              </w:rPr>
              <w:t xml:space="preserve"> išplėtojant individualizuotai teikiamų paslaugų vaikams su negalia infrastruktūrą.</w:t>
            </w:r>
          </w:p>
        </w:tc>
        <w:tc>
          <w:tcPr>
            <w:tcW w:w="1417" w:type="dxa"/>
            <w:shd w:val="clear" w:color="auto" w:fill="auto"/>
          </w:tcPr>
          <w:p w14:paraId="7B56F34C" w14:textId="7C54EFD2"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SB</w:t>
            </w:r>
            <w:r w:rsidR="00EE7FD5">
              <w:rPr>
                <w:sz w:val="23"/>
                <w:szCs w:val="23"/>
                <w:lang w:eastAsia="lt-LT"/>
              </w:rPr>
              <w:t xml:space="preserve"> –</w:t>
            </w:r>
            <w:r w:rsidR="00FD3C94" w:rsidRPr="009E4A1F">
              <w:rPr>
                <w:sz w:val="23"/>
                <w:szCs w:val="23"/>
                <w:lang w:eastAsia="lt-LT"/>
              </w:rPr>
              <w:t xml:space="preserve"> </w:t>
            </w:r>
            <w:r w:rsidRPr="009E4A1F">
              <w:rPr>
                <w:sz w:val="23"/>
                <w:szCs w:val="23"/>
                <w:lang w:eastAsia="lt-LT"/>
              </w:rPr>
              <w:t>1</w:t>
            </w:r>
            <w:r w:rsidR="00FD3C94" w:rsidRPr="009E4A1F">
              <w:rPr>
                <w:sz w:val="23"/>
                <w:szCs w:val="23"/>
                <w:lang w:eastAsia="lt-LT"/>
              </w:rPr>
              <w:t xml:space="preserve"> 338 100</w:t>
            </w:r>
          </w:p>
        </w:tc>
        <w:tc>
          <w:tcPr>
            <w:tcW w:w="1418" w:type="dxa"/>
            <w:shd w:val="clear" w:color="auto" w:fill="auto"/>
          </w:tcPr>
          <w:p w14:paraId="51C0A198" w14:textId="23172764"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Plungės </w:t>
            </w:r>
            <w:r w:rsidR="000626BF" w:rsidRPr="009E4A1F">
              <w:rPr>
                <w:sz w:val="23"/>
                <w:szCs w:val="23"/>
                <w:lang w:eastAsia="lt-LT"/>
              </w:rPr>
              <w:t>SUC</w:t>
            </w:r>
            <w:r w:rsidRPr="009E4A1F">
              <w:rPr>
                <w:sz w:val="23"/>
                <w:szCs w:val="23"/>
                <w:lang w:eastAsia="lt-LT"/>
              </w:rPr>
              <w:t>, Savivaldybės taryba</w:t>
            </w:r>
          </w:p>
        </w:tc>
        <w:tc>
          <w:tcPr>
            <w:tcW w:w="2582" w:type="dxa"/>
            <w:shd w:val="clear" w:color="auto" w:fill="auto"/>
          </w:tcPr>
          <w:p w14:paraId="66042F24" w14:textId="72199201"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rFonts w:eastAsia="Calibri"/>
                <w:sz w:val="23"/>
                <w:szCs w:val="23"/>
              </w:rPr>
            </w:pPr>
            <w:r w:rsidRPr="009E4A1F">
              <w:rPr>
                <w:sz w:val="23"/>
                <w:szCs w:val="23"/>
              </w:rPr>
              <w:t>Pritaikyti specialiojo ugdymo centro patalpas socialinių paslaugų ir kitų reikalingų paslaugų vaikams su negalia ir raidos sutrikimais teikimui</w:t>
            </w:r>
            <w:r w:rsidR="00E13A79" w:rsidRPr="009E4A1F">
              <w:rPr>
                <w:sz w:val="23"/>
                <w:szCs w:val="23"/>
              </w:rPr>
              <w:t xml:space="preserve"> </w:t>
            </w:r>
            <w:r w:rsidRPr="009E4A1F">
              <w:rPr>
                <w:sz w:val="23"/>
                <w:szCs w:val="23"/>
              </w:rPr>
              <w:t xml:space="preserve">bendruomenėje. </w:t>
            </w:r>
          </w:p>
        </w:tc>
      </w:tr>
      <w:tr w:rsidR="00BE033F" w:rsidRPr="002A0B54" w14:paraId="5344C786" w14:textId="77777777" w:rsidTr="00957C3B">
        <w:trPr>
          <w:trHeight w:val="564"/>
        </w:trPr>
        <w:tc>
          <w:tcPr>
            <w:tcW w:w="1560" w:type="dxa"/>
            <w:vMerge/>
          </w:tcPr>
          <w:p w14:paraId="03CF4715" w14:textId="77777777"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693" w:type="dxa"/>
            <w:gridSpan w:val="2"/>
            <w:shd w:val="clear" w:color="auto" w:fill="auto"/>
          </w:tcPr>
          <w:p w14:paraId="41E695A5" w14:textId="68E74488" w:rsidR="00BE033F" w:rsidRPr="009E4A1F" w:rsidRDefault="00BE033F" w:rsidP="00AF23F5">
            <w:pPr>
              <w:spacing w:after="160" w:line="252" w:lineRule="auto"/>
              <w:jc w:val="both"/>
              <w:rPr>
                <w:rFonts w:eastAsia="Calibri"/>
                <w:color w:val="FF0000"/>
                <w:sz w:val="23"/>
                <w:szCs w:val="23"/>
              </w:rPr>
            </w:pPr>
            <w:r w:rsidRPr="009E4A1F">
              <w:rPr>
                <w:rFonts w:eastAsia="Calibri"/>
                <w:sz w:val="23"/>
                <w:szCs w:val="23"/>
              </w:rPr>
              <w:t>7. Teikti socialinės globos ir laikino atokvėpio paslaugas vaikams su negalia</w:t>
            </w:r>
            <w:r w:rsidR="008163C0" w:rsidRPr="009E4A1F">
              <w:rPr>
                <w:rFonts w:eastAsia="Calibri"/>
                <w:sz w:val="23"/>
                <w:szCs w:val="23"/>
              </w:rPr>
              <w:t>.</w:t>
            </w:r>
          </w:p>
        </w:tc>
        <w:tc>
          <w:tcPr>
            <w:tcW w:w="1417" w:type="dxa"/>
            <w:shd w:val="clear" w:color="auto" w:fill="auto"/>
          </w:tcPr>
          <w:p w14:paraId="604DB2F8" w14:textId="618145DF"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VB</w:t>
            </w:r>
            <w:r w:rsidR="00EE7FD5">
              <w:rPr>
                <w:sz w:val="23"/>
                <w:szCs w:val="23"/>
                <w:lang w:eastAsia="lt-LT"/>
              </w:rPr>
              <w:t xml:space="preserve"> – </w:t>
            </w:r>
            <w:r w:rsidRPr="009E4A1F">
              <w:rPr>
                <w:sz w:val="23"/>
                <w:szCs w:val="23"/>
                <w:lang w:eastAsia="lt-LT"/>
              </w:rPr>
              <w:t>50 000</w:t>
            </w:r>
          </w:p>
          <w:p w14:paraId="4607AA71" w14:textId="44869594"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color w:val="FF0000"/>
                <w:sz w:val="23"/>
                <w:szCs w:val="23"/>
                <w:lang w:eastAsia="lt-LT"/>
              </w:rPr>
            </w:pPr>
            <w:r w:rsidRPr="009E4A1F">
              <w:rPr>
                <w:sz w:val="23"/>
                <w:szCs w:val="23"/>
                <w:lang w:eastAsia="lt-LT"/>
              </w:rPr>
              <w:t>SB</w:t>
            </w:r>
            <w:r w:rsidR="00EE7FD5">
              <w:rPr>
                <w:sz w:val="23"/>
                <w:szCs w:val="23"/>
                <w:lang w:eastAsia="lt-LT"/>
              </w:rPr>
              <w:t xml:space="preserve"> – </w:t>
            </w:r>
            <w:r w:rsidR="003C6E16">
              <w:rPr>
                <w:sz w:val="23"/>
                <w:szCs w:val="23"/>
                <w:lang w:eastAsia="lt-LT"/>
              </w:rPr>
              <w:t>40 0</w:t>
            </w:r>
            <w:r w:rsidRPr="009E4A1F">
              <w:rPr>
                <w:sz w:val="23"/>
                <w:szCs w:val="23"/>
                <w:lang w:eastAsia="lt-LT"/>
              </w:rPr>
              <w:t>00</w:t>
            </w:r>
          </w:p>
        </w:tc>
        <w:tc>
          <w:tcPr>
            <w:tcW w:w="1418" w:type="dxa"/>
            <w:shd w:val="clear" w:color="auto" w:fill="auto"/>
          </w:tcPr>
          <w:p w14:paraId="2F22802D" w14:textId="2DA0AC3F"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 xml:space="preserve">Plungės </w:t>
            </w:r>
            <w:r w:rsidR="000626BF" w:rsidRPr="009E4A1F">
              <w:rPr>
                <w:sz w:val="23"/>
                <w:szCs w:val="23"/>
                <w:lang w:eastAsia="lt-LT"/>
              </w:rPr>
              <w:t>SUC</w:t>
            </w:r>
          </w:p>
        </w:tc>
        <w:tc>
          <w:tcPr>
            <w:tcW w:w="2582" w:type="dxa"/>
            <w:shd w:val="clear" w:color="auto" w:fill="auto"/>
          </w:tcPr>
          <w:p w14:paraId="599C10FE" w14:textId="77CDA7E3"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rPr>
            </w:pPr>
            <w:r w:rsidRPr="009E4A1F">
              <w:rPr>
                <w:rFonts w:eastAsia="Calibri"/>
                <w:sz w:val="23"/>
                <w:szCs w:val="23"/>
              </w:rPr>
              <w:t xml:space="preserve">Dienos socialinės globos centre teikti dienos socialinės globos paslaugas vaikams su negalia ir su sunkia negalia bei suaugusiems </w:t>
            </w:r>
            <w:r w:rsidRPr="00AE55CE">
              <w:rPr>
                <w:rFonts w:eastAsia="Calibri"/>
                <w:sz w:val="23"/>
                <w:szCs w:val="23"/>
              </w:rPr>
              <w:t xml:space="preserve">asmenims su sunkia negalia iki 21 </w:t>
            </w:r>
            <w:proofErr w:type="spellStart"/>
            <w:r w:rsidRPr="00AE55CE">
              <w:rPr>
                <w:rFonts w:eastAsia="Calibri"/>
                <w:sz w:val="23"/>
                <w:szCs w:val="23"/>
              </w:rPr>
              <w:t>m</w:t>
            </w:r>
            <w:proofErr w:type="spellEnd"/>
            <w:r w:rsidRPr="00AE55CE">
              <w:rPr>
                <w:rFonts w:eastAsia="Calibri"/>
                <w:sz w:val="23"/>
                <w:szCs w:val="23"/>
              </w:rPr>
              <w:t>., kol jie mokosi centre. Licencijuotos socialinės</w:t>
            </w:r>
            <w:r w:rsidRPr="009E4A1F">
              <w:rPr>
                <w:rFonts w:eastAsia="Calibri"/>
                <w:sz w:val="23"/>
                <w:szCs w:val="23"/>
              </w:rPr>
              <w:t xml:space="preserve"> globos paslaugų teikimui numatytos 24 vietos.</w:t>
            </w:r>
          </w:p>
        </w:tc>
      </w:tr>
      <w:tr w:rsidR="00BE033F" w:rsidRPr="002A0B54" w14:paraId="2A1D068E" w14:textId="77777777" w:rsidTr="00B6453C">
        <w:trPr>
          <w:trHeight w:val="1409"/>
        </w:trPr>
        <w:tc>
          <w:tcPr>
            <w:tcW w:w="1560" w:type="dxa"/>
            <w:vMerge/>
          </w:tcPr>
          <w:p w14:paraId="3C7A2AD0" w14:textId="77777777"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693" w:type="dxa"/>
            <w:gridSpan w:val="2"/>
            <w:shd w:val="clear" w:color="auto" w:fill="auto"/>
          </w:tcPr>
          <w:p w14:paraId="35C9441B" w14:textId="03229231" w:rsidR="00BE033F" w:rsidRPr="009E4A1F" w:rsidRDefault="00BE033F" w:rsidP="00AF23F5">
            <w:pPr>
              <w:spacing w:after="160" w:line="252" w:lineRule="auto"/>
              <w:jc w:val="both"/>
              <w:rPr>
                <w:rFonts w:eastAsia="Calibri"/>
                <w:sz w:val="23"/>
                <w:szCs w:val="23"/>
              </w:rPr>
            </w:pPr>
            <w:r w:rsidRPr="009E4A1F">
              <w:rPr>
                <w:sz w:val="23"/>
                <w:szCs w:val="23"/>
                <w:lang w:eastAsia="lt-LT"/>
              </w:rPr>
              <w:t xml:space="preserve">8. Skatinti Plungės rajono savivaldybės šeimas savo šeimose globoti tėvų globos netekusius vaikus. </w:t>
            </w:r>
          </w:p>
        </w:tc>
        <w:tc>
          <w:tcPr>
            <w:tcW w:w="1417" w:type="dxa"/>
            <w:shd w:val="clear" w:color="auto" w:fill="auto"/>
          </w:tcPr>
          <w:p w14:paraId="604F0970" w14:textId="5375D301"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5F6D92">
              <w:rPr>
                <w:sz w:val="23"/>
                <w:szCs w:val="23"/>
                <w:lang w:eastAsia="lt-LT"/>
              </w:rPr>
              <w:t xml:space="preserve"> – </w:t>
            </w:r>
            <w:r w:rsidRPr="009E4A1F">
              <w:rPr>
                <w:sz w:val="23"/>
                <w:szCs w:val="23"/>
                <w:lang w:eastAsia="lt-LT"/>
              </w:rPr>
              <w:t>140 000</w:t>
            </w:r>
          </w:p>
          <w:p w14:paraId="054691C9" w14:textId="77777777"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
        </w:tc>
        <w:tc>
          <w:tcPr>
            <w:tcW w:w="1418" w:type="dxa"/>
            <w:shd w:val="clear" w:color="auto" w:fill="auto"/>
          </w:tcPr>
          <w:p w14:paraId="7F53748D" w14:textId="532A01E5"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Socialinės paramos skyrius</w:t>
            </w:r>
          </w:p>
        </w:tc>
        <w:tc>
          <w:tcPr>
            <w:tcW w:w="2582" w:type="dxa"/>
            <w:shd w:val="clear" w:color="auto" w:fill="auto"/>
          </w:tcPr>
          <w:p w14:paraId="3FAB4FB1" w14:textId="2D2DC6AC" w:rsidR="00BE033F" w:rsidRPr="009E4A1F" w:rsidRDefault="00BE033F"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rFonts w:eastAsia="Calibri"/>
                <w:sz w:val="23"/>
                <w:szCs w:val="23"/>
              </w:rPr>
            </w:pPr>
            <w:r w:rsidRPr="009E4A1F">
              <w:rPr>
                <w:sz w:val="23"/>
                <w:szCs w:val="23"/>
                <w:lang w:eastAsia="lt-LT"/>
              </w:rPr>
              <w:t xml:space="preserve">Mokėti pagalbos pinigus  budintiems globotojams ir globėjams, globojantiems vaikus šeimoje. </w:t>
            </w:r>
            <w:r w:rsidR="00D43C0D" w:rsidRPr="009E4A1F">
              <w:rPr>
                <w:sz w:val="23"/>
                <w:szCs w:val="23"/>
                <w:lang w:eastAsia="lt-LT"/>
              </w:rPr>
              <w:t>Išmok</w:t>
            </w:r>
            <w:r w:rsidR="00292CEF" w:rsidRPr="009E4A1F">
              <w:rPr>
                <w:sz w:val="23"/>
                <w:szCs w:val="23"/>
                <w:lang w:eastAsia="lt-LT"/>
              </w:rPr>
              <w:t xml:space="preserve">ų gavėjų per metus </w:t>
            </w:r>
            <w:r w:rsidR="005F6D92">
              <w:rPr>
                <w:sz w:val="23"/>
                <w:szCs w:val="23"/>
                <w:lang w:eastAsia="lt-LT"/>
              </w:rPr>
              <w:t>–</w:t>
            </w:r>
            <w:r w:rsidR="00292CEF" w:rsidRPr="009E4A1F">
              <w:rPr>
                <w:sz w:val="23"/>
                <w:szCs w:val="23"/>
                <w:lang w:eastAsia="lt-LT"/>
              </w:rPr>
              <w:t xml:space="preserve"> apie</w:t>
            </w:r>
            <w:r w:rsidR="00D43C0D" w:rsidRPr="009E4A1F">
              <w:rPr>
                <w:sz w:val="23"/>
                <w:szCs w:val="23"/>
                <w:lang w:eastAsia="lt-LT"/>
              </w:rPr>
              <w:t xml:space="preserve"> 60</w:t>
            </w:r>
            <w:r w:rsidR="00292CEF" w:rsidRPr="009E4A1F">
              <w:rPr>
                <w:sz w:val="23"/>
                <w:szCs w:val="23"/>
                <w:lang w:eastAsia="lt-LT"/>
              </w:rPr>
              <w:t>.</w:t>
            </w:r>
          </w:p>
        </w:tc>
      </w:tr>
      <w:tr w:rsidR="00AF23F5" w:rsidRPr="002A0B54" w14:paraId="42C16DA1" w14:textId="77777777" w:rsidTr="00235637">
        <w:trPr>
          <w:trHeight w:val="551"/>
        </w:trPr>
        <w:tc>
          <w:tcPr>
            <w:tcW w:w="1560" w:type="dxa"/>
            <w:vMerge w:val="restart"/>
            <w:shd w:val="clear" w:color="auto" w:fill="auto"/>
          </w:tcPr>
          <w:p w14:paraId="33CE9A7B" w14:textId="432E281D" w:rsidR="00AF23F5" w:rsidRPr="009E4A1F" w:rsidRDefault="00AF23F5" w:rsidP="00AF23F5">
            <w:pPr>
              <w:rPr>
                <w:color w:val="FF0000"/>
                <w:sz w:val="23"/>
                <w:szCs w:val="23"/>
                <w:lang w:eastAsia="lt-LT"/>
              </w:rPr>
            </w:pPr>
            <w:r w:rsidRPr="009E4A1F">
              <w:rPr>
                <w:sz w:val="23"/>
                <w:szCs w:val="23"/>
                <w:lang w:eastAsia="lt-LT"/>
              </w:rPr>
              <w:t>3. Plėtoti socialinės priežiūros paslaugas asmenims su negalia, senyvo amžiaus ir krizinėje situacijoje atsidūrusiems asmenims</w:t>
            </w:r>
          </w:p>
        </w:tc>
        <w:tc>
          <w:tcPr>
            <w:tcW w:w="2693" w:type="dxa"/>
            <w:gridSpan w:val="2"/>
            <w:shd w:val="clear" w:color="auto" w:fill="auto"/>
          </w:tcPr>
          <w:p w14:paraId="18093E32" w14:textId="502B7BF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1. Teikti pagalbos namuose paslaugas, gerinti jų kokybę ir prieinamumą. </w:t>
            </w:r>
          </w:p>
        </w:tc>
        <w:tc>
          <w:tcPr>
            <w:tcW w:w="1417" w:type="dxa"/>
            <w:shd w:val="clear" w:color="auto" w:fill="auto"/>
          </w:tcPr>
          <w:p w14:paraId="179BBAAC" w14:textId="2F3F9783" w:rsidR="00AF23F5" w:rsidRPr="009E4A1F" w:rsidRDefault="00AF23F5" w:rsidP="00AF23F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5F6D92">
              <w:rPr>
                <w:sz w:val="23"/>
                <w:szCs w:val="23"/>
                <w:lang w:eastAsia="lt-LT"/>
              </w:rPr>
              <w:t xml:space="preserve"> – </w:t>
            </w:r>
            <w:r w:rsidR="00DE09C9" w:rsidRPr="009E4A1F">
              <w:rPr>
                <w:sz w:val="23"/>
                <w:szCs w:val="23"/>
                <w:lang w:eastAsia="lt-LT"/>
              </w:rPr>
              <w:t>4</w:t>
            </w:r>
            <w:r w:rsidR="00042781" w:rsidRPr="009E4A1F">
              <w:rPr>
                <w:sz w:val="23"/>
                <w:szCs w:val="23"/>
                <w:lang w:eastAsia="lt-LT"/>
              </w:rPr>
              <w:t>4</w:t>
            </w:r>
            <w:r w:rsidR="00DE09C9" w:rsidRPr="009E4A1F">
              <w:rPr>
                <w:sz w:val="23"/>
                <w:szCs w:val="23"/>
                <w:lang w:eastAsia="lt-LT"/>
              </w:rPr>
              <w:t>0 0</w:t>
            </w:r>
            <w:r w:rsidRPr="009E4A1F">
              <w:rPr>
                <w:sz w:val="23"/>
                <w:szCs w:val="23"/>
                <w:lang w:eastAsia="lt-LT"/>
              </w:rPr>
              <w:t>00</w:t>
            </w:r>
          </w:p>
          <w:p w14:paraId="4C55152D" w14:textId="35A43BD5" w:rsidR="00AF23F5" w:rsidRPr="009E4A1F" w:rsidRDefault="00AF23F5" w:rsidP="00AF23F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AM</w:t>
            </w:r>
            <w:r w:rsidR="005F6D92">
              <w:rPr>
                <w:sz w:val="23"/>
                <w:szCs w:val="23"/>
                <w:lang w:eastAsia="lt-LT"/>
              </w:rPr>
              <w:t xml:space="preserve"> – </w:t>
            </w:r>
            <w:r w:rsidR="00DE09C9" w:rsidRPr="009E4A1F">
              <w:rPr>
                <w:sz w:val="23"/>
                <w:szCs w:val="23"/>
                <w:lang w:eastAsia="lt-LT"/>
              </w:rPr>
              <w:t>2</w:t>
            </w:r>
            <w:r w:rsidR="00042781" w:rsidRPr="009E4A1F">
              <w:rPr>
                <w:sz w:val="23"/>
                <w:szCs w:val="23"/>
                <w:lang w:eastAsia="lt-LT"/>
              </w:rPr>
              <w:t>9 800</w:t>
            </w:r>
          </w:p>
          <w:p w14:paraId="7243AD44" w14:textId="0DCB8AE5"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p w14:paraId="5AF643B2" w14:textId="3B0B867E"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p w14:paraId="5EF2392D"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418" w:type="dxa"/>
            <w:shd w:val="clear" w:color="auto" w:fill="auto"/>
          </w:tcPr>
          <w:p w14:paraId="4937A25A" w14:textId="529665F5"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Plungės SPC,</w:t>
            </w:r>
          </w:p>
          <w:p w14:paraId="0D88597A" w14:textId="7898198A"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roofErr w:type="spellStart"/>
            <w:r w:rsidRPr="009E4A1F">
              <w:rPr>
                <w:sz w:val="23"/>
                <w:szCs w:val="23"/>
                <w:lang w:eastAsia="lt-LT"/>
              </w:rPr>
              <w:t>VšĮ</w:t>
            </w:r>
            <w:proofErr w:type="spellEnd"/>
            <w:r w:rsidRPr="009E4A1F">
              <w:rPr>
                <w:sz w:val="23"/>
                <w:szCs w:val="23"/>
                <w:lang w:eastAsia="lt-LT"/>
              </w:rPr>
              <w:t xml:space="preserve"> </w:t>
            </w:r>
            <w:r w:rsidR="005F6D92">
              <w:rPr>
                <w:sz w:val="23"/>
                <w:szCs w:val="23"/>
                <w:lang w:eastAsia="lt-LT"/>
              </w:rPr>
              <w:t>„</w:t>
            </w:r>
            <w:r w:rsidRPr="009E4A1F">
              <w:rPr>
                <w:sz w:val="23"/>
                <w:szCs w:val="23"/>
                <w:lang w:eastAsia="lt-LT"/>
              </w:rPr>
              <w:t>Nacionalinės integracijos institutas“</w:t>
            </w:r>
          </w:p>
        </w:tc>
        <w:tc>
          <w:tcPr>
            <w:tcW w:w="2582" w:type="dxa"/>
            <w:shd w:val="clear" w:color="auto" w:fill="auto"/>
          </w:tcPr>
          <w:p w14:paraId="42DD66E6" w14:textId="38F758F0"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Pagal įvertintą socialinių paslaugų poreikį teikti akredituotas pagalbos namuose paslaugas senyvo amžiaus ir vienišiems asmenims bei asmenims su negalia.</w:t>
            </w:r>
            <w:r w:rsidR="006B60FC" w:rsidRPr="009E4A1F">
              <w:rPr>
                <w:sz w:val="23"/>
                <w:szCs w:val="23"/>
                <w:lang w:eastAsia="lt-LT"/>
              </w:rPr>
              <w:t xml:space="preserve"> Paslaug</w:t>
            </w:r>
            <w:r w:rsidR="00292CEF" w:rsidRPr="009E4A1F">
              <w:rPr>
                <w:sz w:val="23"/>
                <w:szCs w:val="23"/>
                <w:lang w:eastAsia="lt-LT"/>
              </w:rPr>
              <w:t>ų gavėjų per metus</w:t>
            </w:r>
            <w:r w:rsidR="005F6D92">
              <w:rPr>
                <w:sz w:val="23"/>
                <w:szCs w:val="23"/>
                <w:lang w:eastAsia="lt-LT"/>
              </w:rPr>
              <w:t xml:space="preserve"> –</w:t>
            </w:r>
            <w:r w:rsidR="00292CEF" w:rsidRPr="009E4A1F">
              <w:rPr>
                <w:sz w:val="23"/>
                <w:szCs w:val="23"/>
                <w:lang w:eastAsia="lt-LT"/>
              </w:rPr>
              <w:t xml:space="preserve"> apie</w:t>
            </w:r>
            <w:r w:rsidR="006B60FC" w:rsidRPr="009E4A1F">
              <w:rPr>
                <w:sz w:val="23"/>
                <w:szCs w:val="23"/>
                <w:lang w:eastAsia="lt-LT"/>
              </w:rPr>
              <w:t xml:space="preserve"> 300 asmen</w:t>
            </w:r>
            <w:r w:rsidR="00292CEF" w:rsidRPr="009E4A1F">
              <w:rPr>
                <w:sz w:val="23"/>
                <w:szCs w:val="23"/>
                <w:lang w:eastAsia="lt-LT"/>
              </w:rPr>
              <w:t>ų.</w:t>
            </w:r>
          </w:p>
        </w:tc>
      </w:tr>
      <w:tr w:rsidR="00AF23F5" w:rsidRPr="002A0B54" w14:paraId="03D68020" w14:textId="77777777" w:rsidTr="006D1E94">
        <w:trPr>
          <w:trHeight w:val="204"/>
        </w:trPr>
        <w:tc>
          <w:tcPr>
            <w:tcW w:w="1560" w:type="dxa"/>
            <w:vMerge/>
            <w:shd w:val="clear" w:color="auto" w:fill="auto"/>
          </w:tcPr>
          <w:p w14:paraId="289706A9" w14:textId="77777777" w:rsidR="00AF23F5" w:rsidRPr="009E4A1F" w:rsidRDefault="00AF23F5" w:rsidP="00AF23F5">
            <w:pPr>
              <w:rPr>
                <w:color w:val="FF0000"/>
                <w:sz w:val="23"/>
                <w:szCs w:val="23"/>
                <w:lang w:eastAsia="lt-LT"/>
              </w:rPr>
            </w:pPr>
          </w:p>
        </w:tc>
        <w:tc>
          <w:tcPr>
            <w:tcW w:w="2693" w:type="dxa"/>
            <w:gridSpan w:val="2"/>
            <w:shd w:val="clear" w:color="auto" w:fill="auto"/>
          </w:tcPr>
          <w:p w14:paraId="44E7425B" w14:textId="1CB92D19"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2. Teikti socialinės priežiūros paslaugas </w:t>
            </w:r>
            <w:r w:rsidR="00BA70B5" w:rsidRPr="009E4A1F">
              <w:rPr>
                <w:sz w:val="23"/>
                <w:szCs w:val="23"/>
                <w:lang w:eastAsia="lt-LT"/>
              </w:rPr>
              <w:t>asmenims su negalia</w:t>
            </w:r>
            <w:r w:rsidRPr="009E4A1F">
              <w:rPr>
                <w:sz w:val="23"/>
                <w:szCs w:val="23"/>
                <w:lang w:eastAsia="lt-LT"/>
              </w:rPr>
              <w:t xml:space="preserve"> socialinėse dirbtuvėse</w:t>
            </w:r>
            <w:r w:rsidR="00E72366" w:rsidRPr="009E4A1F">
              <w:rPr>
                <w:sz w:val="23"/>
                <w:szCs w:val="23"/>
                <w:lang w:eastAsia="lt-LT"/>
              </w:rPr>
              <w:t>.</w:t>
            </w:r>
          </w:p>
        </w:tc>
        <w:tc>
          <w:tcPr>
            <w:tcW w:w="1417" w:type="dxa"/>
            <w:shd w:val="clear" w:color="auto" w:fill="auto"/>
          </w:tcPr>
          <w:p w14:paraId="4B4B2538" w14:textId="7E18C80D" w:rsidR="00AF23F5" w:rsidRPr="009E4A1F" w:rsidRDefault="004A4B47" w:rsidP="00AF23F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5F6D92">
              <w:rPr>
                <w:sz w:val="23"/>
                <w:szCs w:val="23"/>
                <w:lang w:eastAsia="lt-LT"/>
              </w:rPr>
              <w:t xml:space="preserve"> – </w:t>
            </w:r>
            <w:r w:rsidRPr="009E4A1F">
              <w:rPr>
                <w:sz w:val="23"/>
                <w:szCs w:val="23"/>
                <w:lang w:eastAsia="lt-LT"/>
              </w:rPr>
              <w:t>30 960</w:t>
            </w:r>
          </w:p>
          <w:p w14:paraId="76E98967" w14:textId="17BFA3EB" w:rsidR="004A4B47" w:rsidRPr="009E4A1F" w:rsidRDefault="004A4B47" w:rsidP="00AF23F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PL</w:t>
            </w:r>
            <w:r w:rsidR="005F6D92">
              <w:rPr>
                <w:sz w:val="23"/>
                <w:szCs w:val="23"/>
                <w:lang w:eastAsia="lt-LT"/>
              </w:rPr>
              <w:t xml:space="preserve"> – </w:t>
            </w:r>
            <w:r w:rsidRPr="009E4A1F">
              <w:rPr>
                <w:sz w:val="23"/>
                <w:szCs w:val="23"/>
                <w:lang w:eastAsia="lt-LT"/>
              </w:rPr>
              <w:t>27 680</w:t>
            </w:r>
          </w:p>
        </w:tc>
        <w:tc>
          <w:tcPr>
            <w:tcW w:w="1418" w:type="dxa"/>
            <w:shd w:val="clear" w:color="auto" w:fill="auto"/>
          </w:tcPr>
          <w:p w14:paraId="78492748" w14:textId="1890082A"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roofErr w:type="spellStart"/>
            <w:r w:rsidRPr="009E4A1F">
              <w:rPr>
                <w:sz w:val="23"/>
                <w:szCs w:val="23"/>
                <w:lang w:eastAsia="lt-LT"/>
              </w:rPr>
              <w:t>VšĮ</w:t>
            </w:r>
            <w:proofErr w:type="spellEnd"/>
            <w:r w:rsidRPr="009E4A1F">
              <w:rPr>
                <w:sz w:val="23"/>
                <w:szCs w:val="23"/>
                <w:lang w:eastAsia="lt-LT"/>
              </w:rPr>
              <w:t xml:space="preserve"> Plungės bendruomenės centras</w:t>
            </w:r>
          </w:p>
        </w:tc>
        <w:tc>
          <w:tcPr>
            <w:tcW w:w="2582" w:type="dxa"/>
            <w:shd w:val="clear" w:color="auto" w:fill="auto"/>
          </w:tcPr>
          <w:p w14:paraId="2974E088" w14:textId="7BC6136C" w:rsidR="00AF23F5" w:rsidRPr="009E4A1F" w:rsidRDefault="00AF23F5" w:rsidP="00AF23F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Teikti darbinio užimtumo ir savarankiškumo ugdymo paslaugas</w:t>
            </w:r>
            <w:r w:rsidR="00BA70B5" w:rsidRPr="009E4A1F">
              <w:rPr>
                <w:sz w:val="23"/>
                <w:szCs w:val="23"/>
              </w:rPr>
              <w:t xml:space="preserve"> </w:t>
            </w:r>
            <w:r w:rsidR="00BA70B5" w:rsidRPr="009E4A1F">
              <w:rPr>
                <w:sz w:val="23"/>
                <w:szCs w:val="23"/>
                <w:lang w:eastAsia="lt-LT"/>
              </w:rPr>
              <w:t>intelekto ir (ar) psichikos negalią turintiems asmenims</w:t>
            </w:r>
            <w:r w:rsidRPr="009E4A1F">
              <w:rPr>
                <w:sz w:val="23"/>
                <w:szCs w:val="23"/>
                <w:lang w:eastAsia="lt-LT"/>
              </w:rPr>
              <w:t xml:space="preserve">. Vienu metu socialines paslaugas gauna 8 asmenys. </w:t>
            </w:r>
          </w:p>
        </w:tc>
      </w:tr>
      <w:tr w:rsidR="00AF23F5" w:rsidRPr="002A0B54" w14:paraId="2DB480A4" w14:textId="77777777" w:rsidTr="006D1E94">
        <w:trPr>
          <w:trHeight w:val="564"/>
        </w:trPr>
        <w:tc>
          <w:tcPr>
            <w:tcW w:w="1560" w:type="dxa"/>
            <w:vMerge/>
            <w:shd w:val="clear" w:color="auto" w:fill="auto"/>
          </w:tcPr>
          <w:p w14:paraId="11979ECB" w14:textId="77777777" w:rsidR="00AF23F5" w:rsidRPr="009E4A1F" w:rsidRDefault="00AF23F5" w:rsidP="00AF23F5">
            <w:pPr>
              <w:rPr>
                <w:color w:val="FF0000"/>
                <w:sz w:val="23"/>
                <w:szCs w:val="23"/>
                <w:lang w:eastAsia="lt-LT"/>
              </w:rPr>
            </w:pPr>
          </w:p>
        </w:tc>
        <w:tc>
          <w:tcPr>
            <w:tcW w:w="2693" w:type="dxa"/>
            <w:gridSpan w:val="2"/>
            <w:shd w:val="clear" w:color="auto" w:fill="auto"/>
          </w:tcPr>
          <w:p w14:paraId="00B39B68" w14:textId="27F28C5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3. Teikti apgyvendinimo apsaugotame būste paslaugą</w:t>
            </w:r>
            <w:r w:rsidR="00BD30B2" w:rsidRPr="009E4A1F">
              <w:rPr>
                <w:sz w:val="23"/>
                <w:szCs w:val="23"/>
                <w:lang w:eastAsia="lt-LT"/>
              </w:rPr>
              <w:t xml:space="preserve"> asmenims su </w:t>
            </w:r>
            <w:r w:rsidRPr="009E4A1F">
              <w:rPr>
                <w:sz w:val="23"/>
                <w:szCs w:val="23"/>
                <w:lang w:eastAsia="lt-LT"/>
              </w:rPr>
              <w:t>negalią bendruomenėje.</w:t>
            </w:r>
          </w:p>
        </w:tc>
        <w:tc>
          <w:tcPr>
            <w:tcW w:w="1417" w:type="dxa"/>
            <w:shd w:val="clear" w:color="auto" w:fill="auto"/>
          </w:tcPr>
          <w:p w14:paraId="29AC5D16" w14:textId="2E003854"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5F6D92">
              <w:rPr>
                <w:sz w:val="23"/>
                <w:szCs w:val="23"/>
                <w:lang w:eastAsia="lt-LT"/>
              </w:rPr>
              <w:t xml:space="preserve"> –</w:t>
            </w:r>
            <w:r w:rsidRPr="009E4A1F">
              <w:rPr>
                <w:sz w:val="23"/>
                <w:szCs w:val="23"/>
                <w:lang w:eastAsia="lt-LT"/>
              </w:rPr>
              <w:t xml:space="preserve"> 40</w:t>
            </w:r>
            <w:r w:rsidR="00397178" w:rsidRPr="009E4A1F">
              <w:rPr>
                <w:sz w:val="23"/>
                <w:szCs w:val="23"/>
                <w:lang w:eastAsia="lt-LT"/>
              </w:rPr>
              <w:t> </w:t>
            </w:r>
            <w:r w:rsidRPr="009E4A1F">
              <w:rPr>
                <w:sz w:val="23"/>
                <w:szCs w:val="23"/>
                <w:lang w:eastAsia="lt-LT"/>
              </w:rPr>
              <w:t xml:space="preserve">000 </w:t>
            </w:r>
          </w:p>
          <w:p w14:paraId="055D871A" w14:textId="597DACB4" w:rsidR="00397178" w:rsidRPr="009E4A1F" w:rsidRDefault="00397178"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AM</w:t>
            </w:r>
            <w:r w:rsidR="005F6D92">
              <w:rPr>
                <w:sz w:val="23"/>
                <w:szCs w:val="23"/>
                <w:lang w:eastAsia="lt-LT"/>
              </w:rPr>
              <w:t xml:space="preserve"> –</w:t>
            </w:r>
            <w:r w:rsidRPr="009E4A1F">
              <w:rPr>
                <w:sz w:val="23"/>
                <w:szCs w:val="23"/>
                <w:lang w:eastAsia="lt-LT"/>
              </w:rPr>
              <w:t xml:space="preserve"> 4</w:t>
            </w:r>
            <w:r w:rsidR="005F6D92">
              <w:rPr>
                <w:sz w:val="23"/>
                <w:szCs w:val="23"/>
                <w:lang w:eastAsia="lt-LT"/>
              </w:rPr>
              <w:t xml:space="preserve"> </w:t>
            </w:r>
            <w:r w:rsidRPr="009E4A1F">
              <w:rPr>
                <w:sz w:val="23"/>
                <w:szCs w:val="23"/>
                <w:lang w:eastAsia="lt-LT"/>
              </w:rPr>
              <w:t>000</w:t>
            </w:r>
          </w:p>
        </w:tc>
        <w:tc>
          <w:tcPr>
            <w:tcW w:w="1418" w:type="dxa"/>
            <w:shd w:val="clear" w:color="auto" w:fill="auto"/>
          </w:tcPr>
          <w:p w14:paraId="63FB253A" w14:textId="2C965089"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Akredituota įstaiga</w:t>
            </w:r>
          </w:p>
        </w:tc>
        <w:tc>
          <w:tcPr>
            <w:tcW w:w="2582" w:type="dxa"/>
            <w:shd w:val="clear" w:color="auto" w:fill="auto"/>
          </w:tcPr>
          <w:p w14:paraId="34D014A3" w14:textId="7EAB0ED4"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bookmarkStart w:id="45" w:name="_Hlk99395971"/>
            <w:r w:rsidRPr="009E4A1F">
              <w:rPr>
                <w:sz w:val="23"/>
                <w:szCs w:val="23"/>
                <w:lang w:eastAsia="lt-LT"/>
              </w:rPr>
              <w:t>Teikti akredituotas apsaugoto būsto paslaugas asmenims</w:t>
            </w:r>
            <w:r w:rsidR="005F6D92">
              <w:rPr>
                <w:sz w:val="23"/>
                <w:szCs w:val="23"/>
                <w:lang w:eastAsia="lt-LT"/>
              </w:rPr>
              <w:t>,</w:t>
            </w:r>
            <w:r w:rsidRPr="009E4A1F">
              <w:rPr>
                <w:sz w:val="23"/>
                <w:szCs w:val="23"/>
                <w:lang w:eastAsia="lt-LT"/>
              </w:rPr>
              <w:t xml:space="preserve"> turintiems </w:t>
            </w:r>
            <w:r w:rsidR="00BD30B2" w:rsidRPr="009E4A1F">
              <w:rPr>
                <w:sz w:val="23"/>
                <w:szCs w:val="23"/>
                <w:lang w:eastAsia="lt-LT"/>
              </w:rPr>
              <w:t xml:space="preserve">intelekto ir (ar) </w:t>
            </w:r>
            <w:r w:rsidRPr="009E4A1F">
              <w:rPr>
                <w:sz w:val="23"/>
                <w:szCs w:val="23"/>
                <w:lang w:eastAsia="lt-LT"/>
              </w:rPr>
              <w:t>psichikos negalią. Išnuomoti būstai</w:t>
            </w:r>
            <w:r w:rsidR="00BD30B2" w:rsidRPr="009E4A1F">
              <w:rPr>
                <w:sz w:val="23"/>
                <w:szCs w:val="23"/>
                <w:lang w:eastAsia="lt-LT"/>
              </w:rPr>
              <w:t>,</w:t>
            </w:r>
            <w:r w:rsidRPr="009E4A1F">
              <w:rPr>
                <w:sz w:val="23"/>
                <w:szCs w:val="23"/>
                <w:lang w:eastAsia="lt-LT"/>
              </w:rPr>
              <w:t xml:space="preserve">  </w:t>
            </w:r>
            <w:r w:rsidRPr="009E4A1F">
              <w:rPr>
                <w:sz w:val="23"/>
                <w:szCs w:val="23"/>
                <w:lang w:eastAsia="lt-LT"/>
              </w:rPr>
              <w:lastRenderedPageBreak/>
              <w:t xml:space="preserve">skiriamas socialinis darbuotojas 3 </w:t>
            </w:r>
            <w:bookmarkEnd w:id="45"/>
            <w:r w:rsidR="000F01B8" w:rsidRPr="009E4A1F">
              <w:rPr>
                <w:sz w:val="23"/>
                <w:szCs w:val="23"/>
                <w:lang w:eastAsia="lt-LT"/>
              </w:rPr>
              <w:t>asmenims su negalia.</w:t>
            </w:r>
          </w:p>
        </w:tc>
      </w:tr>
      <w:tr w:rsidR="00AF23F5" w:rsidRPr="002A0B54" w14:paraId="5744E56C" w14:textId="77777777" w:rsidTr="006D1E94">
        <w:trPr>
          <w:trHeight w:val="849"/>
        </w:trPr>
        <w:tc>
          <w:tcPr>
            <w:tcW w:w="1560" w:type="dxa"/>
            <w:vMerge/>
          </w:tcPr>
          <w:p w14:paraId="00B7DBBD"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2693" w:type="dxa"/>
            <w:gridSpan w:val="2"/>
          </w:tcPr>
          <w:p w14:paraId="28759211" w14:textId="56AFC5E1"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4. Teikti socialinės priežiūros (dienos užimtumo)</w:t>
            </w:r>
            <w:r w:rsidR="00BD30B2" w:rsidRPr="009E4A1F">
              <w:rPr>
                <w:sz w:val="23"/>
                <w:szCs w:val="23"/>
                <w:lang w:eastAsia="lt-LT"/>
              </w:rPr>
              <w:t xml:space="preserve"> paslaugas</w:t>
            </w:r>
            <w:r w:rsidRPr="009E4A1F">
              <w:rPr>
                <w:sz w:val="23"/>
                <w:szCs w:val="23"/>
                <w:lang w:eastAsia="lt-LT"/>
              </w:rPr>
              <w:t xml:space="preserve"> asmenims</w:t>
            </w:r>
            <w:r w:rsidR="00BD30B2" w:rsidRPr="009E4A1F">
              <w:rPr>
                <w:sz w:val="23"/>
                <w:szCs w:val="23"/>
                <w:lang w:eastAsia="lt-LT"/>
              </w:rPr>
              <w:t xml:space="preserve"> su negalia</w:t>
            </w:r>
            <w:r w:rsidRPr="009E4A1F">
              <w:rPr>
                <w:sz w:val="23"/>
                <w:szCs w:val="23"/>
                <w:lang w:eastAsia="lt-LT"/>
              </w:rPr>
              <w:t>.</w:t>
            </w:r>
          </w:p>
        </w:tc>
        <w:tc>
          <w:tcPr>
            <w:tcW w:w="1417" w:type="dxa"/>
          </w:tcPr>
          <w:p w14:paraId="1F7941C6" w14:textId="304722BA" w:rsidR="00AF23F5" w:rsidRPr="009E4A1F" w:rsidRDefault="00AF23F5" w:rsidP="00AF23F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5F6D92">
              <w:rPr>
                <w:sz w:val="23"/>
                <w:szCs w:val="23"/>
                <w:lang w:eastAsia="lt-LT"/>
              </w:rPr>
              <w:t xml:space="preserve"> – </w:t>
            </w:r>
            <w:r w:rsidRPr="009E4A1F">
              <w:rPr>
                <w:sz w:val="23"/>
                <w:szCs w:val="23"/>
                <w:lang w:eastAsia="lt-LT"/>
              </w:rPr>
              <w:t>1</w:t>
            </w:r>
            <w:r w:rsidR="00DE09C9" w:rsidRPr="009E4A1F">
              <w:rPr>
                <w:sz w:val="23"/>
                <w:szCs w:val="23"/>
                <w:lang w:eastAsia="lt-LT"/>
              </w:rPr>
              <w:t>60</w:t>
            </w:r>
            <w:r w:rsidRPr="009E4A1F">
              <w:rPr>
                <w:sz w:val="23"/>
                <w:szCs w:val="23"/>
                <w:lang w:eastAsia="lt-LT"/>
              </w:rPr>
              <w:t xml:space="preserve"> </w:t>
            </w:r>
            <w:r w:rsidR="00DE09C9" w:rsidRPr="009E4A1F">
              <w:rPr>
                <w:sz w:val="23"/>
                <w:szCs w:val="23"/>
                <w:lang w:eastAsia="lt-LT"/>
              </w:rPr>
              <w:t>0</w:t>
            </w:r>
            <w:r w:rsidRPr="009E4A1F">
              <w:rPr>
                <w:sz w:val="23"/>
                <w:szCs w:val="23"/>
                <w:lang w:eastAsia="lt-LT"/>
              </w:rPr>
              <w:t>00</w:t>
            </w:r>
          </w:p>
          <w:p w14:paraId="34179257" w14:textId="340C192E" w:rsidR="00AF23F5" w:rsidRPr="009E4A1F" w:rsidRDefault="00AF23F5" w:rsidP="00AF23F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highlight w:val="yellow"/>
                <w:lang w:eastAsia="lt-LT"/>
              </w:rPr>
            </w:pPr>
            <w:r w:rsidRPr="009E4A1F">
              <w:rPr>
                <w:sz w:val="23"/>
                <w:szCs w:val="23"/>
                <w:lang w:eastAsia="lt-LT"/>
              </w:rPr>
              <w:t>AM</w:t>
            </w:r>
            <w:r w:rsidR="005F6D92">
              <w:rPr>
                <w:sz w:val="23"/>
                <w:szCs w:val="23"/>
                <w:lang w:eastAsia="lt-LT"/>
              </w:rPr>
              <w:t xml:space="preserve"> – </w:t>
            </w:r>
            <w:r w:rsidRPr="009E4A1F">
              <w:rPr>
                <w:sz w:val="23"/>
                <w:szCs w:val="23"/>
                <w:lang w:eastAsia="lt-LT"/>
              </w:rPr>
              <w:t>3 300</w:t>
            </w:r>
          </w:p>
        </w:tc>
        <w:tc>
          <w:tcPr>
            <w:tcW w:w="1418" w:type="dxa"/>
          </w:tcPr>
          <w:p w14:paraId="0755E116"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Plungės SPC</w:t>
            </w:r>
          </w:p>
        </w:tc>
        <w:tc>
          <w:tcPr>
            <w:tcW w:w="2582" w:type="dxa"/>
          </w:tcPr>
          <w:p w14:paraId="04A8B56E" w14:textId="4F2ECADC"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Dienos centre teikti  akredituotas socialinių įgūdžių ugdymo palaikymo ir (ar) atkūrimo paslaugas asmenims</w:t>
            </w:r>
            <w:r w:rsidR="005F6D92">
              <w:rPr>
                <w:sz w:val="23"/>
                <w:szCs w:val="23"/>
                <w:lang w:eastAsia="lt-LT"/>
              </w:rPr>
              <w:t>,</w:t>
            </w:r>
            <w:r w:rsidRPr="009E4A1F">
              <w:rPr>
                <w:sz w:val="23"/>
                <w:szCs w:val="23"/>
                <w:lang w:eastAsia="lt-LT"/>
              </w:rPr>
              <w:t xml:space="preserve"> </w:t>
            </w:r>
            <w:r w:rsidR="00BD30B2" w:rsidRPr="009E4A1F">
              <w:rPr>
                <w:sz w:val="23"/>
                <w:szCs w:val="23"/>
                <w:lang w:eastAsia="lt-LT"/>
              </w:rPr>
              <w:t>turintiems intelekto</w:t>
            </w:r>
            <w:r w:rsidRPr="009E4A1F">
              <w:rPr>
                <w:sz w:val="23"/>
                <w:szCs w:val="23"/>
                <w:lang w:eastAsia="lt-LT"/>
              </w:rPr>
              <w:t xml:space="preserve"> negali</w:t>
            </w:r>
            <w:r w:rsidR="005F6D92">
              <w:rPr>
                <w:sz w:val="23"/>
                <w:szCs w:val="23"/>
                <w:lang w:eastAsia="lt-LT"/>
              </w:rPr>
              <w:t>ą</w:t>
            </w:r>
            <w:r w:rsidRPr="009E4A1F">
              <w:rPr>
                <w:sz w:val="23"/>
                <w:szCs w:val="23"/>
                <w:lang w:eastAsia="lt-LT"/>
              </w:rPr>
              <w:t xml:space="preserve"> virš 18 metų amžiaus. Paslaugai teikti akredituota 16 vietų. </w:t>
            </w:r>
          </w:p>
        </w:tc>
      </w:tr>
      <w:tr w:rsidR="00AF23F5" w:rsidRPr="002A0B54" w14:paraId="20C4C5CF" w14:textId="77777777" w:rsidTr="006D1E94">
        <w:trPr>
          <w:trHeight w:val="2208"/>
        </w:trPr>
        <w:tc>
          <w:tcPr>
            <w:tcW w:w="1560" w:type="dxa"/>
            <w:vMerge/>
          </w:tcPr>
          <w:p w14:paraId="09223D60"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2693" w:type="dxa"/>
            <w:gridSpan w:val="2"/>
          </w:tcPr>
          <w:p w14:paraId="019936E3" w14:textId="45B2AEDD"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5. Teikti laikino </w:t>
            </w:r>
            <w:proofErr w:type="spellStart"/>
            <w:r w:rsidRPr="009E4A1F">
              <w:rPr>
                <w:sz w:val="23"/>
                <w:szCs w:val="23"/>
                <w:lang w:eastAsia="lt-LT"/>
              </w:rPr>
              <w:t>apnakvindinimo</w:t>
            </w:r>
            <w:proofErr w:type="spellEnd"/>
            <w:r w:rsidRPr="009E4A1F">
              <w:rPr>
                <w:sz w:val="23"/>
                <w:szCs w:val="23"/>
                <w:lang w:eastAsia="lt-LT"/>
              </w:rPr>
              <w:t xml:space="preserve"> ir apgyvendinimo nakvynės namuose paslaugas suaugusiems socialinę riziką patiriantiems asmenims. </w:t>
            </w:r>
          </w:p>
        </w:tc>
        <w:tc>
          <w:tcPr>
            <w:tcW w:w="1417" w:type="dxa"/>
            <w:shd w:val="clear" w:color="auto" w:fill="auto"/>
          </w:tcPr>
          <w:p w14:paraId="618EB62E" w14:textId="512928E5"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5F6D92">
              <w:rPr>
                <w:sz w:val="23"/>
                <w:szCs w:val="23"/>
                <w:lang w:eastAsia="lt-LT"/>
              </w:rPr>
              <w:t xml:space="preserve"> – </w:t>
            </w:r>
            <w:r w:rsidRPr="009E4A1F">
              <w:rPr>
                <w:sz w:val="23"/>
                <w:szCs w:val="23"/>
                <w:lang w:eastAsia="lt-LT"/>
              </w:rPr>
              <w:t>308 300</w:t>
            </w:r>
          </w:p>
          <w:p w14:paraId="13FDFEE6" w14:textId="3312C444"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AM</w:t>
            </w:r>
            <w:r w:rsidR="005F6D92">
              <w:rPr>
                <w:sz w:val="23"/>
                <w:szCs w:val="23"/>
                <w:lang w:eastAsia="lt-LT"/>
              </w:rPr>
              <w:t xml:space="preserve"> – </w:t>
            </w:r>
            <w:r w:rsidRPr="009E4A1F">
              <w:rPr>
                <w:sz w:val="23"/>
                <w:szCs w:val="23"/>
                <w:lang w:eastAsia="lt-LT"/>
              </w:rPr>
              <w:t>14 000</w:t>
            </w:r>
          </w:p>
        </w:tc>
        <w:tc>
          <w:tcPr>
            <w:tcW w:w="1418" w:type="dxa"/>
          </w:tcPr>
          <w:p w14:paraId="39EDDA48" w14:textId="77777777" w:rsidR="00AF23F5" w:rsidRPr="00AE55CE"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AE55CE">
              <w:rPr>
                <w:sz w:val="23"/>
                <w:szCs w:val="23"/>
                <w:lang w:eastAsia="lt-LT"/>
              </w:rPr>
              <w:t>Plungės KC</w:t>
            </w:r>
          </w:p>
          <w:p w14:paraId="12286CFD" w14:textId="043A798D" w:rsidR="00AF23F5" w:rsidRPr="00AE55CE"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bCs/>
                <w:color w:val="FF0000"/>
                <w:sz w:val="23"/>
                <w:szCs w:val="23"/>
                <w:lang w:eastAsia="lt-LT"/>
              </w:rPr>
            </w:pPr>
          </w:p>
        </w:tc>
        <w:tc>
          <w:tcPr>
            <w:tcW w:w="2582" w:type="dxa"/>
          </w:tcPr>
          <w:p w14:paraId="2D25DE10" w14:textId="72002DD5" w:rsidR="00AF23F5" w:rsidRPr="00AE55CE"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AE55CE">
              <w:rPr>
                <w:sz w:val="23"/>
                <w:szCs w:val="23"/>
                <w:lang w:eastAsia="lt-LT"/>
              </w:rPr>
              <w:t xml:space="preserve">Paslaugos teikiamos suaugusiems asmenims, patiriantiems socialinę riziką. Laikino </w:t>
            </w:r>
            <w:proofErr w:type="spellStart"/>
            <w:r w:rsidRPr="00AE55CE">
              <w:rPr>
                <w:sz w:val="23"/>
                <w:szCs w:val="23"/>
                <w:lang w:eastAsia="lt-LT"/>
              </w:rPr>
              <w:t>apnakvindininimo</w:t>
            </w:r>
            <w:proofErr w:type="spellEnd"/>
            <w:r w:rsidRPr="00AE55CE">
              <w:rPr>
                <w:sz w:val="23"/>
                <w:szCs w:val="23"/>
                <w:lang w:eastAsia="lt-LT"/>
              </w:rPr>
              <w:t xml:space="preserve"> paslaugai teikti akredituotos 4 vietos, apgyvendinimo nakvynės namuose </w:t>
            </w:r>
            <w:r w:rsidR="005F6D92" w:rsidRPr="00AE55CE">
              <w:rPr>
                <w:sz w:val="23"/>
                <w:szCs w:val="23"/>
                <w:lang w:eastAsia="lt-LT"/>
              </w:rPr>
              <w:t xml:space="preserve">– </w:t>
            </w:r>
            <w:r w:rsidRPr="00AE55CE">
              <w:rPr>
                <w:sz w:val="23"/>
                <w:szCs w:val="23"/>
                <w:lang w:eastAsia="lt-LT"/>
              </w:rPr>
              <w:t>38 vietos.</w:t>
            </w:r>
          </w:p>
        </w:tc>
      </w:tr>
      <w:tr w:rsidR="00AF23F5" w:rsidRPr="002A0B54" w14:paraId="1EC740C9" w14:textId="77777777" w:rsidTr="006D1E94">
        <w:trPr>
          <w:trHeight w:val="2484"/>
        </w:trPr>
        <w:tc>
          <w:tcPr>
            <w:tcW w:w="1560" w:type="dxa"/>
            <w:vMerge/>
          </w:tcPr>
          <w:p w14:paraId="37E5604E" w14:textId="77777777" w:rsidR="00AF23F5" w:rsidRPr="009E4A1F" w:rsidRDefault="00AF23F5" w:rsidP="00AF23F5">
            <w:pPr>
              <w:widowControl w:val="0"/>
              <w:tabs>
                <w:tab w:val="left" w:pos="916"/>
                <w:tab w:val="left" w:pos="16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color w:val="FF0000"/>
                <w:sz w:val="23"/>
                <w:szCs w:val="23"/>
                <w:lang w:eastAsia="lt-LT"/>
              </w:rPr>
            </w:pPr>
          </w:p>
        </w:tc>
        <w:tc>
          <w:tcPr>
            <w:tcW w:w="2693" w:type="dxa"/>
            <w:gridSpan w:val="2"/>
            <w:tcBorders>
              <w:bottom w:val="single" w:sz="4" w:space="0" w:color="auto"/>
            </w:tcBorders>
          </w:tcPr>
          <w:p w14:paraId="75AC5C76" w14:textId="0BEB2903"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rPr>
            </w:pPr>
            <w:r w:rsidRPr="009E4A1F">
              <w:rPr>
                <w:sz w:val="23"/>
                <w:szCs w:val="23"/>
              </w:rPr>
              <w:t xml:space="preserve">6. Teikti intensyvią krizių įveikimo pagalbą krizinėje situacijoje atsidūrusiems asmenims su vaikais, tenkinti vaiko apsaugos poreikį teikiant laikinąją priežiūrą.   </w:t>
            </w:r>
          </w:p>
          <w:p w14:paraId="706409AF"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rPr>
            </w:pPr>
          </w:p>
          <w:p w14:paraId="48D4714A"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417" w:type="dxa"/>
          </w:tcPr>
          <w:p w14:paraId="298EE0A0" w14:textId="579109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5F6D92">
              <w:rPr>
                <w:sz w:val="23"/>
                <w:szCs w:val="23"/>
                <w:lang w:eastAsia="lt-LT"/>
              </w:rPr>
              <w:t xml:space="preserve"> – </w:t>
            </w:r>
            <w:r w:rsidRPr="009E4A1F">
              <w:rPr>
                <w:sz w:val="23"/>
                <w:szCs w:val="23"/>
                <w:lang w:eastAsia="lt-LT"/>
              </w:rPr>
              <w:t>1</w:t>
            </w:r>
            <w:r w:rsidR="00DE09C9" w:rsidRPr="009E4A1F">
              <w:rPr>
                <w:sz w:val="23"/>
                <w:szCs w:val="23"/>
                <w:lang w:eastAsia="lt-LT"/>
              </w:rPr>
              <w:t>30</w:t>
            </w:r>
            <w:r w:rsidRPr="009E4A1F">
              <w:rPr>
                <w:sz w:val="23"/>
                <w:szCs w:val="23"/>
                <w:lang w:eastAsia="lt-LT"/>
              </w:rPr>
              <w:t xml:space="preserve"> </w:t>
            </w:r>
            <w:r w:rsidR="00DE09C9" w:rsidRPr="009E4A1F">
              <w:rPr>
                <w:sz w:val="23"/>
                <w:szCs w:val="23"/>
                <w:lang w:eastAsia="lt-LT"/>
              </w:rPr>
              <w:t>0</w:t>
            </w:r>
            <w:r w:rsidRPr="009E4A1F">
              <w:rPr>
                <w:sz w:val="23"/>
                <w:szCs w:val="23"/>
                <w:lang w:eastAsia="lt-LT"/>
              </w:rPr>
              <w:t>00</w:t>
            </w:r>
          </w:p>
          <w:p w14:paraId="694C2474" w14:textId="12BC19C9"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AM</w:t>
            </w:r>
            <w:r w:rsidR="005F6D92">
              <w:rPr>
                <w:sz w:val="23"/>
                <w:szCs w:val="23"/>
                <w:lang w:eastAsia="lt-LT"/>
              </w:rPr>
              <w:t xml:space="preserve"> – </w:t>
            </w:r>
            <w:r w:rsidRPr="009E4A1F">
              <w:rPr>
                <w:sz w:val="23"/>
                <w:szCs w:val="23"/>
                <w:lang w:eastAsia="lt-LT"/>
              </w:rPr>
              <w:t>300</w:t>
            </w:r>
          </w:p>
          <w:p w14:paraId="340232E1"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418" w:type="dxa"/>
          </w:tcPr>
          <w:p w14:paraId="5366C1F2"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Plungės SPC </w:t>
            </w:r>
          </w:p>
        </w:tc>
        <w:tc>
          <w:tcPr>
            <w:tcW w:w="2582" w:type="dxa"/>
          </w:tcPr>
          <w:p w14:paraId="282B4372" w14:textId="5535F7D4"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Krizių centre teikiamos paslaugos krizinėje situacijoje atsidūrusiems suaugusiems asmenims ir jų vaikams bei užtikrinama laikinoji vaiko priežiūros paslauga. Šiai paslaugai teikti akredituota 15 vietų. </w:t>
            </w:r>
          </w:p>
        </w:tc>
      </w:tr>
      <w:tr w:rsidR="00AF23F5" w:rsidRPr="002A0B54" w14:paraId="50328AFE" w14:textId="77777777" w:rsidTr="006D1E94">
        <w:trPr>
          <w:trHeight w:val="1948"/>
        </w:trPr>
        <w:tc>
          <w:tcPr>
            <w:tcW w:w="1560" w:type="dxa"/>
            <w:vMerge/>
          </w:tcPr>
          <w:p w14:paraId="5A0EB660" w14:textId="77777777" w:rsidR="00AF23F5" w:rsidRPr="009E4A1F" w:rsidRDefault="00AF23F5" w:rsidP="00AF23F5">
            <w:pPr>
              <w:widowControl w:val="0"/>
              <w:tabs>
                <w:tab w:val="left" w:pos="916"/>
                <w:tab w:val="left" w:pos="16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color w:val="FF0000"/>
                <w:sz w:val="23"/>
                <w:szCs w:val="23"/>
                <w:lang w:eastAsia="lt-LT"/>
              </w:rPr>
            </w:pPr>
          </w:p>
        </w:tc>
        <w:tc>
          <w:tcPr>
            <w:tcW w:w="2693" w:type="dxa"/>
            <w:gridSpan w:val="2"/>
            <w:tcBorders>
              <w:bottom w:val="single" w:sz="4" w:space="0" w:color="auto"/>
            </w:tcBorders>
          </w:tcPr>
          <w:p w14:paraId="0177680E" w14:textId="4FFA172B"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rPr>
            </w:pPr>
            <w:r w:rsidRPr="009E4A1F">
              <w:rPr>
                <w:sz w:val="23"/>
                <w:szCs w:val="23"/>
              </w:rPr>
              <w:t xml:space="preserve">7. Teikti socialinės reabilitacijos paslaugas </w:t>
            </w:r>
            <w:r w:rsidR="00400830" w:rsidRPr="009E4A1F">
              <w:rPr>
                <w:sz w:val="23"/>
                <w:szCs w:val="23"/>
              </w:rPr>
              <w:t>asmenims su negalia</w:t>
            </w:r>
            <w:r w:rsidRPr="009E4A1F">
              <w:rPr>
                <w:sz w:val="23"/>
                <w:szCs w:val="23"/>
              </w:rPr>
              <w:t xml:space="preserve"> bendruomenėje.</w:t>
            </w:r>
          </w:p>
        </w:tc>
        <w:tc>
          <w:tcPr>
            <w:tcW w:w="1417" w:type="dxa"/>
          </w:tcPr>
          <w:p w14:paraId="7B0679CC" w14:textId="1271689E"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VB</w:t>
            </w:r>
            <w:r w:rsidR="009E1F80">
              <w:rPr>
                <w:sz w:val="23"/>
                <w:szCs w:val="23"/>
                <w:lang w:eastAsia="lt-LT"/>
              </w:rPr>
              <w:t xml:space="preserve"> – </w:t>
            </w:r>
            <w:r w:rsidRPr="009E4A1F">
              <w:rPr>
                <w:sz w:val="23"/>
                <w:szCs w:val="23"/>
                <w:lang w:eastAsia="lt-LT"/>
              </w:rPr>
              <w:t>86 073</w:t>
            </w:r>
          </w:p>
          <w:p w14:paraId="5CDF9922" w14:textId="23C73EC1"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trike/>
                <w:sz w:val="23"/>
                <w:szCs w:val="23"/>
                <w:lang w:eastAsia="lt-LT"/>
              </w:rPr>
            </w:pPr>
            <w:r w:rsidRPr="009E4A1F">
              <w:rPr>
                <w:sz w:val="23"/>
                <w:szCs w:val="23"/>
                <w:lang w:eastAsia="lt-LT"/>
              </w:rPr>
              <w:t>SB</w:t>
            </w:r>
            <w:r w:rsidR="009E1F80">
              <w:rPr>
                <w:sz w:val="23"/>
                <w:szCs w:val="23"/>
                <w:lang w:eastAsia="lt-LT"/>
              </w:rPr>
              <w:t xml:space="preserve"> – </w:t>
            </w:r>
            <w:r w:rsidRPr="009E4A1F">
              <w:rPr>
                <w:sz w:val="23"/>
                <w:szCs w:val="23"/>
                <w:lang w:eastAsia="lt-LT"/>
              </w:rPr>
              <w:t>45 507</w:t>
            </w:r>
          </w:p>
        </w:tc>
        <w:tc>
          <w:tcPr>
            <w:tcW w:w="1418" w:type="dxa"/>
          </w:tcPr>
          <w:p w14:paraId="0902821A" w14:textId="3F47F4B7" w:rsidR="00AF23F5" w:rsidRPr="009E4A1F" w:rsidRDefault="00CA6A01"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Akredituotos įstaigos</w:t>
            </w:r>
          </w:p>
        </w:tc>
        <w:tc>
          <w:tcPr>
            <w:tcW w:w="2582" w:type="dxa"/>
          </w:tcPr>
          <w:p w14:paraId="4045C8BB" w14:textId="2DBF4549"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rPr>
            </w:pPr>
            <w:r w:rsidRPr="009E4A1F">
              <w:rPr>
                <w:sz w:val="23"/>
                <w:szCs w:val="23"/>
                <w:lang w:eastAsia="lt-LT"/>
              </w:rPr>
              <w:t xml:space="preserve">Teikti akredituotas </w:t>
            </w:r>
            <w:r w:rsidRPr="009E4A1F">
              <w:rPr>
                <w:sz w:val="23"/>
                <w:szCs w:val="23"/>
              </w:rPr>
              <w:t>socialinės reabilitacijos paslaugas neįgaliesiems bendruomenėje.</w:t>
            </w:r>
            <w:r w:rsidRPr="009E4A1F">
              <w:rPr>
                <w:sz w:val="23"/>
                <w:szCs w:val="23"/>
                <w:lang w:eastAsia="lt-LT"/>
              </w:rPr>
              <w:t xml:space="preserve"> Šiai paslaugai teikti</w:t>
            </w:r>
            <w:r w:rsidR="00CA6A01" w:rsidRPr="009E4A1F">
              <w:rPr>
                <w:sz w:val="23"/>
                <w:szCs w:val="23"/>
                <w:lang w:eastAsia="lt-LT"/>
              </w:rPr>
              <w:t xml:space="preserve"> įstaigose </w:t>
            </w:r>
            <w:r w:rsidRPr="009E4A1F">
              <w:rPr>
                <w:sz w:val="23"/>
                <w:szCs w:val="23"/>
                <w:lang w:eastAsia="lt-LT"/>
              </w:rPr>
              <w:t>iš viso akredituot</w:t>
            </w:r>
            <w:r w:rsidR="00CA6A01" w:rsidRPr="009E4A1F">
              <w:rPr>
                <w:sz w:val="23"/>
                <w:szCs w:val="23"/>
                <w:lang w:eastAsia="lt-LT"/>
              </w:rPr>
              <w:t>os</w:t>
            </w:r>
            <w:r w:rsidRPr="009E4A1F">
              <w:rPr>
                <w:sz w:val="23"/>
                <w:szCs w:val="23"/>
                <w:lang w:eastAsia="lt-LT"/>
              </w:rPr>
              <w:t xml:space="preserve"> 185 vietos.</w:t>
            </w:r>
          </w:p>
        </w:tc>
      </w:tr>
      <w:tr w:rsidR="00AF23F5" w:rsidRPr="002A0B54" w14:paraId="4937E951" w14:textId="77777777" w:rsidTr="006D1E94">
        <w:trPr>
          <w:trHeight w:val="559"/>
        </w:trPr>
        <w:tc>
          <w:tcPr>
            <w:tcW w:w="1560" w:type="dxa"/>
            <w:vMerge/>
            <w:tcBorders>
              <w:bottom w:val="single" w:sz="4" w:space="0" w:color="auto"/>
            </w:tcBorders>
          </w:tcPr>
          <w:p w14:paraId="5D0D26B9" w14:textId="77777777" w:rsidR="00AF23F5" w:rsidRPr="009E4A1F" w:rsidRDefault="00AF23F5" w:rsidP="00AF23F5">
            <w:pPr>
              <w:widowControl w:val="0"/>
              <w:tabs>
                <w:tab w:val="left" w:pos="916"/>
                <w:tab w:val="left" w:pos="16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color w:val="FF0000"/>
                <w:sz w:val="23"/>
                <w:szCs w:val="23"/>
                <w:lang w:eastAsia="lt-LT"/>
              </w:rPr>
            </w:pPr>
          </w:p>
        </w:tc>
        <w:tc>
          <w:tcPr>
            <w:tcW w:w="2693" w:type="dxa"/>
            <w:gridSpan w:val="2"/>
            <w:tcBorders>
              <w:bottom w:val="single" w:sz="4" w:space="0" w:color="auto"/>
            </w:tcBorders>
          </w:tcPr>
          <w:p w14:paraId="5C9380E4" w14:textId="1DD1CCD3" w:rsidR="00AF23F5" w:rsidRPr="00AE55CE"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rPr>
            </w:pPr>
            <w:r w:rsidRPr="00AE55CE">
              <w:rPr>
                <w:sz w:val="23"/>
                <w:szCs w:val="23"/>
              </w:rPr>
              <w:t>8. Organizuoti</w:t>
            </w:r>
            <w:r w:rsidR="00191DDC" w:rsidRPr="00AE55CE">
              <w:rPr>
                <w:sz w:val="23"/>
                <w:szCs w:val="23"/>
              </w:rPr>
              <w:t xml:space="preserve"> ir teikti </w:t>
            </w:r>
            <w:r w:rsidRPr="00AE55CE">
              <w:rPr>
                <w:sz w:val="23"/>
                <w:szCs w:val="23"/>
              </w:rPr>
              <w:t>asmenin</w:t>
            </w:r>
            <w:r w:rsidR="00191DDC" w:rsidRPr="00AE55CE">
              <w:rPr>
                <w:sz w:val="23"/>
                <w:szCs w:val="23"/>
              </w:rPr>
              <w:t>ę</w:t>
            </w:r>
            <w:r w:rsidRPr="00AE55CE">
              <w:rPr>
                <w:sz w:val="23"/>
                <w:szCs w:val="23"/>
              </w:rPr>
              <w:t xml:space="preserve"> pagalb</w:t>
            </w:r>
            <w:r w:rsidR="00191DDC" w:rsidRPr="00AE55CE">
              <w:rPr>
                <w:sz w:val="23"/>
                <w:szCs w:val="23"/>
              </w:rPr>
              <w:t>ą</w:t>
            </w:r>
            <w:r w:rsidRPr="00AE55CE">
              <w:rPr>
                <w:sz w:val="23"/>
                <w:szCs w:val="23"/>
              </w:rPr>
              <w:t xml:space="preserve"> asmenims</w:t>
            </w:r>
            <w:r w:rsidR="00191DDC" w:rsidRPr="00AE55CE">
              <w:rPr>
                <w:sz w:val="23"/>
                <w:szCs w:val="23"/>
              </w:rPr>
              <w:t xml:space="preserve"> su negalia</w:t>
            </w:r>
            <w:r w:rsidRPr="00AE55CE">
              <w:rPr>
                <w:sz w:val="23"/>
                <w:szCs w:val="23"/>
              </w:rPr>
              <w:t xml:space="preserve">. </w:t>
            </w:r>
          </w:p>
        </w:tc>
        <w:tc>
          <w:tcPr>
            <w:tcW w:w="1417" w:type="dxa"/>
          </w:tcPr>
          <w:p w14:paraId="495E38D3" w14:textId="14AB8330" w:rsidR="00AF23F5" w:rsidRPr="00AE55CE"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AE55CE">
              <w:rPr>
                <w:sz w:val="23"/>
                <w:szCs w:val="23"/>
                <w:lang w:eastAsia="lt-LT"/>
              </w:rPr>
              <w:t>V</w:t>
            </w:r>
            <w:r w:rsidR="009E1F80" w:rsidRPr="00AE55CE">
              <w:rPr>
                <w:sz w:val="23"/>
                <w:szCs w:val="23"/>
                <w:lang w:eastAsia="lt-LT"/>
              </w:rPr>
              <w:t xml:space="preserve">B – </w:t>
            </w:r>
            <w:r w:rsidRPr="00AE55CE">
              <w:rPr>
                <w:sz w:val="23"/>
                <w:szCs w:val="23"/>
                <w:lang w:eastAsia="lt-LT"/>
              </w:rPr>
              <w:t>120 347</w:t>
            </w:r>
          </w:p>
          <w:p w14:paraId="21C48412" w14:textId="12D47553" w:rsidR="00AF23F5" w:rsidRPr="002F480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AE55CE">
              <w:rPr>
                <w:sz w:val="23"/>
                <w:szCs w:val="23"/>
                <w:lang w:eastAsia="lt-LT"/>
              </w:rPr>
              <w:t>AM</w:t>
            </w:r>
            <w:r w:rsidR="009E1F80" w:rsidRPr="00AE55CE">
              <w:rPr>
                <w:sz w:val="23"/>
                <w:szCs w:val="23"/>
                <w:lang w:eastAsia="lt-LT"/>
              </w:rPr>
              <w:t xml:space="preserve"> – </w:t>
            </w:r>
            <w:r w:rsidRPr="00AE55CE">
              <w:rPr>
                <w:sz w:val="23"/>
                <w:szCs w:val="23"/>
                <w:lang w:eastAsia="lt-LT"/>
              </w:rPr>
              <w:t xml:space="preserve">4 </w:t>
            </w:r>
            <w:r w:rsidR="002E6CF1" w:rsidRPr="00AE55CE">
              <w:rPr>
                <w:sz w:val="23"/>
                <w:szCs w:val="23"/>
                <w:lang w:eastAsia="lt-LT"/>
              </w:rPr>
              <w:t>5</w:t>
            </w:r>
            <w:r w:rsidRPr="00AE55CE">
              <w:rPr>
                <w:sz w:val="23"/>
                <w:szCs w:val="23"/>
                <w:lang w:eastAsia="lt-LT"/>
              </w:rPr>
              <w:t>00</w:t>
            </w:r>
          </w:p>
        </w:tc>
        <w:tc>
          <w:tcPr>
            <w:tcW w:w="1418" w:type="dxa"/>
          </w:tcPr>
          <w:p w14:paraId="0B0B66D5" w14:textId="77777777" w:rsidR="00AF23F5" w:rsidRPr="0072607E"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72607E">
              <w:rPr>
                <w:sz w:val="23"/>
                <w:szCs w:val="23"/>
                <w:lang w:eastAsia="lt-LT"/>
              </w:rPr>
              <w:t>Plungės SPC</w:t>
            </w:r>
          </w:p>
        </w:tc>
        <w:tc>
          <w:tcPr>
            <w:tcW w:w="2582" w:type="dxa"/>
          </w:tcPr>
          <w:p w14:paraId="4F74A702" w14:textId="7BA59D0F" w:rsidR="00AF23F5" w:rsidRPr="009E4A1F" w:rsidRDefault="00AF23F5" w:rsidP="00AF23F5">
            <w:pPr>
              <w:pStyle w:val="prastasistinklapis"/>
              <w:shd w:val="clear" w:color="auto" w:fill="FFFFFF"/>
              <w:spacing w:before="0" w:beforeAutospacing="0"/>
              <w:contextualSpacing/>
              <w:jc w:val="both"/>
              <w:rPr>
                <w:sz w:val="23"/>
                <w:szCs w:val="23"/>
              </w:rPr>
            </w:pPr>
            <w:r w:rsidRPr="009E4A1F">
              <w:rPr>
                <w:sz w:val="23"/>
                <w:szCs w:val="23"/>
              </w:rPr>
              <w:t xml:space="preserve">Asmeninis asistentas individualiai teikia pagalba </w:t>
            </w:r>
            <w:r w:rsidR="0080018C" w:rsidRPr="009E4A1F">
              <w:rPr>
                <w:sz w:val="23"/>
                <w:szCs w:val="23"/>
              </w:rPr>
              <w:t>asmeniui su negalia.</w:t>
            </w:r>
            <w:r w:rsidRPr="009E4A1F">
              <w:rPr>
                <w:sz w:val="23"/>
                <w:szCs w:val="23"/>
              </w:rPr>
              <w:t xml:space="preserve"> Kartu atlieka darbus ir vykdo veiklas, kurių dėl negalios asmuo negali atlikti savarankiškai. </w:t>
            </w:r>
            <w:r w:rsidR="00082E9A" w:rsidRPr="009E4A1F">
              <w:rPr>
                <w:sz w:val="23"/>
                <w:szCs w:val="23"/>
              </w:rPr>
              <w:t>Asmenų</w:t>
            </w:r>
            <w:r w:rsidR="009E1F80">
              <w:rPr>
                <w:sz w:val="23"/>
                <w:szCs w:val="23"/>
              </w:rPr>
              <w:t>,</w:t>
            </w:r>
            <w:r w:rsidR="00082E9A" w:rsidRPr="009E4A1F">
              <w:rPr>
                <w:sz w:val="23"/>
                <w:szCs w:val="23"/>
              </w:rPr>
              <w:t xml:space="preserve"> gaunančių paslaugą per mėnesį </w:t>
            </w:r>
            <w:r w:rsidR="00C95763" w:rsidRPr="009E4A1F">
              <w:rPr>
                <w:sz w:val="23"/>
                <w:szCs w:val="23"/>
              </w:rPr>
              <w:t xml:space="preserve">apie </w:t>
            </w:r>
            <w:r w:rsidR="005A6375" w:rsidRPr="009E4A1F">
              <w:rPr>
                <w:sz w:val="23"/>
                <w:szCs w:val="23"/>
              </w:rPr>
              <w:t>1</w:t>
            </w:r>
            <w:r w:rsidR="00C95763" w:rsidRPr="009E4A1F">
              <w:rPr>
                <w:sz w:val="23"/>
                <w:szCs w:val="23"/>
              </w:rPr>
              <w:t>2</w:t>
            </w:r>
            <w:r w:rsidR="009E1F80">
              <w:rPr>
                <w:sz w:val="23"/>
                <w:szCs w:val="23"/>
              </w:rPr>
              <w:t>–</w:t>
            </w:r>
            <w:r w:rsidR="00C95763" w:rsidRPr="009E4A1F">
              <w:rPr>
                <w:sz w:val="23"/>
                <w:szCs w:val="23"/>
              </w:rPr>
              <w:t>15</w:t>
            </w:r>
            <w:r w:rsidR="001A1296" w:rsidRPr="009E4A1F">
              <w:rPr>
                <w:sz w:val="23"/>
                <w:szCs w:val="23"/>
              </w:rPr>
              <w:t>.</w:t>
            </w:r>
          </w:p>
        </w:tc>
      </w:tr>
      <w:tr w:rsidR="00AF23F5" w:rsidRPr="002A0B54" w14:paraId="3CB3C763" w14:textId="77777777" w:rsidTr="006D1E94">
        <w:trPr>
          <w:trHeight w:val="274"/>
        </w:trPr>
        <w:tc>
          <w:tcPr>
            <w:tcW w:w="1560" w:type="dxa"/>
            <w:vMerge w:val="restart"/>
          </w:tcPr>
          <w:p w14:paraId="00FEB05B" w14:textId="205D904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 xml:space="preserve">4. Plėtoti bendrąsias socialines paslaugas </w:t>
            </w:r>
            <w:r w:rsidRPr="009E4A1F">
              <w:rPr>
                <w:sz w:val="23"/>
                <w:szCs w:val="23"/>
                <w:lang w:eastAsia="lt-LT"/>
              </w:rPr>
              <w:lastRenderedPageBreak/>
              <w:t>Savivaldybės gyventojams</w:t>
            </w:r>
          </w:p>
          <w:p w14:paraId="45C04410"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p w14:paraId="7BFFEBB5"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2693" w:type="dxa"/>
            <w:gridSpan w:val="2"/>
          </w:tcPr>
          <w:p w14:paraId="24027884" w14:textId="1B873339"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lastRenderedPageBreak/>
              <w:t xml:space="preserve">1. Teikti nemokamo maitinimo paslaugas </w:t>
            </w:r>
            <w:r w:rsidRPr="0072607E">
              <w:rPr>
                <w:sz w:val="23"/>
                <w:szCs w:val="23"/>
                <w:lang w:eastAsia="lt-LT"/>
              </w:rPr>
              <w:t>labdaros valgykloje</w:t>
            </w:r>
            <w:r w:rsidRPr="0097742E">
              <w:rPr>
                <w:sz w:val="23"/>
                <w:szCs w:val="23"/>
                <w:lang w:eastAsia="lt-LT"/>
              </w:rPr>
              <w:t>.</w:t>
            </w:r>
          </w:p>
        </w:tc>
        <w:tc>
          <w:tcPr>
            <w:tcW w:w="1417" w:type="dxa"/>
          </w:tcPr>
          <w:p w14:paraId="58D9288C" w14:textId="2CC4E567" w:rsidR="00AF23F5" w:rsidRPr="009E4A1F" w:rsidRDefault="00AF23F5" w:rsidP="00AF23F5">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9E1F80">
              <w:rPr>
                <w:sz w:val="23"/>
                <w:szCs w:val="23"/>
                <w:lang w:eastAsia="lt-LT"/>
              </w:rPr>
              <w:t xml:space="preserve"> – </w:t>
            </w:r>
            <w:r w:rsidRPr="009E4A1F">
              <w:rPr>
                <w:sz w:val="23"/>
                <w:szCs w:val="23"/>
                <w:lang w:eastAsia="lt-LT"/>
              </w:rPr>
              <w:t>39 300</w:t>
            </w:r>
          </w:p>
          <w:p w14:paraId="69AB6982"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418" w:type="dxa"/>
          </w:tcPr>
          <w:p w14:paraId="6FFB96D6"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Plungės SPC</w:t>
            </w:r>
          </w:p>
        </w:tc>
        <w:tc>
          <w:tcPr>
            <w:tcW w:w="2582" w:type="dxa"/>
          </w:tcPr>
          <w:p w14:paraId="21D67E30" w14:textId="18A17623"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Teikti mai</w:t>
            </w:r>
            <w:r w:rsidR="00646CCC" w:rsidRPr="009E4A1F">
              <w:rPr>
                <w:sz w:val="23"/>
                <w:szCs w:val="23"/>
                <w:lang w:eastAsia="lt-LT"/>
              </w:rPr>
              <w:t xml:space="preserve">tinimą </w:t>
            </w:r>
            <w:r w:rsidRPr="009E4A1F">
              <w:rPr>
                <w:sz w:val="23"/>
                <w:szCs w:val="23"/>
                <w:lang w:eastAsia="lt-LT"/>
              </w:rPr>
              <w:t xml:space="preserve">Dienos centro lankytojams ir kitiems </w:t>
            </w:r>
            <w:r w:rsidR="00646CCC" w:rsidRPr="009E4A1F">
              <w:rPr>
                <w:sz w:val="23"/>
                <w:szCs w:val="23"/>
                <w:lang w:eastAsia="lt-LT"/>
              </w:rPr>
              <w:t xml:space="preserve">mažas pajamas gaunantiems </w:t>
            </w:r>
            <w:r w:rsidRPr="009E4A1F">
              <w:rPr>
                <w:sz w:val="23"/>
                <w:szCs w:val="23"/>
                <w:lang w:eastAsia="lt-LT"/>
              </w:rPr>
              <w:t>asmenims</w:t>
            </w:r>
            <w:r w:rsidR="00646CCC" w:rsidRPr="009E4A1F">
              <w:rPr>
                <w:sz w:val="23"/>
                <w:szCs w:val="23"/>
                <w:lang w:eastAsia="lt-LT"/>
              </w:rPr>
              <w:t xml:space="preserve"> ir</w:t>
            </w:r>
            <w:r w:rsidRPr="009E4A1F">
              <w:rPr>
                <w:sz w:val="23"/>
                <w:szCs w:val="23"/>
                <w:lang w:eastAsia="lt-LT"/>
              </w:rPr>
              <w:t xml:space="preserve"> </w:t>
            </w:r>
            <w:r w:rsidRPr="009E4A1F">
              <w:rPr>
                <w:sz w:val="23"/>
                <w:szCs w:val="23"/>
                <w:lang w:eastAsia="lt-LT"/>
              </w:rPr>
              <w:lastRenderedPageBreak/>
              <w:t xml:space="preserve">neturintiems sąlygų pasigaminti karšto maisto savo namuose. </w:t>
            </w:r>
            <w:r w:rsidR="00C95763" w:rsidRPr="009E4A1F">
              <w:rPr>
                <w:sz w:val="23"/>
                <w:szCs w:val="23"/>
                <w:lang w:eastAsia="lt-LT"/>
              </w:rPr>
              <w:t>Paslaugų gavėjų per metus apie 35</w:t>
            </w:r>
            <w:r w:rsidR="009E1F80">
              <w:rPr>
                <w:sz w:val="23"/>
                <w:szCs w:val="23"/>
                <w:lang w:eastAsia="lt-LT"/>
              </w:rPr>
              <w:t>–</w:t>
            </w:r>
            <w:r w:rsidR="00C95763" w:rsidRPr="009E4A1F">
              <w:rPr>
                <w:sz w:val="23"/>
                <w:szCs w:val="23"/>
                <w:lang w:eastAsia="lt-LT"/>
              </w:rPr>
              <w:t xml:space="preserve">40. </w:t>
            </w:r>
          </w:p>
        </w:tc>
      </w:tr>
      <w:tr w:rsidR="00AF23F5" w:rsidRPr="002A0B54" w14:paraId="1E7DCCC4" w14:textId="77777777" w:rsidTr="006D1E94">
        <w:trPr>
          <w:trHeight w:val="421"/>
        </w:trPr>
        <w:tc>
          <w:tcPr>
            <w:tcW w:w="1560" w:type="dxa"/>
            <w:vMerge/>
          </w:tcPr>
          <w:p w14:paraId="57F4F389"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2693" w:type="dxa"/>
            <w:gridSpan w:val="2"/>
          </w:tcPr>
          <w:p w14:paraId="47265124" w14:textId="5339B733"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highlight w:val="cyan"/>
                <w:lang w:eastAsia="lt-LT"/>
              </w:rPr>
            </w:pPr>
            <w:r w:rsidRPr="009E4A1F">
              <w:rPr>
                <w:sz w:val="23"/>
                <w:szCs w:val="23"/>
                <w:lang w:eastAsia="lt-LT"/>
              </w:rPr>
              <w:t xml:space="preserve">2. </w:t>
            </w:r>
            <w:bookmarkStart w:id="46" w:name="_Hlk99479284"/>
            <w:r w:rsidRPr="009E4A1F">
              <w:rPr>
                <w:sz w:val="23"/>
                <w:szCs w:val="23"/>
                <w:lang w:eastAsia="lt-LT"/>
              </w:rPr>
              <w:t>Dalyvauti materialinio nepritekliaus mažinimo paramos programoje su partneriu ,,Maisto bankas“.</w:t>
            </w:r>
          </w:p>
          <w:p w14:paraId="3E14CEF4"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highlight w:val="cyan"/>
                <w:lang w:eastAsia="lt-LT"/>
              </w:rPr>
            </w:pPr>
          </w:p>
          <w:p w14:paraId="1F14F687"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highlight w:val="cyan"/>
                <w:lang w:eastAsia="lt-LT"/>
              </w:rPr>
            </w:pPr>
          </w:p>
          <w:bookmarkEnd w:id="46"/>
          <w:p w14:paraId="6B2FAF0D"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highlight w:val="cyan"/>
                <w:lang w:eastAsia="lt-LT"/>
              </w:rPr>
            </w:pPr>
          </w:p>
        </w:tc>
        <w:tc>
          <w:tcPr>
            <w:tcW w:w="1417" w:type="dxa"/>
          </w:tcPr>
          <w:p w14:paraId="412DDDFF" w14:textId="053DEEC4"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ES/VB</w:t>
            </w:r>
            <w:r w:rsidR="009E1F80">
              <w:rPr>
                <w:sz w:val="23"/>
                <w:szCs w:val="23"/>
                <w:lang w:eastAsia="lt-LT"/>
              </w:rPr>
              <w:t xml:space="preserve"> – </w:t>
            </w:r>
            <w:r w:rsidRPr="009E4A1F">
              <w:rPr>
                <w:sz w:val="23"/>
                <w:szCs w:val="23"/>
                <w:lang w:eastAsia="lt-LT"/>
              </w:rPr>
              <w:t>278 600</w:t>
            </w:r>
          </w:p>
          <w:p w14:paraId="2CBB3E93" w14:textId="4A4BB6A8"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highlight w:val="cyan"/>
                <w:lang w:eastAsia="lt-LT"/>
              </w:rPr>
            </w:pPr>
          </w:p>
          <w:p w14:paraId="66DF87A6" w14:textId="14656FFF"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p w14:paraId="0E0C5817" w14:textId="56B27175"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418" w:type="dxa"/>
          </w:tcPr>
          <w:p w14:paraId="0A9C13CB" w14:textId="6007D84B"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Socialinės paramos skyrius, labdaros ir paramos fondas „Maisto bankas“</w:t>
            </w:r>
          </w:p>
        </w:tc>
        <w:tc>
          <w:tcPr>
            <w:tcW w:w="2582" w:type="dxa"/>
          </w:tcPr>
          <w:p w14:paraId="20B01762" w14:textId="055743D4"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 xml:space="preserve">Sudaryti mažas pajamas gaunančių asmenų sąrašus. Partneriui: išduoti socialines korteles paramos gavėjams apsipirkti prekybos centruose; vykdyti </w:t>
            </w:r>
            <w:proofErr w:type="spellStart"/>
            <w:r w:rsidRPr="009E4A1F">
              <w:rPr>
                <w:sz w:val="23"/>
                <w:szCs w:val="23"/>
                <w:lang w:eastAsia="lt-LT"/>
              </w:rPr>
              <w:t>donacijų</w:t>
            </w:r>
            <w:proofErr w:type="spellEnd"/>
            <w:r w:rsidRPr="009E4A1F">
              <w:rPr>
                <w:sz w:val="23"/>
                <w:szCs w:val="23"/>
                <w:lang w:eastAsia="lt-LT"/>
              </w:rPr>
              <w:t xml:space="preserve"> veiklą – išdalyti surinktus maisto produktus paramos gavėjams; organizuoti papildančių priemonių įgyvendinimą.</w:t>
            </w:r>
            <w:r w:rsidR="00A73992" w:rsidRPr="009E4A1F">
              <w:rPr>
                <w:sz w:val="23"/>
                <w:szCs w:val="23"/>
                <w:lang w:eastAsia="lt-LT"/>
              </w:rPr>
              <w:t xml:space="preserve"> Paramos gavėjų apie 3 000 per metus.</w:t>
            </w:r>
          </w:p>
        </w:tc>
      </w:tr>
      <w:tr w:rsidR="00AF23F5" w:rsidRPr="002A0B54" w14:paraId="1C6CCA6E" w14:textId="77777777" w:rsidTr="006D1E94">
        <w:trPr>
          <w:trHeight w:val="2291"/>
        </w:trPr>
        <w:tc>
          <w:tcPr>
            <w:tcW w:w="1560" w:type="dxa"/>
            <w:vMerge/>
          </w:tcPr>
          <w:p w14:paraId="5B253D97"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2693" w:type="dxa"/>
            <w:gridSpan w:val="2"/>
          </w:tcPr>
          <w:p w14:paraId="3EB8A126" w14:textId="708ECC3E"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3. Teikti transporto organizavimo paslaugas</w:t>
            </w:r>
            <w:r w:rsidR="00783757" w:rsidRPr="009E4A1F">
              <w:rPr>
                <w:sz w:val="23"/>
                <w:szCs w:val="23"/>
                <w:lang w:eastAsia="lt-LT"/>
              </w:rPr>
              <w:t>, gerinti jo prieinamumą</w:t>
            </w:r>
            <w:r w:rsidRPr="009E4A1F">
              <w:rPr>
                <w:sz w:val="23"/>
                <w:szCs w:val="23"/>
                <w:lang w:eastAsia="lt-LT"/>
              </w:rPr>
              <w:t xml:space="preserve">. </w:t>
            </w:r>
          </w:p>
        </w:tc>
        <w:tc>
          <w:tcPr>
            <w:tcW w:w="1417" w:type="dxa"/>
          </w:tcPr>
          <w:p w14:paraId="019D9302" w14:textId="33FD84B5"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9E1F80">
              <w:rPr>
                <w:sz w:val="23"/>
                <w:szCs w:val="23"/>
                <w:lang w:eastAsia="lt-LT"/>
              </w:rPr>
              <w:t xml:space="preserve"> – </w:t>
            </w:r>
            <w:r w:rsidR="00BA5962" w:rsidRPr="009E4A1F">
              <w:rPr>
                <w:sz w:val="23"/>
                <w:szCs w:val="23"/>
                <w:lang w:eastAsia="lt-LT"/>
              </w:rPr>
              <w:t>65</w:t>
            </w:r>
            <w:r w:rsidRPr="009E4A1F">
              <w:rPr>
                <w:sz w:val="23"/>
                <w:szCs w:val="23"/>
                <w:lang w:eastAsia="lt-LT"/>
              </w:rPr>
              <w:t xml:space="preserve"> 200</w:t>
            </w:r>
          </w:p>
          <w:p w14:paraId="151D7059" w14:textId="1FD8F3BD"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AM</w:t>
            </w:r>
            <w:r w:rsidR="009E1F80">
              <w:rPr>
                <w:sz w:val="23"/>
                <w:szCs w:val="23"/>
                <w:lang w:eastAsia="lt-LT"/>
              </w:rPr>
              <w:t xml:space="preserve"> – </w:t>
            </w:r>
            <w:r w:rsidRPr="009E4A1F">
              <w:rPr>
                <w:sz w:val="23"/>
                <w:szCs w:val="23"/>
                <w:lang w:eastAsia="lt-LT"/>
              </w:rPr>
              <w:t>2 </w:t>
            </w:r>
            <w:r w:rsidR="00BA5962" w:rsidRPr="009E4A1F">
              <w:rPr>
                <w:sz w:val="23"/>
                <w:szCs w:val="23"/>
                <w:lang w:eastAsia="lt-LT"/>
              </w:rPr>
              <w:t>0</w:t>
            </w:r>
            <w:r w:rsidRPr="009E4A1F">
              <w:rPr>
                <w:sz w:val="23"/>
                <w:szCs w:val="23"/>
                <w:lang w:eastAsia="lt-LT"/>
              </w:rPr>
              <w:t>00</w:t>
            </w:r>
          </w:p>
          <w:p w14:paraId="52A45A31" w14:textId="56CDEC01"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p w14:paraId="2F1CDED6"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p w14:paraId="233ED72F"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p w14:paraId="3CD1F679"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1418" w:type="dxa"/>
          </w:tcPr>
          <w:p w14:paraId="5DE955F9"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Plungės SPC,</w:t>
            </w:r>
          </w:p>
          <w:p w14:paraId="5B941F60"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Cukrinio diabeto klubas,</w:t>
            </w:r>
          </w:p>
          <w:p w14:paraId="5C84919F"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NVO</w:t>
            </w:r>
          </w:p>
        </w:tc>
        <w:tc>
          <w:tcPr>
            <w:tcW w:w="2582" w:type="dxa"/>
          </w:tcPr>
          <w:p w14:paraId="64D3623E" w14:textId="610B6749"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 xml:space="preserve">Teikti kokybiškas </w:t>
            </w:r>
            <w:proofErr w:type="spellStart"/>
            <w:r w:rsidRPr="009E4A1F">
              <w:rPr>
                <w:sz w:val="23"/>
                <w:szCs w:val="23"/>
                <w:lang w:eastAsia="lt-LT"/>
              </w:rPr>
              <w:t>spec</w:t>
            </w:r>
            <w:proofErr w:type="spellEnd"/>
            <w:r w:rsidR="00783757" w:rsidRPr="009E4A1F">
              <w:rPr>
                <w:sz w:val="23"/>
                <w:szCs w:val="23"/>
                <w:lang w:eastAsia="lt-LT"/>
              </w:rPr>
              <w:t>.</w:t>
            </w:r>
            <w:r w:rsidRPr="009E4A1F">
              <w:rPr>
                <w:sz w:val="23"/>
                <w:szCs w:val="23"/>
                <w:lang w:eastAsia="lt-LT"/>
              </w:rPr>
              <w:t xml:space="preserve"> transporto paslaugas </w:t>
            </w:r>
            <w:proofErr w:type="spellStart"/>
            <w:r w:rsidRPr="009E4A1F">
              <w:rPr>
                <w:sz w:val="23"/>
                <w:szCs w:val="23"/>
                <w:lang w:eastAsia="lt-LT"/>
              </w:rPr>
              <w:t>dializuojamiems</w:t>
            </w:r>
            <w:proofErr w:type="spellEnd"/>
            <w:r w:rsidRPr="009E4A1F">
              <w:rPr>
                <w:sz w:val="23"/>
                <w:szCs w:val="23"/>
                <w:lang w:eastAsia="lt-LT"/>
              </w:rPr>
              <w:t xml:space="preserve"> asmenims ir kitiems Savivaldybės gyventojams. </w:t>
            </w:r>
            <w:proofErr w:type="spellStart"/>
            <w:r w:rsidRPr="009E4A1F">
              <w:rPr>
                <w:sz w:val="23"/>
                <w:szCs w:val="23"/>
                <w:lang w:eastAsia="lt-LT"/>
              </w:rPr>
              <w:t>Spec</w:t>
            </w:r>
            <w:proofErr w:type="spellEnd"/>
            <w:r w:rsidR="00783757" w:rsidRPr="009E4A1F">
              <w:rPr>
                <w:sz w:val="23"/>
                <w:szCs w:val="23"/>
                <w:lang w:eastAsia="lt-LT"/>
              </w:rPr>
              <w:t>.</w:t>
            </w:r>
            <w:r w:rsidRPr="009E4A1F">
              <w:rPr>
                <w:sz w:val="23"/>
                <w:szCs w:val="23"/>
                <w:lang w:eastAsia="lt-LT"/>
              </w:rPr>
              <w:t xml:space="preserve"> transporto paslaugas teikti didesniam </w:t>
            </w:r>
            <w:r w:rsidR="00C30955" w:rsidRPr="009E4A1F">
              <w:rPr>
                <w:sz w:val="23"/>
                <w:szCs w:val="23"/>
                <w:lang w:eastAsia="lt-LT"/>
              </w:rPr>
              <w:t>asmenų su negalia</w:t>
            </w:r>
            <w:r w:rsidRPr="009E4A1F">
              <w:rPr>
                <w:sz w:val="23"/>
                <w:szCs w:val="23"/>
                <w:lang w:eastAsia="lt-LT"/>
              </w:rPr>
              <w:t xml:space="preserve"> skaičiui.</w:t>
            </w:r>
            <w:r w:rsidR="005B61A5" w:rsidRPr="009E4A1F">
              <w:rPr>
                <w:sz w:val="23"/>
                <w:szCs w:val="23"/>
                <w:lang w:eastAsia="lt-LT"/>
              </w:rPr>
              <w:t xml:space="preserve"> Paslaugų gavėjų per metus skaičius apie 100.</w:t>
            </w:r>
          </w:p>
        </w:tc>
      </w:tr>
      <w:tr w:rsidR="00AF23F5" w:rsidRPr="002A0B54" w14:paraId="0505024E" w14:textId="77777777" w:rsidTr="006D1E94">
        <w:trPr>
          <w:trHeight w:val="704"/>
        </w:trPr>
        <w:tc>
          <w:tcPr>
            <w:tcW w:w="1560" w:type="dxa"/>
            <w:vMerge/>
          </w:tcPr>
          <w:p w14:paraId="4114E441"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2693" w:type="dxa"/>
            <w:gridSpan w:val="2"/>
          </w:tcPr>
          <w:p w14:paraId="598568D4" w14:textId="68EDFA34"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4. Organizuoti aprūpinimą būtiniausiais daiktais ir avalyne.</w:t>
            </w:r>
          </w:p>
        </w:tc>
        <w:tc>
          <w:tcPr>
            <w:tcW w:w="1417" w:type="dxa"/>
          </w:tcPr>
          <w:p w14:paraId="6E137756"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w:t>
            </w:r>
          </w:p>
        </w:tc>
        <w:tc>
          <w:tcPr>
            <w:tcW w:w="1418" w:type="dxa"/>
          </w:tcPr>
          <w:p w14:paraId="7BD614C7" w14:textId="0D863C41" w:rsidR="00AF23F5" w:rsidRPr="00AE55CE"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AE55CE">
              <w:rPr>
                <w:sz w:val="23"/>
                <w:szCs w:val="23"/>
                <w:lang w:eastAsia="lt-LT"/>
              </w:rPr>
              <w:t xml:space="preserve">Plungės KC, Plungės SPC, </w:t>
            </w:r>
            <w:smartTag w:uri="urn:schemas-microsoft-com:office:smarttags" w:element="stockticker">
              <w:r w:rsidRPr="00AE55CE">
                <w:rPr>
                  <w:sz w:val="23"/>
                  <w:szCs w:val="23"/>
                  <w:lang w:eastAsia="lt-LT"/>
                </w:rPr>
                <w:t>NVO</w:t>
              </w:r>
            </w:smartTag>
          </w:p>
        </w:tc>
        <w:tc>
          <w:tcPr>
            <w:tcW w:w="2582" w:type="dxa"/>
          </w:tcPr>
          <w:p w14:paraId="5EE7FDEB"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Esant poreikiui, aprūpinti asmenis ir šeimas būtiniausiais daiktais iš labdarai gaunamos paramos.</w:t>
            </w:r>
          </w:p>
        </w:tc>
      </w:tr>
      <w:tr w:rsidR="00AF23F5" w:rsidRPr="002A0B54" w14:paraId="608B3CEA" w14:textId="77777777" w:rsidTr="006D1E94">
        <w:trPr>
          <w:trHeight w:val="1569"/>
        </w:trPr>
        <w:tc>
          <w:tcPr>
            <w:tcW w:w="1560" w:type="dxa"/>
            <w:vMerge w:val="restart"/>
          </w:tcPr>
          <w:p w14:paraId="7881B257" w14:textId="7E6EC6CD"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Cs/>
                <w:color w:val="FF0000"/>
                <w:sz w:val="23"/>
                <w:szCs w:val="23"/>
                <w:lang w:eastAsia="lt-LT"/>
              </w:rPr>
            </w:pPr>
            <w:r w:rsidRPr="009E4A1F">
              <w:rPr>
                <w:bCs/>
                <w:sz w:val="23"/>
                <w:szCs w:val="23"/>
                <w:lang w:eastAsia="lt-LT"/>
              </w:rPr>
              <w:t>5. Organizuoti prevencinių socialinių paslaugų teikimą bendruomenės nariams</w:t>
            </w:r>
          </w:p>
        </w:tc>
        <w:tc>
          <w:tcPr>
            <w:tcW w:w="2693" w:type="dxa"/>
            <w:gridSpan w:val="2"/>
          </w:tcPr>
          <w:p w14:paraId="22A3A807" w14:textId="07F83A48"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color w:val="FF0000"/>
                <w:sz w:val="23"/>
                <w:szCs w:val="23"/>
                <w:lang w:eastAsia="lt-LT"/>
              </w:rPr>
            </w:pPr>
            <w:r w:rsidRPr="009E4A1F">
              <w:rPr>
                <w:sz w:val="23"/>
                <w:szCs w:val="23"/>
                <w:lang w:eastAsia="lt-LT"/>
              </w:rPr>
              <w:t>1.</w:t>
            </w:r>
            <w:r w:rsidR="0090468E" w:rsidRPr="009E4A1F">
              <w:rPr>
                <w:sz w:val="23"/>
                <w:szCs w:val="23"/>
                <w:lang w:eastAsia="lt-LT"/>
              </w:rPr>
              <w:t xml:space="preserve"> </w:t>
            </w:r>
            <w:r w:rsidRPr="009E4A1F">
              <w:rPr>
                <w:sz w:val="23"/>
                <w:szCs w:val="23"/>
                <w:lang w:eastAsia="lt-LT"/>
              </w:rPr>
              <w:t>Organizuoti socialines paslaugas asmenims, patiriantiems sunkumų.</w:t>
            </w:r>
          </w:p>
        </w:tc>
        <w:tc>
          <w:tcPr>
            <w:tcW w:w="1417" w:type="dxa"/>
            <w:shd w:val="clear" w:color="auto" w:fill="auto"/>
          </w:tcPr>
          <w:p w14:paraId="7B71DA4C" w14:textId="50BD6B2E"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VB-25 001</w:t>
            </w:r>
          </w:p>
        </w:tc>
        <w:tc>
          <w:tcPr>
            <w:tcW w:w="1418" w:type="dxa"/>
          </w:tcPr>
          <w:p w14:paraId="59D099EE" w14:textId="3B982F80" w:rsidR="00AF23F5" w:rsidRPr="0097742E"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72607E">
              <w:rPr>
                <w:sz w:val="23"/>
                <w:szCs w:val="23"/>
                <w:lang w:eastAsia="lt-LT"/>
              </w:rPr>
              <w:t>Plungės KC</w:t>
            </w:r>
          </w:p>
        </w:tc>
        <w:tc>
          <w:tcPr>
            <w:tcW w:w="2582" w:type="dxa"/>
          </w:tcPr>
          <w:p w14:paraId="32AE3746" w14:textId="056DC44E"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9E4A1F">
              <w:rPr>
                <w:sz w:val="23"/>
                <w:szCs w:val="23"/>
                <w:lang w:eastAsia="lt-LT"/>
              </w:rPr>
              <w:t>Plungės KC darbuotojas organizuoja pagalbos procesą, kaip  prevenciją, asmenims patiriantiems sunkumų ar atsidūrusiems krizinėse situacijose</w:t>
            </w:r>
            <w:r w:rsidR="00F52001" w:rsidRPr="009E4A1F">
              <w:rPr>
                <w:sz w:val="23"/>
                <w:szCs w:val="23"/>
                <w:lang w:eastAsia="lt-LT"/>
              </w:rPr>
              <w:t>.</w:t>
            </w:r>
          </w:p>
        </w:tc>
      </w:tr>
      <w:tr w:rsidR="00AF23F5" w:rsidRPr="002A0B54" w14:paraId="4BDB0D65" w14:textId="77777777" w:rsidTr="006D1E94">
        <w:trPr>
          <w:trHeight w:val="704"/>
        </w:trPr>
        <w:tc>
          <w:tcPr>
            <w:tcW w:w="1560" w:type="dxa"/>
            <w:vMerge/>
          </w:tcPr>
          <w:p w14:paraId="0A65C6D0"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Cs/>
                <w:color w:val="FF0000"/>
                <w:sz w:val="23"/>
                <w:szCs w:val="23"/>
                <w:lang w:eastAsia="lt-LT"/>
              </w:rPr>
            </w:pPr>
          </w:p>
        </w:tc>
        <w:tc>
          <w:tcPr>
            <w:tcW w:w="2693" w:type="dxa"/>
            <w:gridSpan w:val="2"/>
          </w:tcPr>
          <w:p w14:paraId="7D88C05F" w14:textId="18ACF8A6"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2. Įgyvendinti „Kompleksinės paslaugos (KOPA)“ projektą.</w:t>
            </w:r>
          </w:p>
        </w:tc>
        <w:tc>
          <w:tcPr>
            <w:tcW w:w="1417" w:type="dxa"/>
            <w:shd w:val="clear" w:color="auto" w:fill="auto"/>
          </w:tcPr>
          <w:p w14:paraId="6F85BEA6" w14:textId="71C25031"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VB</w:t>
            </w:r>
            <w:r w:rsidR="009E1F80">
              <w:rPr>
                <w:sz w:val="23"/>
                <w:szCs w:val="23"/>
                <w:lang w:eastAsia="lt-LT"/>
              </w:rPr>
              <w:t xml:space="preserve"> – </w:t>
            </w:r>
            <w:r w:rsidRPr="009E4A1F">
              <w:rPr>
                <w:sz w:val="23"/>
                <w:szCs w:val="23"/>
                <w:lang w:eastAsia="lt-LT"/>
              </w:rPr>
              <w:t>20 700</w:t>
            </w:r>
          </w:p>
          <w:p w14:paraId="0249002A" w14:textId="468B6C0D"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ES</w:t>
            </w:r>
            <w:r w:rsidR="009E1F80">
              <w:rPr>
                <w:sz w:val="23"/>
                <w:szCs w:val="23"/>
                <w:lang w:eastAsia="lt-LT"/>
              </w:rPr>
              <w:t xml:space="preserve"> – </w:t>
            </w:r>
            <w:r w:rsidRPr="009E4A1F">
              <w:rPr>
                <w:sz w:val="23"/>
                <w:szCs w:val="23"/>
                <w:lang w:eastAsia="lt-LT"/>
              </w:rPr>
              <w:t>69 000</w:t>
            </w:r>
          </w:p>
        </w:tc>
        <w:tc>
          <w:tcPr>
            <w:tcW w:w="1418" w:type="dxa"/>
          </w:tcPr>
          <w:p w14:paraId="6A8A67E4" w14:textId="276E53E6" w:rsidR="00AF23F5" w:rsidRPr="0097742E"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72607E">
              <w:rPr>
                <w:sz w:val="23"/>
                <w:szCs w:val="23"/>
                <w:lang w:eastAsia="lt-LT"/>
              </w:rPr>
              <w:t>Plungės KC</w:t>
            </w:r>
          </w:p>
          <w:p w14:paraId="45980447" w14:textId="75BE7A7F" w:rsidR="00AF23F5" w:rsidRPr="0097742E"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582" w:type="dxa"/>
          </w:tcPr>
          <w:p w14:paraId="73E8FA66" w14:textId="4E853856"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Bendruomeniniuose šeimos namuose teikti reikalingas kompleksines paslaugas šeimoms Savivaldybėje.</w:t>
            </w:r>
            <w:r w:rsidR="00F52001" w:rsidRPr="009E4A1F">
              <w:rPr>
                <w:sz w:val="23"/>
                <w:szCs w:val="23"/>
                <w:lang w:eastAsia="lt-LT"/>
              </w:rPr>
              <w:t xml:space="preserve"> Prognozuojama </w:t>
            </w:r>
            <w:r w:rsidR="005F02FC" w:rsidRPr="009E4A1F">
              <w:rPr>
                <w:sz w:val="23"/>
                <w:szCs w:val="23"/>
                <w:lang w:eastAsia="lt-LT"/>
              </w:rPr>
              <w:t xml:space="preserve">apie </w:t>
            </w:r>
            <w:r w:rsidR="00F52001" w:rsidRPr="009E4A1F">
              <w:rPr>
                <w:sz w:val="23"/>
                <w:szCs w:val="23"/>
                <w:lang w:eastAsia="lt-LT"/>
              </w:rPr>
              <w:t>150 paslaugų gavėjų per metus.</w:t>
            </w:r>
          </w:p>
        </w:tc>
      </w:tr>
      <w:tr w:rsidR="00AF23F5" w:rsidRPr="002A0B54" w14:paraId="124A4E0B" w14:textId="77777777" w:rsidTr="0030779C">
        <w:trPr>
          <w:trHeight w:val="562"/>
        </w:trPr>
        <w:tc>
          <w:tcPr>
            <w:tcW w:w="1560" w:type="dxa"/>
            <w:vMerge/>
          </w:tcPr>
          <w:p w14:paraId="2D5CA6DB" w14:textId="77777777"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Cs/>
                <w:color w:val="FF0000"/>
                <w:sz w:val="23"/>
                <w:szCs w:val="23"/>
                <w:lang w:eastAsia="lt-LT"/>
              </w:rPr>
            </w:pPr>
          </w:p>
        </w:tc>
        <w:tc>
          <w:tcPr>
            <w:tcW w:w="2693" w:type="dxa"/>
            <w:gridSpan w:val="2"/>
          </w:tcPr>
          <w:p w14:paraId="5679F1AE" w14:textId="751F6789"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 xml:space="preserve">3. Organizuoti paslaugų teikimą mažiau galimybių </w:t>
            </w:r>
            <w:r w:rsidRPr="009E4A1F">
              <w:rPr>
                <w:sz w:val="23"/>
                <w:szCs w:val="23"/>
                <w:lang w:eastAsia="lt-LT"/>
              </w:rPr>
              <w:lastRenderedPageBreak/>
              <w:t>turinčiam jaunimui.</w:t>
            </w:r>
          </w:p>
        </w:tc>
        <w:tc>
          <w:tcPr>
            <w:tcW w:w="1417" w:type="dxa"/>
          </w:tcPr>
          <w:p w14:paraId="1F397D0D" w14:textId="6DBCF920"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lastRenderedPageBreak/>
              <w:t>SB</w:t>
            </w:r>
            <w:r w:rsidR="009E1F80">
              <w:rPr>
                <w:sz w:val="23"/>
                <w:szCs w:val="23"/>
                <w:lang w:eastAsia="lt-LT"/>
              </w:rPr>
              <w:t xml:space="preserve"> –</w:t>
            </w:r>
            <w:r w:rsidRPr="009E4A1F">
              <w:rPr>
                <w:sz w:val="23"/>
                <w:szCs w:val="23"/>
                <w:lang w:eastAsia="lt-LT"/>
              </w:rPr>
              <w:t xml:space="preserve"> 80 000</w:t>
            </w:r>
          </w:p>
        </w:tc>
        <w:tc>
          <w:tcPr>
            <w:tcW w:w="1418" w:type="dxa"/>
          </w:tcPr>
          <w:p w14:paraId="7B7F1138" w14:textId="05AE28A1" w:rsidR="00AF23F5" w:rsidRPr="0097742E"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72607E">
              <w:rPr>
                <w:sz w:val="23"/>
                <w:szCs w:val="23"/>
                <w:lang w:eastAsia="lt-LT"/>
              </w:rPr>
              <w:t xml:space="preserve">Plungės </w:t>
            </w:r>
            <w:r w:rsidRPr="0097742E">
              <w:rPr>
                <w:sz w:val="23"/>
                <w:szCs w:val="23"/>
                <w:lang w:eastAsia="lt-LT"/>
              </w:rPr>
              <w:t>atvir</w:t>
            </w:r>
            <w:r w:rsidR="00AE55CE">
              <w:rPr>
                <w:sz w:val="23"/>
                <w:szCs w:val="23"/>
                <w:lang w:eastAsia="lt-LT"/>
              </w:rPr>
              <w:t>as</w:t>
            </w:r>
            <w:r w:rsidRPr="0097742E">
              <w:rPr>
                <w:sz w:val="23"/>
                <w:szCs w:val="23"/>
                <w:lang w:eastAsia="lt-LT"/>
              </w:rPr>
              <w:t xml:space="preserve"> </w:t>
            </w:r>
            <w:r w:rsidRPr="0097742E">
              <w:rPr>
                <w:sz w:val="23"/>
                <w:szCs w:val="23"/>
                <w:lang w:eastAsia="lt-LT"/>
              </w:rPr>
              <w:lastRenderedPageBreak/>
              <w:t>jaunimo centras</w:t>
            </w:r>
          </w:p>
        </w:tc>
        <w:tc>
          <w:tcPr>
            <w:tcW w:w="2582" w:type="dxa"/>
          </w:tcPr>
          <w:p w14:paraId="54C485B5" w14:textId="50D65CA4"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lastRenderedPageBreak/>
              <w:t xml:space="preserve">Teikti atviro darbo ir mobilaus darbo su </w:t>
            </w:r>
            <w:r w:rsidRPr="009E4A1F">
              <w:rPr>
                <w:sz w:val="23"/>
                <w:szCs w:val="23"/>
                <w:lang w:eastAsia="lt-LT"/>
              </w:rPr>
              <w:lastRenderedPageBreak/>
              <w:t>jaunimu paslaugas 14</w:t>
            </w:r>
            <w:r w:rsidR="009E1F80">
              <w:rPr>
                <w:sz w:val="23"/>
                <w:szCs w:val="23"/>
                <w:lang w:eastAsia="lt-LT"/>
              </w:rPr>
              <w:t>–</w:t>
            </w:r>
            <w:r w:rsidRPr="009E4A1F">
              <w:rPr>
                <w:sz w:val="23"/>
                <w:szCs w:val="23"/>
                <w:lang w:eastAsia="lt-LT"/>
              </w:rPr>
              <w:t xml:space="preserve">29 metų </w:t>
            </w:r>
            <w:r w:rsidRPr="0072607E">
              <w:rPr>
                <w:sz w:val="23"/>
                <w:szCs w:val="23"/>
                <w:lang w:eastAsia="lt-LT"/>
              </w:rPr>
              <w:t>jaunuoliams</w:t>
            </w:r>
            <w:r w:rsidR="00AE55CE" w:rsidRPr="002F480F">
              <w:rPr>
                <w:sz w:val="23"/>
                <w:szCs w:val="23"/>
                <w:lang w:eastAsia="lt-LT"/>
              </w:rPr>
              <w:t>,</w:t>
            </w:r>
            <w:r w:rsidRPr="0072607E">
              <w:rPr>
                <w:sz w:val="23"/>
                <w:szCs w:val="23"/>
                <w:lang w:eastAsia="lt-LT"/>
              </w:rPr>
              <w:t xml:space="preserve"> ugdant</w:t>
            </w:r>
            <w:r w:rsidRPr="0097742E">
              <w:rPr>
                <w:sz w:val="23"/>
                <w:szCs w:val="23"/>
                <w:lang w:eastAsia="lt-LT"/>
              </w:rPr>
              <w:t xml:space="preserve"> </w:t>
            </w:r>
            <w:r w:rsidRPr="004E708C">
              <w:rPr>
                <w:sz w:val="23"/>
                <w:szCs w:val="23"/>
                <w:lang w:eastAsia="lt-LT"/>
              </w:rPr>
              <w:t>asmenines</w:t>
            </w:r>
            <w:r w:rsidRPr="009E4A1F">
              <w:rPr>
                <w:sz w:val="23"/>
                <w:szCs w:val="23"/>
                <w:lang w:eastAsia="lt-LT"/>
              </w:rPr>
              <w:t xml:space="preserve"> ir socialines</w:t>
            </w:r>
            <w:r w:rsidR="004D7E7E" w:rsidRPr="009E4A1F">
              <w:rPr>
                <w:sz w:val="23"/>
                <w:szCs w:val="23"/>
                <w:lang w:eastAsia="lt-LT"/>
              </w:rPr>
              <w:t xml:space="preserve"> </w:t>
            </w:r>
            <w:r w:rsidRPr="009E4A1F">
              <w:rPr>
                <w:sz w:val="23"/>
                <w:szCs w:val="23"/>
                <w:lang w:eastAsia="lt-LT"/>
              </w:rPr>
              <w:t>kompetencijas, motyvuoti dalyvauti jų interesus atitinkančioje veikloje. Apsilank</w:t>
            </w:r>
            <w:r w:rsidR="0090468E" w:rsidRPr="009E4A1F">
              <w:rPr>
                <w:sz w:val="23"/>
                <w:szCs w:val="23"/>
                <w:lang w:eastAsia="lt-LT"/>
              </w:rPr>
              <w:t>ančių jaunuolių</w:t>
            </w:r>
            <w:r w:rsidRPr="009E4A1F">
              <w:rPr>
                <w:sz w:val="23"/>
                <w:szCs w:val="23"/>
                <w:lang w:eastAsia="lt-LT"/>
              </w:rPr>
              <w:t xml:space="preserve"> centre per dieną vidurkis – 17.</w:t>
            </w:r>
          </w:p>
        </w:tc>
      </w:tr>
      <w:tr w:rsidR="00DC275D" w:rsidRPr="00DC275D" w14:paraId="276D4826" w14:textId="77777777" w:rsidTr="00C57960">
        <w:trPr>
          <w:trHeight w:val="281"/>
        </w:trPr>
        <w:tc>
          <w:tcPr>
            <w:tcW w:w="1560" w:type="dxa"/>
            <w:vMerge w:val="restart"/>
          </w:tcPr>
          <w:p w14:paraId="2C362D53" w14:textId="6E6D59A0" w:rsidR="00AF23F5" w:rsidRPr="009E4A1F" w:rsidRDefault="00AF23F5"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lastRenderedPageBreak/>
              <w:t xml:space="preserve">6. </w:t>
            </w:r>
            <w:r w:rsidR="00866738" w:rsidRPr="009E4A1F">
              <w:rPr>
                <w:sz w:val="23"/>
                <w:szCs w:val="23"/>
                <w:lang w:eastAsia="lt-LT"/>
              </w:rPr>
              <w:t>K</w:t>
            </w:r>
            <w:r w:rsidRPr="009E4A1F">
              <w:rPr>
                <w:sz w:val="23"/>
                <w:szCs w:val="23"/>
                <w:lang w:eastAsia="lt-LT"/>
              </w:rPr>
              <w:t>urti saugią aplinką visiems</w:t>
            </w:r>
            <w:r w:rsidR="000928D7" w:rsidRPr="009E4A1F">
              <w:rPr>
                <w:sz w:val="23"/>
                <w:szCs w:val="23"/>
                <w:lang w:eastAsia="lt-LT"/>
              </w:rPr>
              <w:t xml:space="preserve"> </w:t>
            </w:r>
            <w:r w:rsidRPr="009E4A1F">
              <w:rPr>
                <w:sz w:val="23"/>
                <w:szCs w:val="23"/>
                <w:lang w:eastAsia="lt-LT"/>
              </w:rPr>
              <w:t>bendruomenės nariams</w:t>
            </w:r>
          </w:p>
        </w:tc>
        <w:tc>
          <w:tcPr>
            <w:tcW w:w="2693" w:type="dxa"/>
            <w:gridSpan w:val="2"/>
          </w:tcPr>
          <w:p w14:paraId="35758B77" w14:textId="4AACEE3F" w:rsidR="00AF23F5" w:rsidRPr="009E4A1F" w:rsidRDefault="00452D46"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rPr>
            </w:pPr>
            <w:r w:rsidRPr="009E4A1F">
              <w:rPr>
                <w:sz w:val="23"/>
                <w:szCs w:val="23"/>
              </w:rPr>
              <w:t>1</w:t>
            </w:r>
            <w:r w:rsidR="00D45F89" w:rsidRPr="009E4A1F">
              <w:rPr>
                <w:sz w:val="23"/>
                <w:szCs w:val="23"/>
              </w:rPr>
              <w:t>. Taikyti atvejo vadyb</w:t>
            </w:r>
            <w:r w:rsidR="004E139A" w:rsidRPr="009E4A1F">
              <w:rPr>
                <w:sz w:val="23"/>
                <w:szCs w:val="23"/>
              </w:rPr>
              <w:t>os</w:t>
            </w:r>
            <w:r w:rsidR="00D45F89" w:rsidRPr="009E4A1F">
              <w:rPr>
                <w:sz w:val="23"/>
                <w:szCs w:val="23"/>
              </w:rPr>
              <w:t xml:space="preserve"> ir </w:t>
            </w:r>
            <w:r w:rsidR="00DA38B6" w:rsidRPr="009E4A1F">
              <w:rPr>
                <w:sz w:val="23"/>
                <w:szCs w:val="23"/>
              </w:rPr>
              <w:t>asmens su negalia reikalų koordinatoriaus</w:t>
            </w:r>
            <w:r w:rsidR="00D45F89" w:rsidRPr="009E4A1F">
              <w:rPr>
                <w:sz w:val="23"/>
                <w:szCs w:val="23"/>
              </w:rPr>
              <w:t xml:space="preserve"> modelį darbui su asmenimis su negalia.</w:t>
            </w:r>
          </w:p>
        </w:tc>
        <w:tc>
          <w:tcPr>
            <w:tcW w:w="1417" w:type="dxa"/>
          </w:tcPr>
          <w:p w14:paraId="6A6C5B2A" w14:textId="225B3E7E" w:rsidR="00AF23F5" w:rsidRPr="009E4A1F" w:rsidRDefault="000008D4"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VB</w:t>
            </w:r>
            <w:r w:rsidR="009E1F80">
              <w:rPr>
                <w:sz w:val="23"/>
                <w:szCs w:val="23"/>
                <w:lang w:eastAsia="lt-LT"/>
              </w:rPr>
              <w:t xml:space="preserve"> – </w:t>
            </w:r>
            <w:r w:rsidR="008E0908" w:rsidRPr="009E4A1F">
              <w:rPr>
                <w:sz w:val="23"/>
                <w:szCs w:val="23"/>
                <w:lang w:eastAsia="lt-LT"/>
              </w:rPr>
              <w:t>24 419</w:t>
            </w:r>
          </w:p>
          <w:p w14:paraId="7974248D" w14:textId="21792B10" w:rsidR="00AF23F5" w:rsidRPr="009E4A1F" w:rsidRDefault="000008D4"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PL</w:t>
            </w:r>
            <w:r w:rsidR="009E1F80">
              <w:rPr>
                <w:sz w:val="23"/>
                <w:szCs w:val="23"/>
                <w:lang w:eastAsia="lt-LT"/>
              </w:rPr>
              <w:t xml:space="preserve"> – </w:t>
            </w:r>
            <w:r w:rsidR="008E0908" w:rsidRPr="009E4A1F">
              <w:rPr>
                <w:sz w:val="23"/>
                <w:szCs w:val="23"/>
                <w:lang w:eastAsia="lt-LT"/>
              </w:rPr>
              <w:t>24 520</w:t>
            </w:r>
          </w:p>
        </w:tc>
        <w:tc>
          <w:tcPr>
            <w:tcW w:w="1418" w:type="dxa"/>
          </w:tcPr>
          <w:p w14:paraId="77AB2AA2" w14:textId="29D4860D" w:rsidR="00AF23F5" w:rsidRPr="009E4A1F" w:rsidRDefault="00D45F89"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Savivaldybės administracija</w:t>
            </w:r>
          </w:p>
        </w:tc>
        <w:tc>
          <w:tcPr>
            <w:tcW w:w="2582" w:type="dxa"/>
          </w:tcPr>
          <w:p w14:paraId="7C8F7AF7" w14:textId="487ADEA2" w:rsidR="00AF23F5" w:rsidRPr="009E4A1F" w:rsidRDefault="00D45F89" w:rsidP="00AF23F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 xml:space="preserve">Įgyvendinant asmenų su </w:t>
            </w:r>
            <w:r w:rsidRPr="0072607E">
              <w:rPr>
                <w:sz w:val="23"/>
                <w:szCs w:val="23"/>
                <w:lang w:eastAsia="lt-LT"/>
              </w:rPr>
              <w:t xml:space="preserve">negalia </w:t>
            </w:r>
            <w:r w:rsidRPr="0097742E">
              <w:rPr>
                <w:sz w:val="23"/>
                <w:szCs w:val="23"/>
                <w:lang w:eastAsia="lt-LT"/>
              </w:rPr>
              <w:t>reformą</w:t>
            </w:r>
            <w:r w:rsidR="00AE55CE" w:rsidRPr="002F480F">
              <w:rPr>
                <w:sz w:val="23"/>
                <w:szCs w:val="23"/>
                <w:lang w:eastAsia="lt-LT"/>
              </w:rPr>
              <w:t>,</w:t>
            </w:r>
            <w:r w:rsidRPr="0072607E">
              <w:rPr>
                <w:sz w:val="23"/>
                <w:szCs w:val="23"/>
                <w:lang w:eastAsia="lt-LT"/>
              </w:rPr>
              <w:t xml:space="preserve"> įdarbinti</w:t>
            </w:r>
            <w:r w:rsidRPr="009E4A1F">
              <w:rPr>
                <w:sz w:val="23"/>
                <w:szCs w:val="23"/>
                <w:lang w:eastAsia="lt-LT"/>
              </w:rPr>
              <w:t xml:space="preserve"> 2</w:t>
            </w:r>
            <w:r w:rsidR="00E3614F" w:rsidRPr="009E4A1F">
              <w:rPr>
                <w:sz w:val="23"/>
                <w:szCs w:val="23"/>
                <w:lang w:eastAsia="lt-LT"/>
              </w:rPr>
              <w:t xml:space="preserve"> </w:t>
            </w:r>
            <w:r w:rsidRPr="009E4A1F">
              <w:rPr>
                <w:sz w:val="23"/>
                <w:szCs w:val="23"/>
                <w:lang w:eastAsia="lt-LT"/>
              </w:rPr>
              <w:t>specialistu</w:t>
            </w:r>
            <w:r w:rsidR="00DA38B6" w:rsidRPr="009E4A1F">
              <w:rPr>
                <w:sz w:val="23"/>
                <w:szCs w:val="23"/>
                <w:lang w:eastAsia="lt-LT"/>
              </w:rPr>
              <w:t xml:space="preserve">s koordinuotam </w:t>
            </w:r>
            <w:r w:rsidRPr="009E4A1F">
              <w:rPr>
                <w:sz w:val="23"/>
                <w:szCs w:val="23"/>
                <w:lang w:eastAsia="lt-LT"/>
              </w:rPr>
              <w:t xml:space="preserve">darbui su asmenimis, turinčiais negalią, bendruomenėje. </w:t>
            </w:r>
            <w:r w:rsidR="004E139A" w:rsidRPr="009E4A1F">
              <w:rPr>
                <w:sz w:val="23"/>
                <w:szCs w:val="23"/>
                <w:lang w:eastAsia="lt-LT"/>
              </w:rPr>
              <w:t>Atvejo vadybininkas</w:t>
            </w:r>
            <w:r w:rsidRPr="009E4A1F">
              <w:rPr>
                <w:sz w:val="23"/>
                <w:szCs w:val="23"/>
                <w:lang w:eastAsia="lt-LT"/>
              </w:rPr>
              <w:t xml:space="preserve"> dirbs su intelekto ir (ar) psichikos negalią turinčiais asmenimis. </w:t>
            </w:r>
            <w:r w:rsidR="00DC275D" w:rsidRPr="009E4A1F">
              <w:rPr>
                <w:sz w:val="23"/>
                <w:szCs w:val="23"/>
                <w:lang w:eastAsia="lt-LT"/>
              </w:rPr>
              <w:t xml:space="preserve">Asmenų su negalia reikalų koordinatorius </w:t>
            </w:r>
            <w:r w:rsidR="009E1F80">
              <w:rPr>
                <w:sz w:val="23"/>
                <w:szCs w:val="23"/>
                <w:lang w:eastAsia="lt-LT"/>
              </w:rPr>
              <w:t>–</w:t>
            </w:r>
            <w:r w:rsidR="00B2537F" w:rsidRPr="009E4A1F">
              <w:rPr>
                <w:sz w:val="23"/>
                <w:szCs w:val="23"/>
                <w:lang w:eastAsia="lt-LT"/>
              </w:rPr>
              <w:t xml:space="preserve"> </w:t>
            </w:r>
            <w:r w:rsidR="004E139A" w:rsidRPr="009E4A1F">
              <w:rPr>
                <w:sz w:val="23"/>
                <w:szCs w:val="23"/>
                <w:lang w:eastAsia="lt-LT"/>
              </w:rPr>
              <w:t xml:space="preserve">su </w:t>
            </w:r>
            <w:r w:rsidR="001757A1" w:rsidRPr="009E4A1F">
              <w:rPr>
                <w:sz w:val="23"/>
                <w:szCs w:val="23"/>
                <w:lang w:eastAsia="lt-LT"/>
              </w:rPr>
              <w:t>reikalingų paslaugų/pagalbos asmeniui pateikim</w:t>
            </w:r>
            <w:r w:rsidR="00DC275D" w:rsidRPr="009E4A1F">
              <w:rPr>
                <w:sz w:val="23"/>
                <w:szCs w:val="23"/>
                <w:lang w:eastAsia="lt-LT"/>
              </w:rPr>
              <w:t>u</w:t>
            </w:r>
            <w:r w:rsidR="001757A1" w:rsidRPr="009E4A1F">
              <w:rPr>
                <w:sz w:val="23"/>
                <w:szCs w:val="23"/>
                <w:lang w:eastAsia="lt-LT"/>
              </w:rPr>
              <w:t xml:space="preserve"> pagal </w:t>
            </w:r>
            <w:r w:rsidR="00DC275D" w:rsidRPr="009E4A1F">
              <w:rPr>
                <w:sz w:val="23"/>
                <w:szCs w:val="23"/>
                <w:lang w:eastAsia="lt-LT"/>
              </w:rPr>
              <w:t>A</w:t>
            </w:r>
            <w:r w:rsidR="001757A1" w:rsidRPr="009E4A1F">
              <w:rPr>
                <w:sz w:val="23"/>
                <w:szCs w:val="23"/>
                <w:lang w:eastAsia="lt-LT"/>
              </w:rPr>
              <w:t>smens su negalia teisių apsaugos agentūros sudarytą individualų pagalbos asmeniui planą</w:t>
            </w:r>
            <w:r w:rsidR="004E139A" w:rsidRPr="009E4A1F">
              <w:rPr>
                <w:sz w:val="23"/>
                <w:szCs w:val="23"/>
                <w:lang w:eastAsia="lt-LT"/>
              </w:rPr>
              <w:t>, atliks</w:t>
            </w:r>
            <w:r w:rsidR="00DC275D" w:rsidRPr="009E4A1F">
              <w:rPr>
                <w:sz w:val="23"/>
                <w:szCs w:val="23"/>
                <w:lang w:eastAsia="lt-LT"/>
              </w:rPr>
              <w:t xml:space="preserve"> </w:t>
            </w:r>
            <w:proofErr w:type="spellStart"/>
            <w:r w:rsidR="00DC275D" w:rsidRPr="009E4A1F">
              <w:rPr>
                <w:sz w:val="23"/>
                <w:szCs w:val="23"/>
                <w:lang w:eastAsia="lt-LT"/>
              </w:rPr>
              <w:t>kt</w:t>
            </w:r>
            <w:proofErr w:type="spellEnd"/>
            <w:r w:rsidR="004E139A" w:rsidRPr="009E4A1F">
              <w:rPr>
                <w:sz w:val="23"/>
                <w:szCs w:val="23"/>
                <w:lang w:eastAsia="lt-LT"/>
              </w:rPr>
              <w:t>. tarpžinybinio koordinavimo funkcijas.</w:t>
            </w:r>
          </w:p>
        </w:tc>
      </w:tr>
      <w:tr w:rsidR="00452D46" w:rsidRPr="002A0B54" w14:paraId="094D58E5" w14:textId="77777777" w:rsidTr="001757A1">
        <w:trPr>
          <w:trHeight w:val="565"/>
        </w:trPr>
        <w:tc>
          <w:tcPr>
            <w:tcW w:w="1560" w:type="dxa"/>
            <w:vMerge/>
          </w:tcPr>
          <w:p w14:paraId="2629C3CC" w14:textId="77777777" w:rsidR="00452D46" w:rsidRPr="009E4A1F" w:rsidRDefault="00452D46" w:rsidP="00452D4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693" w:type="dxa"/>
            <w:gridSpan w:val="2"/>
          </w:tcPr>
          <w:p w14:paraId="2B492308" w14:textId="68E051D9" w:rsidR="00452D46" w:rsidRPr="009E4A1F" w:rsidRDefault="00452D46" w:rsidP="00452D4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rPr>
            </w:pPr>
            <w:r w:rsidRPr="009E4A1F">
              <w:rPr>
                <w:bCs/>
                <w:sz w:val="23"/>
                <w:szCs w:val="23"/>
              </w:rPr>
              <w:t xml:space="preserve">2. </w:t>
            </w:r>
            <w:r w:rsidR="00CF09B2" w:rsidRPr="009E4A1F">
              <w:rPr>
                <w:bCs/>
                <w:sz w:val="23"/>
                <w:szCs w:val="23"/>
              </w:rPr>
              <w:t>Organizuoti</w:t>
            </w:r>
            <w:r w:rsidRPr="009E4A1F">
              <w:rPr>
                <w:bCs/>
                <w:sz w:val="23"/>
                <w:szCs w:val="23"/>
              </w:rPr>
              <w:t xml:space="preserve"> užimtumo didinimo program</w:t>
            </w:r>
            <w:r w:rsidR="00CF09B2" w:rsidRPr="009E4A1F">
              <w:rPr>
                <w:bCs/>
                <w:sz w:val="23"/>
                <w:szCs w:val="23"/>
              </w:rPr>
              <w:t>os priemonių įgyvendinimą</w:t>
            </w:r>
            <w:r w:rsidRPr="009E4A1F">
              <w:rPr>
                <w:bCs/>
                <w:sz w:val="23"/>
                <w:szCs w:val="23"/>
              </w:rPr>
              <w:t>.</w:t>
            </w:r>
          </w:p>
        </w:tc>
        <w:tc>
          <w:tcPr>
            <w:tcW w:w="1417" w:type="dxa"/>
          </w:tcPr>
          <w:p w14:paraId="2FD1AD0B" w14:textId="2CBBD0E2" w:rsidR="00452D46" w:rsidRPr="009E4A1F" w:rsidRDefault="00452D46" w:rsidP="00452D4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VB</w:t>
            </w:r>
            <w:r w:rsidR="009E1F80">
              <w:rPr>
                <w:sz w:val="23"/>
                <w:szCs w:val="23"/>
                <w:lang w:eastAsia="lt-LT"/>
              </w:rPr>
              <w:t xml:space="preserve"> – </w:t>
            </w:r>
            <w:r w:rsidRPr="009E4A1F">
              <w:rPr>
                <w:sz w:val="23"/>
                <w:szCs w:val="23"/>
                <w:lang w:eastAsia="lt-LT"/>
              </w:rPr>
              <w:t>107 200</w:t>
            </w:r>
          </w:p>
        </w:tc>
        <w:tc>
          <w:tcPr>
            <w:tcW w:w="1418" w:type="dxa"/>
          </w:tcPr>
          <w:p w14:paraId="19E84F3F" w14:textId="74B66719" w:rsidR="00452D46" w:rsidRPr="009E4A1F" w:rsidRDefault="00452D46" w:rsidP="00452D4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Socialinės paramos skyrius</w:t>
            </w:r>
            <w:r w:rsidR="00DB1F10" w:rsidRPr="009E4A1F">
              <w:rPr>
                <w:sz w:val="23"/>
                <w:szCs w:val="23"/>
                <w:lang w:eastAsia="lt-LT"/>
              </w:rPr>
              <w:t>, seniūnija</w:t>
            </w:r>
          </w:p>
        </w:tc>
        <w:tc>
          <w:tcPr>
            <w:tcW w:w="2582" w:type="dxa"/>
          </w:tcPr>
          <w:p w14:paraId="6906267C" w14:textId="77777777" w:rsidR="00452D46" w:rsidRPr="009E4A1F" w:rsidRDefault="00452D46" w:rsidP="00452D4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rFonts w:eastAsia="SimSun"/>
                <w:sz w:val="23"/>
                <w:szCs w:val="23"/>
                <w:lang w:eastAsia="zh-CN"/>
              </w:rPr>
            </w:pPr>
            <w:r w:rsidRPr="009E4A1F">
              <w:rPr>
                <w:rFonts w:eastAsia="SimSun"/>
                <w:sz w:val="23"/>
                <w:szCs w:val="23"/>
                <w:lang w:eastAsia="zh-CN"/>
              </w:rPr>
              <w:t>Bedarbius asmenis įdarbinti seniūnijoje.</w:t>
            </w:r>
          </w:p>
          <w:p w14:paraId="0034EBF9" w14:textId="3C493463" w:rsidR="00452D46" w:rsidRPr="009E4A1F" w:rsidRDefault="00B21DDA" w:rsidP="00452D4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0070C0"/>
                <w:sz w:val="23"/>
                <w:szCs w:val="23"/>
                <w:highlight w:val="yellow"/>
                <w:lang w:eastAsia="lt-LT"/>
              </w:rPr>
            </w:pPr>
            <w:r w:rsidRPr="009E4A1F">
              <w:rPr>
                <w:rFonts w:eastAsia="SimSun"/>
                <w:sz w:val="23"/>
                <w:szCs w:val="23"/>
                <w:lang w:eastAsia="zh-CN"/>
              </w:rPr>
              <w:t>Organizuoti</w:t>
            </w:r>
            <w:r w:rsidR="00452D46" w:rsidRPr="009E4A1F">
              <w:rPr>
                <w:rFonts w:eastAsia="SimSun"/>
                <w:sz w:val="23"/>
                <w:szCs w:val="23"/>
                <w:lang w:eastAsia="zh-CN"/>
              </w:rPr>
              <w:t xml:space="preserve"> ir teikti mokomąsias paslaugas besirengiantiems darbo rinkai asmenims. Skirti lėšų atvejo vadybininko darbo užmokesčiui apmokėti. Programos dalyvių </w:t>
            </w:r>
            <w:r w:rsidR="00560D69" w:rsidRPr="009E4A1F">
              <w:rPr>
                <w:rFonts w:eastAsia="SimSun"/>
                <w:sz w:val="23"/>
                <w:szCs w:val="23"/>
                <w:lang w:eastAsia="zh-CN"/>
              </w:rPr>
              <w:t xml:space="preserve">per mėnesį </w:t>
            </w:r>
            <w:r w:rsidR="00452D46" w:rsidRPr="009E4A1F">
              <w:rPr>
                <w:rFonts w:eastAsia="SimSun"/>
                <w:sz w:val="23"/>
                <w:szCs w:val="23"/>
                <w:lang w:eastAsia="zh-CN"/>
              </w:rPr>
              <w:t>skaičius</w:t>
            </w:r>
            <w:r w:rsidR="005F02FC" w:rsidRPr="009E4A1F">
              <w:rPr>
                <w:rFonts w:eastAsia="SimSun"/>
                <w:sz w:val="23"/>
                <w:szCs w:val="23"/>
                <w:lang w:eastAsia="zh-CN"/>
              </w:rPr>
              <w:t xml:space="preserve"> apie</w:t>
            </w:r>
            <w:r w:rsidR="00560D69" w:rsidRPr="009E4A1F">
              <w:rPr>
                <w:rFonts w:eastAsia="SimSun"/>
                <w:sz w:val="23"/>
                <w:szCs w:val="23"/>
                <w:lang w:eastAsia="zh-CN"/>
              </w:rPr>
              <w:t xml:space="preserve"> 20</w:t>
            </w:r>
            <w:r w:rsidR="009E1F80">
              <w:rPr>
                <w:rFonts w:eastAsia="SimSun"/>
                <w:sz w:val="23"/>
                <w:szCs w:val="23"/>
                <w:lang w:eastAsia="zh-CN"/>
              </w:rPr>
              <w:t>–</w:t>
            </w:r>
            <w:r w:rsidR="00560D69" w:rsidRPr="009E4A1F">
              <w:rPr>
                <w:rFonts w:eastAsia="SimSun"/>
                <w:sz w:val="23"/>
                <w:szCs w:val="23"/>
                <w:lang w:eastAsia="zh-CN"/>
              </w:rPr>
              <w:t>30 asmenų.</w:t>
            </w:r>
          </w:p>
        </w:tc>
      </w:tr>
      <w:tr w:rsidR="00452D46" w:rsidRPr="002A0B54" w14:paraId="5BEF77BF" w14:textId="77777777" w:rsidTr="00DC4E8A">
        <w:trPr>
          <w:trHeight w:val="1625"/>
        </w:trPr>
        <w:tc>
          <w:tcPr>
            <w:tcW w:w="1560" w:type="dxa"/>
            <w:vMerge/>
          </w:tcPr>
          <w:p w14:paraId="76EB1BC3" w14:textId="77777777" w:rsidR="00452D46" w:rsidRPr="009E4A1F" w:rsidRDefault="00452D46" w:rsidP="001757A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693" w:type="dxa"/>
            <w:gridSpan w:val="2"/>
          </w:tcPr>
          <w:p w14:paraId="3494FD41" w14:textId="7CE058DF" w:rsidR="00452D46" w:rsidRPr="009E4A1F" w:rsidRDefault="00452D46" w:rsidP="001757A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0070C0"/>
                <w:sz w:val="23"/>
                <w:szCs w:val="23"/>
                <w:highlight w:val="yellow"/>
              </w:rPr>
            </w:pPr>
            <w:r w:rsidRPr="009E4A1F">
              <w:rPr>
                <w:bCs/>
                <w:sz w:val="23"/>
                <w:szCs w:val="23"/>
              </w:rPr>
              <w:t>3. Pritaikyti gyvenamąjį būstą asmenims su negalia</w:t>
            </w:r>
            <w:r w:rsidR="00940103" w:rsidRPr="009E4A1F">
              <w:rPr>
                <w:bCs/>
                <w:sz w:val="23"/>
                <w:szCs w:val="23"/>
              </w:rPr>
              <w:t>.</w:t>
            </w:r>
          </w:p>
        </w:tc>
        <w:tc>
          <w:tcPr>
            <w:tcW w:w="1417" w:type="dxa"/>
          </w:tcPr>
          <w:p w14:paraId="5DF96AB4" w14:textId="5F6B7BFA" w:rsidR="00452D46" w:rsidRPr="009E4A1F" w:rsidRDefault="00452D46" w:rsidP="001757A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VB</w:t>
            </w:r>
            <w:r w:rsidR="009E1F80">
              <w:rPr>
                <w:sz w:val="23"/>
                <w:szCs w:val="23"/>
                <w:lang w:eastAsia="lt-LT"/>
              </w:rPr>
              <w:t xml:space="preserve"> – </w:t>
            </w:r>
            <w:r w:rsidRPr="009E4A1F">
              <w:rPr>
                <w:sz w:val="23"/>
                <w:szCs w:val="23"/>
                <w:lang w:eastAsia="lt-LT"/>
              </w:rPr>
              <w:t>60 146</w:t>
            </w:r>
          </w:p>
          <w:p w14:paraId="52C4725D" w14:textId="398000A2" w:rsidR="00452D46" w:rsidRPr="009E4A1F" w:rsidRDefault="00452D46" w:rsidP="001757A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0070C0"/>
                <w:sz w:val="23"/>
                <w:szCs w:val="23"/>
                <w:highlight w:val="yellow"/>
                <w:lang w:eastAsia="lt-LT"/>
              </w:rPr>
            </w:pPr>
            <w:r w:rsidRPr="009E4A1F">
              <w:rPr>
                <w:sz w:val="23"/>
                <w:szCs w:val="23"/>
                <w:lang w:eastAsia="lt-LT"/>
              </w:rPr>
              <w:t>SB</w:t>
            </w:r>
            <w:r w:rsidR="009E1F80">
              <w:rPr>
                <w:sz w:val="23"/>
                <w:szCs w:val="23"/>
                <w:lang w:eastAsia="lt-LT"/>
              </w:rPr>
              <w:t xml:space="preserve"> – </w:t>
            </w:r>
            <w:r w:rsidRPr="009E4A1F">
              <w:rPr>
                <w:sz w:val="23"/>
                <w:szCs w:val="23"/>
                <w:lang w:eastAsia="lt-LT"/>
              </w:rPr>
              <w:t>40 097</w:t>
            </w:r>
          </w:p>
        </w:tc>
        <w:tc>
          <w:tcPr>
            <w:tcW w:w="1418" w:type="dxa"/>
          </w:tcPr>
          <w:p w14:paraId="55644C20" w14:textId="67A2EFC9" w:rsidR="00452D46" w:rsidRPr="009E4A1F" w:rsidRDefault="00452D46" w:rsidP="001757A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0070C0"/>
                <w:sz w:val="23"/>
                <w:szCs w:val="23"/>
                <w:highlight w:val="yellow"/>
                <w:lang w:eastAsia="lt-LT"/>
              </w:rPr>
            </w:pPr>
            <w:r w:rsidRPr="009E4A1F">
              <w:rPr>
                <w:sz w:val="23"/>
                <w:szCs w:val="23"/>
                <w:lang w:eastAsia="lt-LT"/>
              </w:rPr>
              <w:t>Socialinės paramos ir Vietos ūkio skyriai</w:t>
            </w:r>
          </w:p>
        </w:tc>
        <w:tc>
          <w:tcPr>
            <w:tcW w:w="2582" w:type="dxa"/>
          </w:tcPr>
          <w:p w14:paraId="03C94883" w14:textId="7EA52662" w:rsidR="00452D46" w:rsidRPr="009E4A1F" w:rsidRDefault="00452D46" w:rsidP="001757A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0070C0"/>
                <w:sz w:val="23"/>
                <w:szCs w:val="23"/>
                <w:highlight w:val="yellow"/>
                <w:lang w:eastAsia="lt-LT"/>
              </w:rPr>
            </w:pPr>
            <w:r w:rsidRPr="009E4A1F">
              <w:rPr>
                <w:sz w:val="23"/>
                <w:szCs w:val="23"/>
                <w:lang w:eastAsia="lt-LT"/>
              </w:rPr>
              <w:t>Pagal asmenų su negalia individualius poreikius pritaikyti</w:t>
            </w:r>
            <w:r w:rsidR="00940103" w:rsidRPr="009E4A1F">
              <w:rPr>
                <w:sz w:val="23"/>
                <w:szCs w:val="23"/>
                <w:lang w:eastAsia="lt-LT"/>
              </w:rPr>
              <w:t xml:space="preserve"> jiems jų </w:t>
            </w:r>
            <w:r w:rsidRPr="009E4A1F">
              <w:rPr>
                <w:sz w:val="23"/>
                <w:szCs w:val="23"/>
                <w:lang w:eastAsia="lt-LT"/>
              </w:rPr>
              <w:t xml:space="preserve">gyvenamuosius būstus. Pritaikomų būstų vidurkis per metus </w:t>
            </w:r>
            <w:r w:rsidR="009E1F80">
              <w:rPr>
                <w:sz w:val="23"/>
                <w:szCs w:val="23"/>
                <w:lang w:eastAsia="lt-LT"/>
              </w:rPr>
              <w:t xml:space="preserve">– </w:t>
            </w:r>
            <w:r w:rsidRPr="009E4A1F">
              <w:rPr>
                <w:sz w:val="23"/>
                <w:szCs w:val="23"/>
                <w:lang w:eastAsia="lt-LT"/>
              </w:rPr>
              <w:t>9.</w:t>
            </w:r>
          </w:p>
        </w:tc>
      </w:tr>
      <w:tr w:rsidR="00D45F89" w:rsidRPr="002A0B54" w14:paraId="33F851F6" w14:textId="77777777" w:rsidTr="006D1E94">
        <w:trPr>
          <w:trHeight w:val="704"/>
        </w:trPr>
        <w:tc>
          <w:tcPr>
            <w:tcW w:w="1560" w:type="dxa"/>
            <w:vMerge/>
          </w:tcPr>
          <w:p w14:paraId="5FEEF3B2"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2693" w:type="dxa"/>
            <w:gridSpan w:val="2"/>
          </w:tcPr>
          <w:p w14:paraId="6D07D49E" w14:textId="3F219A56" w:rsidR="00D45F89" w:rsidRPr="009E4A1F" w:rsidRDefault="00452D46"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rPr>
            </w:pPr>
            <w:r w:rsidRPr="009E4A1F">
              <w:rPr>
                <w:sz w:val="23"/>
                <w:szCs w:val="23"/>
              </w:rPr>
              <w:t>4</w:t>
            </w:r>
            <w:r w:rsidR="00D45F89" w:rsidRPr="009E4A1F">
              <w:rPr>
                <w:sz w:val="23"/>
                <w:szCs w:val="23"/>
              </w:rPr>
              <w:t>. Organizuoti neblaivių asmenų saugios nakvynės paslaugas.</w:t>
            </w:r>
          </w:p>
        </w:tc>
        <w:tc>
          <w:tcPr>
            <w:tcW w:w="1417" w:type="dxa"/>
          </w:tcPr>
          <w:p w14:paraId="0D639C73" w14:textId="20BE6E25"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9E1F80">
              <w:rPr>
                <w:sz w:val="23"/>
                <w:szCs w:val="23"/>
                <w:lang w:eastAsia="lt-LT"/>
              </w:rPr>
              <w:t xml:space="preserve"> – </w:t>
            </w:r>
            <w:r w:rsidRPr="009E4A1F">
              <w:rPr>
                <w:sz w:val="23"/>
                <w:szCs w:val="23"/>
                <w:lang w:eastAsia="lt-LT"/>
              </w:rPr>
              <w:t>20 000</w:t>
            </w:r>
          </w:p>
          <w:p w14:paraId="6074B33F"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
        </w:tc>
        <w:tc>
          <w:tcPr>
            <w:tcW w:w="1418" w:type="dxa"/>
          </w:tcPr>
          <w:p w14:paraId="780D6FD8" w14:textId="449454B0" w:rsidR="00D45F89" w:rsidRPr="009E4A1F" w:rsidRDefault="009E1F80"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proofErr w:type="spellStart"/>
            <w:r>
              <w:rPr>
                <w:sz w:val="23"/>
                <w:szCs w:val="23"/>
                <w:lang w:eastAsia="lt-LT"/>
              </w:rPr>
              <w:t>VšĮ</w:t>
            </w:r>
            <w:proofErr w:type="spellEnd"/>
            <w:r>
              <w:rPr>
                <w:sz w:val="23"/>
                <w:szCs w:val="23"/>
                <w:lang w:eastAsia="lt-LT"/>
              </w:rPr>
              <w:t xml:space="preserve"> </w:t>
            </w:r>
            <w:r w:rsidR="00D45F89" w:rsidRPr="009E4A1F">
              <w:rPr>
                <w:sz w:val="23"/>
                <w:szCs w:val="23"/>
                <w:lang w:eastAsia="lt-LT"/>
              </w:rPr>
              <w:t>Plungės</w:t>
            </w:r>
            <w:r w:rsidR="009365AB" w:rsidRPr="009E4A1F">
              <w:rPr>
                <w:sz w:val="23"/>
                <w:szCs w:val="23"/>
                <w:lang w:eastAsia="lt-LT"/>
              </w:rPr>
              <w:t xml:space="preserve"> </w:t>
            </w:r>
            <w:r w:rsidR="00D45F89" w:rsidRPr="009E4A1F">
              <w:rPr>
                <w:sz w:val="23"/>
                <w:szCs w:val="23"/>
                <w:lang w:eastAsia="lt-LT"/>
              </w:rPr>
              <w:t>ligoninė</w:t>
            </w:r>
          </w:p>
        </w:tc>
        <w:tc>
          <w:tcPr>
            <w:tcW w:w="2582" w:type="dxa"/>
          </w:tcPr>
          <w:p w14:paraId="3688AA41" w14:textId="5A500193"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Teikti neblaiviems asmenims saugios nakvynės paslaugas. Paslaugos gavėjų per mėnesį vidurkis – 36.</w:t>
            </w:r>
          </w:p>
        </w:tc>
      </w:tr>
      <w:tr w:rsidR="00D45F89" w:rsidRPr="002A0B54" w14:paraId="45F9C312" w14:textId="77777777" w:rsidTr="006D1E94">
        <w:trPr>
          <w:trHeight w:val="704"/>
        </w:trPr>
        <w:tc>
          <w:tcPr>
            <w:tcW w:w="1560" w:type="dxa"/>
            <w:vMerge/>
          </w:tcPr>
          <w:p w14:paraId="26759B5E"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tc>
        <w:tc>
          <w:tcPr>
            <w:tcW w:w="2693" w:type="dxa"/>
            <w:gridSpan w:val="2"/>
          </w:tcPr>
          <w:p w14:paraId="08D63C85" w14:textId="1E9969E6" w:rsidR="00D45F89" w:rsidRPr="009E4A1F" w:rsidRDefault="00C45814"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highlight w:val="cyan"/>
              </w:rPr>
            </w:pPr>
            <w:r w:rsidRPr="009E4A1F">
              <w:rPr>
                <w:sz w:val="23"/>
                <w:szCs w:val="23"/>
              </w:rPr>
              <w:t>5</w:t>
            </w:r>
            <w:r w:rsidR="00D45F89" w:rsidRPr="009E4A1F">
              <w:rPr>
                <w:sz w:val="23"/>
                <w:szCs w:val="23"/>
              </w:rPr>
              <w:t>. Tęsti Priklausomybių mažinimo programos priemonių įgyvendinimą.</w:t>
            </w:r>
          </w:p>
        </w:tc>
        <w:tc>
          <w:tcPr>
            <w:tcW w:w="1417" w:type="dxa"/>
          </w:tcPr>
          <w:p w14:paraId="1DDC65DA" w14:textId="0981B636"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9E1F80">
              <w:rPr>
                <w:sz w:val="23"/>
                <w:szCs w:val="23"/>
                <w:lang w:eastAsia="lt-LT"/>
              </w:rPr>
              <w:t xml:space="preserve"> – </w:t>
            </w:r>
            <w:r w:rsidRPr="009E4A1F">
              <w:rPr>
                <w:sz w:val="23"/>
                <w:szCs w:val="23"/>
                <w:lang w:eastAsia="lt-LT"/>
              </w:rPr>
              <w:t>39 200</w:t>
            </w:r>
          </w:p>
        </w:tc>
        <w:tc>
          <w:tcPr>
            <w:tcW w:w="1418" w:type="dxa"/>
          </w:tcPr>
          <w:p w14:paraId="2B3C2421" w14:textId="5037FA07" w:rsidR="00D45F89" w:rsidRPr="009E4A1F" w:rsidRDefault="009E1F80"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Pr>
                <w:sz w:val="23"/>
                <w:szCs w:val="23"/>
                <w:lang w:eastAsia="lt-LT"/>
              </w:rPr>
              <w:t>Plungės rajono savivaldybės v</w:t>
            </w:r>
            <w:r w:rsidR="00D45F89" w:rsidRPr="009E4A1F">
              <w:rPr>
                <w:sz w:val="23"/>
                <w:szCs w:val="23"/>
                <w:lang w:eastAsia="lt-LT"/>
              </w:rPr>
              <w:t>isuomenės sveikatos biuras</w:t>
            </w:r>
          </w:p>
        </w:tc>
        <w:tc>
          <w:tcPr>
            <w:tcW w:w="2582" w:type="dxa"/>
          </w:tcPr>
          <w:p w14:paraId="3D42C7DA" w14:textId="288476BA" w:rsidR="00D45F89" w:rsidRPr="009E4A1F" w:rsidRDefault="00D45F89" w:rsidP="00D45F89">
            <w:pPr>
              <w:jc w:val="both"/>
              <w:rPr>
                <w:sz w:val="23"/>
                <w:szCs w:val="23"/>
              </w:rPr>
            </w:pPr>
            <w:r w:rsidRPr="009E4A1F">
              <w:rPr>
                <w:sz w:val="23"/>
                <w:szCs w:val="23"/>
              </w:rPr>
              <w:t>Teikiant  paslaugas padėti asmenims įveikti priklausomybes, atstatant jų savarankiškumą rūpintis savo asmeniniu gyvenimu. Konsultacijų vidurkis per mėnesį – 76.</w:t>
            </w:r>
          </w:p>
        </w:tc>
      </w:tr>
      <w:tr w:rsidR="00D45F89" w:rsidRPr="002A0B54" w14:paraId="0DE6CE68" w14:textId="77777777" w:rsidTr="005F02FC">
        <w:trPr>
          <w:trHeight w:val="564"/>
        </w:trPr>
        <w:tc>
          <w:tcPr>
            <w:tcW w:w="1560" w:type="dxa"/>
            <w:vMerge/>
          </w:tcPr>
          <w:p w14:paraId="19BD7151"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2693" w:type="dxa"/>
            <w:gridSpan w:val="2"/>
          </w:tcPr>
          <w:p w14:paraId="13B0F9DC" w14:textId="1E7952D4" w:rsidR="00D45F89" w:rsidRPr="009E4A1F" w:rsidRDefault="00C45814"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rPr>
            </w:pPr>
            <w:r w:rsidRPr="009E4A1F">
              <w:rPr>
                <w:sz w:val="23"/>
                <w:szCs w:val="23"/>
              </w:rPr>
              <w:t>6</w:t>
            </w:r>
            <w:r w:rsidR="00D45F89" w:rsidRPr="009E4A1F">
              <w:rPr>
                <w:sz w:val="23"/>
                <w:szCs w:val="23"/>
              </w:rPr>
              <w:t>. Gerinti organizuojamą pagalbą krizių įveikimui.</w:t>
            </w:r>
          </w:p>
        </w:tc>
        <w:tc>
          <w:tcPr>
            <w:tcW w:w="1417" w:type="dxa"/>
          </w:tcPr>
          <w:p w14:paraId="076E20B3" w14:textId="0E7FB22B"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SB</w:t>
            </w:r>
            <w:r w:rsidR="009E1F80">
              <w:rPr>
                <w:sz w:val="23"/>
                <w:szCs w:val="23"/>
                <w:lang w:eastAsia="lt-LT"/>
              </w:rPr>
              <w:t xml:space="preserve"> –</w:t>
            </w:r>
            <w:r w:rsidRPr="009E4A1F">
              <w:rPr>
                <w:sz w:val="23"/>
                <w:szCs w:val="23"/>
                <w:lang w:eastAsia="lt-LT"/>
              </w:rPr>
              <w:t xml:space="preserve"> 3 500</w:t>
            </w:r>
          </w:p>
        </w:tc>
        <w:tc>
          <w:tcPr>
            <w:tcW w:w="1418" w:type="dxa"/>
          </w:tcPr>
          <w:p w14:paraId="26E93A36"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Plungės vyrų krizių centras</w:t>
            </w:r>
          </w:p>
        </w:tc>
        <w:tc>
          <w:tcPr>
            <w:tcW w:w="2582" w:type="dxa"/>
          </w:tcPr>
          <w:p w14:paraId="5C6AF285" w14:textId="62E2F71B" w:rsidR="00D45F89" w:rsidRPr="009E4A1F" w:rsidRDefault="00D45F89" w:rsidP="00D45F89">
            <w:pPr>
              <w:ind w:hanging="108"/>
              <w:jc w:val="both"/>
              <w:rPr>
                <w:sz w:val="23"/>
                <w:szCs w:val="23"/>
                <w:lang w:eastAsia="lt-LT"/>
              </w:rPr>
            </w:pPr>
            <w:r w:rsidRPr="009E4A1F">
              <w:rPr>
                <w:sz w:val="23"/>
                <w:szCs w:val="23"/>
                <w:lang w:eastAsia="lt-LT"/>
              </w:rPr>
              <w:t xml:space="preserve"> Teikti pagalbą savitarpio pagalbos grupėse ar  individualaus konsultavimo metu paslaugas asmenims, turintiems priklausomybių, grįžusiems iš įkalinimo įstaigų ar kitiems krizinėje situacijoje atsidūrusiems asmenims. Konsultacijų vidurkis per mėnesį – 23.</w:t>
            </w:r>
          </w:p>
        </w:tc>
      </w:tr>
      <w:tr w:rsidR="00D45F89" w:rsidRPr="002A0B54" w14:paraId="34ECCAB3" w14:textId="77777777" w:rsidTr="008E22EF">
        <w:trPr>
          <w:trHeight w:val="281"/>
        </w:trPr>
        <w:tc>
          <w:tcPr>
            <w:tcW w:w="1560" w:type="dxa"/>
            <w:vMerge/>
          </w:tcPr>
          <w:p w14:paraId="6A892972"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2693" w:type="dxa"/>
            <w:gridSpan w:val="2"/>
          </w:tcPr>
          <w:p w14:paraId="2B07E710" w14:textId="2DC3C7BE" w:rsidR="00D45F89" w:rsidRPr="009E4A1F" w:rsidRDefault="00C45814" w:rsidP="00D45F89">
            <w:pPr>
              <w:widowControl w:val="0"/>
              <w:tabs>
                <w:tab w:val="left" w:pos="74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Cs/>
                <w:sz w:val="23"/>
                <w:szCs w:val="23"/>
              </w:rPr>
            </w:pPr>
            <w:r w:rsidRPr="009E4A1F">
              <w:rPr>
                <w:bCs/>
                <w:sz w:val="23"/>
                <w:szCs w:val="23"/>
              </w:rPr>
              <w:t>7</w:t>
            </w:r>
            <w:r w:rsidR="00D45F89" w:rsidRPr="009E4A1F">
              <w:rPr>
                <w:bCs/>
                <w:sz w:val="23"/>
                <w:szCs w:val="23"/>
              </w:rPr>
              <w:t>. Teikti paslaugas asmenims</w:t>
            </w:r>
            <w:r w:rsidR="009E1F80">
              <w:rPr>
                <w:bCs/>
                <w:sz w:val="23"/>
                <w:szCs w:val="23"/>
              </w:rPr>
              <w:t>,</w:t>
            </w:r>
            <w:r w:rsidR="00D45F89" w:rsidRPr="009E4A1F">
              <w:rPr>
                <w:bCs/>
                <w:sz w:val="23"/>
                <w:szCs w:val="23"/>
              </w:rPr>
              <w:t xml:space="preserve"> grįžusiems iš įkalinimo įstaigų</w:t>
            </w:r>
            <w:r w:rsidR="009E1F80">
              <w:rPr>
                <w:bCs/>
                <w:sz w:val="23"/>
                <w:szCs w:val="23"/>
              </w:rPr>
              <w:t>,</w:t>
            </w:r>
            <w:r w:rsidR="00D45F89" w:rsidRPr="009E4A1F">
              <w:rPr>
                <w:bCs/>
                <w:sz w:val="23"/>
                <w:szCs w:val="23"/>
              </w:rPr>
              <w:t xml:space="preserve"> siekiant jų integracijos į bendruomenę.</w:t>
            </w:r>
          </w:p>
        </w:tc>
        <w:tc>
          <w:tcPr>
            <w:tcW w:w="1417" w:type="dxa"/>
          </w:tcPr>
          <w:p w14:paraId="693812D2" w14:textId="53E2C402"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trike/>
                <w:sz w:val="23"/>
                <w:szCs w:val="23"/>
                <w:lang w:eastAsia="lt-LT"/>
              </w:rPr>
            </w:pPr>
            <w:r w:rsidRPr="00834A3A">
              <w:rPr>
                <w:sz w:val="23"/>
                <w:szCs w:val="23"/>
                <w:lang w:eastAsia="lt-LT"/>
              </w:rPr>
              <w:t>SB</w:t>
            </w:r>
            <w:r w:rsidR="009E1F80">
              <w:rPr>
                <w:sz w:val="23"/>
                <w:szCs w:val="23"/>
                <w:lang w:eastAsia="lt-LT"/>
              </w:rPr>
              <w:t xml:space="preserve"> – </w:t>
            </w:r>
            <w:r w:rsidRPr="00834A3A">
              <w:rPr>
                <w:sz w:val="23"/>
                <w:szCs w:val="23"/>
                <w:lang w:eastAsia="lt-LT"/>
              </w:rPr>
              <w:t>4 812</w:t>
            </w:r>
          </w:p>
        </w:tc>
        <w:tc>
          <w:tcPr>
            <w:tcW w:w="1418" w:type="dxa"/>
          </w:tcPr>
          <w:p w14:paraId="27370378" w14:textId="77777777" w:rsidR="00D45F89" w:rsidRPr="00AE55CE"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AE55CE">
              <w:rPr>
                <w:sz w:val="23"/>
                <w:szCs w:val="23"/>
                <w:lang w:eastAsia="lt-LT"/>
              </w:rPr>
              <w:t>Socialinės paramos skyrius,</w:t>
            </w:r>
          </w:p>
          <w:p w14:paraId="048CCBC5" w14:textId="77777777" w:rsidR="00D45F89" w:rsidRPr="00AE55CE"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AE55CE">
              <w:rPr>
                <w:sz w:val="23"/>
                <w:szCs w:val="23"/>
                <w:lang w:eastAsia="lt-LT"/>
              </w:rPr>
              <w:t>Plungės KC</w:t>
            </w:r>
          </w:p>
        </w:tc>
        <w:tc>
          <w:tcPr>
            <w:tcW w:w="2582" w:type="dxa"/>
          </w:tcPr>
          <w:p w14:paraId="2871E862" w14:textId="3981C39D" w:rsidR="00D45F89" w:rsidRPr="00AE55CE"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AE55CE">
              <w:rPr>
                <w:sz w:val="23"/>
                <w:szCs w:val="23"/>
                <w:lang w:eastAsia="lt-LT"/>
              </w:rPr>
              <w:t>Koordinuoti pagalbos paslaugas grįžusiems iš laisvės atėmimo vietų, teikti apgyvendinimo paslaugas nakvynės namuose, mokėti  vienkartinę išmoką grįžus iš įkalinimo įstaigos.</w:t>
            </w:r>
            <w:r w:rsidR="00322301" w:rsidRPr="00AE55CE">
              <w:rPr>
                <w:sz w:val="23"/>
                <w:szCs w:val="23"/>
                <w:lang w:eastAsia="lt-LT"/>
              </w:rPr>
              <w:t xml:space="preserve"> </w:t>
            </w:r>
            <w:r w:rsidR="00834A3A" w:rsidRPr="00AE55CE">
              <w:rPr>
                <w:sz w:val="23"/>
                <w:szCs w:val="23"/>
                <w:lang w:eastAsia="lt-LT"/>
              </w:rPr>
              <w:t>Išmokos gavėjų prognozuojamas skaičius –</w:t>
            </w:r>
            <w:r w:rsidR="00A5057F" w:rsidRPr="00AE55CE">
              <w:rPr>
                <w:sz w:val="23"/>
                <w:szCs w:val="23"/>
                <w:lang w:eastAsia="lt-LT"/>
              </w:rPr>
              <w:t xml:space="preserve"> 25</w:t>
            </w:r>
            <w:r w:rsidR="00834A3A" w:rsidRPr="00AE55CE">
              <w:rPr>
                <w:sz w:val="23"/>
                <w:szCs w:val="23"/>
                <w:lang w:eastAsia="lt-LT"/>
              </w:rPr>
              <w:t>.</w:t>
            </w:r>
          </w:p>
        </w:tc>
      </w:tr>
      <w:tr w:rsidR="00C45814" w:rsidRPr="002A0B54" w14:paraId="51648BA8" w14:textId="77777777" w:rsidTr="009E4A1F">
        <w:trPr>
          <w:trHeight w:val="2969"/>
        </w:trPr>
        <w:tc>
          <w:tcPr>
            <w:tcW w:w="1560" w:type="dxa"/>
            <w:vMerge/>
          </w:tcPr>
          <w:p w14:paraId="5AD2B263" w14:textId="77777777" w:rsidR="00C45814" w:rsidRPr="009E4A1F" w:rsidRDefault="00C45814"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2693" w:type="dxa"/>
            <w:gridSpan w:val="2"/>
          </w:tcPr>
          <w:p w14:paraId="60127800" w14:textId="20E37115" w:rsidR="00C45814" w:rsidRPr="009E4A1F" w:rsidRDefault="00C45814"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Cs/>
                <w:sz w:val="23"/>
                <w:szCs w:val="23"/>
              </w:rPr>
            </w:pPr>
            <w:r w:rsidRPr="009E4A1F">
              <w:rPr>
                <w:sz w:val="23"/>
                <w:szCs w:val="23"/>
                <w:lang w:eastAsia="lt-LT"/>
              </w:rPr>
              <w:t>8. Organizuoti asmeninės higienos paslaugas (pirties ir dušo) asmenims</w:t>
            </w:r>
            <w:r w:rsidR="009E1F80">
              <w:rPr>
                <w:sz w:val="23"/>
                <w:szCs w:val="23"/>
                <w:lang w:eastAsia="lt-LT"/>
              </w:rPr>
              <w:t>,</w:t>
            </w:r>
            <w:r w:rsidRPr="009E4A1F">
              <w:rPr>
                <w:sz w:val="23"/>
                <w:szCs w:val="23"/>
                <w:lang w:eastAsia="lt-LT"/>
              </w:rPr>
              <w:t xml:space="preserve"> gyvenantiems be patogumų ar kitoms socialiai jautrioms asmenų grupėms.</w:t>
            </w:r>
          </w:p>
        </w:tc>
        <w:tc>
          <w:tcPr>
            <w:tcW w:w="1417" w:type="dxa"/>
          </w:tcPr>
          <w:p w14:paraId="013C1DFE" w14:textId="5075EE7F" w:rsidR="00C45814" w:rsidRPr="009E4A1F" w:rsidRDefault="00C45814"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SB</w:t>
            </w:r>
            <w:r w:rsidR="009E1F80">
              <w:rPr>
                <w:sz w:val="23"/>
                <w:szCs w:val="23"/>
                <w:lang w:eastAsia="lt-LT"/>
              </w:rPr>
              <w:t xml:space="preserve"> – </w:t>
            </w:r>
            <w:r w:rsidRPr="009E4A1F">
              <w:rPr>
                <w:sz w:val="23"/>
                <w:szCs w:val="23"/>
                <w:lang w:eastAsia="lt-LT"/>
              </w:rPr>
              <w:t xml:space="preserve">25 000 </w:t>
            </w:r>
          </w:p>
          <w:p w14:paraId="3F927164" w14:textId="77777777" w:rsidR="00C45814" w:rsidRPr="009E4A1F" w:rsidRDefault="00C45814"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
        </w:tc>
        <w:tc>
          <w:tcPr>
            <w:tcW w:w="1418" w:type="dxa"/>
          </w:tcPr>
          <w:p w14:paraId="7014D78D" w14:textId="064BF62F" w:rsidR="00C45814" w:rsidRPr="009E4A1F" w:rsidRDefault="00F74E0F"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Pr>
                <w:sz w:val="23"/>
                <w:szCs w:val="23"/>
                <w:lang w:eastAsia="lt-LT"/>
              </w:rPr>
              <w:t>SĮ „</w:t>
            </w:r>
            <w:r w:rsidR="00C45814" w:rsidRPr="009E4A1F">
              <w:rPr>
                <w:sz w:val="23"/>
                <w:szCs w:val="23"/>
                <w:lang w:eastAsia="lt-LT"/>
              </w:rPr>
              <w:t>Plungės būstas</w:t>
            </w:r>
            <w:r>
              <w:rPr>
                <w:sz w:val="23"/>
                <w:szCs w:val="23"/>
                <w:lang w:eastAsia="lt-LT"/>
              </w:rPr>
              <w:t>“</w:t>
            </w:r>
          </w:p>
        </w:tc>
        <w:tc>
          <w:tcPr>
            <w:tcW w:w="2582" w:type="dxa"/>
          </w:tcPr>
          <w:p w14:paraId="6A9E2E56" w14:textId="2B3015F5" w:rsidR="00C45814" w:rsidRPr="009E4A1F" w:rsidRDefault="00C45814"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Teikti nemokamas (kompensuojamas iš Savivaldybė</w:t>
            </w:r>
            <w:r w:rsidR="00F74E0F">
              <w:rPr>
                <w:sz w:val="23"/>
                <w:szCs w:val="23"/>
                <w:lang w:eastAsia="lt-LT"/>
              </w:rPr>
              <w:t>s</w:t>
            </w:r>
            <w:r w:rsidRPr="009E4A1F">
              <w:rPr>
                <w:sz w:val="23"/>
                <w:szCs w:val="23"/>
                <w:lang w:eastAsia="lt-LT"/>
              </w:rPr>
              <w:t xml:space="preserve"> biudžeto) bendrosios pirties ir dušo paslaugas senatvės pensininkams, socialiai remtiniems bei asmenims su negalia ir vaikams iki 16 metų. Paslaugų gavėjų vidurkis per mėnesį – 287.</w:t>
            </w:r>
          </w:p>
        </w:tc>
      </w:tr>
      <w:tr w:rsidR="00C45814" w:rsidRPr="002A0B54" w14:paraId="7B59FE1D" w14:textId="77777777" w:rsidTr="00C45814">
        <w:trPr>
          <w:trHeight w:val="1416"/>
        </w:trPr>
        <w:tc>
          <w:tcPr>
            <w:tcW w:w="1560" w:type="dxa"/>
            <w:vMerge/>
          </w:tcPr>
          <w:p w14:paraId="455924F6" w14:textId="77777777" w:rsidR="00C45814" w:rsidRPr="009E4A1F" w:rsidRDefault="00C45814"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color w:val="FF0000"/>
                <w:sz w:val="23"/>
                <w:szCs w:val="23"/>
                <w:lang w:eastAsia="lt-LT"/>
              </w:rPr>
            </w:pPr>
          </w:p>
        </w:tc>
        <w:tc>
          <w:tcPr>
            <w:tcW w:w="2693" w:type="dxa"/>
            <w:gridSpan w:val="2"/>
          </w:tcPr>
          <w:p w14:paraId="07EBD121" w14:textId="383E2541" w:rsidR="00C45814" w:rsidRPr="009E4A1F" w:rsidRDefault="008A61C4" w:rsidP="00D45F89">
            <w:pPr>
              <w:jc w:val="both"/>
              <w:rPr>
                <w:sz w:val="23"/>
                <w:szCs w:val="23"/>
                <w:lang w:eastAsia="lt-LT"/>
              </w:rPr>
            </w:pPr>
            <w:r>
              <w:rPr>
                <w:sz w:val="23"/>
                <w:szCs w:val="23"/>
                <w:lang w:eastAsia="lt-LT"/>
              </w:rPr>
              <w:t>9</w:t>
            </w:r>
            <w:r w:rsidR="00C45814" w:rsidRPr="009E4A1F">
              <w:rPr>
                <w:sz w:val="23"/>
                <w:szCs w:val="23"/>
                <w:lang w:eastAsia="lt-LT"/>
              </w:rPr>
              <w:t>. Aprūpinti asmenis su negalia techninės pagalbos priemonėmis.</w:t>
            </w:r>
          </w:p>
        </w:tc>
        <w:tc>
          <w:tcPr>
            <w:tcW w:w="1417" w:type="dxa"/>
          </w:tcPr>
          <w:p w14:paraId="7CC297B5" w14:textId="574B5CFF" w:rsidR="00C45814" w:rsidRPr="009E4A1F" w:rsidRDefault="00C45814" w:rsidP="00D45F89">
            <w:pPr>
              <w:rPr>
                <w:sz w:val="23"/>
                <w:szCs w:val="23"/>
                <w:lang w:eastAsia="lt-LT"/>
              </w:rPr>
            </w:pPr>
            <w:r w:rsidRPr="009E4A1F">
              <w:rPr>
                <w:sz w:val="23"/>
                <w:szCs w:val="23"/>
                <w:lang w:eastAsia="lt-LT"/>
              </w:rPr>
              <w:t>VB</w:t>
            </w:r>
            <w:r w:rsidR="00F74E0F">
              <w:rPr>
                <w:sz w:val="23"/>
                <w:szCs w:val="23"/>
                <w:lang w:eastAsia="lt-LT"/>
              </w:rPr>
              <w:t xml:space="preserve"> – </w:t>
            </w:r>
            <w:r w:rsidRPr="009E4A1F">
              <w:rPr>
                <w:sz w:val="23"/>
                <w:szCs w:val="23"/>
                <w:lang w:eastAsia="lt-LT"/>
              </w:rPr>
              <w:t>25 000</w:t>
            </w:r>
            <w:r w:rsidRPr="009E4A1F">
              <w:rPr>
                <w:b/>
                <w:sz w:val="23"/>
                <w:szCs w:val="23"/>
                <w:lang w:eastAsia="lt-LT"/>
              </w:rPr>
              <w:t xml:space="preserve"> </w:t>
            </w:r>
          </w:p>
        </w:tc>
        <w:tc>
          <w:tcPr>
            <w:tcW w:w="1418" w:type="dxa"/>
          </w:tcPr>
          <w:p w14:paraId="5042E7D9" w14:textId="77777777" w:rsidR="00C45814" w:rsidRPr="009E4A1F" w:rsidRDefault="00C45814" w:rsidP="00D45F89">
            <w:pPr>
              <w:rPr>
                <w:sz w:val="23"/>
                <w:szCs w:val="23"/>
                <w:lang w:eastAsia="lt-LT"/>
              </w:rPr>
            </w:pPr>
            <w:r w:rsidRPr="009E4A1F">
              <w:rPr>
                <w:sz w:val="23"/>
                <w:szCs w:val="23"/>
                <w:lang w:eastAsia="lt-LT"/>
              </w:rPr>
              <w:t>Plungės SPC</w:t>
            </w:r>
          </w:p>
        </w:tc>
        <w:tc>
          <w:tcPr>
            <w:tcW w:w="2582" w:type="dxa"/>
          </w:tcPr>
          <w:p w14:paraId="31C55BA8" w14:textId="013B7AD5" w:rsidR="00C45814" w:rsidRPr="009E4A1F" w:rsidRDefault="00C45814" w:rsidP="00D45F89">
            <w:pPr>
              <w:jc w:val="both"/>
              <w:rPr>
                <w:sz w:val="23"/>
                <w:szCs w:val="23"/>
                <w:lang w:eastAsia="lt-LT"/>
              </w:rPr>
            </w:pPr>
            <w:r w:rsidRPr="009E4A1F">
              <w:rPr>
                <w:sz w:val="23"/>
                <w:szCs w:val="23"/>
                <w:lang w:eastAsia="lt-LT"/>
              </w:rPr>
              <w:t>Organizuoti techninių pagalbos priemonių parvežimą ir išdalijimą pagal poreikius negalią turintiems asmenims.</w:t>
            </w:r>
          </w:p>
        </w:tc>
      </w:tr>
      <w:tr w:rsidR="00D45F89" w:rsidRPr="002A0B54" w14:paraId="44745E72" w14:textId="77777777" w:rsidTr="006D1E94">
        <w:trPr>
          <w:trHeight w:val="1159"/>
        </w:trPr>
        <w:tc>
          <w:tcPr>
            <w:tcW w:w="1560" w:type="dxa"/>
            <w:vMerge/>
          </w:tcPr>
          <w:p w14:paraId="26A56BD2"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color w:val="FF0000"/>
                <w:sz w:val="23"/>
                <w:szCs w:val="23"/>
                <w:lang w:eastAsia="lt-LT"/>
              </w:rPr>
            </w:pPr>
          </w:p>
        </w:tc>
        <w:tc>
          <w:tcPr>
            <w:tcW w:w="2693" w:type="dxa"/>
            <w:gridSpan w:val="2"/>
          </w:tcPr>
          <w:p w14:paraId="33262E35" w14:textId="7A7A7DDA" w:rsidR="00D45F89" w:rsidRPr="009E4A1F" w:rsidRDefault="00C45814"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10</w:t>
            </w:r>
            <w:r w:rsidR="00D45F89" w:rsidRPr="009E4A1F">
              <w:rPr>
                <w:sz w:val="23"/>
                <w:szCs w:val="23"/>
                <w:lang w:eastAsia="lt-LT"/>
              </w:rPr>
              <w:t>. Organizuoti Plungės bendruomenės centro veiklą.</w:t>
            </w:r>
          </w:p>
        </w:tc>
        <w:tc>
          <w:tcPr>
            <w:tcW w:w="1417" w:type="dxa"/>
          </w:tcPr>
          <w:p w14:paraId="56A46477" w14:textId="61E3E8D6"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SB</w:t>
            </w:r>
            <w:r w:rsidR="00F74E0F">
              <w:rPr>
                <w:sz w:val="23"/>
                <w:szCs w:val="23"/>
                <w:lang w:eastAsia="lt-LT"/>
              </w:rPr>
              <w:t xml:space="preserve"> –</w:t>
            </w:r>
            <w:r w:rsidRPr="009E4A1F">
              <w:rPr>
                <w:sz w:val="23"/>
                <w:szCs w:val="23"/>
                <w:lang w:eastAsia="lt-LT"/>
              </w:rPr>
              <w:t xml:space="preserve"> </w:t>
            </w:r>
            <w:r w:rsidR="001F207A" w:rsidRPr="009E4A1F">
              <w:rPr>
                <w:sz w:val="23"/>
                <w:szCs w:val="23"/>
                <w:lang w:eastAsia="lt-LT"/>
              </w:rPr>
              <w:t>61 340</w:t>
            </w:r>
          </w:p>
          <w:p w14:paraId="7BAEFA86" w14:textId="733D00A2"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
          <w:p w14:paraId="4DA76E6A"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
          <w:p w14:paraId="35E0C156"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
        </w:tc>
        <w:tc>
          <w:tcPr>
            <w:tcW w:w="1418" w:type="dxa"/>
          </w:tcPr>
          <w:p w14:paraId="0A65E241"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72607E">
              <w:rPr>
                <w:sz w:val="23"/>
                <w:szCs w:val="23"/>
                <w:lang w:eastAsia="lt-LT"/>
              </w:rPr>
              <w:t>Plungės bendruomenės centras</w:t>
            </w:r>
          </w:p>
        </w:tc>
        <w:tc>
          <w:tcPr>
            <w:tcW w:w="2582" w:type="dxa"/>
          </w:tcPr>
          <w:p w14:paraId="01A57B35" w14:textId="51E8757A"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Organizuoti ir teikti bendruomenės nariams paslaugas jų poreikiams pritaikytose patalpose.</w:t>
            </w:r>
            <w:r w:rsidR="00210D28" w:rsidRPr="009E4A1F">
              <w:rPr>
                <w:sz w:val="23"/>
                <w:szCs w:val="23"/>
                <w:lang w:eastAsia="lt-LT"/>
              </w:rPr>
              <w:t xml:space="preserve"> Paslaugų gavėjų skaičius per metus apie 170.</w:t>
            </w:r>
          </w:p>
        </w:tc>
      </w:tr>
      <w:tr w:rsidR="00D45F89" w:rsidRPr="002A0B54" w14:paraId="78DD0837" w14:textId="77777777" w:rsidTr="006D1E94">
        <w:trPr>
          <w:trHeight w:val="1188"/>
        </w:trPr>
        <w:tc>
          <w:tcPr>
            <w:tcW w:w="1560" w:type="dxa"/>
            <w:vMerge/>
          </w:tcPr>
          <w:p w14:paraId="60B15582"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color w:val="FF0000"/>
                <w:sz w:val="23"/>
                <w:szCs w:val="23"/>
                <w:lang w:eastAsia="lt-LT"/>
              </w:rPr>
            </w:pPr>
          </w:p>
        </w:tc>
        <w:tc>
          <w:tcPr>
            <w:tcW w:w="2693" w:type="dxa"/>
            <w:gridSpan w:val="2"/>
          </w:tcPr>
          <w:p w14:paraId="0E2A49A0" w14:textId="19BBA09C" w:rsidR="00D45F89" w:rsidRPr="009E4A1F" w:rsidRDefault="00C45814" w:rsidP="00D45F89">
            <w:pPr>
              <w:jc w:val="both"/>
              <w:rPr>
                <w:sz w:val="23"/>
                <w:szCs w:val="23"/>
              </w:rPr>
            </w:pPr>
            <w:r w:rsidRPr="009E4A1F">
              <w:rPr>
                <w:sz w:val="23"/>
                <w:szCs w:val="23"/>
              </w:rPr>
              <w:t>11</w:t>
            </w:r>
            <w:r w:rsidR="00D45F89" w:rsidRPr="009E4A1F">
              <w:rPr>
                <w:sz w:val="23"/>
                <w:szCs w:val="23"/>
              </w:rPr>
              <w:t>. Užtikrinti socialines paslaugas teikiančių darbuotojų kvalifikacijos kėlimą.</w:t>
            </w:r>
          </w:p>
        </w:tc>
        <w:tc>
          <w:tcPr>
            <w:tcW w:w="1417" w:type="dxa"/>
          </w:tcPr>
          <w:p w14:paraId="54CA21FB" w14:textId="7F684111"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 xml:space="preserve">SB </w:t>
            </w:r>
            <w:r w:rsidR="003359F6">
              <w:rPr>
                <w:sz w:val="23"/>
                <w:szCs w:val="23"/>
                <w:lang w:eastAsia="lt-LT"/>
              </w:rPr>
              <w:t xml:space="preserve">– </w:t>
            </w:r>
            <w:r w:rsidRPr="009E4A1F">
              <w:rPr>
                <w:sz w:val="23"/>
                <w:szCs w:val="23"/>
                <w:lang w:eastAsia="lt-LT"/>
              </w:rPr>
              <w:t>3 000</w:t>
            </w:r>
          </w:p>
          <w:p w14:paraId="0AA88DAB" w14:textId="5D9520FC" w:rsidR="00D45F89"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 xml:space="preserve">VB </w:t>
            </w:r>
            <w:r w:rsidR="003359F6">
              <w:rPr>
                <w:sz w:val="23"/>
                <w:szCs w:val="23"/>
                <w:lang w:eastAsia="lt-LT"/>
              </w:rPr>
              <w:t xml:space="preserve">– </w:t>
            </w:r>
            <w:r w:rsidR="00770F77" w:rsidRPr="009E4A1F">
              <w:rPr>
                <w:sz w:val="23"/>
                <w:szCs w:val="23"/>
                <w:lang w:eastAsia="lt-LT"/>
              </w:rPr>
              <w:t>8</w:t>
            </w:r>
            <w:r w:rsidRPr="009E4A1F">
              <w:rPr>
                <w:sz w:val="23"/>
                <w:szCs w:val="23"/>
                <w:lang w:eastAsia="lt-LT"/>
              </w:rPr>
              <w:t xml:space="preserve"> 000</w:t>
            </w:r>
          </w:p>
          <w:p w14:paraId="385C82AF" w14:textId="3D1F4E78" w:rsidR="0054244F" w:rsidRPr="009E4A1F" w:rsidRDefault="0054244F"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Pr>
                <w:sz w:val="23"/>
                <w:szCs w:val="23"/>
                <w:lang w:eastAsia="lt-LT"/>
              </w:rPr>
              <w:t>KT</w:t>
            </w:r>
            <w:r w:rsidR="003359F6">
              <w:rPr>
                <w:sz w:val="23"/>
                <w:szCs w:val="23"/>
                <w:lang w:eastAsia="lt-LT"/>
              </w:rPr>
              <w:t xml:space="preserve"> – </w:t>
            </w:r>
            <w:r>
              <w:rPr>
                <w:sz w:val="23"/>
                <w:szCs w:val="23"/>
                <w:lang w:eastAsia="lt-LT"/>
              </w:rPr>
              <w:t>1</w:t>
            </w:r>
            <w:r w:rsidR="00DE2547">
              <w:rPr>
                <w:sz w:val="23"/>
                <w:szCs w:val="23"/>
                <w:lang w:eastAsia="lt-LT"/>
              </w:rPr>
              <w:t xml:space="preserve"> </w:t>
            </w:r>
            <w:r>
              <w:rPr>
                <w:sz w:val="23"/>
                <w:szCs w:val="23"/>
                <w:lang w:eastAsia="lt-LT"/>
              </w:rPr>
              <w:t>400</w:t>
            </w:r>
          </w:p>
        </w:tc>
        <w:tc>
          <w:tcPr>
            <w:tcW w:w="1418" w:type="dxa"/>
          </w:tcPr>
          <w:p w14:paraId="73329A22" w14:textId="77777777" w:rsidR="00D45F89" w:rsidRPr="0097742E" w:rsidRDefault="00D45F89" w:rsidP="00D45F89">
            <w:pPr>
              <w:ind w:right="-108"/>
              <w:rPr>
                <w:sz w:val="23"/>
                <w:szCs w:val="23"/>
                <w:lang w:eastAsia="lt-LT"/>
              </w:rPr>
            </w:pPr>
            <w:r w:rsidRPr="0072607E">
              <w:rPr>
                <w:sz w:val="23"/>
                <w:szCs w:val="23"/>
                <w:lang w:eastAsia="lt-LT"/>
              </w:rPr>
              <w:t>Plungės SPC</w:t>
            </w:r>
          </w:p>
          <w:p w14:paraId="5126DCE2" w14:textId="774FF2CC" w:rsidR="00472057" w:rsidRPr="0097742E" w:rsidRDefault="00472057" w:rsidP="00D45F89">
            <w:pPr>
              <w:ind w:right="-108"/>
              <w:rPr>
                <w:sz w:val="23"/>
                <w:szCs w:val="23"/>
                <w:lang w:eastAsia="lt-LT"/>
              </w:rPr>
            </w:pPr>
            <w:r w:rsidRPr="0097742E">
              <w:rPr>
                <w:sz w:val="23"/>
                <w:szCs w:val="23"/>
                <w:lang w:eastAsia="lt-LT"/>
              </w:rPr>
              <w:t>Plungės KC</w:t>
            </w:r>
          </w:p>
        </w:tc>
        <w:tc>
          <w:tcPr>
            <w:tcW w:w="2582" w:type="dxa"/>
          </w:tcPr>
          <w:p w14:paraId="5AF4B553" w14:textId="77777777" w:rsidR="00D45F89" w:rsidRPr="004E708C" w:rsidRDefault="00D45F89" w:rsidP="00D45F89">
            <w:pPr>
              <w:jc w:val="both"/>
              <w:rPr>
                <w:sz w:val="23"/>
                <w:szCs w:val="23"/>
                <w:lang w:eastAsia="lt-LT"/>
              </w:rPr>
            </w:pPr>
            <w:r w:rsidRPr="004E708C">
              <w:rPr>
                <w:sz w:val="23"/>
                <w:szCs w:val="23"/>
                <w:lang w:eastAsia="lt-LT"/>
              </w:rPr>
              <w:t xml:space="preserve">Socialiniai darbuotojai per metus išklauso 16 valandų kvalifikacijos kėlimo kursus, dalyvauja </w:t>
            </w:r>
            <w:proofErr w:type="spellStart"/>
            <w:r w:rsidRPr="004E708C">
              <w:rPr>
                <w:sz w:val="23"/>
                <w:szCs w:val="23"/>
                <w:lang w:eastAsia="lt-LT"/>
              </w:rPr>
              <w:t>supervizijose</w:t>
            </w:r>
            <w:proofErr w:type="spellEnd"/>
            <w:r w:rsidRPr="004E708C">
              <w:rPr>
                <w:sz w:val="23"/>
                <w:szCs w:val="23"/>
                <w:lang w:eastAsia="lt-LT"/>
              </w:rPr>
              <w:t>.</w:t>
            </w:r>
          </w:p>
        </w:tc>
      </w:tr>
      <w:tr w:rsidR="00D45F89" w:rsidRPr="002A0B54" w14:paraId="7C4A87CC" w14:textId="77777777" w:rsidTr="006D1E94">
        <w:trPr>
          <w:trHeight w:val="1974"/>
        </w:trPr>
        <w:tc>
          <w:tcPr>
            <w:tcW w:w="1560" w:type="dxa"/>
            <w:vMerge/>
          </w:tcPr>
          <w:p w14:paraId="529128BB"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color w:val="FF0000"/>
                <w:sz w:val="23"/>
                <w:szCs w:val="23"/>
                <w:highlight w:val="yellow"/>
                <w:lang w:eastAsia="lt-LT"/>
              </w:rPr>
            </w:pPr>
          </w:p>
        </w:tc>
        <w:tc>
          <w:tcPr>
            <w:tcW w:w="2693" w:type="dxa"/>
            <w:gridSpan w:val="2"/>
          </w:tcPr>
          <w:p w14:paraId="25D4666D" w14:textId="6DA74FAE"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1</w:t>
            </w:r>
            <w:r w:rsidR="00C45814" w:rsidRPr="009E4A1F">
              <w:rPr>
                <w:sz w:val="23"/>
                <w:szCs w:val="23"/>
                <w:lang w:eastAsia="lt-LT"/>
              </w:rPr>
              <w:t>2</w:t>
            </w:r>
            <w:r w:rsidRPr="009E4A1F">
              <w:rPr>
                <w:sz w:val="23"/>
                <w:szCs w:val="23"/>
                <w:lang w:eastAsia="lt-LT"/>
              </w:rPr>
              <w:t>. Per įvairias sklaidos priemones teikti informaciją gyventojams apie Savivaldybės teikiamas socialines paslaugas, organizuoti renginius, seminarus.</w:t>
            </w:r>
          </w:p>
        </w:tc>
        <w:tc>
          <w:tcPr>
            <w:tcW w:w="1417" w:type="dxa"/>
          </w:tcPr>
          <w:p w14:paraId="34631FEA" w14:textId="75123326"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SB</w:t>
            </w:r>
            <w:r w:rsidR="003359F6">
              <w:rPr>
                <w:sz w:val="23"/>
                <w:szCs w:val="23"/>
                <w:lang w:eastAsia="lt-LT"/>
              </w:rPr>
              <w:t xml:space="preserve"> – </w:t>
            </w:r>
            <w:r w:rsidR="0037558F" w:rsidRPr="009E4A1F">
              <w:rPr>
                <w:sz w:val="23"/>
                <w:szCs w:val="23"/>
                <w:lang w:eastAsia="lt-LT"/>
              </w:rPr>
              <w:t>4</w:t>
            </w:r>
            <w:r w:rsidRPr="009E4A1F">
              <w:rPr>
                <w:sz w:val="23"/>
                <w:szCs w:val="23"/>
                <w:lang w:eastAsia="lt-LT"/>
              </w:rPr>
              <w:t>00</w:t>
            </w:r>
          </w:p>
          <w:p w14:paraId="75540C27"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
          <w:p w14:paraId="63FDC34D"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
        </w:tc>
        <w:tc>
          <w:tcPr>
            <w:tcW w:w="1418" w:type="dxa"/>
          </w:tcPr>
          <w:p w14:paraId="193A4ED2" w14:textId="77777777"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Socialinės paramos skyrius,</w:t>
            </w:r>
          </w:p>
          <w:p w14:paraId="6CEE8CB4" w14:textId="2F3EA656"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9E4A1F">
              <w:rPr>
                <w:sz w:val="23"/>
                <w:szCs w:val="23"/>
                <w:lang w:eastAsia="lt-LT"/>
              </w:rPr>
              <w:t xml:space="preserve">Plungės SPC ir </w:t>
            </w:r>
            <w:proofErr w:type="spellStart"/>
            <w:r w:rsidRPr="009E4A1F">
              <w:rPr>
                <w:sz w:val="23"/>
                <w:szCs w:val="23"/>
                <w:lang w:eastAsia="lt-LT"/>
              </w:rPr>
              <w:t>kt</w:t>
            </w:r>
            <w:proofErr w:type="spellEnd"/>
            <w:r w:rsidRPr="009E4A1F">
              <w:rPr>
                <w:sz w:val="23"/>
                <w:szCs w:val="23"/>
                <w:lang w:eastAsia="lt-LT"/>
              </w:rPr>
              <w:t>.</w:t>
            </w:r>
          </w:p>
        </w:tc>
        <w:tc>
          <w:tcPr>
            <w:tcW w:w="2582" w:type="dxa"/>
          </w:tcPr>
          <w:p w14:paraId="1698BAFF" w14:textId="564125AD" w:rsidR="00D45F89" w:rsidRPr="009E4A1F" w:rsidRDefault="00D45F89" w:rsidP="00D45F8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9E4A1F">
              <w:rPr>
                <w:sz w:val="23"/>
                <w:szCs w:val="23"/>
                <w:lang w:eastAsia="lt-LT"/>
              </w:rPr>
              <w:t xml:space="preserve">Skelbti informaciją </w:t>
            </w:r>
            <w:r w:rsidR="003359F6">
              <w:rPr>
                <w:sz w:val="23"/>
                <w:szCs w:val="23"/>
                <w:lang w:eastAsia="lt-LT"/>
              </w:rPr>
              <w:t>S</w:t>
            </w:r>
            <w:r w:rsidRPr="009E4A1F">
              <w:rPr>
                <w:sz w:val="23"/>
                <w:szCs w:val="23"/>
                <w:lang w:eastAsia="lt-LT"/>
              </w:rPr>
              <w:t>avivaldybės tinklalapyje, naudoti kitas sklaidos ir informavimo priemones.</w:t>
            </w:r>
          </w:p>
        </w:tc>
      </w:tr>
    </w:tbl>
    <w:p w14:paraId="70B69D79" w14:textId="0F8AE6CC" w:rsidR="00CE085A" w:rsidRPr="009D0A36" w:rsidRDefault="00CE085A" w:rsidP="009E4A1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bCs/>
          <w:color w:val="FF0000"/>
          <w:lang w:eastAsia="lt-LT"/>
        </w:rPr>
      </w:pPr>
    </w:p>
    <w:p w14:paraId="55F42189" w14:textId="2A007E38" w:rsidR="009D0A36" w:rsidRPr="00AE55CE" w:rsidRDefault="009D0A36" w:rsidP="00BF1BD4">
      <w:pPr>
        <w:widowControl w:val="0"/>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b/>
          <w:bCs/>
          <w:lang w:eastAsia="lt-LT"/>
        </w:rPr>
      </w:pPr>
      <w:r w:rsidRPr="009D0A36">
        <w:rPr>
          <w:rFonts w:eastAsia="Calibri"/>
        </w:rPr>
        <w:t>2023 metais sėkmingai įgyvendintas</w:t>
      </w:r>
      <w:r w:rsidR="00CA0E7D">
        <w:rPr>
          <w:rFonts w:eastAsia="Calibri"/>
        </w:rPr>
        <w:t xml:space="preserve"> projektas</w:t>
      </w:r>
      <w:r w:rsidRPr="009D0A36">
        <w:rPr>
          <w:rFonts w:eastAsia="Calibri"/>
        </w:rPr>
        <w:t xml:space="preserve"> </w:t>
      </w:r>
      <w:r w:rsidR="003359F6">
        <w:rPr>
          <w:lang w:eastAsia="lt-LT"/>
        </w:rPr>
        <w:t>„</w:t>
      </w:r>
      <w:r w:rsidRPr="009D0A36">
        <w:rPr>
          <w:rFonts w:eastAsia="Calibri"/>
          <w:lang w:eastAsia="lt-LT"/>
        </w:rPr>
        <w:t>Vaikų gerovės ir saugumo didinimo, paslaugų šeimai, globėjams (rūpintojams) kokybės didinimo bei prieinamumo plėtra“ (Plungės SPC</w:t>
      </w:r>
      <w:r w:rsidRPr="0072607E">
        <w:rPr>
          <w:rFonts w:eastAsia="Calibri"/>
          <w:lang w:eastAsia="lt-LT"/>
        </w:rPr>
        <w:t xml:space="preserve">). </w:t>
      </w:r>
      <w:r w:rsidRPr="0097742E">
        <w:rPr>
          <w:lang w:eastAsia="lt-LT"/>
        </w:rPr>
        <w:t xml:space="preserve">Projekto vertė </w:t>
      </w:r>
      <w:r w:rsidR="003359F6" w:rsidRPr="004E708C">
        <w:rPr>
          <w:lang w:eastAsia="lt-LT"/>
        </w:rPr>
        <w:t>–</w:t>
      </w:r>
      <w:r w:rsidRPr="004E708C">
        <w:rPr>
          <w:lang w:eastAsia="lt-LT"/>
        </w:rPr>
        <w:t xml:space="preserve"> </w:t>
      </w:r>
      <w:r w:rsidR="00DB3572" w:rsidRPr="00AE55CE">
        <w:rPr>
          <w:lang w:eastAsia="lt-LT"/>
        </w:rPr>
        <w:t>112</w:t>
      </w:r>
      <w:r w:rsidR="00CA0752" w:rsidRPr="00AE55CE">
        <w:rPr>
          <w:lang w:eastAsia="lt-LT"/>
        </w:rPr>
        <w:t> </w:t>
      </w:r>
      <w:r w:rsidR="00DB3572" w:rsidRPr="00AE55CE">
        <w:rPr>
          <w:lang w:eastAsia="lt-LT"/>
        </w:rPr>
        <w:t>237</w:t>
      </w:r>
      <w:r w:rsidR="00CA0752" w:rsidRPr="00AE55CE">
        <w:rPr>
          <w:lang w:eastAsia="lt-LT"/>
        </w:rPr>
        <w:t>,40</w:t>
      </w:r>
      <w:r w:rsidRPr="00AE55CE">
        <w:rPr>
          <w:lang w:eastAsia="lt-LT"/>
        </w:rPr>
        <w:t xml:space="preserve"> eur</w:t>
      </w:r>
      <w:r w:rsidR="00CA0752" w:rsidRPr="00AE55CE">
        <w:rPr>
          <w:lang w:eastAsia="lt-LT"/>
        </w:rPr>
        <w:t>o</w:t>
      </w:r>
      <w:r w:rsidRPr="00AE55CE">
        <w:rPr>
          <w:lang w:eastAsia="lt-LT"/>
        </w:rPr>
        <w:t xml:space="preserve"> projektinių lėšų.</w:t>
      </w:r>
    </w:p>
    <w:p w14:paraId="09B8AB2D" w14:textId="0A09D493" w:rsidR="006B66A3" w:rsidRPr="00AE55CE" w:rsidRDefault="00CA0E7D" w:rsidP="00BF1BD4">
      <w:pPr>
        <w:widowControl w:val="0"/>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b/>
          <w:bCs/>
          <w:lang w:eastAsia="lt-LT"/>
        </w:rPr>
      </w:pPr>
      <w:r w:rsidRPr="00AE55CE">
        <w:rPr>
          <w:rFonts w:eastAsia="Calibri"/>
        </w:rPr>
        <w:t xml:space="preserve">2023 metais sėkmingai įgyvendintas projektas </w:t>
      </w:r>
      <w:r w:rsidR="003359F6" w:rsidRPr="00AE55CE">
        <w:rPr>
          <w:rFonts w:eastAsia="Calibri"/>
        </w:rPr>
        <w:t>„</w:t>
      </w:r>
      <w:r w:rsidRPr="00AE55CE">
        <w:rPr>
          <w:rFonts w:eastAsia="Calibri"/>
        </w:rPr>
        <w:t>Bendruomeninių vaikų globos namų tinklo plėtra Plungės rajono savivaldybėje“</w:t>
      </w:r>
      <w:r w:rsidR="003359F6" w:rsidRPr="00AE55CE">
        <w:rPr>
          <w:rFonts w:eastAsia="Calibri"/>
        </w:rPr>
        <w:t xml:space="preserve"> –</w:t>
      </w:r>
      <w:r w:rsidRPr="00AE55CE">
        <w:rPr>
          <w:rFonts w:eastAsia="Calibri"/>
        </w:rPr>
        <w:t xml:space="preserve"> pastatytas BVGN</w:t>
      </w:r>
      <w:r w:rsidR="00B032EF" w:rsidRPr="00AE55CE">
        <w:rPr>
          <w:rFonts w:eastAsia="Calibri"/>
        </w:rPr>
        <w:t xml:space="preserve"> namas</w:t>
      </w:r>
      <w:r w:rsidRPr="00AE55CE">
        <w:rPr>
          <w:rFonts w:eastAsia="Calibri"/>
        </w:rPr>
        <w:t xml:space="preserve"> (Plungės SPC). </w:t>
      </w:r>
      <w:bookmarkStart w:id="47" w:name="_Hlk164369776"/>
      <w:r w:rsidRPr="00AE55CE">
        <w:rPr>
          <w:rFonts w:eastAsia="Calibri"/>
        </w:rPr>
        <w:t>Projekto vertė – 643 211 eur</w:t>
      </w:r>
      <w:r w:rsidR="003359F6" w:rsidRPr="00AE55CE">
        <w:rPr>
          <w:rFonts w:eastAsia="Calibri"/>
        </w:rPr>
        <w:t>ų</w:t>
      </w:r>
      <w:r w:rsidRPr="00AE55CE">
        <w:rPr>
          <w:rFonts w:eastAsia="Calibri"/>
        </w:rPr>
        <w:t xml:space="preserve"> projektinių lėšų.</w:t>
      </w:r>
    </w:p>
    <w:bookmarkEnd w:id="47"/>
    <w:p w14:paraId="42B1A256" w14:textId="062FDDFC" w:rsidR="00CE085A" w:rsidRPr="00AE55CE" w:rsidRDefault="00CE085A" w:rsidP="00BF1BD4">
      <w:pPr>
        <w:widowControl w:val="0"/>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AE55CE">
        <w:rPr>
          <w:rFonts w:eastAsia="Calibri"/>
        </w:rPr>
        <w:t>202</w:t>
      </w:r>
      <w:r w:rsidR="00AE6B4F" w:rsidRPr="00AE55CE">
        <w:rPr>
          <w:rFonts w:eastAsia="Calibri"/>
        </w:rPr>
        <w:t>4</w:t>
      </w:r>
      <w:r w:rsidRPr="00AE55CE">
        <w:rPr>
          <w:rFonts w:eastAsia="Calibri"/>
        </w:rPr>
        <w:t xml:space="preserve"> metais </w:t>
      </w:r>
      <w:r w:rsidR="0010683C" w:rsidRPr="00AE55CE">
        <w:rPr>
          <w:rFonts w:eastAsia="Calibri"/>
        </w:rPr>
        <w:t>suplanuota</w:t>
      </w:r>
      <w:r w:rsidR="00AE6B4F" w:rsidRPr="00AE55CE">
        <w:rPr>
          <w:rFonts w:eastAsia="Calibri"/>
        </w:rPr>
        <w:t xml:space="preserve"> užbaigti</w:t>
      </w:r>
      <w:r w:rsidRPr="00AE55CE">
        <w:rPr>
          <w:rFonts w:eastAsia="Calibri"/>
        </w:rPr>
        <w:t xml:space="preserve"> </w:t>
      </w:r>
      <w:r w:rsidR="00AE6B4F" w:rsidRPr="00AE55CE">
        <w:rPr>
          <w:rFonts w:eastAsia="Calibri"/>
        </w:rPr>
        <w:t xml:space="preserve">įgyvendinti </w:t>
      </w:r>
      <w:r w:rsidR="003359F6" w:rsidRPr="00AE55CE">
        <w:rPr>
          <w:rFonts w:eastAsia="Calibri"/>
        </w:rPr>
        <w:t>„</w:t>
      </w:r>
      <w:r w:rsidRPr="00AE55CE">
        <w:rPr>
          <w:rFonts w:eastAsia="Calibri"/>
        </w:rPr>
        <w:t>Bendruomeninių apgyvendinimo bei užimtumo paslaugų asmenims su proto ir psichikos negalia plėtra Plungės rajone“</w:t>
      </w:r>
      <w:r w:rsidR="009D0A36" w:rsidRPr="00AE55CE">
        <w:rPr>
          <w:rFonts w:eastAsia="Calibri"/>
        </w:rPr>
        <w:t xml:space="preserve"> </w:t>
      </w:r>
      <w:r w:rsidR="00AE6B4F" w:rsidRPr="00AE55CE">
        <w:rPr>
          <w:rFonts w:eastAsia="Calibri"/>
        </w:rPr>
        <w:t>(</w:t>
      </w:r>
      <w:r w:rsidRPr="00AE55CE">
        <w:rPr>
          <w:rFonts w:eastAsia="Calibri"/>
        </w:rPr>
        <w:t>2 GGN</w:t>
      </w:r>
      <w:r w:rsidR="00AE6B4F" w:rsidRPr="00AE55CE">
        <w:rPr>
          <w:rFonts w:eastAsia="Calibri"/>
        </w:rPr>
        <w:t>)</w:t>
      </w:r>
      <w:r w:rsidR="00AE6B4F" w:rsidRPr="00AE55CE">
        <w:t xml:space="preserve"> </w:t>
      </w:r>
      <w:bookmarkStart w:id="48" w:name="_Hlk164605614"/>
      <w:r w:rsidR="00AE6B4F" w:rsidRPr="00AE55CE">
        <w:rPr>
          <w:rFonts w:eastAsia="Calibri"/>
        </w:rPr>
        <w:t>1</w:t>
      </w:r>
      <w:r w:rsidR="00E64334" w:rsidRPr="00AE55CE">
        <w:rPr>
          <w:rFonts w:eastAsia="Calibri"/>
        </w:rPr>
        <w:t> </w:t>
      </w:r>
      <w:r w:rsidR="00AE6B4F" w:rsidRPr="00AE55CE">
        <w:rPr>
          <w:rFonts w:eastAsia="Calibri"/>
        </w:rPr>
        <w:t>243</w:t>
      </w:r>
      <w:r w:rsidR="00E64334" w:rsidRPr="00AE55CE">
        <w:rPr>
          <w:rFonts w:eastAsia="Calibri"/>
        </w:rPr>
        <w:t xml:space="preserve"> </w:t>
      </w:r>
      <w:r w:rsidR="00AE6B4F" w:rsidRPr="00AE55CE">
        <w:rPr>
          <w:rFonts w:eastAsia="Calibri"/>
        </w:rPr>
        <w:t>128,76 euro vertės projektą.</w:t>
      </w:r>
    </w:p>
    <w:bookmarkEnd w:id="48"/>
    <w:p w14:paraId="6715CFF5" w14:textId="16E781D6" w:rsidR="00A812C7" w:rsidRPr="00CA0E7D" w:rsidRDefault="00CE085A" w:rsidP="00BF1BD4">
      <w:pPr>
        <w:widowControl w:val="0"/>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CA0E7D">
        <w:rPr>
          <w:rFonts w:eastAsia="Calibri"/>
        </w:rPr>
        <w:t>202</w:t>
      </w:r>
      <w:r w:rsidR="00CA0E7D" w:rsidRPr="00CA0E7D">
        <w:rPr>
          <w:rFonts w:eastAsia="Calibri"/>
        </w:rPr>
        <w:t>4</w:t>
      </w:r>
      <w:r w:rsidRPr="00CA0E7D">
        <w:rPr>
          <w:rFonts w:eastAsia="Calibri"/>
        </w:rPr>
        <w:t xml:space="preserve"> metais </w:t>
      </w:r>
      <w:r w:rsidR="00A812C7" w:rsidRPr="00CA0E7D">
        <w:rPr>
          <w:rFonts w:eastAsia="Calibri"/>
        </w:rPr>
        <w:t xml:space="preserve">Plungės </w:t>
      </w:r>
      <w:r w:rsidR="0062233B">
        <w:rPr>
          <w:rFonts w:eastAsia="Calibri"/>
        </w:rPr>
        <w:t>SUC</w:t>
      </w:r>
      <w:r w:rsidR="00A812C7" w:rsidRPr="00CA0E7D">
        <w:rPr>
          <w:rFonts w:eastAsia="Calibri"/>
        </w:rPr>
        <w:t xml:space="preserve"> </w:t>
      </w:r>
      <w:r w:rsidRPr="00CA0E7D">
        <w:rPr>
          <w:rFonts w:eastAsia="Calibri"/>
        </w:rPr>
        <w:t xml:space="preserve">tęsia </w:t>
      </w:r>
      <w:r w:rsidRPr="00CA0E7D">
        <w:t>„Paslaugų centro vaikams įkūrimas Plungės mieste“</w:t>
      </w:r>
      <w:r w:rsidR="00A812C7" w:rsidRPr="00CA0E7D">
        <w:t xml:space="preserve"> projekto įgyvendinimą.</w:t>
      </w:r>
    </w:p>
    <w:p w14:paraId="1AC26700" w14:textId="7563C018" w:rsidR="00A812C7" w:rsidRPr="00255A57" w:rsidRDefault="00A812C7" w:rsidP="00BF1BD4">
      <w:pPr>
        <w:widowControl w:val="0"/>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color w:val="FF0000"/>
          <w:lang w:eastAsia="lt-LT"/>
        </w:rPr>
      </w:pPr>
      <w:r w:rsidRPr="00CA0E7D">
        <w:rPr>
          <w:lang w:eastAsia="lt-LT"/>
        </w:rPr>
        <w:t>202</w:t>
      </w:r>
      <w:r w:rsidR="00CA0E7D" w:rsidRPr="00CA0E7D">
        <w:rPr>
          <w:lang w:eastAsia="lt-LT"/>
        </w:rPr>
        <w:t>4</w:t>
      </w:r>
      <w:r w:rsidRPr="00CA0E7D">
        <w:rPr>
          <w:lang w:eastAsia="lt-LT"/>
        </w:rPr>
        <w:t xml:space="preserve"> metais Plungės SPC </w:t>
      </w:r>
      <w:r w:rsidR="00CA0E7D" w:rsidRPr="00CA0E7D">
        <w:rPr>
          <w:lang w:eastAsia="lt-LT"/>
        </w:rPr>
        <w:t>tęsia</w:t>
      </w:r>
      <w:r w:rsidRPr="00CA0E7D">
        <w:rPr>
          <w:lang w:eastAsia="lt-LT"/>
        </w:rPr>
        <w:t xml:space="preserve"> </w:t>
      </w:r>
      <w:r w:rsidR="009B6F6E" w:rsidRPr="00CA0E7D">
        <w:rPr>
          <w:lang w:eastAsia="lt-LT"/>
        </w:rPr>
        <w:t xml:space="preserve">iš ES lėšų finansuojamą </w:t>
      </w:r>
      <w:r w:rsidR="003359F6">
        <w:rPr>
          <w:rFonts w:eastAsia="Calibri"/>
          <w:lang w:eastAsia="lt-LT"/>
        </w:rPr>
        <w:t>„</w:t>
      </w:r>
      <w:r w:rsidRPr="00CA0E7D">
        <w:rPr>
          <w:rFonts w:eastAsia="Calibri"/>
          <w:lang w:eastAsia="lt-LT"/>
        </w:rPr>
        <w:t>Integralios pagalbos teikimas ir plėtra Lietuvos savivaldybėse“</w:t>
      </w:r>
      <w:r w:rsidR="00075B69" w:rsidRPr="00CA0E7D">
        <w:rPr>
          <w:rFonts w:eastAsia="Calibri"/>
          <w:lang w:eastAsia="lt-LT"/>
        </w:rPr>
        <w:t xml:space="preserve"> projekt</w:t>
      </w:r>
      <w:r w:rsidR="00CA0E7D" w:rsidRPr="00CA0E7D">
        <w:rPr>
          <w:rFonts w:eastAsia="Calibri"/>
          <w:lang w:eastAsia="lt-LT"/>
        </w:rPr>
        <w:t>o įgyvendinim</w:t>
      </w:r>
      <w:r w:rsidR="00CA0E7D" w:rsidRPr="00DC13B0">
        <w:rPr>
          <w:rFonts w:eastAsia="Calibri"/>
          <w:lang w:eastAsia="lt-LT"/>
        </w:rPr>
        <w:t>ą</w:t>
      </w:r>
      <w:r w:rsidR="009B6F6E" w:rsidRPr="00DC13B0">
        <w:rPr>
          <w:rFonts w:eastAsia="Calibri"/>
          <w:lang w:eastAsia="lt-LT"/>
        </w:rPr>
        <w:t>.</w:t>
      </w:r>
    </w:p>
    <w:p w14:paraId="69952BAB" w14:textId="0ECD57BA" w:rsidR="00255A57" w:rsidRPr="007B4A62" w:rsidRDefault="00255A57" w:rsidP="00BF1BD4">
      <w:pPr>
        <w:widowControl w:val="0"/>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rFonts w:eastAsia="Calibri"/>
          <w:lang w:eastAsia="lt-LT"/>
        </w:rPr>
      </w:pPr>
      <w:r w:rsidRPr="00255A57">
        <w:rPr>
          <w:rFonts w:eastAsia="Calibri"/>
          <w:lang w:eastAsia="lt-LT"/>
        </w:rPr>
        <w:t xml:space="preserve">2024 metais Plungės SPC </w:t>
      </w:r>
      <w:r w:rsidRPr="007B4A62">
        <w:rPr>
          <w:rFonts w:eastAsia="Calibri"/>
          <w:lang w:eastAsia="lt-LT"/>
        </w:rPr>
        <w:t>tęsia</w:t>
      </w:r>
      <w:r w:rsidRPr="00255A57">
        <w:rPr>
          <w:rFonts w:eastAsia="Calibri"/>
          <w:lang w:eastAsia="lt-LT"/>
        </w:rPr>
        <w:t xml:space="preserve"> </w:t>
      </w:r>
      <w:r w:rsidRPr="007B4A62">
        <w:rPr>
          <w:rFonts w:eastAsia="Calibri"/>
          <w:lang w:eastAsia="lt-LT"/>
        </w:rPr>
        <w:t>iš ES lėšų finansuojam</w:t>
      </w:r>
      <w:r w:rsidR="007B4A62" w:rsidRPr="007B4A62">
        <w:rPr>
          <w:rFonts w:eastAsia="Calibri"/>
          <w:lang w:eastAsia="lt-LT"/>
        </w:rPr>
        <w:t>ą</w:t>
      </w:r>
      <w:r>
        <w:rPr>
          <w:rFonts w:eastAsia="Calibri"/>
          <w:lang w:eastAsia="lt-LT"/>
        </w:rPr>
        <w:t xml:space="preserve"> </w:t>
      </w:r>
      <w:r w:rsidR="003359F6">
        <w:rPr>
          <w:rFonts w:eastAsia="Calibri"/>
          <w:lang w:eastAsia="lt-LT"/>
        </w:rPr>
        <w:t>„</w:t>
      </w:r>
      <w:r w:rsidRPr="00255A57">
        <w:rPr>
          <w:rFonts w:eastAsia="Calibri"/>
          <w:lang w:eastAsia="lt-LT"/>
        </w:rPr>
        <w:t>Paslaugų, skatinančių ir efektyviai palaikančių globą šeimos aplinkoje, vystymas“ projekt</w:t>
      </w:r>
      <w:r w:rsidR="00275F14">
        <w:rPr>
          <w:rFonts w:eastAsia="Calibri"/>
          <w:lang w:eastAsia="lt-LT"/>
        </w:rPr>
        <w:t>o įgyvendinimą</w:t>
      </w:r>
      <w:r w:rsidRPr="00255A57">
        <w:rPr>
          <w:rFonts w:eastAsia="Calibri"/>
          <w:lang w:eastAsia="lt-LT"/>
        </w:rPr>
        <w:t>.</w:t>
      </w:r>
    </w:p>
    <w:p w14:paraId="0BBFCD17" w14:textId="1F65DBCB" w:rsidR="00255A57" w:rsidRPr="00FA4710" w:rsidRDefault="009B6F6E" w:rsidP="00BF1BD4">
      <w:pPr>
        <w:widowControl w:val="0"/>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color w:val="FF0000"/>
          <w:lang w:eastAsia="lt-LT"/>
        </w:rPr>
      </w:pPr>
      <w:r w:rsidRPr="00CA0E7D">
        <w:rPr>
          <w:rFonts w:eastAsia="Calibri"/>
          <w:lang w:eastAsia="lt-LT"/>
        </w:rPr>
        <w:t>202</w:t>
      </w:r>
      <w:r w:rsidR="00CA0E7D" w:rsidRPr="00CA0E7D">
        <w:rPr>
          <w:rFonts w:eastAsia="Calibri"/>
          <w:lang w:eastAsia="lt-LT"/>
        </w:rPr>
        <w:t>4</w:t>
      </w:r>
      <w:r w:rsidRPr="00CA0E7D">
        <w:rPr>
          <w:rFonts w:eastAsia="Calibri"/>
          <w:lang w:eastAsia="lt-LT"/>
        </w:rPr>
        <w:t xml:space="preserve"> metais Plungės KC </w:t>
      </w:r>
      <w:r w:rsidR="00CA0E7D" w:rsidRPr="00CA0E7D">
        <w:rPr>
          <w:rFonts w:eastAsia="Calibri"/>
          <w:lang w:eastAsia="lt-LT"/>
        </w:rPr>
        <w:t>tęsia</w:t>
      </w:r>
      <w:r w:rsidRPr="00CA0E7D">
        <w:rPr>
          <w:rFonts w:eastAsia="Calibri"/>
          <w:lang w:eastAsia="lt-LT"/>
        </w:rPr>
        <w:t xml:space="preserve"> </w:t>
      </w:r>
      <w:r w:rsidR="001F37FB" w:rsidRPr="00CA0E7D">
        <w:rPr>
          <w:lang w:eastAsia="lt-LT"/>
        </w:rPr>
        <w:t>2021</w:t>
      </w:r>
      <w:r w:rsidR="003359F6">
        <w:rPr>
          <w:lang w:eastAsia="lt-LT"/>
        </w:rPr>
        <w:t>–</w:t>
      </w:r>
      <w:r w:rsidR="001F37FB" w:rsidRPr="00CA0E7D">
        <w:rPr>
          <w:lang w:eastAsia="lt-LT"/>
        </w:rPr>
        <w:t xml:space="preserve">2027 </w:t>
      </w:r>
      <w:proofErr w:type="spellStart"/>
      <w:r w:rsidR="001F37FB" w:rsidRPr="00CA0E7D">
        <w:rPr>
          <w:lang w:eastAsia="lt-LT"/>
        </w:rPr>
        <w:t>m</w:t>
      </w:r>
      <w:proofErr w:type="spellEnd"/>
      <w:r w:rsidR="001F37FB" w:rsidRPr="00CA0E7D">
        <w:rPr>
          <w:lang w:eastAsia="lt-LT"/>
        </w:rPr>
        <w:t>. Europos Sąjungos struktūrinės paramos „Europos socialinio fondo +“ ir 2021</w:t>
      </w:r>
      <w:r w:rsidR="003359F6">
        <w:rPr>
          <w:lang w:eastAsia="lt-LT"/>
        </w:rPr>
        <w:t>–</w:t>
      </w:r>
      <w:r w:rsidR="001F37FB" w:rsidRPr="00CA0E7D">
        <w:rPr>
          <w:lang w:eastAsia="lt-LT"/>
        </w:rPr>
        <w:t xml:space="preserve">2027 </w:t>
      </w:r>
      <w:proofErr w:type="spellStart"/>
      <w:r w:rsidR="001F37FB" w:rsidRPr="00CA0E7D">
        <w:rPr>
          <w:lang w:eastAsia="lt-LT"/>
        </w:rPr>
        <w:t>m</w:t>
      </w:r>
      <w:proofErr w:type="spellEnd"/>
      <w:r w:rsidR="001F37FB" w:rsidRPr="00CA0E7D">
        <w:rPr>
          <w:lang w:eastAsia="lt-LT"/>
        </w:rPr>
        <w:t>. Europos Sąjungos struktūrinės paramos bendrojo finansavimo lėšomis</w:t>
      </w:r>
      <w:r w:rsidRPr="00CA0E7D">
        <w:rPr>
          <w:rFonts w:eastAsia="Calibri"/>
          <w:lang w:eastAsia="lt-LT"/>
        </w:rPr>
        <w:t xml:space="preserve"> finansuojamą </w:t>
      </w:r>
      <w:r w:rsidRPr="00CA0E7D">
        <w:rPr>
          <w:lang w:eastAsia="lt-LT"/>
        </w:rPr>
        <w:t>„Kompleksinės paslaugos (KOPA)“ projekt</w:t>
      </w:r>
      <w:r w:rsidR="00CA0E7D" w:rsidRPr="00CA0E7D">
        <w:rPr>
          <w:lang w:eastAsia="lt-LT"/>
        </w:rPr>
        <w:t>o įgyvendinim</w:t>
      </w:r>
      <w:r w:rsidR="00CA0E7D" w:rsidRPr="00B53BF1">
        <w:rPr>
          <w:lang w:eastAsia="lt-LT"/>
        </w:rPr>
        <w:t>ą</w:t>
      </w:r>
      <w:r w:rsidRPr="00B53BF1">
        <w:rPr>
          <w:lang w:eastAsia="lt-LT"/>
        </w:rPr>
        <w:t xml:space="preserve">. </w:t>
      </w:r>
    </w:p>
    <w:p w14:paraId="48256F30" w14:textId="21ADBF02" w:rsidR="00B53BF1" w:rsidRPr="00ED2142" w:rsidRDefault="002A0FD5" w:rsidP="00BF1BD4">
      <w:pPr>
        <w:widowControl w:val="0"/>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color w:val="FF0000"/>
          <w:lang w:eastAsia="lt-LT"/>
        </w:rPr>
      </w:pPr>
      <w:r>
        <w:rPr>
          <w:rFonts w:eastAsia="Calibri"/>
          <w:lang w:eastAsia="lt-LT"/>
        </w:rPr>
        <w:t xml:space="preserve">2024 metais </w:t>
      </w:r>
      <w:proofErr w:type="spellStart"/>
      <w:r w:rsidR="00DC13B0">
        <w:rPr>
          <w:rFonts w:eastAsia="Calibri"/>
          <w:lang w:eastAsia="lt-LT"/>
        </w:rPr>
        <w:t>VšĮ</w:t>
      </w:r>
      <w:proofErr w:type="spellEnd"/>
      <w:r w:rsidR="00DC13B0">
        <w:rPr>
          <w:rFonts w:eastAsia="Calibri"/>
          <w:lang w:eastAsia="lt-LT"/>
        </w:rPr>
        <w:t xml:space="preserve"> Plungės bendruomenės centras pradeda įgyvendinti </w:t>
      </w:r>
      <w:r w:rsidR="003359F6">
        <w:rPr>
          <w:rFonts w:eastAsia="Calibri"/>
          <w:lang w:eastAsia="lt-LT"/>
        </w:rPr>
        <w:t xml:space="preserve"> projektą </w:t>
      </w:r>
      <w:r w:rsidR="00DC13B0">
        <w:rPr>
          <w:rFonts w:eastAsia="Calibri"/>
          <w:lang w:eastAsia="lt-LT"/>
        </w:rPr>
        <w:t>„</w:t>
      </w:r>
      <w:r w:rsidR="00DC13B0" w:rsidRPr="00DC13B0">
        <w:rPr>
          <w:rFonts w:eastAsia="Calibri"/>
          <w:lang w:eastAsia="lt-LT"/>
        </w:rPr>
        <w:t xml:space="preserve">Perėjimas nuo institucinės globos prie bendruomeninių paslaugų Sostinės regione, Vidurio ir Vakarų Lietuvos </w:t>
      </w:r>
      <w:proofErr w:type="spellStart"/>
      <w:r w:rsidR="00DC13B0" w:rsidRPr="00DC13B0">
        <w:rPr>
          <w:rFonts w:eastAsia="Calibri"/>
          <w:lang w:eastAsia="lt-LT"/>
        </w:rPr>
        <w:t>regione“</w:t>
      </w:r>
      <w:r w:rsidR="00202638">
        <w:rPr>
          <w:rFonts w:eastAsia="Calibri"/>
          <w:lang w:eastAsia="lt-LT"/>
        </w:rPr>
        <w:t>(socialinių</w:t>
      </w:r>
      <w:proofErr w:type="spellEnd"/>
      <w:r w:rsidR="00202638">
        <w:rPr>
          <w:rFonts w:eastAsia="Calibri"/>
          <w:lang w:eastAsia="lt-LT"/>
        </w:rPr>
        <w:t xml:space="preserve">  dirbtuvių veikla).</w:t>
      </w:r>
      <w:r w:rsidR="00202638" w:rsidRPr="00202638">
        <w:t xml:space="preserve"> </w:t>
      </w:r>
      <w:r w:rsidR="00202638">
        <w:t xml:space="preserve">Projekto vertė </w:t>
      </w:r>
      <w:r w:rsidR="003359F6">
        <w:t>–</w:t>
      </w:r>
      <w:r w:rsidR="00202638">
        <w:t xml:space="preserve"> </w:t>
      </w:r>
      <w:r w:rsidR="00202638" w:rsidRPr="00202638">
        <w:rPr>
          <w:rFonts w:eastAsia="Calibri"/>
          <w:lang w:eastAsia="lt-LT"/>
        </w:rPr>
        <w:t>183</w:t>
      </w:r>
      <w:r w:rsidR="00202638">
        <w:rPr>
          <w:rFonts w:eastAsia="Calibri"/>
          <w:lang w:eastAsia="lt-LT"/>
        </w:rPr>
        <w:t> </w:t>
      </w:r>
      <w:r w:rsidR="00202638" w:rsidRPr="00202638">
        <w:rPr>
          <w:rFonts w:eastAsia="Calibri"/>
          <w:lang w:eastAsia="lt-LT"/>
        </w:rPr>
        <w:t>905</w:t>
      </w:r>
      <w:r w:rsidR="00202638">
        <w:rPr>
          <w:rFonts w:eastAsia="Calibri"/>
          <w:lang w:eastAsia="lt-LT"/>
        </w:rPr>
        <w:t xml:space="preserve"> eurai ES lėšų.</w:t>
      </w:r>
      <w:r w:rsidR="00196681" w:rsidRPr="00ED2142">
        <w:rPr>
          <w:color w:val="FF0000"/>
          <w:lang w:eastAsia="lt-LT"/>
        </w:rPr>
        <w:t xml:space="preserve"> </w:t>
      </w:r>
    </w:p>
    <w:p w14:paraId="071E9B86" w14:textId="77777777" w:rsidR="00B53BF1" w:rsidRPr="002A0B54" w:rsidRDefault="00B53BF1" w:rsidP="006A0ED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lang w:eastAsia="lt-LT"/>
        </w:rPr>
      </w:pPr>
    </w:p>
    <w:p w14:paraId="47AB90E4" w14:textId="16DAB05A" w:rsidR="0074524E" w:rsidRPr="00B315FA"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b/>
          <w:bCs/>
        </w:rPr>
      </w:pPr>
      <w:r w:rsidRPr="00B315FA">
        <w:rPr>
          <w:rFonts w:eastAsia="Calibri"/>
          <w:b/>
          <w:bCs/>
        </w:rPr>
        <w:t>11. Regioninių s</w:t>
      </w:r>
      <w:r w:rsidR="001E1937" w:rsidRPr="00B315FA">
        <w:rPr>
          <w:rFonts w:eastAsia="Calibri"/>
          <w:b/>
          <w:bCs/>
        </w:rPr>
        <w:t>ocialinių paslaugų poreikis 202</w:t>
      </w:r>
      <w:r w:rsidR="004C6DCE">
        <w:rPr>
          <w:rFonts w:eastAsia="Calibri"/>
          <w:b/>
          <w:bCs/>
        </w:rPr>
        <w:t>4</w:t>
      </w:r>
      <w:r w:rsidRPr="00B315FA">
        <w:rPr>
          <w:rFonts w:eastAsia="Calibri"/>
          <w:b/>
          <w:bCs/>
        </w:rPr>
        <w:t xml:space="preserve"> m</w:t>
      </w:r>
      <w:r w:rsidR="00D21BEA" w:rsidRPr="00B315FA">
        <w:rPr>
          <w:rFonts w:eastAsia="Calibri"/>
          <w:b/>
          <w:bCs/>
        </w:rPr>
        <w:t>etams.</w:t>
      </w:r>
    </w:p>
    <w:p w14:paraId="53582960" w14:textId="2DF51B48" w:rsidR="0074524E" w:rsidRPr="0071299D"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b/>
          <w:bCs/>
        </w:rPr>
      </w:pPr>
      <w:r w:rsidRPr="0071299D">
        <w:rPr>
          <w:rFonts w:eastAsia="Calibri"/>
          <w:b/>
          <w:bCs/>
        </w:rPr>
        <w:t>Ilgalaikės ir trumpalaikės socialinės globos paslaugos yra perkamos iš valstybės ir kit</w:t>
      </w:r>
      <w:r w:rsidR="00624FE4">
        <w:rPr>
          <w:rFonts w:eastAsia="Calibri"/>
          <w:b/>
          <w:bCs/>
        </w:rPr>
        <w:t>o</w:t>
      </w:r>
      <w:r w:rsidRPr="0071299D">
        <w:rPr>
          <w:rFonts w:eastAsia="Calibri"/>
          <w:b/>
          <w:bCs/>
        </w:rPr>
        <w:t xml:space="preserve"> pavaldumo </w:t>
      </w:r>
      <w:r w:rsidR="000A5408">
        <w:rPr>
          <w:rFonts w:eastAsia="Calibri"/>
          <w:b/>
          <w:bCs/>
        </w:rPr>
        <w:t xml:space="preserve">kitose savivaldybėse esančių </w:t>
      </w:r>
      <w:r w:rsidRPr="0071299D">
        <w:rPr>
          <w:rFonts w:eastAsia="Calibri"/>
          <w:b/>
          <w:bCs/>
        </w:rPr>
        <w:t>įstaigų:</w:t>
      </w:r>
    </w:p>
    <w:tbl>
      <w:tblPr>
        <w:tblW w:w="9679" w:type="dxa"/>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tblLayout w:type="fixed"/>
        <w:tblCellMar>
          <w:left w:w="40" w:type="dxa"/>
          <w:right w:w="40" w:type="dxa"/>
        </w:tblCellMar>
        <w:tblLook w:val="0000" w:firstRow="0" w:lastRow="0" w:firstColumn="0" w:lastColumn="0" w:noHBand="0" w:noVBand="0"/>
      </w:tblPr>
      <w:tblGrid>
        <w:gridCol w:w="527"/>
        <w:gridCol w:w="2164"/>
        <w:gridCol w:w="5670"/>
        <w:gridCol w:w="1318"/>
      </w:tblGrid>
      <w:tr w:rsidR="0071299D" w:rsidRPr="00841A1C" w14:paraId="2323742B" w14:textId="77777777" w:rsidTr="00550C92">
        <w:trPr>
          <w:cantSplit/>
          <w:trHeight w:val="23"/>
          <w:tblHeader/>
        </w:trPr>
        <w:tc>
          <w:tcPr>
            <w:tcW w:w="527" w:type="dxa"/>
            <w:shd w:val="clear" w:color="auto" w:fill="F2F2F2" w:themeFill="background1" w:themeFillShade="F2"/>
          </w:tcPr>
          <w:p w14:paraId="77660F30" w14:textId="09AC57AF" w:rsidR="00B10156" w:rsidRPr="00841A1C" w:rsidRDefault="000E7358" w:rsidP="00841A1C">
            <w:pPr>
              <w:jc w:val="center"/>
              <w:rPr>
                <w:rFonts w:eastAsia="Calibri"/>
                <w:b/>
                <w:i/>
              </w:rPr>
            </w:pPr>
            <w:proofErr w:type="spellStart"/>
            <w:r w:rsidRPr="00841A1C">
              <w:rPr>
                <w:rFonts w:eastAsia="Calibri"/>
                <w:b/>
                <w:i/>
              </w:rPr>
              <w:t>Eil</w:t>
            </w:r>
            <w:proofErr w:type="spellEnd"/>
            <w:r w:rsidRPr="00841A1C">
              <w:rPr>
                <w:rFonts w:eastAsia="Calibri"/>
                <w:b/>
                <w:i/>
              </w:rPr>
              <w:t xml:space="preserve">. </w:t>
            </w:r>
            <w:proofErr w:type="spellStart"/>
            <w:r w:rsidRPr="00841A1C">
              <w:rPr>
                <w:rFonts w:eastAsia="Calibri"/>
                <w:b/>
                <w:i/>
              </w:rPr>
              <w:t>Nr</w:t>
            </w:r>
            <w:proofErr w:type="spellEnd"/>
            <w:r w:rsidRPr="00841A1C">
              <w:rPr>
                <w:rFonts w:eastAsia="Calibri"/>
                <w:b/>
                <w:i/>
              </w:rPr>
              <w:t>.</w:t>
            </w:r>
          </w:p>
        </w:tc>
        <w:tc>
          <w:tcPr>
            <w:tcW w:w="2164" w:type="dxa"/>
            <w:shd w:val="clear" w:color="auto" w:fill="F2F2F2" w:themeFill="background1" w:themeFillShade="F2"/>
          </w:tcPr>
          <w:p w14:paraId="21618B17" w14:textId="77777777" w:rsidR="00B10156" w:rsidRPr="00841A1C" w:rsidRDefault="000E7358" w:rsidP="00841A1C">
            <w:pPr>
              <w:jc w:val="center"/>
              <w:rPr>
                <w:rFonts w:eastAsia="Calibri"/>
                <w:b/>
                <w:i/>
              </w:rPr>
            </w:pPr>
            <w:r w:rsidRPr="00841A1C">
              <w:rPr>
                <w:rFonts w:eastAsia="Calibri"/>
                <w:b/>
                <w:i/>
              </w:rPr>
              <w:t>Socialinių paslaugų rūšys pagal žmonių socialines grupes</w:t>
            </w:r>
          </w:p>
        </w:tc>
        <w:tc>
          <w:tcPr>
            <w:tcW w:w="5670" w:type="dxa"/>
            <w:shd w:val="clear" w:color="auto" w:fill="F2F2F2" w:themeFill="background1" w:themeFillShade="F2"/>
          </w:tcPr>
          <w:p w14:paraId="3621C580" w14:textId="77777777" w:rsidR="00B10156" w:rsidRPr="00841A1C" w:rsidRDefault="000E7358" w:rsidP="00841A1C">
            <w:pPr>
              <w:jc w:val="center"/>
              <w:rPr>
                <w:rFonts w:eastAsia="Calibri"/>
                <w:b/>
                <w:i/>
              </w:rPr>
            </w:pPr>
            <w:r w:rsidRPr="00841A1C">
              <w:rPr>
                <w:rFonts w:eastAsia="Calibri"/>
                <w:b/>
                <w:i/>
              </w:rPr>
              <w:t>Socialinės globos įstaiga</w:t>
            </w:r>
          </w:p>
        </w:tc>
        <w:tc>
          <w:tcPr>
            <w:tcW w:w="1318" w:type="dxa"/>
            <w:shd w:val="clear" w:color="auto" w:fill="F2F2F2" w:themeFill="background1" w:themeFillShade="F2"/>
          </w:tcPr>
          <w:p w14:paraId="48A298AA" w14:textId="77777777" w:rsidR="00B10156" w:rsidRPr="00841A1C" w:rsidRDefault="000E7358" w:rsidP="00841A1C">
            <w:pPr>
              <w:jc w:val="center"/>
              <w:rPr>
                <w:rFonts w:eastAsia="Calibri"/>
                <w:b/>
                <w:i/>
              </w:rPr>
            </w:pPr>
            <w:r w:rsidRPr="00841A1C">
              <w:rPr>
                <w:rFonts w:eastAsia="Calibri"/>
                <w:b/>
                <w:i/>
              </w:rPr>
              <w:t>Mastas</w:t>
            </w:r>
          </w:p>
          <w:p w14:paraId="20C79172" w14:textId="77777777" w:rsidR="000E7358" w:rsidRPr="00841A1C" w:rsidRDefault="000E7358" w:rsidP="00841A1C">
            <w:pPr>
              <w:jc w:val="center"/>
              <w:rPr>
                <w:rFonts w:eastAsia="Calibri"/>
                <w:b/>
                <w:i/>
              </w:rPr>
            </w:pPr>
            <w:r w:rsidRPr="00841A1C">
              <w:rPr>
                <w:rFonts w:eastAsia="Calibri"/>
                <w:b/>
                <w:i/>
              </w:rPr>
              <w:t xml:space="preserve">(vietų </w:t>
            </w:r>
            <w:proofErr w:type="spellStart"/>
            <w:r w:rsidRPr="00841A1C">
              <w:rPr>
                <w:rFonts w:eastAsia="Calibri"/>
                <w:b/>
                <w:i/>
              </w:rPr>
              <w:t>sk</w:t>
            </w:r>
            <w:proofErr w:type="spellEnd"/>
            <w:r w:rsidRPr="00841A1C">
              <w:rPr>
                <w:rFonts w:eastAsia="Calibri"/>
                <w:b/>
                <w:i/>
              </w:rPr>
              <w:t>.)</w:t>
            </w:r>
          </w:p>
        </w:tc>
      </w:tr>
      <w:tr w:rsidR="00464E78" w:rsidRPr="00550C92" w14:paraId="738B863B" w14:textId="77777777" w:rsidTr="00974D59">
        <w:trPr>
          <w:cantSplit/>
          <w:trHeight w:val="23"/>
          <w:tblHeader/>
        </w:trPr>
        <w:tc>
          <w:tcPr>
            <w:tcW w:w="527" w:type="dxa"/>
            <w:vMerge w:val="restart"/>
            <w:shd w:val="clear" w:color="auto" w:fill="FFFFFF"/>
          </w:tcPr>
          <w:p w14:paraId="222C607A" w14:textId="77777777" w:rsidR="00464E78" w:rsidRPr="00550C92" w:rsidRDefault="00464E78" w:rsidP="00D43820">
            <w:pPr>
              <w:widowControl w:val="0"/>
              <w:shd w:val="clear" w:color="auto" w:fill="FFFFFF"/>
              <w:jc w:val="center"/>
              <w:rPr>
                <w:rFonts w:eastAsia="Calibri"/>
                <w:sz w:val="23"/>
                <w:szCs w:val="23"/>
              </w:rPr>
            </w:pPr>
            <w:r w:rsidRPr="00550C92">
              <w:rPr>
                <w:rFonts w:eastAsia="Calibri"/>
                <w:sz w:val="23"/>
                <w:szCs w:val="23"/>
              </w:rPr>
              <w:t>1.</w:t>
            </w:r>
          </w:p>
        </w:tc>
        <w:tc>
          <w:tcPr>
            <w:tcW w:w="2164" w:type="dxa"/>
            <w:vMerge w:val="restart"/>
            <w:shd w:val="clear" w:color="auto" w:fill="FFFFFF"/>
          </w:tcPr>
          <w:p w14:paraId="1B7DED68" w14:textId="20E5B4A1" w:rsidR="00464E78" w:rsidRPr="00550C92" w:rsidRDefault="00464E78" w:rsidP="00B10156">
            <w:pPr>
              <w:widowControl w:val="0"/>
              <w:shd w:val="clear" w:color="auto" w:fill="FFFFFF"/>
              <w:rPr>
                <w:rFonts w:eastAsia="Calibri"/>
                <w:sz w:val="23"/>
                <w:szCs w:val="23"/>
              </w:rPr>
            </w:pPr>
            <w:r w:rsidRPr="00550C92">
              <w:rPr>
                <w:rFonts w:eastAsia="Calibri"/>
                <w:sz w:val="23"/>
                <w:szCs w:val="23"/>
              </w:rPr>
              <w:t>Ilgalaikė socialinė globa</w:t>
            </w:r>
            <w:r w:rsidR="00D8550E" w:rsidRPr="00550C92">
              <w:rPr>
                <w:rFonts w:eastAsia="Calibri"/>
                <w:sz w:val="23"/>
                <w:szCs w:val="23"/>
              </w:rPr>
              <w:t xml:space="preserve"> senyvo amžiaus asmenims ir asmenims su negalia</w:t>
            </w:r>
          </w:p>
        </w:tc>
        <w:tc>
          <w:tcPr>
            <w:tcW w:w="5670" w:type="dxa"/>
            <w:shd w:val="clear" w:color="auto" w:fill="FFFFFF"/>
          </w:tcPr>
          <w:p w14:paraId="49097464" w14:textId="77777777" w:rsidR="00464E78" w:rsidRPr="00550C92" w:rsidRDefault="00464E78" w:rsidP="00B10156">
            <w:pPr>
              <w:widowControl w:val="0"/>
              <w:shd w:val="clear" w:color="auto" w:fill="FFFFFF"/>
              <w:rPr>
                <w:rFonts w:eastAsia="Calibri"/>
                <w:sz w:val="23"/>
                <w:szCs w:val="23"/>
              </w:rPr>
            </w:pPr>
            <w:r w:rsidRPr="00550C92">
              <w:rPr>
                <w:rFonts w:eastAsia="Calibri"/>
                <w:sz w:val="23"/>
                <w:szCs w:val="23"/>
              </w:rPr>
              <w:t>Dūseikių socialinės globos namai</w:t>
            </w:r>
          </w:p>
        </w:tc>
        <w:tc>
          <w:tcPr>
            <w:tcW w:w="1318" w:type="dxa"/>
            <w:shd w:val="clear" w:color="auto" w:fill="FFFFFF"/>
          </w:tcPr>
          <w:p w14:paraId="0AC2F05B" w14:textId="514A4A82" w:rsidR="00464E78" w:rsidRPr="00550C92" w:rsidRDefault="00464E78" w:rsidP="00B10156">
            <w:pPr>
              <w:widowControl w:val="0"/>
              <w:shd w:val="clear" w:color="auto" w:fill="FFFFFF"/>
              <w:jc w:val="center"/>
              <w:rPr>
                <w:rFonts w:eastAsia="Calibri"/>
                <w:sz w:val="23"/>
                <w:szCs w:val="23"/>
              </w:rPr>
            </w:pPr>
            <w:r w:rsidRPr="00550C92">
              <w:rPr>
                <w:rFonts w:eastAsia="Calibri"/>
                <w:sz w:val="23"/>
                <w:szCs w:val="23"/>
              </w:rPr>
              <w:t>15</w:t>
            </w:r>
          </w:p>
        </w:tc>
      </w:tr>
      <w:tr w:rsidR="00464E78" w:rsidRPr="00550C92" w14:paraId="6B71B29D" w14:textId="77777777" w:rsidTr="00974D59">
        <w:trPr>
          <w:cantSplit/>
          <w:trHeight w:val="23"/>
          <w:tblHeader/>
        </w:trPr>
        <w:tc>
          <w:tcPr>
            <w:tcW w:w="527" w:type="dxa"/>
            <w:vMerge/>
            <w:shd w:val="clear" w:color="auto" w:fill="FFFFFF"/>
          </w:tcPr>
          <w:p w14:paraId="4AA987F5"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64D1AC07"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5AC16334" w14:textId="77777777" w:rsidR="00464E78" w:rsidRPr="00550C92" w:rsidRDefault="00464E78" w:rsidP="00B10156">
            <w:pPr>
              <w:widowControl w:val="0"/>
              <w:shd w:val="clear" w:color="auto" w:fill="FFFFFF"/>
              <w:rPr>
                <w:rFonts w:eastAsia="Calibri"/>
                <w:color w:val="FF0000"/>
                <w:sz w:val="23"/>
                <w:szCs w:val="23"/>
              </w:rPr>
            </w:pPr>
            <w:r w:rsidRPr="00550C92">
              <w:rPr>
                <w:rFonts w:eastAsia="Calibri"/>
                <w:sz w:val="23"/>
                <w:szCs w:val="23"/>
              </w:rPr>
              <w:t>Stonaičių socialinės globos namai</w:t>
            </w:r>
          </w:p>
        </w:tc>
        <w:tc>
          <w:tcPr>
            <w:tcW w:w="1318" w:type="dxa"/>
            <w:shd w:val="clear" w:color="auto" w:fill="FFFFFF"/>
          </w:tcPr>
          <w:p w14:paraId="4807B9DA" w14:textId="64364A24"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28</w:t>
            </w:r>
          </w:p>
        </w:tc>
      </w:tr>
      <w:tr w:rsidR="00464E78" w:rsidRPr="00550C92" w14:paraId="1927FB8C" w14:textId="77777777" w:rsidTr="00974D59">
        <w:trPr>
          <w:cantSplit/>
          <w:trHeight w:val="23"/>
          <w:tblHeader/>
        </w:trPr>
        <w:tc>
          <w:tcPr>
            <w:tcW w:w="527" w:type="dxa"/>
            <w:vMerge/>
            <w:shd w:val="clear" w:color="auto" w:fill="FFFFFF"/>
          </w:tcPr>
          <w:p w14:paraId="03DE29C0"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7CF44FD6"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43A7C193" w14:textId="77777777" w:rsidR="00464E78" w:rsidRPr="00550C92" w:rsidRDefault="00464E78" w:rsidP="00B10156">
            <w:pPr>
              <w:widowControl w:val="0"/>
              <w:shd w:val="clear" w:color="auto" w:fill="FFFFFF"/>
              <w:rPr>
                <w:rFonts w:eastAsia="Calibri"/>
                <w:color w:val="FF0000"/>
                <w:sz w:val="23"/>
                <w:szCs w:val="23"/>
              </w:rPr>
            </w:pPr>
            <w:proofErr w:type="spellStart"/>
            <w:r w:rsidRPr="00550C92">
              <w:rPr>
                <w:rFonts w:eastAsia="Calibri"/>
                <w:sz w:val="23"/>
                <w:szCs w:val="23"/>
              </w:rPr>
              <w:t>Padvarių</w:t>
            </w:r>
            <w:proofErr w:type="spellEnd"/>
            <w:r w:rsidRPr="00550C92">
              <w:rPr>
                <w:rFonts w:eastAsia="Calibri"/>
                <w:sz w:val="23"/>
                <w:szCs w:val="23"/>
              </w:rPr>
              <w:t xml:space="preserve"> socialinės globos namai</w:t>
            </w:r>
          </w:p>
        </w:tc>
        <w:tc>
          <w:tcPr>
            <w:tcW w:w="1318" w:type="dxa"/>
            <w:shd w:val="clear" w:color="auto" w:fill="FFFFFF"/>
          </w:tcPr>
          <w:p w14:paraId="15B9EF8F" w14:textId="77777777"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5</w:t>
            </w:r>
          </w:p>
        </w:tc>
      </w:tr>
      <w:tr w:rsidR="00464E78" w:rsidRPr="00550C92" w14:paraId="2E1C384D" w14:textId="77777777" w:rsidTr="00974D59">
        <w:trPr>
          <w:cantSplit/>
          <w:trHeight w:val="23"/>
          <w:tblHeader/>
        </w:trPr>
        <w:tc>
          <w:tcPr>
            <w:tcW w:w="527" w:type="dxa"/>
            <w:vMerge/>
            <w:shd w:val="clear" w:color="auto" w:fill="FFFFFF"/>
          </w:tcPr>
          <w:p w14:paraId="79D1E878"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04D0417A"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446C9ECA" w14:textId="4DACD0A9" w:rsidR="00464E78" w:rsidRPr="00550C92" w:rsidRDefault="00464E78" w:rsidP="00B10156">
            <w:pPr>
              <w:widowControl w:val="0"/>
              <w:shd w:val="clear" w:color="auto" w:fill="FFFFFF"/>
              <w:rPr>
                <w:rFonts w:eastAsia="Calibri"/>
                <w:color w:val="FF0000"/>
                <w:sz w:val="23"/>
                <w:szCs w:val="23"/>
              </w:rPr>
            </w:pPr>
            <w:r w:rsidRPr="00550C92">
              <w:rPr>
                <w:rFonts w:eastAsia="Calibri"/>
                <w:sz w:val="23"/>
                <w:szCs w:val="23"/>
              </w:rPr>
              <w:t>Suvalkijos socialinės globos namai</w:t>
            </w:r>
          </w:p>
        </w:tc>
        <w:tc>
          <w:tcPr>
            <w:tcW w:w="1318" w:type="dxa"/>
            <w:shd w:val="clear" w:color="auto" w:fill="FFFFFF"/>
          </w:tcPr>
          <w:p w14:paraId="16149170" w14:textId="79CDAFF8"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1</w:t>
            </w:r>
          </w:p>
        </w:tc>
      </w:tr>
      <w:tr w:rsidR="00464E78" w:rsidRPr="00550C92" w14:paraId="413B7F1E" w14:textId="77777777" w:rsidTr="00974D59">
        <w:trPr>
          <w:cantSplit/>
          <w:trHeight w:val="23"/>
          <w:tblHeader/>
        </w:trPr>
        <w:tc>
          <w:tcPr>
            <w:tcW w:w="527" w:type="dxa"/>
            <w:vMerge/>
            <w:shd w:val="clear" w:color="auto" w:fill="FFFFFF"/>
          </w:tcPr>
          <w:p w14:paraId="072C4365"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48221F01"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600C54BC" w14:textId="21857569" w:rsidR="00464E78" w:rsidRPr="00550C92" w:rsidRDefault="00464E78" w:rsidP="00B10156">
            <w:pPr>
              <w:widowControl w:val="0"/>
              <w:shd w:val="clear" w:color="auto" w:fill="FFFFFF"/>
              <w:rPr>
                <w:rFonts w:eastAsia="Calibri"/>
                <w:color w:val="FF0000"/>
                <w:sz w:val="23"/>
                <w:szCs w:val="23"/>
              </w:rPr>
            </w:pPr>
            <w:r w:rsidRPr="00550C92">
              <w:rPr>
                <w:rFonts w:eastAsia="Calibri"/>
                <w:sz w:val="23"/>
                <w:szCs w:val="23"/>
              </w:rPr>
              <w:t xml:space="preserve">Specialieji socialinės globos namai </w:t>
            </w:r>
            <w:r w:rsidR="003359F6">
              <w:rPr>
                <w:rFonts w:eastAsia="Calibri"/>
                <w:sz w:val="23"/>
                <w:szCs w:val="23"/>
              </w:rPr>
              <w:t>„</w:t>
            </w:r>
            <w:r w:rsidRPr="00550C92">
              <w:rPr>
                <w:rFonts w:eastAsia="Calibri"/>
                <w:sz w:val="23"/>
                <w:szCs w:val="23"/>
              </w:rPr>
              <w:t>Tremtinių namai“</w:t>
            </w:r>
          </w:p>
        </w:tc>
        <w:tc>
          <w:tcPr>
            <w:tcW w:w="1318" w:type="dxa"/>
            <w:shd w:val="clear" w:color="auto" w:fill="FFFFFF"/>
          </w:tcPr>
          <w:p w14:paraId="541B954D" w14:textId="06D0826F"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2</w:t>
            </w:r>
          </w:p>
        </w:tc>
      </w:tr>
      <w:tr w:rsidR="00464E78" w:rsidRPr="00550C92" w14:paraId="3F284426" w14:textId="77777777" w:rsidTr="00974D59">
        <w:trPr>
          <w:cantSplit/>
          <w:trHeight w:val="23"/>
          <w:tblHeader/>
        </w:trPr>
        <w:tc>
          <w:tcPr>
            <w:tcW w:w="527" w:type="dxa"/>
            <w:vMerge/>
            <w:shd w:val="clear" w:color="auto" w:fill="FFFFFF"/>
          </w:tcPr>
          <w:p w14:paraId="4217E99F"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2A6A50F4"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4BB07276" w14:textId="0B4FD5C8" w:rsidR="00464E78" w:rsidRPr="00550C92" w:rsidRDefault="00464E78" w:rsidP="00B10156">
            <w:pPr>
              <w:widowControl w:val="0"/>
              <w:shd w:val="clear" w:color="auto" w:fill="FFFFFF"/>
              <w:rPr>
                <w:rFonts w:eastAsia="Calibri"/>
                <w:sz w:val="23"/>
                <w:szCs w:val="23"/>
              </w:rPr>
            </w:pPr>
            <w:r w:rsidRPr="00550C92">
              <w:rPr>
                <w:rFonts w:eastAsia="Calibri"/>
                <w:sz w:val="23"/>
                <w:szCs w:val="23"/>
              </w:rPr>
              <w:t xml:space="preserve">Ventos socialinės globos namai </w:t>
            </w:r>
          </w:p>
        </w:tc>
        <w:tc>
          <w:tcPr>
            <w:tcW w:w="1318" w:type="dxa"/>
            <w:shd w:val="clear" w:color="auto" w:fill="FFFFFF"/>
          </w:tcPr>
          <w:p w14:paraId="4B240031" w14:textId="10C91228"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1</w:t>
            </w:r>
          </w:p>
        </w:tc>
      </w:tr>
      <w:tr w:rsidR="00464E78" w:rsidRPr="00550C92" w14:paraId="2BE22C6A" w14:textId="77777777" w:rsidTr="00974D59">
        <w:trPr>
          <w:cantSplit/>
          <w:trHeight w:val="315"/>
          <w:tblHeader/>
        </w:trPr>
        <w:tc>
          <w:tcPr>
            <w:tcW w:w="527" w:type="dxa"/>
            <w:vMerge/>
            <w:shd w:val="clear" w:color="auto" w:fill="FFFFFF"/>
          </w:tcPr>
          <w:p w14:paraId="2DE9DEFC"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001C3B13"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5612ECFE" w14:textId="77777777" w:rsidR="00464E78" w:rsidRPr="00550C92" w:rsidRDefault="00464E78" w:rsidP="00B10156">
            <w:pPr>
              <w:widowControl w:val="0"/>
              <w:shd w:val="clear" w:color="auto" w:fill="FFFFFF"/>
              <w:rPr>
                <w:rFonts w:eastAsia="Calibri"/>
                <w:color w:val="FF0000"/>
                <w:sz w:val="23"/>
                <w:szCs w:val="23"/>
              </w:rPr>
            </w:pPr>
            <w:r w:rsidRPr="00550C92">
              <w:rPr>
                <w:rFonts w:eastAsia="Calibri"/>
                <w:sz w:val="23"/>
                <w:szCs w:val="23"/>
              </w:rPr>
              <w:t>Antavilių pensionatas</w:t>
            </w:r>
          </w:p>
        </w:tc>
        <w:tc>
          <w:tcPr>
            <w:tcW w:w="1318" w:type="dxa"/>
            <w:shd w:val="clear" w:color="auto" w:fill="FFFFFF"/>
          </w:tcPr>
          <w:p w14:paraId="2F1AA2BE" w14:textId="5E13C503"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1</w:t>
            </w:r>
          </w:p>
        </w:tc>
      </w:tr>
      <w:tr w:rsidR="00464E78" w:rsidRPr="00550C92" w14:paraId="397732F5" w14:textId="77777777" w:rsidTr="00974D59">
        <w:trPr>
          <w:cantSplit/>
          <w:trHeight w:val="23"/>
          <w:tblHeader/>
        </w:trPr>
        <w:tc>
          <w:tcPr>
            <w:tcW w:w="527" w:type="dxa"/>
            <w:vMerge/>
            <w:shd w:val="clear" w:color="auto" w:fill="FFFFFF"/>
          </w:tcPr>
          <w:p w14:paraId="1E3E4CAF"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5710A17A"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340F9F3C" w14:textId="77777777" w:rsidR="00464E78" w:rsidRPr="00550C92" w:rsidRDefault="00464E78" w:rsidP="00B10156">
            <w:pPr>
              <w:widowControl w:val="0"/>
              <w:shd w:val="clear" w:color="auto" w:fill="FFFFFF"/>
              <w:rPr>
                <w:rFonts w:eastAsia="Calibri"/>
                <w:sz w:val="23"/>
                <w:szCs w:val="23"/>
              </w:rPr>
            </w:pPr>
            <w:r w:rsidRPr="00550C92">
              <w:rPr>
                <w:rFonts w:eastAsia="Calibri"/>
                <w:sz w:val="23"/>
                <w:szCs w:val="23"/>
              </w:rPr>
              <w:t>Viliaus Gaigalaičio socialinės globos namai</w:t>
            </w:r>
          </w:p>
        </w:tc>
        <w:tc>
          <w:tcPr>
            <w:tcW w:w="1318" w:type="dxa"/>
            <w:shd w:val="clear" w:color="auto" w:fill="FFFFFF"/>
          </w:tcPr>
          <w:p w14:paraId="565C9970" w14:textId="14641CB4"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2</w:t>
            </w:r>
          </w:p>
        </w:tc>
      </w:tr>
      <w:tr w:rsidR="00464E78" w:rsidRPr="00550C92" w14:paraId="61E58FB1" w14:textId="77777777" w:rsidTr="00974D59">
        <w:trPr>
          <w:cantSplit/>
          <w:trHeight w:val="23"/>
          <w:tblHeader/>
        </w:trPr>
        <w:tc>
          <w:tcPr>
            <w:tcW w:w="527" w:type="dxa"/>
            <w:vMerge/>
            <w:shd w:val="clear" w:color="auto" w:fill="FFFFFF"/>
          </w:tcPr>
          <w:p w14:paraId="2CEAAF9B"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425F958A"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67F8ACDE" w14:textId="77777777" w:rsidR="00464E78" w:rsidRPr="00550C92" w:rsidRDefault="00464E78" w:rsidP="00B10156">
            <w:pPr>
              <w:widowControl w:val="0"/>
              <w:shd w:val="clear" w:color="auto" w:fill="FFFFFF"/>
              <w:rPr>
                <w:rFonts w:eastAsia="Calibri"/>
                <w:sz w:val="23"/>
                <w:szCs w:val="23"/>
              </w:rPr>
            </w:pPr>
            <w:r w:rsidRPr="00550C92">
              <w:rPr>
                <w:rFonts w:eastAsia="Calibri"/>
                <w:sz w:val="23"/>
                <w:szCs w:val="23"/>
              </w:rPr>
              <w:t>Rietavo parapijos senelių globos namai</w:t>
            </w:r>
          </w:p>
        </w:tc>
        <w:tc>
          <w:tcPr>
            <w:tcW w:w="1318" w:type="dxa"/>
            <w:shd w:val="clear" w:color="auto" w:fill="FFFFFF"/>
          </w:tcPr>
          <w:p w14:paraId="4A0CA367" w14:textId="4545CA03"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42</w:t>
            </w:r>
          </w:p>
        </w:tc>
      </w:tr>
      <w:tr w:rsidR="00464E78" w:rsidRPr="00550C92" w14:paraId="3A2A00D6" w14:textId="77777777" w:rsidTr="00974D59">
        <w:trPr>
          <w:cantSplit/>
          <w:trHeight w:val="23"/>
          <w:tblHeader/>
        </w:trPr>
        <w:tc>
          <w:tcPr>
            <w:tcW w:w="527" w:type="dxa"/>
            <w:vMerge/>
            <w:shd w:val="clear" w:color="auto" w:fill="FFFFFF"/>
          </w:tcPr>
          <w:p w14:paraId="3EC65B02"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5A9E302B"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01AAD6AA" w14:textId="77777777" w:rsidR="00464E78" w:rsidRPr="00550C92" w:rsidRDefault="00464E78" w:rsidP="00B10156">
            <w:pPr>
              <w:widowControl w:val="0"/>
              <w:shd w:val="clear" w:color="auto" w:fill="FFFFFF"/>
              <w:rPr>
                <w:rFonts w:eastAsia="Calibri"/>
                <w:color w:val="FF0000"/>
                <w:sz w:val="23"/>
                <w:szCs w:val="23"/>
              </w:rPr>
            </w:pPr>
            <w:r w:rsidRPr="00550C92">
              <w:rPr>
                <w:rFonts w:eastAsia="Calibri"/>
                <w:sz w:val="23"/>
                <w:szCs w:val="23"/>
              </w:rPr>
              <w:t>Kvėdarnos parapijos senelių globos namai</w:t>
            </w:r>
          </w:p>
        </w:tc>
        <w:tc>
          <w:tcPr>
            <w:tcW w:w="1318" w:type="dxa"/>
            <w:shd w:val="clear" w:color="auto" w:fill="FFFFFF"/>
          </w:tcPr>
          <w:p w14:paraId="11F9E099" w14:textId="2FDD8F31"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2</w:t>
            </w:r>
          </w:p>
        </w:tc>
      </w:tr>
      <w:tr w:rsidR="00464E78" w:rsidRPr="00550C92" w14:paraId="1E2DDB59" w14:textId="77777777" w:rsidTr="00974D59">
        <w:trPr>
          <w:cantSplit/>
          <w:trHeight w:val="23"/>
          <w:tblHeader/>
        </w:trPr>
        <w:tc>
          <w:tcPr>
            <w:tcW w:w="527" w:type="dxa"/>
            <w:vMerge/>
            <w:shd w:val="clear" w:color="auto" w:fill="FFFFFF"/>
          </w:tcPr>
          <w:p w14:paraId="786EE582"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5167AF47"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11BC04CC" w14:textId="77777777" w:rsidR="00464E78" w:rsidRPr="00550C92" w:rsidRDefault="00464E78" w:rsidP="00B10156">
            <w:pPr>
              <w:widowControl w:val="0"/>
              <w:shd w:val="clear" w:color="auto" w:fill="FFFFFF"/>
              <w:rPr>
                <w:rFonts w:eastAsia="Calibri"/>
                <w:color w:val="FF0000"/>
                <w:sz w:val="23"/>
                <w:szCs w:val="23"/>
              </w:rPr>
            </w:pPr>
            <w:r w:rsidRPr="00550C92">
              <w:rPr>
                <w:rFonts w:eastAsia="Calibri"/>
                <w:sz w:val="23"/>
                <w:szCs w:val="23"/>
              </w:rPr>
              <w:t>Pajūrio senelių namai</w:t>
            </w:r>
          </w:p>
        </w:tc>
        <w:tc>
          <w:tcPr>
            <w:tcW w:w="1318" w:type="dxa"/>
            <w:shd w:val="clear" w:color="auto" w:fill="FFFFFF"/>
          </w:tcPr>
          <w:p w14:paraId="7510BCF4" w14:textId="77777777"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1</w:t>
            </w:r>
          </w:p>
        </w:tc>
      </w:tr>
      <w:tr w:rsidR="00464E78" w:rsidRPr="00550C92" w14:paraId="4D73A637" w14:textId="77777777" w:rsidTr="00974D59">
        <w:trPr>
          <w:cantSplit/>
          <w:trHeight w:val="23"/>
          <w:tblHeader/>
        </w:trPr>
        <w:tc>
          <w:tcPr>
            <w:tcW w:w="527" w:type="dxa"/>
            <w:vMerge/>
            <w:shd w:val="clear" w:color="auto" w:fill="FFFFFF"/>
          </w:tcPr>
          <w:p w14:paraId="60449ECD"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438D0486"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13F371A8" w14:textId="77777777" w:rsidR="00464E78" w:rsidRPr="00550C92" w:rsidRDefault="00464E78" w:rsidP="00B10156">
            <w:pPr>
              <w:widowControl w:val="0"/>
              <w:shd w:val="clear" w:color="auto" w:fill="FFFFFF"/>
              <w:rPr>
                <w:rFonts w:eastAsia="Calibri"/>
                <w:color w:val="FF0000"/>
                <w:sz w:val="23"/>
                <w:szCs w:val="23"/>
              </w:rPr>
            </w:pPr>
            <w:proofErr w:type="spellStart"/>
            <w:r w:rsidRPr="00550C92">
              <w:rPr>
                <w:rFonts w:eastAsia="Calibri"/>
                <w:sz w:val="23"/>
                <w:szCs w:val="23"/>
              </w:rPr>
              <w:t>Šv</w:t>
            </w:r>
            <w:proofErr w:type="spellEnd"/>
            <w:r w:rsidRPr="00550C92">
              <w:rPr>
                <w:rFonts w:eastAsia="Calibri"/>
                <w:sz w:val="23"/>
                <w:szCs w:val="23"/>
              </w:rPr>
              <w:t>. Domininko namai</w:t>
            </w:r>
          </w:p>
        </w:tc>
        <w:tc>
          <w:tcPr>
            <w:tcW w:w="1318" w:type="dxa"/>
            <w:shd w:val="clear" w:color="auto" w:fill="FFFFFF"/>
          </w:tcPr>
          <w:p w14:paraId="7D5BFFDC" w14:textId="77777777"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1</w:t>
            </w:r>
          </w:p>
        </w:tc>
      </w:tr>
      <w:tr w:rsidR="00464E78" w:rsidRPr="00550C92" w14:paraId="428F2EEB" w14:textId="77777777" w:rsidTr="00974D59">
        <w:trPr>
          <w:cantSplit/>
          <w:trHeight w:val="23"/>
          <w:tblHeader/>
        </w:trPr>
        <w:tc>
          <w:tcPr>
            <w:tcW w:w="527" w:type="dxa"/>
            <w:vMerge/>
            <w:shd w:val="clear" w:color="auto" w:fill="FFFFFF"/>
          </w:tcPr>
          <w:p w14:paraId="65D584DD"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4B56EE99"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610C3507" w14:textId="4C3DA93C" w:rsidR="00464E78" w:rsidRPr="00550C92" w:rsidRDefault="00464E78" w:rsidP="00B10156">
            <w:pPr>
              <w:widowControl w:val="0"/>
              <w:shd w:val="clear" w:color="auto" w:fill="FFFFFF"/>
              <w:rPr>
                <w:rFonts w:eastAsia="Calibri"/>
                <w:sz w:val="23"/>
                <w:szCs w:val="23"/>
              </w:rPr>
            </w:pPr>
            <w:proofErr w:type="spellStart"/>
            <w:r w:rsidRPr="00550C92">
              <w:rPr>
                <w:rFonts w:eastAsia="Calibri"/>
                <w:sz w:val="23"/>
                <w:szCs w:val="23"/>
              </w:rPr>
              <w:t>Muniškių</w:t>
            </w:r>
            <w:proofErr w:type="spellEnd"/>
            <w:r w:rsidRPr="00550C92">
              <w:rPr>
                <w:rFonts w:eastAsia="Calibri"/>
                <w:sz w:val="23"/>
                <w:szCs w:val="23"/>
              </w:rPr>
              <w:t xml:space="preserve"> socialinės globos namai</w:t>
            </w:r>
          </w:p>
        </w:tc>
        <w:tc>
          <w:tcPr>
            <w:tcW w:w="1318" w:type="dxa"/>
            <w:shd w:val="clear" w:color="auto" w:fill="FFFFFF"/>
          </w:tcPr>
          <w:p w14:paraId="2C5B3864" w14:textId="749238BD"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1</w:t>
            </w:r>
          </w:p>
        </w:tc>
      </w:tr>
      <w:tr w:rsidR="00464E78" w:rsidRPr="00550C92" w14:paraId="1B418965" w14:textId="77777777" w:rsidTr="00974D59">
        <w:trPr>
          <w:cantSplit/>
          <w:trHeight w:val="23"/>
          <w:tblHeader/>
        </w:trPr>
        <w:tc>
          <w:tcPr>
            <w:tcW w:w="527" w:type="dxa"/>
            <w:vMerge/>
            <w:shd w:val="clear" w:color="auto" w:fill="FFFFFF"/>
          </w:tcPr>
          <w:p w14:paraId="18E2D52E"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51190ADE"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48C2D997" w14:textId="77C447AC" w:rsidR="00464E78" w:rsidRPr="00550C92" w:rsidRDefault="00464E78" w:rsidP="00B10156">
            <w:pPr>
              <w:widowControl w:val="0"/>
              <w:shd w:val="clear" w:color="auto" w:fill="FFFFFF"/>
              <w:rPr>
                <w:rFonts w:eastAsia="Calibri"/>
                <w:color w:val="FF0000"/>
                <w:sz w:val="23"/>
                <w:szCs w:val="23"/>
              </w:rPr>
            </w:pPr>
            <w:r w:rsidRPr="00550C92">
              <w:rPr>
                <w:rFonts w:eastAsia="Calibri"/>
                <w:sz w:val="23"/>
                <w:szCs w:val="23"/>
              </w:rPr>
              <w:t>Taikos Karalienės globos namai</w:t>
            </w:r>
          </w:p>
        </w:tc>
        <w:tc>
          <w:tcPr>
            <w:tcW w:w="1318" w:type="dxa"/>
            <w:shd w:val="clear" w:color="auto" w:fill="FFFFFF"/>
          </w:tcPr>
          <w:p w14:paraId="762241C1" w14:textId="3FFE97C2"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1</w:t>
            </w:r>
          </w:p>
        </w:tc>
      </w:tr>
      <w:tr w:rsidR="00464E78" w:rsidRPr="00550C92" w14:paraId="2653FA67" w14:textId="77777777" w:rsidTr="00974D59">
        <w:trPr>
          <w:cantSplit/>
          <w:trHeight w:val="23"/>
          <w:tblHeader/>
        </w:trPr>
        <w:tc>
          <w:tcPr>
            <w:tcW w:w="527" w:type="dxa"/>
            <w:vMerge/>
            <w:shd w:val="clear" w:color="auto" w:fill="FFFFFF"/>
          </w:tcPr>
          <w:p w14:paraId="2D01405E"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240F0F05"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70C0077C" w14:textId="6341ACB1" w:rsidR="00464E78" w:rsidRPr="00550C92" w:rsidRDefault="00464E78" w:rsidP="00B10156">
            <w:pPr>
              <w:widowControl w:val="0"/>
              <w:shd w:val="clear" w:color="auto" w:fill="FFFFFF"/>
              <w:rPr>
                <w:rFonts w:eastAsia="Calibri"/>
                <w:color w:val="FF0000"/>
                <w:sz w:val="23"/>
                <w:szCs w:val="23"/>
              </w:rPr>
            </w:pPr>
            <w:r w:rsidRPr="00550C92">
              <w:rPr>
                <w:rFonts w:eastAsia="Calibri"/>
                <w:sz w:val="23"/>
                <w:szCs w:val="23"/>
              </w:rPr>
              <w:t>Senjorų dvaras</w:t>
            </w:r>
          </w:p>
        </w:tc>
        <w:tc>
          <w:tcPr>
            <w:tcW w:w="1318" w:type="dxa"/>
            <w:shd w:val="clear" w:color="auto" w:fill="FFFFFF"/>
          </w:tcPr>
          <w:p w14:paraId="11EC03A1" w14:textId="2C8AC121"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1</w:t>
            </w:r>
          </w:p>
        </w:tc>
      </w:tr>
      <w:tr w:rsidR="00464E78" w:rsidRPr="00550C92" w14:paraId="55271B07" w14:textId="77777777" w:rsidTr="00974D59">
        <w:trPr>
          <w:cantSplit/>
          <w:trHeight w:val="23"/>
          <w:tblHeader/>
        </w:trPr>
        <w:tc>
          <w:tcPr>
            <w:tcW w:w="527" w:type="dxa"/>
            <w:vMerge/>
            <w:shd w:val="clear" w:color="auto" w:fill="FFFFFF"/>
          </w:tcPr>
          <w:p w14:paraId="087D58AD"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4BBFA356"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11EA06D1" w14:textId="33F6B762" w:rsidR="00464E78" w:rsidRPr="00550C92" w:rsidRDefault="00464E78" w:rsidP="00B10156">
            <w:pPr>
              <w:widowControl w:val="0"/>
              <w:shd w:val="clear" w:color="auto" w:fill="FFFFFF"/>
              <w:rPr>
                <w:rFonts w:eastAsia="Calibri"/>
                <w:color w:val="FF0000"/>
                <w:sz w:val="23"/>
                <w:szCs w:val="23"/>
              </w:rPr>
            </w:pPr>
            <w:proofErr w:type="spellStart"/>
            <w:r w:rsidRPr="00550C92">
              <w:rPr>
                <w:rFonts w:eastAsia="Calibri"/>
                <w:sz w:val="23"/>
                <w:szCs w:val="23"/>
              </w:rPr>
              <w:t>Varputėnų</w:t>
            </w:r>
            <w:proofErr w:type="spellEnd"/>
            <w:r w:rsidRPr="00550C92">
              <w:rPr>
                <w:rFonts w:eastAsia="Calibri"/>
                <w:sz w:val="23"/>
                <w:szCs w:val="23"/>
              </w:rPr>
              <w:t xml:space="preserve"> globos namai</w:t>
            </w:r>
          </w:p>
        </w:tc>
        <w:tc>
          <w:tcPr>
            <w:tcW w:w="1318" w:type="dxa"/>
            <w:shd w:val="clear" w:color="auto" w:fill="FFFFFF"/>
          </w:tcPr>
          <w:p w14:paraId="5A143AF8" w14:textId="6C9012F9"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1</w:t>
            </w:r>
          </w:p>
        </w:tc>
      </w:tr>
      <w:tr w:rsidR="00464E78" w:rsidRPr="00550C92" w14:paraId="5F63FF97" w14:textId="77777777" w:rsidTr="00974D59">
        <w:trPr>
          <w:cantSplit/>
          <w:trHeight w:val="23"/>
          <w:tblHeader/>
        </w:trPr>
        <w:tc>
          <w:tcPr>
            <w:tcW w:w="527" w:type="dxa"/>
            <w:vMerge/>
            <w:shd w:val="clear" w:color="auto" w:fill="FFFFFF"/>
          </w:tcPr>
          <w:p w14:paraId="7A176BE3"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6F92E982"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72151EC7" w14:textId="437DA67F" w:rsidR="00464E78" w:rsidRPr="00550C92" w:rsidRDefault="00464E78" w:rsidP="00B10156">
            <w:pPr>
              <w:widowControl w:val="0"/>
              <w:shd w:val="clear" w:color="auto" w:fill="FFFFFF"/>
              <w:rPr>
                <w:rFonts w:eastAsia="Calibri"/>
                <w:color w:val="FF0000"/>
                <w:sz w:val="23"/>
                <w:szCs w:val="23"/>
              </w:rPr>
            </w:pPr>
            <w:r w:rsidRPr="00550C92">
              <w:rPr>
                <w:rFonts w:eastAsia="Calibri"/>
                <w:sz w:val="23"/>
                <w:szCs w:val="23"/>
              </w:rPr>
              <w:t>Sveikatos fondas</w:t>
            </w:r>
          </w:p>
        </w:tc>
        <w:tc>
          <w:tcPr>
            <w:tcW w:w="1318" w:type="dxa"/>
            <w:shd w:val="clear" w:color="auto" w:fill="FFFFFF"/>
          </w:tcPr>
          <w:p w14:paraId="2F4AB08E" w14:textId="466931D9"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1</w:t>
            </w:r>
          </w:p>
        </w:tc>
      </w:tr>
      <w:tr w:rsidR="00464E78" w:rsidRPr="00550C92" w14:paraId="68CD9726" w14:textId="77777777" w:rsidTr="00974D59">
        <w:trPr>
          <w:cantSplit/>
          <w:trHeight w:val="290"/>
          <w:tblHeader/>
        </w:trPr>
        <w:tc>
          <w:tcPr>
            <w:tcW w:w="527" w:type="dxa"/>
            <w:vMerge/>
            <w:shd w:val="clear" w:color="auto" w:fill="FFFFFF"/>
          </w:tcPr>
          <w:p w14:paraId="68BC593B"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1CB810B1"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5C650B20" w14:textId="17F61424" w:rsidR="00464E78" w:rsidRPr="00550C92" w:rsidRDefault="00464E78" w:rsidP="00B10156">
            <w:pPr>
              <w:widowControl w:val="0"/>
              <w:shd w:val="clear" w:color="auto" w:fill="FFFFFF"/>
              <w:rPr>
                <w:rFonts w:eastAsia="Calibri"/>
                <w:color w:val="FF0000"/>
                <w:sz w:val="23"/>
                <w:szCs w:val="23"/>
              </w:rPr>
            </w:pPr>
            <w:r w:rsidRPr="00550C92">
              <w:rPr>
                <w:rFonts w:eastAsia="Calibri"/>
                <w:sz w:val="23"/>
                <w:szCs w:val="23"/>
              </w:rPr>
              <w:t xml:space="preserve">GGN </w:t>
            </w:r>
            <w:r w:rsidR="003359F6">
              <w:rPr>
                <w:rFonts w:eastAsia="Calibri"/>
                <w:sz w:val="23"/>
                <w:szCs w:val="23"/>
              </w:rPr>
              <w:t>„</w:t>
            </w:r>
            <w:r w:rsidRPr="00550C92">
              <w:rPr>
                <w:rFonts w:eastAsia="Calibri"/>
                <w:sz w:val="23"/>
                <w:szCs w:val="23"/>
              </w:rPr>
              <w:t>Vaikystės aitvarai“</w:t>
            </w:r>
          </w:p>
        </w:tc>
        <w:tc>
          <w:tcPr>
            <w:tcW w:w="1318" w:type="dxa"/>
            <w:shd w:val="clear" w:color="auto" w:fill="FFFFFF"/>
          </w:tcPr>
          <w:p w14:paraId="2B68A6A3" w14:textId="77777777" w:rsidR="00464E78" w:rsidRPr="00550C92" w:rsidRDefault="00464E78" w:rsidP="00B10156">
            <w:pPr>
              <w:widowControl w:val="0"/>
              <w:shd w:val="clear" w:color="auto" w:fill="FFFFFF"/>
              <w:jc w:val="center"/>
              <w:rPr>
                <w:rFonts w:eastAsia="Calibri"/>
                <w:color w:val="FF0000"/>
                <w:sz w:val="23"/>
                <w:szCs w:val="23"/>
              </w:rPr>
            </w:pPr>
            <w:r w:rsidRPr="00550C92">
              <w:rPr>
                <w:rFonts w:eastAsia="Calibri"/>
                <w:sz w:val="23"/>
                <w:szCs w:val="23"/>
              </w:rPr>
              <w:t>1</w:t>
            </w:r>
          </w:p>
        </w:tc>
      </w:tr>
      <w:tr w:rsidR="00464E78" w:rsidRPr="00550C92" w14:paraId="14E73EB4" w14:textId="77777777" w:rsidTr="00974D59">
        <w:trPr>
          <w:cantSplit/>
          <w:trHeight w:val="290"/>
          <w:tblHeader/>
        </w:trPr>
        <w:tc>
          <w:tcPr>
            <w:tcW w:w="527" w:type="dxa"/>
            <w:vMerge/>
            <w:shd w:val="clear" w:color="auto" w:fill="FFFFFF"/>
          </w:tcPr>
          <w:p w14:paraId="02BEA739"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6721F0E6"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1C23946E" w14:textId="572DD604" w:rsidR="00464E78" w:rsidRPr="00550C92" w:rsidRDefault="00464E78" w:rsidP="00B10156">
            <w:pPr>
              <w:widowControl w:val="0"/>
              <w:shd w:val="clear" w:color="auto" w:fill="FFFFFF"/>
              <w:rPr>
                <w:rFonts w:eastAsia="Calibri"/>
                <w:sz w:val="23"/>
                <w:szCs w:val="23"/>
              </w:rPr>
            </w:pPr>
            <w:r w:rsidRPr="00550C92">
              <w:rPr>
                <w:rFonts w:eastAsia="Calibri"/>
                <w:sz w:val="23"/>
                <w:szCs w:val="23"/>
              </w:rPr>
              <w:t>Pavandenės senjorų namai</w:t>
            </w:r>
          </w:p>
        </w:tc>
        <w:tc>
          <w:tcPr>
            <w:tcW w:w="1318" w:type="dxa"/>
            <w:shd w:val="clear" w:color="auto" w:fill="FFFFFF"/>
          </w:tcPr>
          <w:p w14:paraId="1C020785" w14:textId="0F4117E8" w:rsidR="00464E78" w:rsidRPr="00550C92" w:rsidRDefault="00464E78" w:rsidP="00B10156">
            <w:pPr>
              <w:widowControl w:val="0"/>
              <w:shd w:val="clear" w:color="auto" w:fill="FFFFFF"/>
              <w:jc w:val="center"/>
              <w:rPr>
                <w:rFonts w:eastAsia="Calibri"/>
                <w:sz w:val="23"/>
                <w:szCs w:val="23"/>
              </w:rPr>
            </w:pPr>
            <w:r w:rsidRPr="00550C92">
              <w:rPr>
                <w:rFonts w:eastAsia="Calibri"/>
                <w:sz w:val="23"/>
                <w:szCs w:val="23"/>
              </w:rPr>
              <w:t>1</w:t>
            </w:r>
          </w:p>
        </w:tc>
      </w:tr>
      <w:tr w:rsidR="00464E78" w:rsidRPr="00550C92" w14:paraId="556A8DD0" w14:textId="77777777" w:rsidTr="00974D59">
        <w:trPr>
          <w:cantSplit/>
          <w:trHeight w:val="290"/>
          <w:tblHeader/>
        </w:trPr>
        <w:tc>
          <w:tcPr>
            <w:tcW w:w="527" w:type="dxa"/>
            <w:vMerge/>
            <w:shd w:val="clear" w:color="auto" w:fill="FFFFFF"/>
          </w:tcPr>
          <w:p w14:paraId="2F4F8D8E" w14:textId="77777777" w:rsidR="00464E78" w:rsidRPr="00550C92" w:rsidRDefault="00464E78" w:rsidP="00B10156">
            <w:pPr>
              <w:widowControl w:val="0"/>
              <w:shd w:val="clear" w:color="auto" w:fill="FFFFFF"/>
              <w:jc w:val="center"/>
              <w:rPr>
                <w:rFonts w:eastAsia="Calibri"/>
                <w:color w:val="FF0000"/>
                <w:sz w:val="23"/>
                <w:szCs w:val="23"/>
              </w:rPr>
            </w:pPr>
          </w:p>
        </w:tc>
        <w:tc>
          <w:tcPr>
            <w:tcW w:w="2164" w:type="dxa"/>
            <w:vMerge/>
            <w:shd w:val="clear" w:color="auto" w:fill="FFFFFF"/>
          </w:tcPr>
          <w:p w14:paraId="19F65CAD" w14:textId="77777777" w:rsidR="00464E78" w:rsidRPr="00550C92" w:rsidRDefault="00464E78" w:rsidP="00B10156">
            <w:pPr>
              <w:widowControl w:val="0"/>
              <w:shd w:val="clear" w:color="auto" w:fill="FFFFFF"/>
              <w:rPr>
                <w:rFonts w:eastAsia="Calibri"/>
                <w:color w:val="FF0000"/>
                <w:sz w:val="23"/>
                <w:szCs w:val="23"/>
              </w:rPr>
            </w:pPr>
          </w:p>
        </w:tc>
        <w:tc>
          <w:tcPr>
            <w:tcW w:w="5670" w:type="dxa"/>
            <w:shd w:val="clear" w:color="auto" w:fill="FFFFFF"/>
          </w:tcPr>
          <w:p w14:paraId="1B4E1564" w14:textId="58948E96" w:rsidR="00464E78" w:rsidRPr="00550C92" w:rsidRDefault="00464E78" w:rsidP="00B10156">
            <w:pPr>
              <w:widowControl w:val="0"/>
              <w:shd w:val="clear" w:color="auto" w:fill="FFFFFF"/>
              <w:rPr>
                <w:rFonts w:eastAsia="Calibri"/>
                <w:sz w:val="23"/>
                <w:szCs w:val="23"/>
              </w:rPr>
            </w:pPr>
            <w:r w:rsidRPr="00550C92">
              <w:rPr>
                <w:rFonts w:eastAsia="Calibri"/>
                <w:sz w:val="23"/>
                <w:szCs w:val="23"/>
              </w:rPr>
              <w:t>Ylakių globos namai</w:t>
            </w:r>
          </w:p>
        </w:tc>
        <w:tc>
          <w:tcPr>
            <w:tcW w:w="1318" w:type="dxa"/>
            <w:shd w:val="clear" w:color="auto" w:fill="FFFFFF"/>
          </w:tcPr>
          <w:p w14:paraId="1D976E2E" w14:textId="55F4006D" w:rsidR="00464E78" w:rsidRPr="00550C92" w:rsidRDefault="00464E78" w:rsidP="00B10156">
            <w:pPr>
              <w:widowControl w:val="0"/>
              <w:shd w:val="clear" w:color="auto" w:fill="FFFFFF"/>
              <w:jc w:val="center"/>
              <w:rPr>
                <w:rFonts w:eastAsia="Calibri"/>
                <w:sz w:val="23"/>
                <w:szCs w:val="23"/>
              </w:rPr>
            </w:pPr>
            <w:r w:rsidRPr="00550C92">
              <w:rPr>
                <w:rFonts w:eastAsia="Calibri"/>
                <w:sz w:val="23"/>
                <w:szCs w:val="23"/>
              </w:rPr>
              <w:t>1</w:t>
            </w:r>
          </w:p>
        </w:tc>
      </w:tr>
      <w:tr w:rsidR="00464E78" w:rsidRPr="00550C92" w14:paraId="495F73E6" w14:textId="77777777" w:rsidTr="00974D59">
        <w:trPr>
          <w:cantSplit/>
          <w:trHeight w:val="509"/>
          <w:tblHeader/>
        </w:trPr>
        <w:tc>
          <w:tcPr>
            <w:tcW w:w="527" w:type="dxa"/>
            <w:vMerge w:val="restart"/>
            <w:shd w:val="clear" w:color="auto" w:fill="auto"/>
          </w:tcPr>
          <w:p w14:paraId="7F8CFAEF" w14:textId="77777777" w:rsidR="0087758E" w:rsidRPr="00550C92" w:rsidRDefault="0087758E" w:rsidP="00B10156">
            <w:pPr>
              <w:widowControl w:val="0"/>
              <w:shd w:val="clear" w:color="auto" w:fill="FFFFFF"/>
              <w:jc w:val="center"/>
              <w:rPr>
                <w:rFonts w:eastAsia="Calibri"/>
                <w:sz w:val="23"/>
                <w:szCs w:val="23"/>
              </w:rPr>
            </w:pPr>
            <w:r w:rsidRPr="00550C92">
              <w:rPr>
                <w:rFonts w:eastAsia="Calibri"/>
                <w:sz w:val="23"/>
                <w:szCs w:val="23"/>
              </w:rPr>
              <w:t>2.</w:t>
            </w:r>
          </w:p>
        </w:tc>
        <w:tc>
          <w:tcPr>
            <w:tcW w:w="2164" w:type="dxa"/>
            <w:vMerge w:val="restart"/>
            <w:shd w:val="clear" w:color="auto" w:fill="auto"/>
          </w:tcPr>
          <w:p w14:paraId="5E83A366" w14:textId="184956B8" w:rsidR="0087758E" w:rsidRPr="00550C92" w:rsidRDefault="0087758E" w:rsidP="00B10156">
            <w:pPr>
              <w:widowControl w:val="0"/>
              <w:shd w:val="clear" w:color="auto" w:fill="FFFFFF"/>
              <w:rPr>
                <w:rFonts w:eastAsia="Calibri"/>
                <w:sz w:val="23"/>
                <w:szCs w:val="23"/>
              </w:rPr>
            </w:pPr>
            <w:r w:rsidRPr="00550C92">
              <w:rPr>
                <w:rFonts w:eastAsia="Calibri"/>
                <w:sz w:val="23"/>
                <w:szCs w:val="23"/>
              </w:rPr>
              <w:t xml:space="preserve">Trumpalaikė socialinė globa </w:t>
            </w:r>
            <w:r w:rsidR="008A46CB" w:rsidRPr="00550C92">
              <w:rPr>
                <w:rFonts w:eastAsia="Calibri"/>
                <w:sz w:val="23"/>
                <w:szCs w:val="23"/>
              </w:rPr>
              <w:t xml:space="preserve">proto ir (ar) </w:t>
            </w:r>
            <w:r w:rsidRPr="00550C92">
              <w:rPr>
                <w:rFonts w:eastAsia="Calibri"/>
                <w:sz w:val="23"/>
                <w:szCs w:val="23"/>
              </w:rPr>
              <w:t>psichin</w:t>
            </w:r>
            <w:r w:rsidR="008A46CB" w:rsidRPr="00550C92">
              <w:rPr>
                <w:rFonts w:eastAsia="Calibri"/>
                <w:sz w:val="23"/>
                <w:szCs w:val="23"/>
              </w:rPr>
              <w:t>ę negalią turintiems asm</w:t>
            </w:r>
            <w:r w:rsidR="00371815" w:rsidRPr="00550C92">
              <w:rPr>
                <w:rFonts w:eastAsia="Calibri"/>
                <w:sz w:val="23"/>
                <w:szCs w:val="23"/>
              </w:rPr>
              <w:t>e</w:t>
            </w:r>
            <w:r w:rsidR="008A46CB" w:rsidRPr="00550C92">
              <w:rPr>
                <w:rFonts w:eastAsia="Calibri"/>
                <w:sz w:val="23"/>
                <w:szCs w:val="23"/>
              </w:rPr>
              <w:t>nims</w:t>
            </w:r>
          </w:p>
        </w:tc>
        <w:tc>
          <w:tcPr>
            <w:tcW w:w="5670" w:type="dxa"/>
            <w:shd w:val="clear" w:color="auto" w:fill="auto"/>
          </w:tcPr>
          <w:p w14:paraId="7B207491" w14:textId="77777777" w:rsidR="0087758E" w:rsidRPr="00550C92" w:rsidRDefault="0087758E" w:rsidP="00B10156">
            <w:pPr>
              <w:widowControl w:val="0"/>
              <w:shd w:val="clear" w:color="auto" w:fill="FFFFFF"/>
              <w:rPr>
                <w:rFonts w:eastAsia="Calibri"/>
                <w:sz w:val="23"/>
                <w:szCs w:val="23"/>
              </w:rPr>
            </w:pPr>
            <w:r w:rsidRPr="00550C92">
              <w:rPr>
                <w:rFonts w:eastAsia="Calibri"/>
                <w:sz w:val="23"/>
                <w:szCs w:val="23"/>
              </w:rPr>
              <w:t>Kretingos rajono savivaldybės Dienos veiklos centro Salantų padalinys</w:t>
            </w:r>
          </w:p>
        </w:tc>
        <w:tc>
          <w:tcPr>
            <w:tcW w:w="1318" w:type="dxa"/>
            <w:shd w:val="clear" w:color="auto" w:fill="FFFFFF"/>
          </w:tcPr>
          <w:p w14:paraId="2724C9D3" w14:textId="77777777" w:rsidR="0087758E" w:rsidRPr="00550C92" w:rsidRDefault="0087758E" w:rsidP="00B10156">
            <w:pPr>
              <w:widowControl w:val="0"/>
              <w:shd w:val="clear" w:color="auto" w:fill="FFFFFF"/>
              <w:jc w:val="center"/>
              <w:rPr>
                <w:rFonts w:eastAsia="Calibri"/>
                <w:sz w:val="23"/>
                <w:szCs w:val="23"/>
              </w:rPr>
            </w:pPr>
            <w:r w:rsidRPr="00550C92">
              <w:rPr>
                <w:rFonts w:eastAsia="Calibri"/>
                <w:sz w:val="23"/>
                <w:szCs w:val="23"/>
              </w:rPr>
              <w:t>2</w:t>
            </w:r>
          </w:p>
        </w:tc>
      </w:tr>
      <w:tr w:rsidR="002A0B54" w:rsidRPr="00550C92" w14:paraId="6FB4A084" w14:textId="77777777" w:rsidTr="00974D59">
        <w:trPr>
          <w:cantSplit/>
          <w:trHeight w:val="291"/>
          <w:tblHeader/>
        </w:trPr>
        <w:tc>
          <w:tcPr>
            <w:tcW w:w="527" w:type="dxa"/>
            <w:vMerge/>
            <w:shd w:val="clear" w:color="auto" w:fill="auto"/>
          </w:tcPr>
          <w:p w14:paraId="6DEE2CFF" w14:textId="77777777" w:rsidR="0087758E" w:rsidRPr="00550C92" w:rsidRDefault="0087758E" w:rsidP="00B10156">
            <w:pPr>
              <w:widowControl w:val="0"/>
              <w:shd w:val="clear" w:color="auto" w:fill="FFFFFF"/>
              <w:jc w:val="center"/>
              <w:rPr>
                <w:rFonts w:eastAsia="Calibri"/>
                <w:color w:val="FF0000"/>
                <w:sz w:val="23"/>
                <w:szCs w:val="23"/>
              </w:rPr>
            </w:pPr>
          </w:p>
        </w:tc>
        <w:tc>
          <w:tcPr>
            <w:tcW w:w="2164" w:type="dxa"/>
            <w:vMerge/>
            <w:shd w:val="clear" w:color="auto" w:fill="auto"/>
          </w:tcPr>
          <w:p w14:paraId="654128CC" w14:textId="77777777" w:rsidR="0087758E" w:rsidRPr="00550C92" w:rsidRDefault="0087758E" w:rsidP="00B10156">
            <w:pPr>
              <w:widowControl w:val="0"/>
              <w:shd w:val="clear" w:color="auto" w:fill="FFFFFF"/>
              <w:rPr>
                <w:rFonts w:eastAsia="Calibri"/>
                <w:color w:val="FF0000"/>
                <w:sz w:val="23"/>
                <w:szCs w:val="23"/>
              </w:rPr>
            </w:pPr>
          </w:p>
        </w:tc>
        <w:tc>
          <w:tcPr>
            <w:tcW w:w="5670" w:type="dxa"/>
            <w:shd w:val="clear" w:color="auto" w:fill="auto"/>
          </w:tcPr>
          <w:p w14:paraId="0FC7052F" w14:textId="77777777" w:rsidR="0087758E" w:rsidRPr="00550C92" w:rsidRDefault="0087758E" w:rsidP="00B10156">
            <w:pPr>
              <w:widowControl w:val="0"/>
              <w:shd w:val="clear" w:color="auto" w:fill="FFFFFF"/>
              <w:rPr>
                <w:rFonts w:eastAsia="Calibri"/>
                <w:sz w:val="23"/>
                <w:szCs w:val="23"/>
              </w:rPr>
            </w:pPr>
            <w:r w:rsidRPr="00550C92">
              <w:rPr>
                <w:rFonts w:eastAsia="Calibri"/>
                <w:sz w:val="23"/>
                <w:szCs w:val="23"/>
              </w:rPr>
              <w:t>Dūseikių socialinės globos namai</w:t>
            </w:r>
          </w:p>
        </w:tc>
        <w:tc>
          <w:tcPr>
            <w:tcW w:w="1318" w:type="dxa"/>
            <w:shd w:val="clear" w:color="auto" w:fill="FFFFFF"/>
          </w:tcPr>
          <w:p w14:paraId="611EA534" w14:textId="7B92861C" w:rsidR="0087758E" w:rsidRPr="00550C92" w:rsidRDefault="00EB59EA" w:rsidP="00B10156">
            <w:pPr>
              <w:widowControl w:val="0"/>
              <w:shd w:val="clear" w:color="auto" w:fill="FFFFFF"/>
              <w:jc w:val="center"/>
              <w:rPr>
                <w:rFonts w:eastAsia="Calibri"/>
                <w:sz w:val="23"/>
                <w:szCs w:val="23"/>
              </w:rPr>
            </w:pPr>
            <w:r w:rsidRPr="00550C92">
              <w:rPr>
                <w:rFonts w:eastAsia="Calibri"/>
                <w:sz w:val="23"/>
                <w:szCs w:val="23"/>
              </w:rPr>
              <w:t>5</w:t>
            </w:r>
          </w:p>
        </w:tc>
      </w:tr>
      <w:tr w:rsidR="00D36134" w:rsidRPr="00550C92" w14:paraId="511E816B" w14:textId="77777777" w:rsidTr="00974D59">
        <w:trPr>
          <w:cantSplit/>
          <w:trHeight w:val="291"/>
          <w:tblHeader/>
        </w:trPr>
        <w:tc>
          <w:tcPr>
            <w:tcW w:w="527" w:type="dxa"/>
            <w:vMerge/>
            <w:shd w:val="clear" w:color="auto" w:fill="auto"/>
          </w:tcPr>
          <w:p w14:paraId="64E4AECD" w14:textId="77777777" w:rsidR="00D36134" w:rsidRPr="00550C92" w:rsidRDefault="00D36134" w:rsidP="00B10156">
            <w:pPr>
              <w:widowControl w:val="0"/>
              <w:shd w:val="clear" w:color="auto" w:fill="FFFFFF"/>
              <w:jc w:val="center"/>
              <w:rPr>
                <w:rFonts w:eastAsia="Calibri"/>
                <w:color w:val="FF0000"/>
                <w:sz w:val="23"/>
                <w:szCs w:val="23"/>
              </w:rPr>
            </w:pPr>
          </w:p>
        </w:tc>
        <w:tc>
          <w:tcPr>
            <w:tcW w:w="2164" w:type="dxa"/>
            <w:vMerge/>
            <w:shd w:val="clear" w:color="auto" w:fill="auto"/>
          </w:tcPr>
          <w:p w14:paraId="3412CDF8" w14:textId="77777777" w:rsidR="00D36134" w:rsidRPr="00550C92" w:rsidRDefault="00D36134" w:rsidP="00B10156">
            <w:pPr>
              <w:widowControl w:val="0"/>
              <w:shd w:val="clear" w:color="auto" w:fill="FFFFFF"/>
              <w:rPr>
                <w:rFonts w:eastAsia="Calibri"/>
                <w:color w:val="FF0000"/>
                <w:sz w:val="23"/>
                <w:szCs w:val="23"/>
              </w:rPr>
            </w:pPr>
          </w:p>
        </w:tc>
        <w:tc>
          <w:tcPr>
            <w:tcW w:w="5670" w:type="dxa"/>
            <w:shd w:val="clear" w:color="auto" w:fill="auto"/>
          </w:tcPr>
          <w:p w14:paraId="50747D02" w14:textId="566F5822" w:rsidR="00D36134" w:rsidRPr="00550C92" w:rsidRDefault="00D36134" w:rsidP="00B10156">
            <w:pPr>
              <w:widowControl w:val="0"/>
              <w:shd w:val="clear" w:color="auto" w:fill="FFFFFF"/>
              <w:rPr>
                <w:rFonts w:eastAsia="Calibri"/>
                <w:sz w:val="23"/>
                <w:szCs w:val="23"/>
              </w:rPr>
            </w:pPr>
            <w:r w:rsidRPr="00550C92">
              <w:rPr>
                <w:rFonts w:eastAsia="Calibri"/>
                <w:sz w:val="23"/>
                <w:szCs w:val="23"/>
              </w:rPr>
              <w:t xml:space="preserve">Senjorų namai </w:t>
            </w:r>
            <w:r w:rsidR="003359F6">
              <w:rPr>
                <w:rFonts w:eastAsia="Calibri"/>
                <w:sz w:val="23"/>
                <w:szCs w:val="23"/>
              </w:rPr>
              <w:t>„</w:t>
            </w:r>
            <w:r w:rsidRPr="00550C92">
              <w:rPr>
                <w:rFonts w:eastAsia="Calibri"/>
                <w:sz w:val="23"/>
                <w:szCs w:val="23"/>
              </w:rPr>
              <w:t>Pušelė“</w:t>
            </w:r>
          </w:p>
        </w:tc>
        <w:tc>
          <w:tcPr>
            <w:tcW w:w="1318" w:type="dxa"/>
            <w:shd w:val="clear" w:color="auto" w:fill="FFFFFF"/>
          </w:tcPr>
          <w:p w14:paraId="1FEC8E5E" w14:textId="375C4DFF" w:rsidR="00D36134" w:rsidRPr="00550C92" w:rsidRDefault="00D36134" w:rsidP="00B10156">
            <w:pPr>
              <w:widowControl w:val="0"/>
              <w:shd w:val="clear" w:color="auto" w:fill="FFFFFF"/>
              <w:jc w:val="center"/>
              <w:rPr>
                <w:rFonts w:eastAsia="Calibri"/>
                <w:sz w:val="23"/>
                <w:szCs w:val="23"/>
              </w:rPr>
            </w:pPr>
            <w:r w:rsidRPr="00550C92">
              <w:rPr>
                <w:rFonts w:eastAsia="Calibri"/>
                <w:sz w:val="23"/>
                <w:szCs w:val="23"/>
              </w:rPr>
              <w:t>1</w:t>
            </w:r>
          </w:p>
        </w:tc>
      </w:tr>
      <w:tr w:rsidR="002A0B54" w:rsidRPr="00550C92" w14:paraId="53FE93F3" w14:textId="77777777" w:rsidTr="00974D59">
        <w:trPr>
          <w:cantSplit/>
          <w:trHeight w:val="419"/>
          <w:tblHeader/>
        </w:trPr>
        <w:tc>
          <w:tcPr>
            <w:tcW w:w="527" w:type="dxa"/>
            <w:vMerge/>
            <w:shd w:val="clear" w:color="auto" w:fill="auto"/>
          </w:tcPr>
          <w:p w14:paraId="7F7EE5FB" w14:textId="77777777" w:rsidR="0087758E" w:rsidRPr="00550C92" w:rsidRDefault="0087758E" w:rsidP="00B10156">
            <w:pPr>
              <w:widowControl w:val="0"/>
              <w:shd w:val="clear" w:color="auto" w:fill="FFFFFF"/>
              <w:jc w:val="center"/>
              <w:rPr>
                <w:rFonts w:eastAsia="Calibri"/>
                <w:color w:val="FF0000"/>
                <w:sz w:val="23"/>
                <w:szCs w:val="23"/>
              </w:rPr>
            </w:pPr>
          </w:p>
        </w:tc>
        <w:tc>
          <w:tcPr>
            <w:tcW w:w="2164" w:type="dxa"/>
            <w:vMerge/>
            <w:shd w:val="clear" w:color="auto" w:fill="auto"/>
          </w:tcPr>
          <w:p w14:paraId="4249BC1B" w14:textId="77777777" w:rsidR="0087758E" w:rsidRPr="00550C92" w:rsidRDefault="0087758E" w:rsidP="00B10156">
            <w:pPr>
              <w:widowControl w:val="0"/>
              <w:shd w:val="clear" w:color="auto" w:fill="FFFFFF"/>
              <w:rPr>
                <w:rFonts w:eastAsia="Calibri"/>
                <w:color w:val="FF0000"/>
                <w:sz w:val="23"/>
                <w:szCs w:val="23"/>
              </w:rPr>
            </w:pPr>
          </w:p>
        </w:tc>
        <w:tc>
          <w:tcPr>
            <w:tcW w:w="5670" w:type="dxa"/>
            <w:shd w:val="clear" w:color="auto" w:fill="auto"/>
          </w:tcPr>
          <w:p w14:paraId="21C21D45" w14:textId="77777777" w:rsidR="0087758E" w:rsidRPr="00550C92" w:rsidRDefault="0087758E" w:rsidP="00B10156">
            <w:pPr>
              <w:widowControl w:val="0"/>
              <w:shd w:val="clear" w:color="auto" w:fill="FFFFFF"/>
              <w:rPr>
                <w:rFonts w:eastAsia="Calibri"/>
                <w:sz w:val="23"/>
                <w:szCs w:val="23"/>
              </w:rPr>
            </w:pPr>
            <w:r w:rsidRPr="00550C92">
              <w:rPr>
                <w:rFonts w:eastAsia="Calibri"/>
                <w:sz w:val="23"/>
                <w:szCs w:val="23"/>
              </w:rPr>
              <w:t>Klaipėdos sutrikusio vystymosi kūdikių namai (vaikams)</w:t>
            </w:r>
          </w:p>
        </w:tc>
        <w:tc>
          <w:tcPr>
            <w:tcW w:w="1318" w:type="dxa"/>
            <w:shd w:val="clear" w:color="auto" w:fill="FFFFFF"/>
          </w:tcPr>
          <w:p w14:paraId="2EE9A228" w14:textId="77777777" w:rsidR="0087758E" w:rsidRPr="00550C92" w:rsidRDefault="0087758E" w:rsidP="00B10156">
            <w:pPr>
              <w:widowControl w:val="0"/>
              <w:shd w:val="clear" w:color="auto" w:fill="FFFFFF"/>
              <w:jc w:val="center"/>
              <w:rPr>
                <w:rFonts w:eastAsia="Calibri"/>
                <w:sz w:val="23"/>
                <w:szCs w:val="23"/>
              </w:rPr>
            </w:pPr>
            <w:r w:rsidRPr="00550C92">
              <w:rPr>
                <w:rFonts w:eastAsia="Calibri"/>
                <w:sz w:val="23"/>
                <w:szCs w:val="23"/>
              </w:rPr>
              <w:t>1</w:t>
            </w:r>
          </w:p>
        </w:tc>
      </w:tr>
    </w:tbl>
    <w:p w14:paraId="687EACB0" w14:textId="77777777" w:rsidR="000379D3" w:rsidRPr="00550C92" w:rsidRDefault="000379D3"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p>
    <w:p w14:paraId="5EB3CCDA" w14:textId="7B4B5BF8" w:rsidR="00B10156" w:rsidRPr="002F480F"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center"/>
        <w:textAlignment w:val="baseline"/>
        <w:rPr>
          <w:b/>
          <w:lang w:eastAsia="lt-LT"/>
        </w:rPr>
      </w:pPr>
      <w:r w:rsidRPr="002F480F">
        <w:rPr>
          <w:b/>
          <w:lang w:eastAsia="lt-LT"/>
        </w:rPr>
        <w:t xml:space="preserve">IV SKYRIUS </w:t>
      </w:r>
    </w:p>
    <w:p w14:paraId="32C6BD22" w14:textId="77777777" w:rsidR="00B10156" w:rsidRPr="003359F6"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center"/>
        <w:textAlignment w:val="baseline"/>
        <w:rPr>
          <w:b/>
          <w:lang w:eastAsia="lt-LT"/>
        </w:rPr>
      </w:pPr>
      <w:r w:rsidRPr="003359F6">
        <w:rPr>
          <w:b/>
          <w:lang w:eastAsia="lt-LT"/>
        </w:rPr>
        <w:t>FINANSAVIMO PLANAS</w:t>
      </w:r>
    </w:p>
    <w:p w14:paraId="0D529773" w14:textId="77777777" w:rsidR="00B10156" w:rsidRPr="004E0EDC"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center"/>
        <w:textAlignment w:val="baseline"/>
        <w:rPr>
          <w:b/>
          <w:lang w:eastAsia="lt-LT"/>
        </w:rPr>
      </w:pPr>
      <w:r w:rsidRPr="004E0EDC">
        <w:rPr>
          <w:b/>
          <w:lang w:eastAsia="lt-LT"/>
        </w:rPr>
        <w:t xml:space="preserve">               </w:t>
      </w:r>
    </w:p>
    <w:p w14:paraId="3488BEF1" w14:textId="77777777" w:rsidR="00B10156" w:rsidRPr="004E0EDC"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4E0EDC">
        <w:rPr>
          <w:b/>
          <w:lang w:eastAsia="lt-LT"/>
        </w:rPr>
        <w:t>12. Socialinių paslaugų finansavimas.</w:t>
      </w:r>
    </w:p>
    <w:p w14:paraId="7DDC5E03" w14:textId="13B56657" w:rsidR="00DC4E8A" w:rsidRDefault="00C62AC9"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4E0EDC">
        <w:rPr>
          <w:lang w:eastAsia="lt-LT"/>
        </w:rPr>
        <w:t xml:space="preserve">Socialinių paslaugų teikimo </w:t>
      </w:r>
      <w:r w:rsidR="009D4741" w:rsidRPr="004E0EDC">
        <w:rPr>
          <w:lang w:eastAsia="lt-LT"/>
        </w:rPr>
        <w:t>S</w:t>
      </w:r>
      <w:r w:rsidRPr="004E0EDC">
        <w:rPr>
          <w:lang w:eastAsia="lt-LT"/>
        </w:rPr>
        <w:t xml:space="preserve">avivaldybėje finansavimo šaltiniai yra Savivaldybės biudžeto, tikslinės valstybės biudžeto lėšos, taip pat ES </w:t>
      </w:r>
      <w:r w:rsidR="00E778F6" w:rsidRPr="004E0EDC">
        <w:rPr>
          <w:lang w:eastAsia="lt-LT"/>
        </w:rPr>
        <w:t xml:space="preserve">ar bendrai </w:t>
      </w:r>
      <w:r w:rsidRPr="004E0EDC">
        <w:rPr>
          <w:lang w:eastAsia="lt-LT"/>
        </w:rPr>
        <w:t>finansuojamų projektų lėšos</w:t>
      </w:r>
      <w:r w:rsidR="004C476B" w:rsidRPr="004E0EDC">
        <w:rPr>
          <w:lang w:eastAsia="lt-LT"/>
        </w:rPr>
        <w:t xml:space="preserve"> ir asmenų už paslaugas mokėjimai</w:t>
      </w:r>
      <w:r w:rsidR="000A3EFF" w:rsidRPr="004E0EDC">
        <w:rPr>
          <w:lang w:eastAsia="lt-LT"/>
        </w:rPr>
        <w:t>.</w:t>
      </w:r>
      <w:r w:rsidRPr="004E0EDC">
        <w:rPr>
          <w:lang w:eastAsia="lt-LT"/>
        </w:rPr>
        <w:t xml:space="preserve"> Savivaldybės biudžeto lėšų poreikis socialinėms paslaugoms teikti nuolat auga, nes didėja paslaugų gavėjų skaičius,</w:t>
      </w:r>
      <w:r w:rsidR="00E778F6" w:rsidRPr="004E0EDC">
        <w:rPr>
          <w:lang w:eastAsia="lt-LT"/>
        </w:rPr>
        <w:t xml:space="preserve"> daugėja teikiamų socialinių paslaugų</w:t>
      </w:r>
      <w:r w:rsidR="000A3EFF" w:rsidRPr="004E0EDC">
        <w:rPr>
          <w:lang w:eastAsia="lt-LT"/>
        </w:rPr>
        <w:t>, didėja jų kaina</w:t>
      </w:r>
      <w:r w:rsidR="00E778F6" w:rsidRPr="004E0EDC">
        <w:rPr>
          <w:lang w:eastAsia="lt-LT"/>
        </w:rPr>
        <w:t xml:space="preserve"> ir</w:t>
      </w:r>
      <w:r w:rsidRPr="004E0EDC">
        <w:rPr>
          <w:lang w:eastAsia="lt-LT"/>
        </w:rPr>
        <w:t xml:space="preserve"> siekiama teikti kokybiškas paslaugas</w:t>
      </w:r>
      <w:r w:rsidR="00E87FA4" w:rsidRPr="004E0EDC">
        <w:rPr>
          <w:lang w:eastAsia="lt-LT"/>
        </w:rPr>
        <w:t>.</w:t>
      </w:r>
      <w:r w:rsidR="00B10156" w:rsidRPr="004E0EDC">
        <w:rPr>
          <w:b/>
          <w:lang w:eastAsia="lt-LT"/>
        </w:rPr>
        <w:tab/>
        <w:t xml:space="preserve">  </w:t>
      </w:r>
    </w:p>
    <w:p w14:paraId="3123D712" w14:textId="77777777" w:rsidR="00550C92" w:rsidRPr="00550C92" w:rsidRDefault="00550C92"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p>
    <w:p w14:paraId="086BA868" w14:textId="6B0E6362" w:rsidR="0067701B" w:rsidRPr="009E4A1F" w:rsidRDefault="0067701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bookmarkStart w:id="49" w:name="_Hlk131770116"/>
      <w:r w:rsidRPr="004E0EDC">
        <w:rPr>
          <w:b/>
          <w:lang w:eastAsia="lt-LT"/>
        </w:rPr>
        <w:t>12.1. Socialinių paslaugų finansavimo šaltiniai:</w:t>
      </w:r>
      <w:r w:rsidRPr="004E0EDC">
        <w:rPr>
          <w:b/>
          <w:lang w:eastAsia="lt-LT"/>
        </w:rPr>
        <w:tab/>
      </w:r>
      <w:r w:rsidRPr="002A0B54">
        <w:rPr>
          <w:b/>
          <w:color w:val="FF0000"/>
          <w:lang w:eastAsia="lt-LT"/>
        </w:rPr>
        <w:t xml:space="preserve">                                                 </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4848"/>
        <w:gridCol w:w="1389"/>
        <w:gridCol w:w="1418"/>
        <w:gridCol w:w="1417"/>
      </w:tblGrid>
      <w:tr w:rsidR="00025AA4" w:rsidRPr="00283FA2" w14:paraId="22D9E66F" w14:textId="77777777" w:rsidTr="0065474A">
        <w:trPr>
          <w:cantSplit/>
          <w:trHeight w:val="1104"/>
        </w:trPr>
        <w:tc>
          <w:tcPr>
            <w:tcW w:w="709" w:type="dxa"/>
            <w:shd w:val="clear" w:color="auto" w:fill="F2F2F2" w:themeFill="background1" w:themeFillShade="F2"/>
            <w:vAlign w:val="center"/>
          </w:tcPr>
          <w:p w14:paraId="25284BCA" w14:textId="77777777" w:rsidR="00025AA4" w:rsidRPr="00283FA2" w:rsidRDefault="00025AA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proofErr w:type="spellStart"/>
            <w:r w:rsidRPr="00283FA2">
              <w:rPr>
                <w:b/>
                <w:lang w:eastAsia="lt-LT"/>
              </w:rPr>
              <w:t>Eil</w:t>
            </w:r>
            <w:proofErr w:type="spellEnd"/>
            <w:r w:rsidRPr="00283FA2">
              <w:rPr>
                <w:b/>
                <w:lang w:eastAsia="lt-LT"/>
              </w:rPr>
              <w:t xml:space="preserve">. </w:t>
            </w:r>
            <w:proofErr w:type="spellStart"/>
            <w:r w:rsidRPr="00283FA2">
              <w:rPr>
                <w:b/>
                <w:lang w:eastAsia="lt-LT"/>
              </w:rPr>
              <w:t>Nr</w:t>
            </w:r>
            <w:proofErr w:type="spellEnd"/>
            <w:r w:rsidRPr="00283FA2">
              <w:rPr>
                <w:b/>
                <w:lang w:eastAsia="lt-LT"/>
              </w:rPr>
              <w:t>.</w:t>
            </w:r>
          </w:p>
        </w:tc>
        <w:tc>
          <w:tcPr>
            <w:tcW w:w="4848" w:type="dxa"/>
            <w:shd w:val="clear" w:color="auto" w:fill="F2F2F2" w:themeFill="background1" w:themeFillShade="F2"/>
            <w:vAlign w:val="center"/>
          </w:tcPr>
          <w:p w14:paraId="15F04C18" w14:textId="77777777" w:rsidR="00025AA4" w:rsidRPr="00283FA2" w:rsidRDefault="00025AA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p>
        </w:tc>
        <w:tc>
          <w:tcPr>
            <w:tcW w:w="1389" w:type="dxa"/>
            <w:shd w:val="clear" w:color="auto" w:fill="F2F2F2" w:themeFill="background1" w:themeFillShade="F2"/>
            <w:vAlign w:val="center"/>
          </w:tcPr>
          <w:p w14:paraId="184F5490" w14:textId="77777777" w:rsidR="00025AA4" w:rsidRPr="00283FA2" w:rsidRDefault="00025AA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283FA2">
              <w:rPr>
                <w:b/>
                <w:lang w:eastAsia="lt-LT"/>
              </w:rPr>
              <w:t>Faktinės</w:t>
            </w:r>
          </w:p>
          <w:p w14:paraId="366BC99E" w14:textId="77777777" w:rsidR="00025AA4" w:rsidRPr="00283FA2" w:rsidRDefault="00025AA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283FA2">
              <w:rPr>
                <w:b/>
                <w:lang w:eastAsia="lt-LT"/>
              </w:rPr>
              <w:t>išlaidos</w:t>
            </w:r>
          </w:p>
          <w:p w14:paraId="602279CE" w14:textId="77777777" w:rsidR="00025AA4" w:rsidRPr="00283FA2" w:rsidRDefault="00025AA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283FA2">
              <w:rPr>
                <w:b/>
                <w:lang w:eastAsia="lt-LT"/>
              </w:rPr>
              <w:t xml:space="preserve">2023 </w:t>
            </w:r>
            <w:proofErr w:type="spellStart"/>
            <w:r w:rsidRPr="00283FA2">
              <w:rPr>
                <w:b/>
                <w:lang w:eastAsia="lt-LT"/>
              </w:rPr>
              <w:t>m</w:t>
            </w:r>
            <w:proofErr w:type="spellEnd"/>
            <w:r w:rsidRPr="00283FA2">
              <w:rPr>
                <w:b/>
                <w:lang w:eastAsia="lt-LT"/>
              </w:rPr>
              <w:t>.</w:t>
            </w:r>
          </w:p>
          <w:p w14:paraId="3EA3E1AD" w14:textId="25A7B1A6" w:rsidR="00025AA4" w:rsidRPr="00283FA2" w:rsidRDefault="00025AA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283FA2">
              <w:rPr>
                <w:b/>
                <w:sz w:val="22"/>
                <w:szCs w:val="22"/>
                <w:lang w:eastAsia="lt-LT"/>
              </w:rPr>
              <w:t>(eurais)</w:t>
            </w:r>
          </w:p>
        </w:tc>
        <w:tc>
          <w:tcPr>
            <w:tcW w:w="1418" w:type="dxa"/>
            <w:shd w:val="clear" w:color="auto" w:fill="F2F2F2" w:themeFill="background1" w:themeFillShade="F2"/>
            <w:vAlign w:val="center"/>
          </w:tcPr>
          <w:p w14:paraId="30158317" w14:textId="07F137E4" w:rsidR="00025AA4" w:rsidRPr="00283FA2" w:rsidRDefault="00025AA4" w:rsidP="002F480F">
            <w:pPr>
              <w:jc w:val="center"/>
              <w:rPr>
                <w:b/>
                <w:lang w:eastAsia="lt-LT"/>
              </w:rPr>
            </w:pPr>
            <w:r w:rsidRPr="00283FA2">
              <w:rPr>
                <w:b/>
                <w:lang w:eastAsia="lt-LT"/>
              </w:rPr>
              <w:t>Planinės išlaidos</w:t>
            </w:r>
          </w:p>
          <w:p w14:paraId="4452C9A5" w14:textId="14752B9B" w:rsidR="00025AA4" w:rsidRPr="00283FA2" w:rsidRDefault="00025AA4" w:rsidP="002F480F">
            <w:pPr>
              <w:jc w:val="center"/>
              <w:rPr>
                <w:b/>
                <w:lang w:eastAsia="lt-LT"/>
              </w:rPr>
            </w:pPr>
            <w:r w:rsidRPr="00283FA2">
              <w:rPr>
                <w:b/>
                <w:lang w:eastAsia="lt-LT"/>
              </w:rPr>
              <w:t xml:space="preserve">2024 </w:t>
            </w:r>
            <w:proofErr w:type="spellStart"/>
            <w:r w:rsidRPr="00283FA2">
              <w:rPr>
                <w:b/>
                <w:lang w:eastAsia="lt-LT"/>
              </w:rPr>
              <w:t>m</w:t>
            </w:r>
            <w:proofErr w:type="spellEnd"/>
            <w:r w:rsidRPr="00283FA2">
              <w:rPr>
                <w:b/>
                <w:lang w:eastAsia="lt-LT"/>
              </w:rPr>
              <w:t>.</w:t>
            </w:r>
          </w:p>
          <w:p w14:paraId="370E92F0" w14:textId="77777777" w:rsidR="00025AA4" w:rsidRPr="00283FA2" w:rsidRDefault="00025AA4" w:rsidP="002F480F">
            <w:pPr>
              <w:jc w:val="center"/>
              <w:rPr>
                <w:b/>
                <w:lang w:eastAsia="lt-LT"/>
              </w:rPr>
            </w:pPr>
            <w:r w:rsidRPr="00283FA2">
              <w:rPr>
                <w:b/>
                <w:lang w:eastAsia="lt-LT"/>
              </w:rPr>
              <w:t>(eurais)</w:t>
            </w:r>
          </w:p>
        </w:tc>
        <w:tc>
          <w:tcPr>
            <w:tcW w:w="1417" w:type="dxa"/>
            <w:shd w:val="clear" w:color="auto" w:fill="F2F2F2" w:themeFill="background1" w:themeFillShade="F2"/>
            <w:vAlign w:val="center"/>
          </w:tcPr>
          <w:p w14:paraId="4527CC6A" w14:textId="43CA9708" w:rsidR="00025AA4" w:rsidRPr="00283FA2" w:rsidRDefault="00025AA4" w:rsidP="002F480F">
            <w:pPr>
              <w:jc w:val="center"/>
              <w:rPr>
                <w:b/>
                <w:lang w:eastAsia="lt-LT"/>
              </w:rPr>
            </w:pPr>
            <w:r w:rsidRPr="00283FA2">
              <w:rPr>
                <w:b/>
                <w:lang w:eastAsia="lt-LT"/>
              </w:rPr>
              <w:t xml:space="preserve">Palyginti 2024 </w:t>
            </w:r>
            <w:proofErr w:type="spellStart"/>
            <w:r w:rsidRPr="00283FA2">
              <w:rPr>
                <w:b/>
                <w:lang w:eastAsia="lt-LT"/>
              </w:rPr>
              <w:t>m</w:t>
            </w:r>
            <w:proofErr w:type="spellEnd"/>
            <w:r w:rsidRPr="00283FA2">
              <w:rPr>
                <w:b/>
                <w:lang w:eastAsia="lt-LT"/>
              </w:rPr>
              <w:t xml:space="preserve">. su 2023 </w:t>
            </w:r>
            <w:proofErr w:type="spellStart"/>
            <w:r w:rsidRPr="00283FA2">
              <w:rPr>
                <w:b/>
                <w:lang w:eastAsia="lt-LT"/>
              </w:rPr>
              <w:t>m</w:t>
            </w:r>
            <w:proofErr w:type="spellEnd"/>
            <w:r w:rsidRPr="00283FA2">
              <w:rPr>
                <w:b/>
                <w:lang w:eastAsia="lt-LT"/>
              </w:rPr>
              <w:t xml:space="preserve">., </w:t>
            </w:r>
            <w:proofErr w:type="spellStart"/>
            <w:r w:rsidRPr="00283FA2">
              <w:rPr>
                <w:b/>
                <w:lang w:eastAsia="lt-LT"/>
              </w:rPr>
              <w:t>proc</w:t>
            </w:r>
            <w:proofErr w:type="spellEnd"/>
            <w:r w:rsidRPr="00283FA2">
              <w:rPr>
                <w:b/>
                <w:lang w:eastAsia="lt-LT"/>
              </w:rPr>
              <w:t>.</w:t>
            </w:r>
          </w:p>
        </w:tc>
      </w:tr>
      <w:tr w:rsidR="000E61B7" w:rsidRPr="000E61B7" w14:paraId="2A6C661C" w14:textId="77777777" w:rsidTr="00974D59">
        <w:tc>
          <w:tcPr>
            <w:tcW w:w="709" w:type="dxa"/>
          </w:tcPr>
          <w:p w14:paraId="2E356367" w14:textId="77777777" w:rsidR="0067701B" w:rsidRPr="000E61B7" w:rsidRDefault="0067701B"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2"/>
                <w:szCs w:val="22"/>
                <w:lang w:eastAsia="lt-LT"/>
              </w:rPr>
            </w:pPr>
            <w:r w:rsidRPr="000E61B7">
              <w:rPr>
                <w:b/>
                <w:sz w:val="22"/>
                <w:szCs w:val="22"/>
                <w:lang w:eastAsia="lt-LT"/>
              </w:rPr>
              <w:t>1</w:t>
            </w:r>
          </w:p>
        </w:tc>
        <w:tc>
          <w:tcPr>
            <w:tcW w:w="4848" w:type="dxa"/>
          </w:tcPr>
          <w:p w14:paraId="51332FB2" w14:textId="77777777" w:rsidR="0067701B" w:rsidRPr="000E61B7" w:rsidRDefault="0067701B"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2"/>
                <w:szCs w:val="22"/>
                <w:lang w:eastAsia="lt-LT"/>
              </w:rPr>
            </w:pPr>
            <w:r w:rsidRPr="000E61B7">
              <w:rPr>
                <w:b/>
                <w:sz w:val="22"/>
                <w:szCs w:val="22"/>
                <w:lang w:eastAsia="lt-LT"/>
              </w:rPr>
              <w:t>2</w:t>
            </w:r>
          </w:p>
        </w:tc>
        <w:tc>
          <w:tcPr>
            <w:tcW w:w="1389" w:type="dxa"/>
            <w:vAlign w:val="center"/>
          </w:tcPr>
          <w:p w14:paraId="33B9B23B" w14:textId="77777777" w:rsidR="0067701B" w:rsidRPr="000E61B7" w:rsidRDefault="0067701B"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2"/>
                <w:szCs w:val="22"/>
                <w:lang w:eastAsia="lt-LT"/>
              </w:rPr>
            </w:pPr>
            <w:r w:rsidRPr="000E61B7">
              <w:rPr>
                <w:b/>
                <w:sz w:val="22"/>
                <w:szCs w:val="22"/>
                <w:lang w:eastAsia="lt-LT"/>
              </w:rPr>
              <w:t>3</w:t>
            </w:r>
          </w:p>
        </w:tc>
        <w:tc>
          <w:tcPr>
            <w:tcW w:w="1418" w:type="dxa"/>
            <w:vAlign w:val="center"/>
          </w:tcPr>
          <w:p w14:paraId="75F750DB" w14:textId="77777777" w:rsidR="0067701B" w:rsidRPr="000E61B7" w:rsidRDefault="0067701B" w:rsidP="006C448C">
            <w:pPr>
              <w:jc w:val="both"/>
              <w:rPr>
                <w:b/>
                <w:sz w:val="22"/>
                <w:szCs w:val="22"/>
                <w:lang w:eastAsia="lt-LT"/>
              </w:rPr>
            </w:pPr>
            <w:r w:rsidRPr="000E61B7">
              <w:rPr>
                <w:b/>
                <w:sz w:val="22"/>
                <w:szCs w:val="22"/>
                <w:lang w:eastAsia="lt-LT"/>
              </w:rPr>
              <w:t>4</w:t>
            </w:r>
          </w:p>
        </w:tc>
        <w:tc>
          <w:tcPr>
            <w:tcW w:w="1417" w:type="dxa"/>
          </w:tcPr>
          <w:p w14:paraId="2BE5D014" w14:textId="77777777" w:rsidR="0067701B" w:rsidRPr="000E61B7" w:rsidRDefault="0067701B" w:rsidP="006C448C">
            <w:pPr>
              <w:jc w:val="center"/>
              <w:rPr>
                <w:b/>
                <w:sz w:val="22"/>
                <w:szCs w:val="22"/>
                <w:lang w:eastAsia="lt-LT"/>
              </w:rPr>
            </w:pPr>
            <w:r w:rsidRPr="000E61B7">
              <w:rPr>
                <w:b/>
                <w:sz w:val="22"/>
                <w:szCs w:val="22"/>
                <w:lang w:eastAsia="lt-LT"/>
              </w:rPr>
              <w:t>5</w:t>
            </w:r>
          </w:p>
        </w:tc>
      </w:tr>
      <w:tr w:rsidR="00C66865" w:rsidRPr="00C66865" w14:paraId="499835B4" w14:textId="77777777" w:rsidTr="00974D59">
        <w:trPr>
          <w:trHeight w:val="611"/>
        </w:trPr>
        <w:tc>
          <w:tcPr>
            <w:tcW w:w="709" w:type="dxa"/>
          </w:tcPr>
          <w:p w14:paraId="1B9607A8" w14:textId="77777777" w:rsidR="006F317F" w:rsidRPr="00550C92" w:rsidRDefault="006F317F"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550C92">
              <w:rPr>
                <w:b/>
                <w:sz w:val="23"/>
                <w:szCs w:val="23"/>
                <w:lang w:eastAsia="lt-LT"/>
              </w:rPr>
              <w:t>1.</w:t>
            </w:r>
          </w:p>
        </w:tc>
        <w:tc>
          <w:tcPr>
            <w:tcW w:w="4848" w:type="dxa"/>
          </w:tcPr>
          <w:p w14:paraId="65B07672" w14:textId="77777777" w:rsidR="006F317F" w:rsidRPr="00550C92" w:rsidRDefault="006F317F" w:rsidP="006F317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b/>
                <w:sz w:val="23"/>
                <w:szCs w:val="23"/>
                <w:lang w:eastAsia="lt-LT"/>
              </w:rPr>
              <w:t>Savivaldybės biudžeto išlaidos socialinėms paslaugoms</w:t>
            </w:r>
          </w:p>
        </w:tc>
        <w:tc>
          <w:tcPr>
            <w:tcW w:w="1389" w:type="dxa"/>
            <w:vAlign w:val="center"/>
          </w:tcPr>
          <w:p w14:paraId="3DBCD904" w14:textId="3C14131D" w:rsidR="00261140" w:rsidRPr="00550C92" w:rsidRDefault="00261140" w:rsidP="006F317F">
            <w:pPr>
              <w:jc w:val="both"/>
              <w:rPr>
                <w:b/>
                <w:sz w:val="23"/>
                <w:szCs w:val="23"/>
                <w:highlight w:val="green"/>
                <w:lang w:eastAsia="lt-LT"/>
              </w:rPr>
            </w:pPr>
            <w:r w:rsidRPr="00550C92">
              <w:rPr>
                <w:b/>
                <w:sz w:val="23"/>
                <w:szCs w:val="23"/>
                <w:lang w:eastAsia="lt-LT"/>
              </w:rPr>
              <w:t>2</w:t>
            </w:r>
            <w:r w:rsidR="00C66865" w:rsidRPr="00550C92">
              <w:rPr>
                <w:b/>
                <w:sz w:val="23"/>
                <w:szCs w:val="23"/>
                <w:lang w:eastAsia="lt-LT"/>
              </w:rPr>
              <w:t> 962 080</w:t>
            </w:r>
          </w:p>
        </w:tc>
        <w:tc>
          <w:tcPr>
            <w:tcW w:w="1418" w:type="dxa"/>
            <w:vAlign w:val="center"/>
          </w:tcPr>
          <w:p w14:paraId="10DE53FC" w14:textId="0CB3151D" w:rsidR="001E2D49" w:rsidRPr="000A3047" w:rsidRDefault="00C66865" w:rsidP="006F317F">
            <w:pPr>
              <w:jc w:val="both"/>
              <w:rPr>
                <w:b/>
                <w:sz w:val="23"/>
                <w:szCs w:val="23"/>
                <w:lang w:eastAsia="lt-LT"/>
              </w:rPr>
            </w:pPr>
            <w:bookmarkStart w:id="50" w:name="_Hlk165191691"/>
            <w:r w:rsidRPr="000A3047">
              <w:rPr>
                <w:b/>
                <w:sz w:val="23"/>
                <w:szCs w:val="23"/>
                <w:lang w:eastAsia="lt-LT"/>
              </w:rPr>
              <w:t>4 </w:t>
            </w:r>
            <w:bookmarkEnd w:id="50"/>
            <w:r w:rsidR="00240123" w:rsidRPr="000A3047">
              <w:rPr>
                <w:b/>
                <w:sz w:val="23"/>
                <w:szCs w:val="23"/>
                <w:lang w:eastAsia="lt-LT"/>
              </w:rPr>
              <w:t>755 900</w:t>
            </w:r>
          </w:p>
        </w:tc>
        <w:tc>
          <w:tcPr>
            <w:tcW w:w="1417" w:type="dxa"/>
            <w:vAlign w:val="center"/>
          </w:tcPr>
          <w:p w14:paraId="3C48A2BE" w14:textId="22665504" w:rsidR="00462630" w:rsidRPr="000A3047" w:rsidRDefault="002450C5" w:rsidP="00D10DCF">
            <w:pPr>
              <w:rPr>
                <w:b/>
                <w:strike/>
                <w:sz w:val="23"/>
                <w:szCs w:val="23"/>
                <w:lang w:eastAsia="lt-LT"/>
              </w:rPr>
            </w:pPr>
            <w:r w:rsidRPr="000A3047">
              <w:rPr>
                <w:b/>
                <w:sz w:val="23"/>
                <w:szCs w:val="23"/>
                <w:lang w:eastAsia="lt-LT"/>
              </w:rPr>
              <w:t xml:space="preserve">     </w:t>
            </w:r>
            <w:r w:rsidR="00462630" w:rsidRPr="000A3047">
              <w:rPr>
                <w:b/>
                <w:sz w:val="23"/>
                <w:szCs w:val="23"/>
                <w:lang w:eastAsia="lt-LT"/>
              </w:rPr>
              <w:t>1</w:t>
            </w:r>
            <w:r w:rsidR="00C66865" w:rsidRPr="000A3047">
              <w:rPr>
                <w:b/>
                <w:sz w:val="23"/>
                <w:szCs w:val="23"/>
                <w:lang w:eastAsia="lt-LT"/>
              </w:rPr>
              <w:t>6</w:t>
            </w:r>
            <w:r w:rsidR="003D5125" w:rsidRPr="000A3047">
              <w:rPr>
                <w:b/>
                <w:sz w:val="23"/>
                <w:szCs w:val="23"/>
                <w:lang w:eastAsia="lt-LT"/>
              </w:rPr>
              <w:t>0,6</w:t>
            </w:r>
          </w:p>
        </w:tc>
      </w:tr>
      <w:tr w:rsidR="002A0B54" w:rsidRPr="002A0B54" w14:paraId="29D0DC42" w14:textId="77777777" w:rsidTr="00974D59">
        <w:trPr>
          <w:trHeight w:val="265"/>
        </w:trPr>
        <w:tc>
          <w:tcPr>
            <w:tcW w:w="709" w:type="dxa"/>
          </w:tcPr>
          <w:p w14:paraId="6F511CB2" w14:textId="77777777" w:rsidR="00706411" w:rsidRPr="00550C92" w:rsidRDefault="00706411"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tc>
        <w:tc>
          <w:tcPr>
            <w:tcW w:w="4848" w:type="dxa"/>
          </w:tcPr>
          <w:p w14:paraId="15C6BE7F" w14:textId="77777777" w:rsidR="00706411" w:rsidRPr="00550C92" w:rsidRDefault="00706411" w:rsidP="00B733D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color w:val="FF0000"/>
                <w:sz w:val="23"/>
                <w:szCs w:val="23"/>
                <w:lang w:eastAsia="lt-LT"/>
              </w:rPr>
            </w:pPr>
            <w:r w:rsidRPr="00550C92">
              <w:rPr>
                <w:b/>
                <w:sz w:val="23"/>
                <w:szCs w:val="23"/>
                <w:lang w:eastAsia="lt-LT"/>
              </w:rPr>
              <w:t>Savivaldybės biudžetas</w:t>
            </w:r>
          </w:p>
        </w:tc>
        <w:tc>
          <w:tcPr>
            <w:tcW w:w="1389" w:type="dxa"/>
            <w:vAlign w:val="center"/>
          </w:tcPr>
          <w:p w14:paraId="0486BBEC" w14:textId="1E780366" w:rsidR="00105C43" w:rsidRPr="00550C92" w:rsidRDefault="00DC79B1" w:rsidP="006C448C">
            <w:pPr>
              <w:jc w:val="both"/>
              <w:rPr>
                <w:b/>
                <w:color w:val="FF0000"/>
                <w:sz w:val="23"/>
                <w:szCs w:val="23"/>
                <w:lang w:val="en-US" w:eastAsia="lt-LT"/>
              </w:rPr>
            </w:pPr>
            <w:r w:rsidRPr="00550C92">
              <w:rPr>
                <w:b/>
                <w:sz w:val="23"/>
                <w:szCs w:val="23"/>
                <w:lang w:val="en-US" w:eastAsia="lt-LT"/>
              </w:rPr>
              <w:t>69 583 600</w:t>
            </w:r>
          </w:p>
        </w:tc>
        <w:tc>
          <w:tcPr>
            <w:tcW w:w="1418" w:type="dxa"/>
            <w:vAlign w:val="center"/>
          </w:tcPr>
          <w:p w14:paraId="3FE3FF89" w14:textId="6E549DE7" w:rsidR="00105C43" w:rsidRPr="00550C92" w:rsidRDefault="00DC79B1" w:rsidP="006C448C">
            <w:pPr>
              <w:jc w:val="both"/>
              <w:rPr>
                <w:b/>
                <w:color w:val="FF0000"/>
                <w:sz w:val="23"/>
                <w:szCs w:val="23"/>
                <w:lang w:val="en-US" w:eastAsia="lt-LT"/>
              </w:rPr>
            </w:pPr>
            <w:r w:rsidRPr="00550C92">
              <w:rPr>
                <w:b/>
                <w:sz w:val="23"/>
                <w:szCs w:val="23"/>
                <w:lang w:val="en-US" w:eastAsia="lt-LT"/>
              </w:rPr>
              <w:t>71 292 300</w:t>
            </w:r>
          </w:p>
        </w:tc>
        <w:tc>
          <w:tcPr>
            <w:tcW w:w="1417" w:type="dxa"/>
            <w:vAlign w:val="center"/>
          </w:tcPr>
          <w:p w14:paraId="28CF0A74" w14:textId="34FD61E9" w:rsidR="00706411" w:rsidRPr="00550C92" w:rsidRDefault="00FE16D0" w:rsidP="00750C86">
            <w:pPr>
              <w:jc w:val="center"/>
              <w:rPr>
                <w:b/>
                <w:color w:val="FF0000"/>
                <w:sz w:val="23"/>
                <w:szCs w:val="23"/>
                <w:lang w:eastAsia="lt-LT"/>
              </w:rPr>
            </w:pPr>
            <w:r w:rsidRPr="00550C92">
              <w:rPr>
                <w:b/>
                <w:sz w:val="23"/>
                <w:szCs w:val="23"/>
                <w:lang w:eastAsia="lt-LT"/>
              </w:rPr>
              <w:t>10</w:t>
            </w:r>
            <w:r w:rsidR="006807AC" w:rsidRPr="00550C92">
              <w:rPr>
                <w:b/>
                <w:sz w:val="23"/>
                <w:szCs w:val="23"/>
                <w:lang w:eastAsia="lt-LT"/>
              </w:rPr>
              <w:t>2,5</w:t>
            </w:r>
          </w:p>
        </w:tc>
      </w:tr>
      <w:tr w:rsidR="00BE0ACE" w:rsidRPr="00BE0ACE" w14:paraId="2C64CC19" w14:textId="77777777" w:rsidTr="00974D59">
        <w:tc>
          <w:tcPr>
            <w:tcW w:w="709" w:type="dxa"/>
          </w:tcPr>
          <w:p w14:paraId="4C9E9AD4" w14:textId="77777777" w:rsidR="0067701B" w:rsidRPr="00550C92" w:rsidRDefault="0067701B"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1.1.</w:t>
            </w:r>
          </w:p>
        </w:tc>
        <w:tc>
          <w:tcPr>
            <w:tcW w:w="4848" w:type="dxa"/>
          </w:tcPr>
          <w:p w14:paraId="7BA6A276" w14:textId="77777777" w:rsidR="0067701B" w:rsidRPr="00550C92" w:rsidRDefault="0067701B" w:rsidP="00F439A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 xml:space="preserve">palyginti su bendru Savivaldybės biudžetu, </w:t>
            </w:r>
            <w:proofErr w:type="spellStart"/>
            <w:r w:rsidRPr="00550C92">
              <w:rPr>
                <w:sz w:val="23"/>
                <w:szCs w:val="23"/>
                <w:lang w:eastAsia="lt-LT"/>
              </w:rPr>
              <w:t>proc</w:t>
            </w:r>
            <w:proofErr w:type="spellEnd"/>
            <w:r w:rsidRPr="00550C92">
              <w:rPr>
                <w:sz w:val="23"/>
                <w:szCs w:val="23"/>
                <w:lang w:eastAsia="lt-LT"/>
              </w:rPr>
              <w:t>.</w:t>
            </w:r>
          </w:p>
        </w:tc>
        <w:tc>
          <w:tcPr>
            <w:tcW w:w="1389" w:type="dxa"/>
          </w:tcPr>
          <w:p w14:paraId="42B374D7" w14:textId="534F0A0D" w:rsidR="00462630" w:rsidRPr="00550C92" w:rsidRDefault="00462630" w:rsidP="006C448C">
            <w:pPr>
              <w:jc w:val="center"/>
              <w:rPr>
                <w:sz w:val="23"/>
                <w:szCs w:val="23"/>
                <w:lang w:eastAsia="lt-LT"/>
              </w:rPr>
            </w:pPr>
            <w:r w:rsidRPr="00550C92">
              <w:rPr>
                <w:sz w:val="23"/>
                <w:szCs w:val="23"/>
                <w:lang w:eastAsia="lt-LT"/>
              </w:rPr>
              <w:t>4,</w:t>
            </w:r>
            <w:r w:rsidR="00BE0ACE" w:rsidRPr="00550C92">
              <w:rPr>
                <w:sz w:val="23"/>
                <w:szCs w:val="23"/>
                <w:lang w:eastAsia="lt-LT"/>
              </w:rPr>
              <w:t>3</w:t>
            </w:r>
          </w:p>
        </w:tc>
        <w:tc>
          <w:tcPr>
            <w:tcW w:w="1418" w:type="dxa"/>
          </w:tcPr>
          <w:p w14:paraId="79962C33" w14:textId="48A7F94C" w:rsidR="00462630" w:rsidRPr="00550C92" w:rsidRDefault="00BE0ACE" w:rsidP="006C448C">
            <w:pPr>
              <w:jc w:val="center"/>
              <w:rPr>
                <w:sz w:val="23"/>
                <w:szCs w:val="23"/>
                <w:lang w:eastAsia="lt-LT"/>
              </w:rPr>
            </w:pPr>
            <w:r w:rsidRPr="00550C92">
              <w:rPr>
                <w:sz w:val="23"/>
                <w:szCs w:val="23"/>
                <w:lang w:eastAsia="lt-LT"/>
              </w:rPr>
              <w:t>6,7</w:t>
            </w:r>
          </w:p>
        </w:tc>
        <w:tc>
          <w:tcPr>
            <w:tcW w:w="1417" w:type="dxa"/>
          </w:tcPr>
          <w:p w14:paraId="112AA767" w14:textId="77777777" w:rsidR="0067701B" w:rsidRPr="00550C92" w:rsidRDefault="0067701B" w:rsidP="006C448C">
            <w:pPr>
              <w:jc w:val="center"/>
              <w:rPr>
                <w:sz w:val="23"/>
                <w:szCs w:val="23"/>
                <w:lang w:eastAsia="lt-LT"/>
              </w:rPr>
            </w:pPr>
          </w:p>
        </w:tc>
      </w:tr>
      <w:tr w:rsidR="00902DFE" w:rsidRPr="00902DFE" w14:paraId="52FC300D" w14:textId="77777777" w:rsidTr="00974D59">
        <w:tc>
          <w:tcPr>
            <w:tcW w:w="709" w:type="dxa"/>
          </w:tcPr>
          <w:p w14:paraId="31F69EF8" w14:textId="77777777" w:rsidR="001459AE" w:rsidRPr="00550C92" w:rsidRDefault="001459AE"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550C92">
              <w:rPr>
                <w:b/>
                <w:bCs/>
                <w:sz w:val="23"/>
                <w:szCs w:val="23"/>
                <w:lang w:eastAsia="lt-LT"/>
              </w:rPr>
              <w:t>2.</w:t>
            </w:r>
          </w:p>
        </w:tc>
        <w:tc>
          <w:tcPr>
            <w:tcW w:w="4848" w:type="dxa"/>
          </w:tcPr>
          <w:p w14:paraId="5D3D594C" w14:textId="77777777" w:rsidR="001459AE" w:rsidRPr="00550C92" w:rsidRDefault="001459AE" w:rsidP="001459A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sz w:val="23"/>
                <w:szCs w:val="23"/>
                <w:lang w:eastAsia="lt-LT"/>
              </w:rPr>
            </w:pPr>
            <w:r w:rsidRPr="00550C92">
              <w:rPr>
                <w:b/>
                <w:sz w:val="23"/>
                <w:szCs w:val="23"/>
                <w:lang w:eastAsia="lt-LT"/>
              </w:rPr>
              <w:t>LR valstybės biudžeto specialiosios tikslinės dotacijos lėšos</w:t>
            </w:r>
          </w:p>
        </w:tc>
        <w:tc>
          <w:tcPr>
            <w:tcW w:w="1389" w:type="dxa"/>
            <w:vAlign w:val="center"/>
          </w:tcPr>
          <w:p w14:paraId="1597A436" w14:textId="4AAE7B7B" w:rsidR="001459AE" w:rsidRPr="00550C92" w:rsidRDefault="00902DFE" w:rsidP="00E062B2">
            <w:pPr>
              <w:jc w:val="center"/>
              <w:rPr>
                <w:b/>
                <w:strike/>
                <w:sz w:val="23"/>
                <w:szCs w:val="23"/>
                <w:lang w:eastAsia="lt-LT"/>
              </w:rPr>
            </w:pPr>
            <w:r w:rsidRPr="00550C92">
              <w:rPr>
                <w:b/>
                <w:sz w:val="23"/>
                <w:szCs w:val="23"/>
                <w:lang w:eastAsia="lt-LT"/>
              </w:rPr>
              <w:t>2 432 378</w:t>
            </w:r>
          </w:p>
        </w:tc>
        <w:tc>
          <w:tcPr>
            <w:tcW w:w="1418" w:type="dxa"/>
            <w:vAlign w:val="center"/>
          </w:tcPr>
          <w:p w14:paraId="758358CC" w14:textId="11382C0A" w:rsidR="001459AE" w:rsidRPr="00550C92" w:rsidRDefault="00E062B2" w:rsidP="00E062B2">
            <w:pPr>
              <w:jc w:val="center"/>
              <w:rPr>
                <w:b/>
                <w:sz w:val="23"/>
                <w:szCs w:val="23"/>
                <w:lang w:eastAsia="lt-LT"/>
              </w:rPr>
            </w:pPr>
            <w:bookmarkStart w:id="51" w:name="_Hlk165191752"/>
            <w:r w:rsidRPr="00550C92">
              <w:rPr>
                <w:b/>
                <w:sz w:val="23"/>
                <w:szCs w:val="23"/>
                <w:lang w:eastAsia="lt-LT"/>
              </w:rPr>
              <w:t>2 </w:t>
            </w:r>
            <w:r w:rsidR="00902DFE" w:rsidRPr="00550C92">
              <w:rPr>
                <w:b/>
                <w:sz w:val="23"/>
                <w:szCs w:val="23"/>
                <w:lang w:eastAsia="lt-LT"/>
              </w:rPr>
              <w:t xml:space="preserve"> 727432</w:t>
            </w:r>
            <w:bookmarkEnd w:id="51"/>
          </w:p>
        </w:tc>
        <w:tc>
          <w:tcPr>
            <w:tcW w:w="1417" w:type="dxa"/>
            <w:vAlign w:val="center"/>
          </w:tcPr>
          <w:p w14:paraId="4AF27841" w14:textId="3CDA9244" w:rsidR="001459AE" w:rsidRPr="00550C92" w:rsidRDefault="00FE16D0" w:rsidP="001459AE">
            <w:pPr>
              <w:jc w:val="center"/>
              <w:rPr>
                <w:b/>
                <w:sz w:val="23"/>
                <w:szCs w:val="23"/>
                <w:lang w:eastAsia="lt-LT"/>
              </w:rPr>
            </w:pPr>
            <w:r w:rsidRPr="00550C92">
              <w:rPr>
                <w:b/>
                <w:sz w:val="23"/>
                <w:szCs w:val="23"/>
                <w:lang w:eastAsia="lt-LT"/>
              </w:rPr>
              <w:t>1</w:t>
            </w:r>
            <w:r w:rsidR="00902DFE" w:rsidRPr="00550C92">
              <w:rPr>
                <w:b/>
                <w:sz w:val="23"/>
                <w:szCs w:val="23"/>
                <w:lang w:eastAsia="lt-LT"/>
              </w:rPr>
              <w:t>12,1</w:t>
            </w:r>
          </w:p>
        </w:tc>
      </w:tr>
      <w:tr w:rsidR="002A0B54" w:rsidRPr="002A0B54" w14:paraId="1CEBEBD0" w14:textId="77777777" w:rsidTr="00974D59">
        <w:trPr>
          <w:trHeight w:val="230"/>
        </w:trPr>
        <w:tc>
          <w:tcPr>
            <w:tcW w:w="709" w:type="dxa"/>
          </w:tcPr>
          <w:p w14:paraId="2FCC45C7" w14:textId="77777777" w:rsidR="0067701B" w:rsidRPr="00550C92" w:rsidRDefault="0067701B"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tc>
        <w:tc>
          <w:tcPr>
            <w:tcW w:w="4848" w:type="dxa"/>
          </w:tcPr>
          <w:p w14:paraId="4A9DC214" w14:textId="77777777" w:rsidR="0067701B" w:rsidRPr="00550C92" w:rsidRDefault="0067701B"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color w:val="FF0000"/>
                <w:sz w:val="23"/>
                <w:szCs w:val="23"/>
                <w:lang w:eastAsia="lt-LT"/>
              </w:rPr>
            </w:pPr>
            <w:r w:rsidRPr="00550C92">
              <w:rPr>
                <w:sz w:val="23"/>
                <w:szCs w:val="23"/>
                <w:lang w:eastAsia="lt-LT"/>
              </w:rPr>
              <w:t>iš jų:</w:t>
            </w:r>
          </w:p>
        </w:tc>
        <w:tc>
          <w:tcPr>
            <w:tcW w:w="1389" w:type="dxa"/>
            <w:vAlign w:val="center"/>
          </w:tcPr>
          <w:p w14:paraId="212B4A7D" w14:textId="77777777" w:rsidR="0067701B" w:rsidRPr="00550C92" w:rsidRDefault="0067701B"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color w:val="FF0000"/>
                <w:sz w:val="23"/>
                <w:szCs w:val="23"/>
                <w:lang w:eastAsia="lt-LT"/>
              </w:rPr>
            </w:pPr>
          </w:p>
        </w:tc>
        <w:tc>
          <w:tcPr>
            <w:tcW w:w="1418" w:type="dxa"/>
            <w:vAlign w:val="center"/>
          </w:tcPr>
          <w:p w14:paraId="14D5735B" w14:textId="77777777" w:rsidR="0067701B" w:rsidRPr="00550C92" w:rsidRDefault="0067701B"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sz w:val="23"/>
                <w:szCs w:val="23"/>
                <w:lang w:eastAsia="lt-LT"/>
              </w:rPr>
            </w:pPr>
          </w:p>
        </w:tc>
        <w:tc>
          <w:tcPr>
            <w:tcW w:w="1417" w:type="dxa"/>
          </w:tcPr>
          <w:p w14:paraId="5BB72AA5" w14:textId="77777777" w:rsidR="0067701B" w:rsidRPr="00550C92" w:rsidRDefault="0067701B"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color w:val="FF0000"/>
                <w:sz w:val="23"/>
                <w:szCs w:val="23"/>
                <w:lang w:eastAsia="lt-LT"/>
              </w:rPr>
            </w:pPr>
          </w:p>
        </w:tc>
      </w:tr>
      <w:tr w:rsidR="002A0B54" w:rsidRPr="002A0B54" w14:paraId="674A2D30" w14:textId="77777777" w:rsidTr="00974D59">
        <w:trPr>
          <w:trHeight w:val="485"/>
        </w:trPr>
        <w:tc>
          <w:tcPr>
            <w:tcW w:w="709" w:type="dxa"/>
          </w:tcPr>
          <w:p w14:paraId="21C2454F" w14:textId="77777777" w:rsidR="007948FB" w:rsidRPr="00550C92" w:rsidRDefault="007948FB"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2.1.</w:t>
            </w:r>
          </w:p>
        </w:tc>
        <w:tc>
          <w:tcPr>
            <w:tcW w:w="4848" w:type="dxa"/>
          </w:tcPr>
          <w:p w14:paraId="34E9AAC3" w14:textId="6AA321AD" w:rsidR="007948FB" w:rsidRPr="00550C92" w:rsidRDefault="00E02CB2"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socialinės priežiūros šeimoms paslaugų teikimui</w:t>
            </w:r>
            <w:r w:rsidR="007948FB" w:rsidRPr="00550C92">
              <w:rPr>
                <w:sz w:val="23"/>
                <w:szCs w:val="23"/>
                <w:lang w:eastAsia="lt-LT"/>
              </w:rPr>
              <w:t xml:space="preserve"> organizuoti</w:t>
            </w:r>
          </w:p>
        </w:tc>
        <w:tc>
          <w:tcPr>
            <w:tcW w:w="1389" w:type="dxa"/>
            <w:shd w:val="clear" w:color="auto" w:fill="auto"/>
            <w:vAlign w:val="center"/>
          </w:tcPr>
          <w:p w14:paraId="0348C420" w14:textId="57849C23" w:rsidR="007948FB" w:rsidRPr="00550C92" w:rsidRDefault="00B76D3E" w:rsidP="006C448C">
            <w:pPr>
              <w:jc w:val="center"/>
              <w:rPr>
                <w:sz w:val="23"/>
                <w:szCs w:val="23"/>
                <w:lang w:eastAsia="lt-LT"/>
              </w:rPr>
            </w:pPr>
            <w:r w:rsidRPr="00550C92">
              <w:rPr>
                <w:sz w:val="23"/>
                <w:szCs w:val="23"/>
                <w:lang w:eastAsia="lt-LT"/>
              </w:rPr>
              <w:t>62</w:t>
            </w:r>
            <w:r w:rsidR="00752D15" w:rsidRPr="00550C92">
              <w:rPr>
                <w:sz w:val="23"/>
                <w:szCs w:val="23"/>
                <w:lang w:eastAsia="lt-LT"/>
              </w:rPr>
              <w:t>9</w:t>
            </w:r>
            <w:r w:rsidRPr="00550C92">
              <w:rPr>
                <w:sz w:val="23"/>
                <w:szCs w:val="23"/>
                <w:lang w:eastAsia="lt-LT"/>
              </w:rPr>
              <w:t xml:space="preserve"> 900</w:t>
            </w:r>
          </w:p>
        </w:tc>
        <w:tc>
          <w:tcPr>
            <w:tcW w:w="1418" w:type="dxa"/>
            <w:vAlign w:val="center"/>
          </w:tcPr>
          <w:p w14:paraId="1998A577" w14:textId="499897F8" w:rsidR="007948FB" w:rsidRPr="00550C92" w:rsidRDefault="00E92C16" w:rsidP="006C448C">
            <w:pPr>
              <w:jc w:val="center"/>
              <w:rPr>
                <w:sz w:val="23"/>
                <w:szCs w:val="23"/>
                <w:lang w:eastAsia="lt-LT"/>
              </w:rPr>
            </w:pPr>
            <w:r w:rsidRPr="00550C92">
              <w:rPr>
                <w:sz w:val="23"/>
                <w:szCs w:val="23"/>
                <w:lang w:eastAsia="lt-LT"/>
              </w:rPr>
              <w:t>7</w:t>
            </w:r>
            <w:r w:rsidR="00752D15" w:rsidRPr="00550C92">
              <w:rPr>
                <w:sz w:val="23"/>
                <w:szCs w:val="23"/>
                <w:lang w:eastAsia="lt-LT"/>
              </w:rPr>
              <w:t>70 200</w:t>
            </w:r>
          </w:p>
        </w:tc>
        <w:tc>
          <w:tcPr>
            <w:tcW w:w="1417" w:type="dxa"/>
            <w:vAlign w:val="center"/>
          </w:tcPr>
          <w:p w14:paraId="101095A9" w14:textId="0AAF5190" w:rsidR="007948FB" w:rsidRPr="00550C92" w:rsidRDefault="00FE16D0" w:rsidP="00750C86">
            <w:pPr>
              <w:jc w:val="center"/>
              <w:rPr>
                <w:color w:val="FF0000"/>
                <w:sz w:val="23"/>
                <w:szCs w:val="23"/>
                <w:lang w:eastAsia="lt-LT"/>
              </w:rPr>
            </w:pPr>
            <w:r w:rsidRPr="00550C92">
              <w:rPr>
                <w:sz w:val="23"/>
                <w:szCs w:val="23"/>
                <w:lang w:eastAsia="lt-LT"/>
              </w:rPr>
              <w:t>122,</w:t>
            </w:r>
            <w:r w:rsidR="004B24C1" w:rsidRPr="00550C92">
              <w:rPr>
                <w:sz w:val="23"/>
                <w:szCs w:val="23"/>
                <w:lang w:eastAsia="lt-LT"/>
              </w:rPr>
              <w:t>3</w:t>
            </w:r>
          </w:p>
        </w:tc>
      </w:tr>
      <w:tr w:rsidR="005E0143" w:rsidRPr="005E0143" w14:paraId="02E32536" w14:textId="77777777" w:rsidTr="00974D59">
        <w:trPr>
          <w:trHeight w:val="317"/>
        </w:trPr>
        <w:tc>
          <w:tcPr>
            <w:tcW w:w="709" w:type="dxa"/>
            <w:shd w:val="clear" w:color="auto" w:fill="auto"/>
          </w:tcPr>
          <w:p w14:paraId="23B47E81" w14:textId="2A9023A4" w:rsidR="0067701B" w:rsidRPr="00550C92" w:rsidRDefault="0067701B" w:rsidP="00566216">
            <w:pPr>
              <w:widowControl w:val="0"/>
              <w:tabs>
                <w:tab w:val="center" w:pos="247"/>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2.2.</w:t>
            </w:r>
          </w:p>
        </w:tc>
        <w:tc>
          <w:tcPr>
            <w:tcW w:w="4848" w:type="dxa"/>
            <w:shd w:val="clear" w:color="auto" w:fill="auto"/>
          </w:tcPr>
          <w:p w14:paraId="5E65DC33" w14:textId="77777777" w:rsidR="0067701B" w:rsidRPr="00550C92" w:rsidRDefault="0067701B"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asmenų su sunkia negalia socialinei globai organizuoti</w:t>
            </w:r>
          </w:p>
        </w:tc>
        <w:tc>
          <w:tcPr>
            <w:tcW w:w="1389" w:type="dxa"/>
            <w:shd w:val="clear" w:color="auto" w:fill="auto"/>
            <w:vAlign w:val="center"/>
          </w:tcPr>
          <w:p w14:paraId="04BD795B" w14:textId="30526E67" w:rsidR="007E5C2F" w:rsidRPr="00550C92" w:rsidRDefault="005E0143" w:rsidP="006C448C">
            <w:pPr>
              <w:jc w:val="center"/>
              <w:rPr>
                <w:sz w:val="23"/>
                <w:szCs w:val="23"/>
                <w:lang w:eastAsia="lt-LT"/>
              </w:rPr>
            </w:pPr>
            <w:r w:rsidRPr="00550C92">
              <w:rPr>
                <w:sz w:val="23"/>
                <w:szCs w:val="23"/>
                <w:lang w:eastAsia="lt-LT"/>
              </w:rPr>
              <w:t>1 084 046</w:t>
            </w:r>
          </w:p>
          <w:p w14:paraId="73E54FF4" w14:textId="2B25E87A" w:rsidR="007E5C2F" w:rsidRPr="00550C92" w:rsidRDefault="007E5C2F" w:rsidP="006C448C">
            <w:pPr>
              <w:jc w:val="center"/>
              <w:rPr>
                <w:sz w:val="23"/>
                <w:szCs w:val="23"/>
                <w:lang w:eastAsia="lt-LT"/>
              </w:rPr>
            </w:pPr>
          </w:p>
        </w:tc>
        <w:tc>
          <w:tcPr>
            <w:tcW w:w="1418" w:type="dxa"/>
            <w:shd w:val="clear" w:color="auto" w:fill="auto"/>
            <w:vAlign w:val="center"/>
          </w:tcPr>
          <w:p w14:paraId="3F3930D0" w14:textId="155BD00B" w:rsidR="007E5C2F" w:rsidRPr="00550C92" w:rsidRDefault="008C34BB" w:rsidP="006C448C">
            <w:pPr>
              <w:jc w:val="center"/>
              <w:rPr>
                <w:sz w:val="23"/>
                <w:szCs w:val="23"/>
                <w:lang w:eastAsia="lt-LT"/>
              </w:rPr>
            </w:pPr>
            <w:r w:rsidRPr="00550C92">
              <w:rPr>
                <w:sz w:val="23"/>
                <w:szCs w:val="23"/>
                <w:lang w:eastAsia="lt-LT"/>
              </w:rPr>
              <w:t>1</w:t>
            </w:r>
            <w:r w:rsidR="005E0143" w:rsidRPr="00550C92">
              <w:rPr>
                <w:sz w:val="23"/>
                <w:szCs w:val="23"/>
                <w:lang w:eastAsia="lt-LT"/>
              </w:rPr>
              <w:t> </w:t>
            </w:r>
            <w:r w:rsidRPr="00550C92">
              <w:rPr>
                <w:sz w:val="23"/>
                <w:szCs w:val="23"/>
                <w:lang w:eastAsia="lt-LT"/>
              </w:rPr>
              <w:t>0</w:t>
            </w:r>
            <w:r w:rsidR="005E0143" w:rsidRPr="00550C92">
              <w:rPr>
                <w:sz w:val="23"/>
                <w:szCs w:val="23"/>
                <w:lang w:eastAsia="lt-LT"/>
              </w:rPr>
              <w:t>06 800</w:t>
            </w:r>
          </w:p>
          <w:p w14:paraId="10126811" w14:textId="77777777" w:rsidR="007E5C2F" w:rsidRPr="00550C92" w:rsidRDefault="007E5C2F" w:rsidP="006C448C">
            <w:pPr>
              <w:jc w:val="center"/>
              <w:rPr>
                <w:strike/>
                <w:sz w:val="23"/>
                <w:szCs w:val="23"/>
                <w:lang w:eastAsia="lt-LT"/>
              </w:rPr>
            </w:pPr>
          </w:p>
        </w:tc>
        <w:tc>
          <w:tcPr>
            <w:tcW w:w="1417" w:type="dxa"/>
            <w:shd w:val="clear" w:color="auto" w:fill="auto"/>
          </w:tcPr>
          <w:p w14:paraId="2D2F191C" w14:textId="56021662" w:rsidR="0067701B" w:rsidRPr="00550C92" w:rsidRDefault="00296E9E" w:rsidP="00FE16D0">
            <w:pPr>
              <w:jc w:val="center"/>
              <w:rPr>
                <w:sz w:val="23"/>
                <w:szCs w:val="23"/>
                <w:lang w:eastAsia="lt-LT"/>
              </w:rPr>
            </w:pPr>
            <w:r w:rsidRPr="00550C92">
              <w:rPr>
                <w:sz w:val="23"/>
                <w:szCs w:val="23"/>
                <w:lang w:eastAsia="lt-LT"/>
              </w:rPr>
              <w:t>92,9</w:t>
            </w:r>
          </w:p>
        </w:tc>
      </w:tr>
      <w:tr w:rsidR="002A0B54" w:rsidRPr="002A0B54" w14:paraId="6A70E86F" w14:textId="77777777" w:rsidTr="00974D59">
        <w:tc>
          <w:tcPr>
            <w:tcW w:w="709" w:type="dxa"/>
          </w:tcPr>
          <w:p w14:paraId="5F173A85" w14:textId="77777777" w:rsidR="002230A4" w:rsidRPr="00550C92" w:rsidRDefault="002230A4"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2.3.</w:t>
            </w:r>
          </w:p>
        </w:tc>
        <w:tc>
          <w:tcPr>
            <w:tcW w:w="4848" w:type="dxa"/>
          </w:tcPr>
          <w:p w14:paraId="192CD91D" w14:textId="77777777" w:rsidR="002230A4" w:rsidRPr="00550C92" w:rsidRDefault="002230A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vaikų globos (rūpybos) išmokos globojamiems vaikams</w:t>
            </w:r>
          </w:p>
        </w:tc>
        <w:tc>
          <w:tcPr>
            <w:tcW w:w="1389" w:type="dxa"/>
            <w:vAlign w:val="center"/>
          </w:tcPr>
          <w:p w14:paraId="6891DB04" w14:textId="71D03D36" w:rsidR="002230A4" w:rsidRPr="00550C92" w:rsidRDefault="00BF3110" w:rsidP="006C448C">
            <w:pPr>
              <w:jc w:val="center"/>
              <w:rPr>
                <w:sz w:val="23"/>
                <w:szCs w:val="23"/>
                <w:lang w:eastAsia="lt-LT"/>
              </w:rPr>
            </w:pPr>
            <w:r w:rsidRPr="00550C92">
              <w:rPr>
                <w:sz w:val="23"/>
                <w:szCs w:val="23"/>
                <w:lang w:eastAsia="lt-LT"/>
              </w:rPr>
              <w:t>313 662</w:t>
            </w:r>
          </w:p>
        </w:tc>
        <w:tc>
          <w:tcPr>
            <w:tcW w:w="1418" w:type="dxa"/>
            <w:vAlign w:val="center"/>
          </w:tcPr>
          <w:p w14:paraId="3E8C0C1C" w14:textId="2E242ECC" w:rsidR="002230A4" w:rsidRPr="00550C92" w:rsidRDefault="00BF3110" w:rsidP="006C448C">
            <w:pPr>
              <w:jc w:val="center"/>
              <w:rPr>
                <w:sz w:val="23"/>
                <w:szCs w:val="23"/>
                <w:lang w:eastAsia="lt-LT"/>
              </w:rPr>
            </w:pPr>
            <w:r w:rsidRPr="00550C92">
              <w:rPr>
                <w:sz w:val="23"/>
                <w:szCs w:val="23"/>
                <w:lang w:eastAsia="lt-LT"/>
              </w:rPr>
              <w:t>431 592</w:t>
            </w:r>
          </w:p>
        </w:tc>
        <w:tc>
          <w:tcPr>
            <w:tcW w:w="1417" w:type="dxa"/>
            <w:vAlign w:val="center"/>
          </w:tcPr>
          <w:p w14:paraId="1DB957FB" w14:textId="7B732622" w:rsidR="002230A4" w:rsidRPr="00550C92" w:rsidRDefault="00296E9E" w:rsidP="00296E9E">
            <w:pPr>
              <w:jc w:val="center"/>
              <w:rPr>
                <w:color w:val="FF0000"/>
                <w:sz w:val="23"/>
                <w:szCs w:val="23"/>
                <w:lang w:eastAsia="lt-LT"/>
              </w:rPr>
            </w:pPr>
            <w:r w:rsidRPr="00550C92">
              <w:rPr>
                <w:sz w:val="23"/>
                <w:szCs w:val="23"/>
                <w:lang w:eastAsia="lt-LT"/>
              </w:rPr>
              <w:t>137,6</w:t>
            </w:r>
          </w:p>
        </w:tc>
      </w:tr>
      <w:tr w:rsidR="002A0B54" w:rsidRPr="002A0B54" w14:paraId="6EE13E35" w14:textId="77777777" w:rsidTr="00974D59">
        <w:trPr>
          <w:trHeight w:val="422"/>
        </w:trPr>
        <w:tc>
          <w:tcPr>
            <w:tcW w:w="709" w:type="dxa"/>
            <w:shd w:val="clear" w:color="auto" w:fill="auto"/>
          </w:tcPr>
          <w:p w14:paraId="37CD7D72" w14:textId="2C00F2F3" w:rsidR="009F2AE7" w:rsidRPr="00550C92" w:rsidRDefault="009F2AE7"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w:t>
            </w:r>
            <w:r w:rsidR="00A30A68" w:rsidRPr="00550C92">
              <w:rPr>
                <w:sz w:val="23"/>
                <w:szCs w:val="23"/>
                <w:lang w:eastAsia="lt-LT"/>
              </w:rPr>
              <w:t>4</w:t>
            </w:r>
            <w:r w:rsidRPr="00550C92">
              <w:rPr>
                <w:sz w:val="23"/>
                <w:szCs w:val="23"/>
                <w:lang w:eastAsia="lt-LT"/>
              </w:rPr>
              <w:t>.</w:t>
            </w:r>
          </w:p>
        </w:tc>
        <w:tc>
          <w:tcPr>
            <w:tcW w:w="4848" w:type="dxa"/>
          </w:tcPr>
          <w:p w14:paraId="6152624B" w14:textId="3DAB504C" w:rsidR="009F2AE7" w:rsidRPr="00550C92" w:rsidRDefault="000A107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 xml:space="preserve">akredituotoms </w:t>
            </w:r>
            <w:r w:rsidR="009F2AE7" w:rsidRPr="00550C92">
              <w:rPr>
                <w:sz w:val="23"/>
                <w:szCs w:val="23"/>
                <w:lang w:eastAsia="lt-LT"/>
              </w:rPr>
              <w:t xml:space="preserve">socialinės reabilitacijos </w:t>
            </w:r>
            <w:r w:rsidR="00F249E1" w:rsidRPr="00550C92">
              <w:rPr>
                <w:sz w:val="23"/>
                <w:szCs w:val="23"/>
                <w:lang w:eastAsia="lt-LT"/>
              </w:rPr>
              <w:t>asmenims su negalia</w:t>
            </w:r>
            <w:r w:rsidR="009F2AE7" w:rsidRPr="00550C92">
              <w:rPr>
                <w:sz w:val="23"/>
                <w:szCs w:val="23"/>
                <w:lang w:eastAsia="lt-LT"/>
              </w:rPr>
              <w:t xml:space="preserve"> bendruomenėje</w:t>
            </w:r>
            <w:r w:rsidR="003274E3" w:rsidRPr="00550C92">
              <w:rPr>
                <w:sz w:val="23"/>
                <w:szCs w:val="23"/>
                <w:lang w:eastAsia="lt-LT"/>
              </w:rPr>
              <w:t xml:space="preserve"> </w:t>
            </w:r>
            <w:r w:rsidR="002816D1" w:rsidRPr="00550C92">
              <w:rPr>
                <w:sz w:val="23"/>
                <w:szCs w:val="23"/>
                <w:lang w:eastAsia="lt-LT"/>
              </w:rPr>
              <w:t xml:space="preserve">paslaugoms </w:t>
            </w:r>
            <w:r w:rsidR="003274E3" w:rsidRPr="00550C92">
              <w:rPr>
                <w:sz w:val="23"/>
                <w:szCs w:val="23"/>
                <w:lang w:eastAsia="lt-LT"/>
              </w:rPr>
              <w:t>organizuoti</w:t>
            </w:r>
          </w:p>
        </w:tc>
        <w:tc>
          <w:tcPr>
            <w:tcW w:w="1389" w:type="dxa"/>
            <w:vAlign w:val="center"/>
          </w:tcPr>
          <w:p w14:paraId="3091B5F5" w14:textId="7012789C" w:rsidR="009F2AE7" w:rsidRPr="00550C92" w:rsidRDefault="00A17F27" w:rsidP="00DA772B">
            <w:pPr>
              <w:jc w:val="center"/>
              <w:rPr>
                <w:sz w:val="23"/>
                <w:szCs w:val="23"/>
                <w:lang w:eastAsia="lt-LT"/>
              </w:rPr>
            </w:pPr>
            <w:r w:rsidRPr="00550C92">
              <w:rPr>
                <w:sz w:val="23"/>
                <w:szCs w:val="23"/>
                <w:lang w:eastAsia="lt-LT"/>
              </w:rPr>
              <w:t>83 780</w:t>
            </w:r>
          </w:p>
        </w:tc>
        <w:tc>
          <w:tcPr>
            <w:tcW w:w="1418" w:type="dxa"/>
            <w:vAlign w:val="center"/>
          </w:tcPr>
          <w:p w14:paraId="60FE4242" w14:textId="61F50FF2" w:rsidR="009F2AE7" w:rsidRPr="00550C92" w:rsidRDefault="00A17F27" w:rsidP="006C448C">
            <w:pPr>
              <w:jc w:val="center"/>
              <w:rPr>
                <w:strike/>
                <w:sz w:val="23"/>
                <w:szCs w:val="23"/>
                <w:lang w:eastAsia="lt-LT"/>
              </w:rPr>
            </w:pPr>
            <w:r w:rsidRPr="00550C92">
              <w:rPr>
                <w:sz w:val="23"/>
                <w:szCs w:val="23"/>
                <w:lang w:eastAsia="lt-LT"/>
              </w:rPr>
              <w:t>86 073</w:t>
            </w:r>
          </w:p>
        </w:tc>
        <w:tc>
          <w:tcPr>
            <w:tcW w:w="1417" w:type="dxa"/>
            <w:vAlign w:val="center"/>
          </w:tcPr>
          <w:p w14:paraId="1540B80B" w14:textId="202C0584" w:rsidR="009F2AE7" w:rsidRPr="00550C92" w:rsidRDefault="00FE16D0" w:rsidP="00750C86">
            <w:pPr>
              <w:jc w:val="center"/>
              <w:rPr>
                <w:color w:val="FF0000"/>
                <w:sz w:val="23"/>
                <w:szCs w:val="23"/>
                <w:lang w:eastAsia="lt-LT"/>
              </w:rPr>
            </w:pPr>
            <w:r w:rsidRPr="00550C92">
              <w:rPr>
                <w:sz w:val="23"/>
                <w:szCs w:val="23"/>
                <w:lang w:eastAsia="lt-LT"/>
              </w:rPr>
              <w:t>1</w:t>
            </w:r>
            <w:r w:rsidR="00296E9E" w:rsidRPr="00550C92">
              <w:rPr>
                <w:sz w:val="23"/>
                <w:szCs w:val="23"/>
                <w:lang w:eastAsia="lt-LT"/>
              </w:rPr>
              <w:t>02,7</w:t>
            </w:r>
          </w:p>
        </w:tc>
      </w:tr>
      <w:tr w:rsidR="002A0B54" w:rsidRPr="002A0B54" w14:paraId="035C1D95" w14:textId="77777777" w:rsidTr="00974D59">
        <w:trPr>
          <w:trHeight w:val="422"/>
        </w:trPr>
        <w:tc>
          <w:tcPr>
            <w:tcW w:w="709" w:type="dxa"/>
          </w:tcPr>
          <w:p w14:paraId="521C6AA5" w14:textId="16D384F7" w:rsidR="00537931" w:rsidRPr="00550C92" w:rsidRDefault="00537931"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w:t>
            </w:r>
            <w:r w:rsidR="00A30A68" w:rsidRPr="00550C92">
              <w:rPr>
                <w:sz w:val="23"/>
                <w:szCs w:val="23"/>
                <w:lang w:eastAsia="lt-LT"/>
              </w:rPr>
              <w:t>5</w:t>
            </w:r>
            <w:r w:rsidRPr="00550C92">
              <w:rPr>
                <w:sz w:val="23"/>
                <w:szCs w:val="23"/>
                <w:lang w:eastAsia="lt-LT"/>
              </w:rPr>
              <w:t>.</w:t>
            </w:r>
          </w:p>
        </w:tc>
        <w:tc>
          <w:tcPr>
            <w:tcW w:w="4848" w:type="dxa"/>
          </w:tcPr>
          <w:p w14:paraId="27340B4B" w14:textId="77777777" w:rsidR="00537931" w:rsidRPr="00550C92" w:rsidRDefault="00537931" w:rsidP="0053793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akredituotoms vaikų dienos socialinės priežiūros paslaugoms vaikų dienos centruose organizuoti</w:t>
            </w:r>
          </w:p>
        </w:tc>
        <w:tc>
          <w:tcPr>
            <w:tcW w:w="1389" w:type="dxa"/>
            <w:vAlign w:val="center"/>
          </w:tcPr>
          <w:p w14:paraId="12A1FD70" w14:textId="67108C23" w:rsidR="00423326" w:rsidRPr="00550C92" w:rsidRDefault="004150C6" w:rsidP="00537931">
            <w:pPr>
              <w:jc w:val="center"/>
              <w:rPr>
                <w:sz w:val="23"/>
                <w:szCs w:val="23"/>
                <w:lang w:eastAsia="lt-LT"/>
              </w:rPr>
            </w:pPr>
            <w:r w:rsidRPr="00550C92">
              <w:rPr>
                <w:sz w:val="23"/>
                <w:szCs w:val="23"/>
                <w:lang w:eastAsia="lt-LT"/>
              </w:rPr>
              <w:t>1</w:t>
            </w:r>
            <w:r w:rsidR="001E698F" w:rsidRPr="00550C92">
              <w:rPr>
                <w:sz w:val="23"/>
                <w:szCs w:val="23"/>
                <w:lang w:eastAsia="lt-LT"/>
              </w:rPr>
              <w:t>56 182</w:t>
            </w:r>
          </w:p>
          <w:p w14:paraId="6B846636" w14:textId="77777777" w:rsidR="00423326" w:rsidRPr="00550C92" w:rsidRDefault="00423326" w:rsidP="00537931">
            <w:pPr>
              <w:jc w:val="center"/>
              <w:rPr>
                <w:sz w:val="23"/>
                <w:szCs w:val="23"/>
                <w:lang w:eastAsia="lt-LT"/>
              </w:rPr>
            </w:pPr>
          </w:p>
        </w:tc>
        <w:tc>
          <w:tcPr>
            <w:tcW w:w="1418" w:type="dxa"/>
            <w:vAlign w:val="center"/>
          </w:tcPr>
          <w:p w14:paraId="51520C1E" w14:textId="29781B84" w:rsidR="00423326" w:rsidRPr="00550C92" w:rsidRDefault="004150C6" w:rsidP="00537931">
            <w:pPr>
              <w:jc w:val="center"/>
              <w:rPr>
                <w:sz w:val="23"/>
                <w:szCs w:val="23"/>
                <w:lang w:eastAsia="lt-LT"/>
              </w:rPr>
            </w:pPr>
            <w:r w:rsidRPr="00550C92">
              <w:rPr>
                <w:sz w:val="23"/>
                <w:szCs w:val="23"/>
                <w:lang w:eastAsia="lt-LT"/>
              </w:rPr>
              <w:t>15</w:t>
            </w:r>
            <w:r w:rsidR="001E698F" w:rsidRPr="00550C92">
              <w:rPr>
                <w:sz w:val="23"/>
                <w:szCs w:val="23"/>
                <w:lang w:eastAsia="lt-LT"/>
              </w:rPr>
              <w:t>5 800</w:t>
            </w:r>
          </w:p>
          <w:p w14:paraId="53A7C752" w14:textId="77777777" w:rsidR="00423326" w:rsidRPr="00550C92" w:rsidRDefault="00423326" w:rsidP="00537931">
            <w:pPr>
              <w:jc w:val="center"/>
              <w:rPr>
                <w:sz w:val="23"/>
                <w:szCs w:val="23"/>
                <w:lang w:eastAsia="lt-LT"/>
              </w:rPr>
            </w:pPr>
          </w:p>
        </w:tc>
        <w:tc>
          <w:tcPr>
            <w:tcW w:w="1417" w:type="dxa"/>
            <w:vAlign w:val="center"/>
          </w:tcPr>
          <w:p w14:paraId="66966842" w14:textId="46288344" w:rsidR="002140F6" w:rsidRPr="00550C92" w:rsidRDefault="00296E9E" w:rsidP="002140F6">
            <w:pPr>
              <w:jc w:val="center"/>
              <w:rPr>
                <w:sz w:val="23"/>
                <w:szCs w:val="23"/>
                <w:lang w:eastAsia="lt-LT"/>
              </w:rPr>
            </w:pPr>
            <w:r w:rsidRPr="00550C92">
              <w:rPr>
                <w:sz w:val="23"/>
                <w:szCs w:val="23"/>
                <w:lang w:eastAsia="lt-LT"/>
              </w:rPr>
              <w:t>99,8</w:t>
            </w:r>
          </w:p>
          <w:p w14:paraId="332A9327" w14:textId="77777777" w:rsidR="00537931" w:rsidRPr="00550C92" w:rsidRDefault="00537931" w:rsidP="00537931">
            <w:pPr>
              <w:jc w:val="center"/>
              <w:rPr>
                <w:color w:val="FF0000"/>
                <w:sz w:val="23"/>
                <w:szCs w:val="23"/>
                <w:lang w:eastAsia="lt-LT"/>
              </w:rPr>
            </w:pPr>
          </w:p>
        </w:tc>
      </w:tr>
      <w:tr w:rsidR="002A0B54" w:rsidRPr="002A0B54" w14:paraId="32FDED29" w14:textId="77777777" w:rsidTr="00974D59">
        <w:trPr>
          <w:trHeight w:val="317"/>
        </w:trPr>
        <w:tc>
          <w:tcPr>
            <w:tcW w:w="709" w:type="dxa"/>
          </w:tcPr>
          <w:p w14:paraId="7FE78B82" w14:textId="6F2AF289" w:rsidR="00D02111" w:rsidRPr="00550C92" w:rsidRDefault="00D02111" w:rsidP="0053793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lastRenderedPageBreak/>
              <w:t>2.</w:t>
            </w:r>
            <w:r w:rsidR="00A30A68" w:rsidRPr="00550C92">
              <w:rPr>
                <w:sz w:val="23"/>
                <w:szCs w:val="23"/>
                <w:lang w:eastAsia="lt-LT"/>
              </w:rPr>
              <w:t>6</w:t>
            </w:r>
            <w:r w:rsidRPr="00550C92">
              <w:rPr>
                <w:sz w:val="23"/>
                <w:szCs w:val="23"/>
                <w:lang w:eastAsia="lt-LT"/>
              </w:rPr>
              <w:t>.</w:t>
            </w:r>
          </w:p>
        </w:tc>
        <w:tc>
          <w:tcPr>
            <w:tcW w:w="4848" w:type="dxa"/>
          </w:tcPr>
          <w:p w14:paraId="70DFE4C6" w14:textId="77777777" w:rsidR="00D02111" w:rsidRPr="00550C92" w:rsidRDefault="00D02111" w:rsidP="0053793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asmeninei pagalbai organizuoti</w:t>
            </w:r>
          </w:p>
        </w:tc>
        <w:tc>
          <w:tcPr>
            <w:tcW w:w="1389" w:type="dxa"/>
            <w:vAlign w:val="center"/>
          </w:tcPr>
          <w:p w14:paraId="58586528" w14:textId="51C73350" w:rsidR="00D02111" w:rsidRPr="00550C92" w:rsidRDefault="00E63581" w:rsidP="00537931">
            <w:pPr>
              <w:jc w:val="center"/>
              <w:rPr>
                <w:sz w:val="23"/>
                <w:szCs w:val="23"/>
                <w:lang w:eastAsia="lt-LT"/>
              </w:rPr>
            </w:pPr>
            <w:r w:rsidRPr="00550C92">
              <w:rPr>
                <w:sz w:val="23"/>
                <w:szCs w:val="23"/>
                <w:lang w:eastAsia="lt-LT"/>
              </w:rPr>
              <w:t>43 000</w:t>
            </w:r>
          </w:p>
        </w:tc>
        <w:tc>
          <w:tcPr>
            <w:tcW w:w="1418" w:type="dxa"/>
            <w:vAlign w:val="center"/>
          </w:tcPr>
          <w:p w14:paraId="522D98A8" w14:textId="2C33881F" w:rsidR="00D02111" w:rsidRPr="00550C92" w:rsidRDefault="00E63581" w:rsidP="00537931">
            <w:pPr>
              <w:jc w:val="center"/>
              <w:rPr>
                <w:sz w:val="23"/>
                <w:szCs w:val="23"/>
                <w:lang w:eastAsia="lt-LT"/>
              </w:rPr>
            </w:pPr>
            <w:r w:rsidRPr="00550C92">
              <w:rPr>
                <w:sz w:val="23"/>
                <w:szCs w:val="23"/>
                <w:lang w:eastAsia="lt-LT"/>
              </w:rPr>
              <w:t>120 347</w:t>
            </w:r>
          </w:p>
        </w:tc>
        <w:tc>
          <w:tcPr>
            <w:tcW w:w="1417" w:type="dxa"/>
            <w:vAlign w:val="center"/>
          </w:tcPr>
          <w:p w14:paraId="3A4638CD" w14:textId="1817CC1B" w:rsidR="00D02111" w:rsidRPr="00550C92" w:rsidRDefault="00296E9E" w:rsidP="002140F6">
            <w:pPr>
              <w:jc w:val="center"/>
              <w:rPr>
                <w:color w:val="FF0000"/>
                <w:sz w:val="23"/>
                <w:szCs w:val="23"/>
                <w:lang w:eastAsia="lt-LT"/>
              </w:rPr>
            </w:pPr>
            <w:r w:rsidRPr="00550C92">
              <w:rPr>
                <w:sz w:val="23"/>
                <w:szCs w:val="23"/>
                <w:lang w:eastAsia="lt-LT"/>
              </w:rPr>
              <w:t>279,9</w:t>
            </w:r>
          </w:p>
        </w:tc>
      </w:tr>
      <w:tr w:rsidR="002A0B54" w:rsidRPr="002A0B54" w14:paraId="2FC264E3" w14:textId="77777777" w:rsidTr="00974D59">
        <w:trPr>
          <w:trHeight w:val="317"/>
        </w:trPr>
        <w:tc>
          <w:tcPr>
            <w:tcW w:w="709" w:type="dxa"/>
          </w:tcPr>
          <w:p w14:paraId="7B49C961" w14:textId="0BBBF80C" w:rsidR="00A30A68" w:rsidRPr="00550C92" w:rsidRDefault="00A30A68"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2.7.</w:t>
            </w:r>
          </w:p>
        </w:tc>
        <w:tc>
          <w:tcPr>
            <w:tcW w:w="4848" w:type="dxa"/>
          </w:tcPr>
          <w:p w14:paraId="58BF9B2D" w14:textId="042ECA90" w:rsidR="00A30A68" w:rsidRPr="00550C92" w:rsidRDefault="00550FF5" w:rsidP="0053793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p</w:t>
            </w:r>
            <w:r w:rsidR="00A30A68" w:rsidRPr="00550C92">
              <w:rPr>
                <w:sz w:val="23"/>
                <w:szCs w:val="23"/>
                <w:lang w:eastAsia="lt-LT"/>
              </w:rPr>
              <w:t>revencinėms socialinėms paslaugoms organizuoti</w:t>
            </w:r>
          </w:p>
        </w:tc>
        <w:tc>
          <w:tcPr>
            <w:tcW w:w="1389" w:type="dxa"/>
            <w:vAlign w:val="center"/>
          </w:tcPr>
          <w:p w14:paraId="49B100D0" w14:textId="74BB04C3" w:rsidR="00A30A68" w:rsidRPr="00550C92" w:rsidRDefault="00F6326C" w:rsidP="00537931">
            <w:pPr>
              <w:jc w:val="center"/>
              <w:rPr>
                <w:sz w:val="23"/>
                <w:szCs w:val="23"/>
                <w:lang w:eastAsia="lt-LT"/>
              </w:rPr>
            </w:pPr>
            <w:r w:rsidRPr="00550C92">
              <w:rPr>
                <w:sz w:val="23"/>
                <w:szCs w:val="23"/>
                <w:lang w:eastAsia="lt-LT"/>
              </w:rPr>
              <w:t>16 108</w:t>
            </w:r>
          </w:p>
        </w:tc>
        <w:tc>
          <w:tcPr>
            <w:tcW w:w="1418" w:type="dxa"/>
            <w:vAlign w:val="center"/>
          </w:tcPr>
          <w:p w14:paraId="267901E2" w14:textId="0B220852" w:rsidR="00A30A68" w:rsidRPr="00550C92" w:rsidRDefault="00F6326C" w:rsidP="00537931">
            <w:pPr>
              <w:jc w:val="center"/>
              <w:rPr>
                <w:sz w:val="23"/>
                <w:szCs w:val="23"/>
                <w:lang w:eastAsia="lt-LT"/>
              </w:rPr>
            </w:pPr>
            <w:r w:rsidRPr="00550C92">
              <w:rPr>
                <w:sz w:val="23"/>
                <w:szCs w:val="23"/>
                <w:lang w:eastAsia="lt-LT"/>
              </w:rPr>
              <w:t>25 001</w:t>
            </w:r>
          </w:p>
        </w:tc>
        <w:tc>
          <w:tcPr>
            <w:tcW w:w="1417" w:type="dxa"/>
            <w:vAlign w:val="center"/>
          </w:tcPr>
          <w:p w14:paraId="0B49F82C" w14:textId="00C37113" w:rsidR="00A30A68" w:rsidRPr="00550C92" w:rsidRDefault="00B149D0" w:rsidP="00B149D0">
            <w:pPr>
              <w:jc w:val="center"/>
              <w:rPr>
                <w:sz w:val="23"/>
                <w:szCs w:val="23"/>
                <w:lang w:eastAsia="lt-LT"/>
              </w:rPr>
            </w:pPr>
            <w:r w:rsidRPr="00550C92">
              <w:rPr>
                <w:sz w:val="23"/>
                <w:szCs w:val="23"/>
                <w:lang w:eastAsia="lt-LT"/>
              </w:rPr>
              <w:t>155,2</w:t>
            </w:r>
          </w:p>
        </w:tc>
      </w:tr>
      <w:tr w:rsidR="00F0510A" w:rsidRPr="002A0B54" w14:paraId="35E71137" w14:textId="77777777" w:rsidTr="00974D59">
        <w:trPr>
          <w:trHeight w:val="317"/>
        </w:trPr>
        <w:tc>
          <w:tcPr>
            <w:tcW w:w="709" w:type="dxa"/>
          </w:tcPr>
          <w:p w14:paraId="443011AC" w14:textId="5370E256" w:rsidR="00F0510A" w:rsidRPr="00550C92" w:rsidRDefault="00F0510A"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2.8.</w:t>
            </w:r>
          </w:p>
        </w:tc>
        <w:tc>
          <w:tcPr>
            <w:tcW w:w="4848" w:type="dxa"/>
          </w:tcPr>
          <w:p w14:paraId="0322BE91" w14:textId="45289979" w:rsidR="00F0510A" w:rsidRPr="00550C92" w:rsidRDefault="00F0510A" w:rsidP="0053793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užimtumo didinimo programai</w:t>
            </w:r>
          </w:p>
        </w:tc>
        <w:tc>
          <w:tcPr>
            <w:tcW w:w="1389" w:type="dxa"/>
            <w:vAlign w:val="center"/>
          </w:tcPr>
          <w:p w14:paraId="66F5744D" w14:textId="173AE084" w:rsidR="00F0510A" w:rsidRPr="00550C92" w:rsidRDefault="00F0510A" w:rsidP="00537931">
            <w:pPr>
              <w:jc w:val="center"/>
              <w:rPr>
                <w:sz w:val="23"/>
                <w:szCs w:val="23"/>
                <w:lang w:eastAsia="lt-LT"/>
              </w:rPr>
            </w:pPr>
            <w:r w:rsidRPr="00550C92">
              <w:rPr>
                <w:sz w:val="23"/>
                <w:szCs w:val="23"/>
                <w:lang w:eastAsia="lt-LT"/>
              </w:rPr>
              <w:t>105 700</w:t>
            </w:r>
          </w:p>
        </w:tc>
        <w:tc>
          <w:tcPr>
            <w:tcW w:w="1418" w:type="dxa"/>
            <w:vAlign w:val="center"/>
          </w:tcPr>
          <w:p w14:paraId="717B8D95" w14:textId="48E70F5F" w:rsidR="00F0510A" w:rsidRPr="00550C92" w:rsidRDefault="00F0510A" w:rsidP="00537931">
            <w:pPr>
              <w:jc w:val="center"/>
              <w:rPr>
                <w:sz w:val="23"/>
                <w:szCs w:val="23"/>
                <w:lang w:eastAsia="lt-LT"/>
              </w:rPr>
            </w:pPr>
            <w:r w:rsidRPr="00550C92">
              <w:rPr>
                <w:sz w:val="23"/>
                <w:szCs w:val="23"/>
                <w:lang w:eastAsia="lt-LT"/>
              </w:rPr>
              <w:t>107 200</w:t>
            </w:r>
          </w:p>
        </w:tc>
        <w:tc>
          <w:tcPr>
            <w:tcW w:w="1417" w:type="dxa"/>
            <w:vAlign w:val="center"/>
          </w:tcPr>
          <w:p w14:paraId="2BF37548" w14:textId="205C6460" w:rsidR="00F0510A" w:rsidRPr="00550C92" w:rsidRDefault="00F0510A" w:rsidP="00FE16D0">
            <w:pPr>
              <w:jc w:val="center"/>
              <w:rPr>
                <w:sz w:val="23"/>
                <w:szCs w:val="23"/>
                <w:lang w:eastAsia="lt-LT"/>
              </w:rPr>
            </w:pPr>
            <w:r w:rsidRPr="00550C92">
              <w:rPr>
                <w:sz w:val="23"/>
                <w:szCs w:val="23"/>
                <w:lang w:eastAsia="lt-LT"/>
              </w:rPr>
              <w:t>101,4</w:t>
            </w:r>
          </w:p>
        </w:tc>
      </w:tr>
      <w:tr w:rsidR="00935A96" w:rsidRPr="002A0B54" w14:paraId="5AE15A14" w14:textId="77777777" w:rsidTr="00974D59">
        <w:trPr>
          <w:trHeight w:val="317"/>
        </w:trPr>
        <w:tc>
          <w:tcPr>
            <w:tcW w:w="709" w:type="dxa"/>
          </w:tcPr>
          <w:p w14:paraId="26D18894" w14:textId="4CF97DF0" w:rsidR="00935A96" w:rsidRPr="00550C92" w:rsidRDefault="00935A96"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2.9.</w:t>
            </w:r>
          </w:p>
        </w:tc>
        <w:tc>
          <w:tcPr>
            <w:tcW w:w="4848" w:type="dxa"/>
          </w:tcPr>
          <w:p w14:paraId="4F7153F5" w14:textId="169152DA" w:rsidR="00935A96" w:rsidRPr="00550C92" w:rsidRDefault="008D6A36" w:rsidP="0053793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550C92">
              <w:rPr>
                <w:sz w:val="23"/>
                <w:szCs w:val="23"/>
                <w:lang w:eastAsia="lt-LT"/>
              </w:rPr>
              <w:t>as</w:t>
            </w:r>
            <w:r w:rsidR="00935A96" w:rsidRPr="00550C92">
              <w:rPr>
                <w:sz w:val="23"/>
                <w:szCs w:val="23"/>
                <w:lang w:eastAsia="lt-LT"/>
              </w:rPr>
              <w:t>menų su negalia reikalų koordinavimui</w:t>
            </w:r>
          </w:p>
        </w:tc>
        <w:tc>
          <w:tcPr>
            <w:tcW w:w="1389" w:type="dxa"/>
            <w:vAlign w:val="center"/>
          </w:tcPr>
          <w:p w14:paraId="49AEAEB4" w14:textId="3EF17B43" w:rsidR="00935A96" w:rsidRPr="00550C92" w:rsidRDefault="00935A96" w:rsidP="00537931">
            <w:pPr>
              <w:jc w:val="center"/>
              <w:rPr>
                <w:sz w:val="23"/>
                <w:szCs w:val="23"/>
                <w:lang w:eastAsia="lt-LT"/>
              </w:rPr>
            </w:pPr>
            <w:r w:rsidRPr="00550C92">
              <w:rPr>
                <w:sz w:val="23"/>
                <w:szCs w:val="23"/>
                <w:lang w:eastAsia="lt-LT"/>
              </w:rPr>
              <w:t>x</w:t>
            </w:r>
          </w:p>
        </w:tc>
        <w:tc>
          <w:tcPr>
            <w:tcW w:w="1418" w:type="dxa"/>
            <w:vAlign w:val="center"/>
          </w:tcPr>
          <w:p w14:paraId="4D70FAEB" w14:textId="01CA0D73" w:rsidR="00935A96" w:rsidRPr="00550C92" w:rsidRDefault="00935A96" w:rsidP="00537931">
            <w:pPr>
              <w:jc w:val="center"/>
              <w:rPr>
                <w:sz w:val="23"/>
                <w:szCs w:val="23"/>
                <w:lang w:eastAsia="lt-LT"/>
              </w:rPr>
            </w:pPr>
            <w:r w:rsidRPr="00550C92">
              <w:rPr>
                <w:sz w:val="23"/>
                <w:szCs w:val="23"/>
                <w:lang w:eastAsia="lt-LT"/>
              </w:rPr>
              <w:t>24 419</w:t>
            </w:r>
          </w:p>
        </w:tc>
        <w:tc>
          <w:tcPr>
            <w:tcW w:w="1417" w:type="dxa"/>
            <w:vAlign w:val="center"/>
          </w:tcPr>
          <w:p w14:paraId="0256E6D0" w14:textId="3F729C31" w:rsidR="00935A96" w:rsidRPr="00550C92" w:rsidRDefault="00935A96" w:rsidP="00FE16D0">
            <w:pPr>
              <w:jc w:val="center"/>
              <w:rPr>
                <w:sz w:val="23"/>
                <w:szCs w:val="23"/>
                <w:lang w:eastAsia="lt-LT"/>
              </w:rPr>
            </w:pPr>
            <w:r w:rsidRPr="00550C92">
              <w:rPr>
                <w:sz w:val="23"/>
                <w:szCs w:val="23"/>
                <w:lang w:eastAsia="lt-LT"/>
              </w:rPr>
              <w:t>x</w:t>
            </w:r>
          </w:p>
        </w:tc>
      </w:tr>
      <w:tr w:rsidR="002A0B54" w:rsidRPr="002A0B54" w14:paraId="35A46FEE" w14:textId="77777777" w:rsidTr="00974D59">
        <w:trPr>
          <w:trHeight w:val="347"/>
        </w:trPr>
        <w:tc>
          <w:tcPr>
            <w:tcW w:w="709" w:type="dxa"/>
          </w:tcPr>
          <w:p w14:paraId="52800BD2" w14:textId="77777777" w:rsidR="0067701B" w:rsidRPr="00550C92" w:rsidRDefault="0067701B"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550C92">
              <w:rPr>
                <w:b/>
                <w:sz w:val="23"/>
                <w:szCs w:val="23"/>
                <w:lang w:eastAsia="lt-LT"/>
              </w:rPr>
              <w:t>3.</w:t>
            </w:r>
          </w:p>
        </w:tc>
        <w:tc>
          <w:tcPr>
            <w:tcW w:w="4848" w:type="dxa"/>
          </w:tcPr>
          <w:p w14:paraId="15524D89" w14:textId="6DDE9C2C" w:rsidR="0067701B" w:rsidRPr="00550C92" w:rsidRDefault="0067701B"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sz w:val="23"/>
                <w:szCs w:val="23"/>
                <w:lang w:eastAsia="lt-LT"/>
              </w:rPr>
            </w:pPr>
            <w:r w:rsidRPr="00550C92">
              <w:rPr>
                <w:b/>
                <w:sz w:val="23"/>
                <w:szCs w:val="23"/>
                <w:lang w:eastAsia="lt-LT"/>
              </w:rPr>
              <w:t xml:space="preserve">ES struktūrinių fondų lėšos  </w:t>
            </w:r>
          </w:p>
        </w:tc>
        <w:tc>
          <w:tcPr>
            <w:tcW w:w="1389" w:type="dxa"/>
            <w:vAlign w:val="center"/>
          </w:tcPr>
          <w:p w14:paraId="117536DF" w14:textId="496F809E" w:rsidR="0067701B" w:rsidRPr="00550C92" w:rsidRDefault="00FB1A9D"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550C92">
              <w:rPr>
                <w:b/>
                <w:sz w:val="23"/>
                <w:szCs w:val="23"/>
                <w:lang w:eastAsia="lt-LT"/>
              </w:rPr>
              <w:t xml:space="preserve"> </w:t>
            </w:r>
            <w:r w:rsidR="007A368D" w:rsidRPr="00550C92">
              <w:rPr>
                <w:b/>
                <w:sz w:val="23"/>
                <w:szCs w:val="23"/>
                <w:lang w:eastAsia="lt-LT"/>
              </w:rPr>
              <w:t>3 323 713</w:t>
            </w:r>
          </w:p>
        </w:tc>
        <w:tc>
          <w:tcPr>
            <w:tcW w:w="1418" w:type="dxa"/>
            <w:vAlign w:val="center"/>
          </w:tcPr>
          <w:p w14:paraId="58C6C208" w14:textId="54F1C6E6" w:rsidR="0067701B" w:rsidRPr="00550C92" w:rsidRDefault="007A368D"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bookmarkStart w:id="52" w:name="_Hlk165191801"/>
            <w:r w:rsidRPr="00550C92">
              <w:rPr>
                <w:b/>
                <w:sz w:val="23"/>
                <w:szCs w:val="23"/>
                <w:lang w:eastAsia="lt-LT"/>
              </w:rPr>
              <w:t>349 661</w:t>
            </w:r>
            <w:bookmarkEnd w:id="52"/>
          </w:p>
        </w:tc>
        <w:tc>
          <w:tcPr>
            <w:tcW w:w="1417" w:type="dxa"/>
          </w:tcPr>
          <w:p w14:paraId="5C0E8F83" w14:textId="3FBE4EBA" w:rsidR="0067701B" w:rsidRPr="00550C92" w:rsidRDefault="007A368D" w:rsidP="00FE16D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550C92">
              <w:rPr>
                <w:b/>
                <w:sz w:val="23"/>
                <w:szCs w:val="23"/>
                <w:lang w:eastAsia="lt-LT"/>
              </w:rPr>
              <w:t>10,5</w:t>
            </w:r>
          </w:p>
        </w:tc>
      </w:tr>
      <w:tr w:rsidR="002A0B54" w:rsidRPr="002A0B54" w14:paraId="493B7989" w14:textId="77777777" w:rsidTr="00974D59">
        <w:trPr>
          <w:trHeight w:val="58"/>
        </w:trPr>
        <w:tc>
          <w:tcPr>
            <w:tcW w:w="709" w:type="dxa"/>
          </w:tcPr>
          <w:p w14:paraId="0066C10D" w14:textId="77777777" w:rsidR="00CB2BA6" w:rsidRPr="00550C92" w:rsidRDefault="00CB2BA6"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3.1.</w:t>
            </w:r>
          </w:p>
        </w:tc>
        <w:tc>
          <w:tcPr>
            <w:tcW w:w="4848" w:type="dxa"/>
          </w:tcPr>
          <w:p w14:paraId="0108BD0F" w14:textId="0894ECE4" w:rsidR="00CB2BA6" w:rsidRPr="00550C92" w:rsidRDefault="003359F6" w:rsidP="00CB2BA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Pr>
                <w:rFonts w:eastAsia="Calibri"/>
                <w:sz w:val="23"/>
                <w:szCs w:val="23"/>
                <w:lang w:eastAsia="lt-LT"/>
              </w:rPr>
              <w:t>„</w:t>
            </w:r>
            <w:r w:rsidR="00CB2BA6" w:rsidRPr="00550C92">
              <w:rPr>
                <w:rFonts w:eastAsia="Calibri"/>
                <w:sz w:val="23"/>
                <w:szCs w:val="23"/>
                <w:lang w:eastAsia="lt-LT"/>
              </w:rPr>
              <w:t>Integralios pagalbos teikimas ir plėtra Lietuvos savivaldybėse“ projektas</w:t>
            </w:r>
          </w:p>
        </w:tc>
        <w:tc>
          <w:tcPr>
            <w:tcW w:w="1389" w:type="dxa"/>
            <w:vAlign w:val="center"/>
          </w:tcPr>
          <w:p w14:paraId="474997CE" w14:textId="6F71BC53" w:rsidR="00CB2BA6" w:rsidRPr="00550C92" w:rsidRDefault="00B77723" w:rsidP="00CB2BA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115 375</w:t>
            </w:r>
          </w:p>
        </w:tc>
        <w:tc>
          <w:tcPr>
            <w:tcW w:w="1418" w:type="dxa"/>
            <w:vAlign w:val="center"/>
          </w:tcPr>
          <w:p w14:paraId="6D519A41" w14:textId="3FF79284" w:rsidR="00CB2BA6" w:rsidRPr="00550C92" w:rsidRDefault="00CB2BA6" w:rsidP="00CB2BA6">
            <w:pPr>
              <w:jc w:val="center"/>
              <w:rPr>
                <w:bCs/>
                <w:sz w:val="23"/>
                <w:szCs w:val="23"/>
                <w:lang w:eastAsia="lt-LT"/>
              </w:rPr>
            </w:pPr>
            <w:r w:rsidRPr="00550C92">
              <w:rPr>
                <w:bCs/>
                <w:sz w:val="23"/>
                <w:szCs w:val="23"/>
                <w:lang w:eastAsia="lt-LT"/>
              </w:rPr>
              <w:t>1</w:t>
            </w:r>
            <w:r w:rsidR="00B77723" w:rsidRPr="00550C92">
              <w:rPr>
                <w:bCs/>
                <w:sz w:val="23"/>
                <w:szCs w:val="23"/>
                <w:lang w:eastAsia="lt-LT"/>
              </w:rPr>
              <w:t>70</w:t>
            </w:r>
            <w:r w:rsidRPr="00550C92">
              <w:rPr>
                <w:bCs/>
                <w:sz w:val="23"/>
                <w:szCs w:val="23"/>
                <w:lang w:eastAsia="lt-LT"/>
              </w:rPr>
              <w:t xml:space="preserve"> 000</w:t>
            </w:r>
          </w:p>
        </w:tc>
        <w:tc>
          <w:tcPr>
            <w:tcW w:w="1417" w:type="dxa"/>
            <w:vAlign w:val="center"/>
          </w:tcPr>
          <w:p w14:paraId="6E979BA8" w14:textId="7ADF720C" w:rsidR="00CB2BA6" w:rsidRPr="00550C92" w:rsidRDefault="00CB2BA6" w:rsidP="00CB2BA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bCs/>
                <w:sz w:val="23"/>
                <w:szCs w:val="23"/>
                <w:lang w:eastAsia="lt-LT"/>
              </w:rPr>
              <w:t>1</w:t>
            </w:r>
            <w:r w:rsidR="00772F55" w:rsidRPr="00550C92">
              <w:rPr>
                <w:bCs/>
                <w:sz w:val="23"/>
                <w:szCs w:val="23"/>
                <w:lang w:eastAsia="lt-LT"/>
              </w:rPr>
              <w:t>4</w:t>
            </w:r>
            <w:r w:rsidR="0044385E" w:rsidRPr="00550C92">
              <w:rPr>
                <w:bCs/>
                <w:sz w:val="23"/>
                <w:szCs w:val="23"/>
                <w:lang w:eastAsia="lt-LT"/>
              </w:rPr>
              <w:t>7,</w:t>
            </w:r>
            <w:r w:rsidR="004B24C1" w:rsidRPr="00550C92">
              <w:rPr>
                <w:bCs/>
                <w:sz w:val="23"/>
                <w:szCs w:val="23"/>
                <w:lang w:eastAsia="lt-LT"/>
              </w:rPr>
              <w:t>3</w:t>
            </w:r>
          </w:p>
        </w:tc>
      </w:tr>
      <w:tr w:rsidR="002A0B54" w:rsidRPr="002A0B54" w14:paraId="5818CF3C" w14:textId="77777777" w:rsidTr="00974D59">
        <w:trPr>
          <w:trHeight w:val="427"/>
        </w:trPr>
        <w:tc>
          <w:tcPr>
            <w:tcW w:w="709" w:type="dxa"/>
          </w:tcPr>
          <w:p w14:paraId="6F23E4F6" w14:textId="211E850F" w:rsidR="001716A1" w:rsidRPr="00550C92" w:rsidRDefault="00B54BFD"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w:t>
            </w:r>
            <w:r w:rsidR="00A2215C" w:rsidRPr="00550C92">
              <w:rPr>
                <w:sz w:val="23"/>
                <w:szCs w:val="23"/>
                <w:lang w:eastAsia="lt-LT"/>
              </w:rPr>
              <w:t>2</w:t>
            </w:r>
            <w:r w:rsidRPr="00550C92">
              <w:rPr>
                <w:sz w:val="23"/>
                <w:szCs w:val="23"/>
                <w:lang w:eastAsia="lt-LT"/>
              </w:rPr>
              <w:t>.</w:t>
            </w:r>
          </w:p>
        </w:tc>
        <w:tc>
          <w:tcPr>
            <w:tcW w:w="4848" w:type="dxa"/>
          </w:tcPr>
          <w:p w14:paraId="4F13B611" w14:textId="6A711D6F" w:rsidR="001716A1" w:rsidRPr="00550C92" w:rsidRDefault="00B54BFD"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„Kompleksinės paslaugos (KOPA)“ projektas</w:t>
            </w:r>
          </w:p>
        </w:tc>
        <w:tc>
          <w:tcPr>
            <w:tcW w:w="1389" w:type="dxa"/>
            <w:vAlign w:val="center"/>
          </w:tcPr>
          <w:p w14:paraId="423C7807" w14:textId="241A562F" w:rsidR="001716A1" w:rsidRPr="00550C92" w:rsidRDefault="00766629"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10 352</w:t>
            </w:r>
          </w:p>
        </w:tc>
        <w:tc>
          <w:tcPr>
            <w:tcW w:w="1418" w:type="dxa"/>
            <w:vAlign w:val="center"/>
          </w:tcPr>
          <w:p w14:paraId="24D573D2" w14:textId="5F1EE425" w:rsidR="001716A1" w:rsidRPr="00550C92" w:rsidRDefault="00766629"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89 700</w:t>
            </w:r>
          </w:p>
        </w:tc>
        <w:tc>
          <w:tcPr>
            <w:tcW w:w="1417" w:type="dxa"/>
            <w:vAlign w:val="center"/>
          </w:tcPr>
          <w:p w14:paraId="2BC8F983" w14:textId="3EE9C479" w:rsidR="001716A1" w:rsidRPr="00550C92" w:rsidRDefault="00296E9E" w:rsidP="00296E9E">
            <w:pPr>
              <w:jc w:val="center"/>
              <w:rPr>
                <w:color w:val="FF0000"/>
                <w:sz w:val="23"/>
                <w:szCs w:val="23"/>
                <w:lang w:eastAsia="lt-LT"/>
              </w:rPr>
            </w:pPr>
            <w:r w:rsidRPr="00550C92">
              <w:rPr>
                <w:sz w:val="23"/>
                <w:szCs w:val="23"/>
                <w:lang w:eastAsia="lt-LT"/>
              </w:rPr>
              <w:t>866,5</w:t>
            </w:r>
          </w:p>
        </w:tc>
      </w:tr>
      <w:tr w:rsidR="00296E9E" w:rsidRPr="002A0B54" w14:paraId="33B3BA39" w14:textId="77777777" w:rsidTr="00773145">
        <w:tc>
          <w:tcPr>
            <w:tcW w:w="709" w:type="dxa"/>
          </w:tcPr>
          <w:p w14:paraId="3F2F4A7D" w14:textId="170E740D" w:rsidR="00296E9E" w:rsidRPr="00550C92" w:rsidRDefault="00296E9E"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w:t>
            </w:r>
            <w:r w:rsidR="00863537" w:rsidRPr="00550C92">
              <w:rPr>
                <w:sz w:val="23"/>
                <w:szCs w:val="23"/>
                <w:lang w:eastAsia="lt-LT"/>
              </w:rPr>
              <w:t>3</w:t>
            </w:r>
            <w:r w:rsidRPr="00550C92">
              <w:rPr>
                <w:sz w:val="23"/>
                <w:szCs w:val="23"/>
                <w:lang w:eastAsia="lt-LT"/>
              </w:rPr>
              <w:t>.</w:t>
            </w:r>
          </w:p>
        </w:tc>
        <w:tc>
          <w:tcPr>
            <w:tcW w:w="4848" w:type="dxa"/>
          </w:tcPr>
          <w:p w14:paraId="14496438" w14:textId="5450A6D1" w:rsidR="00296E9E" w:rsidRPr="00550C92" w:rsidRDefault="003359F6" w:rsidP="00296E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Pr>
                <w:sz w:val="23"/>
                <w:szCs w:val="23"/>
                <w:lang w:eastAsia="lt-LT"/>
              </w:rPr>
              <w:t>„</w:t>
            </w:r>
            <w:r w:rsidR="00296E9E" w:rsidRPr="00550C92">
              <w:rPr>
                <w:sz w:val="23"/>
                <w:szCs w:val="23"/>
                <w:lang w:eastAsia="lt-LT"/>
              </w:rPr>
              <w:t>Paslaugų, skatinančių ir efektyviai palaikančių globą šeimos aplinkoje, vystymas“ projektas</w:t>
            </w:r>
          </w:p>
        </w:tc>
        <w:tc>
          <w:tcPr>
            <w:tcW w:w="1389" w:type="dxa"/>
            <w:vAlign w:val="center"/>
          </w:tcPr>
          <w:p w14:paraId="5E9684C5" w14:textId="42615C92" w:rsidR="00296E9E" w:rsidRPr="00550C92" w:rsidRDefault="007D20FF" w:rsidP="00296E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26 048</w:t>
            </w:r>
          </w:p>
        </w:tc>
        <w:tc>
          <w:tcPr>
            <w:tcW w:w="1418" w:type="dxa"/>
            <w:vAlign w:val="center"/>
          </w:tcPr>
          <w:p w14:paraId="4F705DE5" w14:textId="250E34E5" w:rsidR="00296E9E" w:rsidRPr="00550C92" w:rsidRDefault="007D20FF" w:rsidP="00296E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36</w:t>
            </w:r>
            <w:r w:rsidR="00296E9E" w:rsidRPr="00550C92">
              <w:rPr>
                <w:sz w:val="23"/>
                <w:szCs w:val="23"/>
                <w:lang w:eastAsia="lt-LT"/>
              </w:rPr>
              <w:t xml:space="preserve"> </w:t>
            </w:r>
            <w:r w:rsidRPr="00550C92">
              <w:rPr>
                <w:sz w:val="23"/>
                <w:szCs w:val="23"/>
                <w:lang w:eastAsia="lt-LT"/>
              </w:rPr>
              <w:t>6</w:t>
            </w:r>
            <w:r w:rsidR="00296E9E" w:rsidRPr="00550C92">
              <w:rPr>
                <w:sz w:val="23"/>
                <w:szCs w:val="23"/>
                <w:lang w:eastAsia="lt-LT"/>
              </w:rPr>
              <w:t>00</w:t>
            </w:r>
          </w:p>
        </w:tc>
        <w:tc>
          <w:tcPr>
            <w:tcW w:w="1417" w:type="dxa"/>
            <w:vAlign w:val="center"/>
          </w:tcPr>
          <w:p w14:paraId="24CEFC59" w14:textId="69273656" w:rsidR="00296E9E" w:rsidRPr="00550C92" w:rsidRDefault="0034736D" w:rsidP="00296E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140,5</w:t>
            </w:r>
          </w:p>
        </w:tc>
      </w:tr>
      <w:tr w:rsidR="002A0B54" w:rsidRPr="002A0B54" w14:paraId="1E032027" w14:textId="77777777" w:rsidTr="00974D59">
        <w:tc>
          <w:tcPr>
            <w:tcW w:w="709" w:type="dxa"/>
          </w:tcPr>
          <w:p w14:paraId="5E4FD36B" w14:textId="70E4D738" w:rsidR="007A64D3" w:rsidRPr="00550C92" w:rsidRDefault="005F4795"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w:t>
            </w:r>
            <w:r w:rsidR="00863537" w:rsidRPr="00550C92">
              <w:rPr>
                <w:sz w:val="23"/>
                <w:szCs w:val="23"/>
                <w:lang w:eastAsia="lt-LT"/>
              </w:rPr>
              <w:t>4</w:t>
            </w:r>
            <w:r w:rsidRPr="00550C92">
              <w:rPr>
                <w:sz w:val="23"/>
                <w:szCs w:val="23"/>
                <w:lang w:eastAsia="lt-LT"/>
              </w:rPr>
              <w:t>.</w:t>
            </w:r>
          </w:p>
        </w:tc>
        <w:tc>
          <w:tcPr>
            <w:tcW w:w="4848" w:type="dxa"/>
          </w:tcPr>
          <w:p w14:paraId="376EA13D" w14:textId="77777777" w:rsidR="007A64D3" w:rsidRPr="00550C92" w:rsidRDefault="00B362D7"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„Paslaugų centro vaikams įkūrimas Plungės mieste“ projektas</w:t>
            </w:r>
          </w:p>
        </w:tc>
        <w:tc>
          <w:tcPr>
            <w:tcW w:w="1389" w:type="dxa"/>
            <w:vAlign w:val="center"/>
          </w:tcPr>
          <w:p w14:paraId="2A2C742F" w14:textId="1EA3808C" w:rsidR="007A64D3" w:rsidRPr="00550C92" w:rsidRDefault="002C7675"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1 932 581</w:t>
            </w:r>
          </w:p>
        </w:tc>
        <w:tc>
          <w:tcPr>
            <w:tcW w:w="1418" w:type="dxa"/>
            <w:vAlign w:val="center"/>
          </w:tcPr>
          <w:p w14:paraId="0671EC72" w14:textId="1887495B" w:rsidR="007A64D3" w:rsidRPr="00550C92" w:rsidRDefault="002C7675"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0070C0"/>
                <w:sz w:val="23"/>
                <w:szCs w:val="23"/>
                <w:lang w:eastAsia="lt-LT"/>
              </w:rPr>
            </w:pPr>
            <w:r w:rsidRPr="00550C92">
              <w:rPr>
                <w:sz w:val="23"/>
                <w:szCs w:val="23"/>
                <w:lang w:eastAsia="lt-LT"/>
              </w:rPr>
              <w:t>x</w:t>
            </w:r>
          </w:p>
        </w:tc>
        <w:tc>
          <w:tcPr>
            <w:tcW w:w="1417" w:type="dxa"/>
            <w:vAlign w:val="center"/>
          </w:tcPr>
          <w:p w14:paraId="5B887BD2" w14:textId="67314978" w:rsidR="007A64D3" w:rsidRPr="00550C92" w:rsidRDefault="00A568A3"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550C92">
              <w:rPr>
                <w:sz w:val="23"/>
                <w:szCs w:val="23"/>
                <w:lang w:eastAsia="lt-LT"/>
              </w:rPr>
              <w:t>x</w:t>
            </w:r>
          </w:p>
        </w:tc>
      </w:tr>
      <w:tr w:rsidR="00801017" w:rsidRPr="002A0B54" w14:paraId="5D28BDE1" w14:textId="77777777" w:rsidTr="00974D59">
        <w:tc>
          <w:tcPr>
            <w:tcW w:w="709" w:type="dxa"/>
          </w:tcPr>
          <w:p w14:paraId="041FD9D8" w14:textId="1BD3EA4E" w:rsidR="00801017" w:rsidRPr="00550C92" w:rsidRDefault="00973671"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w:t>
            </w:r>
            <w:r w:rsidR="00863537" w:rsidRPr="00550C92">
              <w:rPr>
                <w:sz w:val="23"/>
                <w:szCs w:val="23"/>
                <w:lang w:eastAsia="lt-LT"/>
              </w:rPr>
              <w:t>5</w:t>
            </w:r>
          </w:p>
        </w:tc>
        <w:tc>
          <w:tcPr>
            <w:tcW w:w="4848" w:type="dxa"/>
          </w:tcPr>
          <w:p w14:paraId="54F4DDBA" w14:textId="5F229619" w:rsidR="00801017" w:rsidRPr="00550C92" w:rsidRDefault="00801017"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550C92">
              <w:rPr>
                <w:sz w:val="23"/>
                <w:szCs w:val="23"/>
                <w:lang w:eastAsia="lt-LT"/>
              </w:rPr>
              <w:t xml:space="preserve">„Perėjimas nuo institucinės globos prie bendruomeninių paslaugų Sostinės regione, Vidurio ir Vakarų Lietuvos regione“ </w:t>
            </w:r>
            <w:r w:rsidR="00FE1DEB" w:rsidRPr="00550C92">
              <w:rPr>
                <w:sz w:val="23"/>
                <w:szCs w:val="23"/>
                <w:lang w:eastAsia="lt-LT"/>
              </w:rPr>
              <w:t xml:space="preserve">projektas </w:t>
            </w:r>
            <w:r w:rsidR="00E052AB" w:rsidRPr="00550C92">
              <w:rPr>
                <w:sz w:val="23"/>
                <w:szCs w:val="23"/>
                <w:lang w:eastAsia="lt-LT"/>
              </w:rPr>
              <w:t>:</w:t>
            </w:r>
          </w:p>
        </w:tc>
        <w:tc>
          <w:tcPr>
            <w:tcW w:w="1389" w:type="dxa"/>
            <w:vAlign w:val="center"/>
          </w:tcPr>
          <w:p w14:paraId="50EB137E" w14:textId="24894F9B" w:rsidR="00801017" w:rsidRPr="00550C92" w:rsidRDefault="003C7B2C"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x</w:t>
            </w:r>
          </w:p>
        </w:tc>
        <w:tc>
          <w:tcPr>
            <w:tcW w:w="1418" w:type="dxa"/>
            <w:vAlign w:val="center"/>
          </w:tcPr>
          <w:p w14:paraId="6557AA54" w14:textId="526251F3" w:rsidR="00801017" w:rsidRPr="00550C92" w:rsidRDefault="00E052AB"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52 200</w:t>
            </w:r>
          </w:p>
        </w:tc>
        <w:tc>
          <w:tcPr>
            <w:tcW w:w="1417" w:type="dxa"/>
            <w:vAlign w:val="center"/>
          </w:tcPr>
          <w:p w14:paraId="6F2E4562" w14:textId="3F98B84A" w:rsidR="00801017" w:rsidRPr="00550C92" w:rsidRDefault="00E052AB"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x</w:t>
            </w:r>
          </w:p>
        </w:tc>
      </w:tr>
      <w:tr w:rsidR="00E052AB" w:rsidRPr="002A0B54" w14:paraId="67535B02" w14:textId="77777777" w:rsidTr="00974D59">
        <w:tc>
          <w:tcPr>
            <w:tcW w:w="709" w:type="dxa"/>
          </w:tcPr>
          <w:p w14:paraId="0E517546" w14:textId="148A21BE" w:rsidR="00E052AB" w:rsidRPr="00550C92" w:rsidRDefault="00E052AB"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i/>
                <w:iCs/>
                <w:sz w:val="23"/>
                <w:szCs w:val="23"/>
                <w:lang w:eastAsia="lt-LT"/>
              </w:rPr>
            </w:pPr>
            <w:r w:rsidRPr="00550C92">
              <w:rPr>
                <w:i/>
                <w:iCs/>
                <w:sz w:val="23"/>
                <w:szCs w:val="23"/>
                <w:lang w:eastAsia="lt-LT"/>
              </w:rPr>
              <w:t>3.5.1</w:t>
            </w:r>
          </w:p>
        </w:tc>
        <w:tc>
          <w:tcPr>
            <w:tcW w:w="4848" w:type="dxa"/>
          </w:tcPr>
          <w:p w14:paraId="660CB31A" w14:textId="7C7432E5" w:rsidR="00113BC5" w:rsidRPr="00550C92" w:rsidRDefault="006023EA"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i/>
                <w:iCs/>
                <w:sz w:val="23"/>
                <w:szCs w:val="23"/>
                <w:lang w:eastAsia="lt-LT"/>
              </w:rPr>
            </w:pPr>
            <w:r w:rsidRPr="00550C92">
              <w:rPr>
                <w:i/>
                <w:iCs/>
                <w:sz w:val="23"/>
                <w:szCs w:val="23"/>
                <w:lang w:eastAsia="lt-LT"/>
              </w:rPr>
              <w:t>i</w:t>
            </w:r>
            <w:r w:rsidR="00113BC5" w:rsidRPr="00550C92">
              <w:rPr>
                <w:i/>
                <w:iCs/>
                <w:sz w:val="23"/>
                <w:szCs w:val="23"/>
                <w:lang w:eastAsia="lt-LT"/>
              </w:rPr>
              <w:t>ntelekto ir (ar) psichikos negalią turinčių asmenų atvejo vadybos paslaugos</w:t>
            </w:r>
          </w:p>
        </w:tc>
        <w:tc>
          <w:tcPr>
            <w:tcW w:w="1389" w:type="dxa"/>
            <w:vAlign w:val="center"/>
          </w:tcPr>
          <w:p w14:paraId="103FE0E3" w14:textId="001B383E" w:rsidR="00E052AB" w:rsidRPr="00550C92" w:rsidRDefault="00E052AB"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i/>
                <w:iCs/>
                <w:sz w:val="23"/>
                <w:szCs w:val="23"/>
                <w:lang w:eastAsia="lt-LT"/>
              </w:rPr>
            </w:pPr>
            <w:r w:rsidRPr="00550C92">
              <w:rPr>
                <w:i/>
                <w:iCs/>
                <w:sz w:val="23"/>
                <w:szCs w:val="23"/>
                <w:lang w:eastAsia="lt-LT"/>
              </w:rPr>
              <w:t>x</w:t>
            </w:r>
          </w:p>
        </w:tc>
        <w:tc>
          <w:tcPr>
            <w:tcW w:w="1418" w:type="dxa"/>
            <w:vAlign w:val="center"/>
          </w:tcPr>
          <w:p w14:paraId="7DA32247" w14:textId="5EED1307" w:rsidR="00E052AB" w:rsidRPr="00550C92" w:rsidRDefault="00E052AB"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i/>
                <w:iCs/>
                <w:sz w:val="23"/>
                <w:szCs w:val="23"/>
                <w:lang w:eastAsia="lt-LT"/>
              </w:rPr>
            </w:pPr>
            <w:r w:rsidRPr="00550C92">
              <w:rPr>
                <w:i/>
                <w:iCs/>
                <w:sz w:val="23"/>
                <w:szCs w:val="23"/>
                <w:lang w:eastAsia="lt-LT"/>
              </w:rPr>
              <w:t>24 520</w:t>
            </w:r>
          </w:p>
        </w:tc>
        <w:tc>
          <w:tcPr>
            <w:tcW w:w="1417" w:type="dxa"/>
            <w:vAlign w:val="center"/>
          </w:tcPr>
          <w:p w14:paraId="7666F85F" w14:textId="60E2B431" w:rsidR="00E052AB" w:rsidRPr="00550C92" w:rsidRDefault="00E052AB"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x</w:t>
            </w:r>
          </w:p>
        </w:tc>
      </w:tr>
      <w:tr w:rsidR="00E052AB" w:rsidRPr="002A0B54" w14:paraId="76CD39F4" w14:textId="77777777" w:rsidTr="00974D59">
        <w:tc>
          <w:tcPr>
            <w:tcW w:w="709" w:type="dxa"/>
          </w:tcPr>
          <w:p w14:paraId="71D67D8A" w14:textId="2C3C3B48" w:rsidR="00E052AB" w:rsidRPr="00550C92" w:rsidRDefault="00E052AB"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i/>
                <w:iCs/>
                <w:sz w:val="23"/>
                <w:szCs w:val="23"/>
                <w:lang w:eastAsia="lt-LT"/>
              </w:rPr>
            </w:pPr>
            <w:r w:rsidRPr="00550C92">
              <w:rPr>
                <w:i/>
                <w:iCs/>
                <w:sz w:val="23"/>
                <w:szCs w:val="23"/>
                <w:lang w:eastAsia="lt-LT"/>
              </w:rPr>
              <w:t>3.5.2</w:t>
            </w:r>
          </w:p>
        </w:tc>
        <w:tc>
          <w:tcPr>
            <w:tcW w:w="4848" w:type="dxa"/>
          </w:tcPr>
          <w:p w14:paraId="4C9B098C" w14:textId="7991E6CB" w:rsidR="00E052AB" w:rsidRPr="00550C92" w:rsidRDefault="005460E3"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i/>
                <w:iCs/>
                <w:sz w:val="23"/>
                <w:szCs w:val="23"/>
                <w:lang w:eastAsia="lt-LT"/>
              </w:rPr>
            </w:pPr>
            <w:r w:rsidRPr="00550C92">
              <w:rPr>
                <w:i/>
                <w:iCs/>
                <w:sz w:val="23"/>
                <w:szCs w:val="23"/>
                <w:lang w:eastAsia="lt-LT"/>
              </w:rPr>
              <w:t>s</w:t>
            </w:r>
            <w:r w:rsidR="00E052AB" w:rsidRPr="00550C92">
              <w:rPr>
                <w:i/>
                <w:iCs/>
                <w:sz w:val="23"/>
                <w:szCs w:val="23"/>
                <w:lang w:eastAsia="lt-LT"/>
              </w:rPr>
              <w:t>ocialin</w:t>
            </w:r>
            <w:r w:rsidR="0083689E" w:rsidRPr="00550C92">
              <w:rPr>
                <w:i/>
                <w:iCs/>
                <w:sz w:val="23"/>
                <w:szCs w:val="23"/>
                <w:lang w:eastAsia="lt-LT"/>
              </w:rPr>
              <w:t>ių dirbtuvių paslaug</w:t>
            </w:r>
            <w:r w:rsidR="001B3BA8" w:rsidRPr="00550C92">
              <w:rPr>
                <w:i/>
                <w:iCs/>
                <w:sz w:val="23"/>
                <w:szCs w:val="23"/>
                <w:lang w:eastAsia="lt-LT"/>
              </w:rPr>
              <w:t>a</w:t>
            </w:r>
          </w:p>
        </w:tc>
        <w:tc>
          <w:tcPr>
            <w:tcW w:w="1389" w:type="dxa"/>
            <w:vAlign w:val="center"/>
          </w:tcPr>
          <w:p w14:paraId="72CA27C8" w14:textId="2F495819" w:rsidR="00E052AB" w:rsidRPr="00550C92" w:rsidRDefault="00E052AB"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i/>
                <w:iCs/>
                <w:sz w:val="23"/>
                <w:szCs w:val="23"/>
                <w:lang w:eastAsia="lt-LT"/>
              </w:rPr>
            </w:pPr>
            <w:r w:rsidRPr="00550C92">
              <w:rPr>
                <w:i/>
                <w:iCs/>
                <w:sz w:val="23"/>
                <w:szCs w:val="23"/>
                <w:lang w:eastAsia="lt-LT"/>
              </w:rPr>
              <w:t>x</w:t>
            </w:r>
          </w:p>
        </w:tc>
        <w:tc>
          <w:tcPr>
            <w:tcW w:w="1418" w:type="dxa"/>
            <w:vAlign w:val="center"/>
          </w:tcPr>
          <w:p w14:paraId="50652163" w14:textId="4A600F91" w:rsidR="00E052AB" w:rsidRPr="00550C92" w:rsidRDefault="00E052AB"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i/>
                <w:iCs/>
                <w:sz w:val="23"/>
                <w:szCs w:val="23"/>
                <w:lang w:eastAsia="lt-LT"/>
              </w:rPr>
            </w:pPr>
            <w:r w:rsidRPr="00550C92">
              <w:rPr>
                <w:i/>
                <w:iCs/>
                <w:sz w:val="23"/>
                <w:szCs w:val="23"/>
                <w:lang w:eastAsia="lt-LT"/>
              </w:rPr>
              <w:t>27 680</w:t>
            </w:r>
          </w:p>
        </w:tc>
        <w:tc>
          <w:tcPr>
            <w:tcW w:w="1417" w:type="dxa"/>
            <w:vAlign w:val="center"/>
          </w:tcPr>
          <w:p w14:paraId="52BEA503" w14:textId="74279650" w:rsidR="00E052AB" w:rsidRPr="00550C92" w:rsidRDefault="00E052AB"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x</w:t>
            </w:r>
          </w:p>
        </w:tc>
      </w:tr>
      <w:tr w:rsidR="00863537" w:rsidRPr="00863537" w14:paraId="18AEF413" w14:textId="77777777" w:rsidTr="00974D59">
        <w:tc>
          <w:tcPr>
            <w:tcW w:w="709" w:type="dxa"/>
          </w:tcPr>
          <w:p w14:paraId="62AD1B69" w14:textId="2681BFFC" w:rsidR="00863537" w:rsidRPr="00550C92" w:rsidRDefault="00863537"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3.6.</w:t>
            </w:r>
          </w:p>
        </w:tc>
        <w:tc>
          <w:tcPr>
            <w:tcW w:w="4848" w:type="dxa"/>
          </w:tcPr>
          <w:p w14:paraId="26016CA1" w14:textId="351C7E69" w:rsidR="00863537" w:rsidRPr="00550C92" w:rsidRDefault="003359F6"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Pr>
                <w:sz w:val="23"/>
                <w:szCs w:val="23"/>
                <w:lang w:eastAsia="lt-LT"/>
              </w:rPr>
              <w:t>„</w:t>
            </w:r>
            <w:r w:rsidR="00863537" w:rsidRPr="00550C92">
              <w:rPr>
                <w:sz w:val="23"/>
                <w:szCs w:val="23"/>
                <w:lang w:eastAsia="lt-LT"/>
              </w:rPr>
              <w:t>Bendruomeninių apgyvendinimo bei užimtumo paslaugų asmenims su proto ir psichikos negalia plėtra Plungės rajone“ projektas – 2 GGN statyba</w:t>
            </w:r>
          </w:p>
        </w:tc>
        <w:tc>
          <w:tcPr>
            <w:tcW w:w="1389" w:type="dxa"/>
            <w:vAlign w:val="center"/>
          </w:tcPr>
          <w:p w14:paraId="1FB11C08" w14:textId="14158532" w:rsidR="00863537" w:rsidRPr="00550C92" w:rsidRDefault="00863537"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948 810</w:t>
            </w:r>
          </w:p>
        </w:tc>
        <w:tc>
          <w:tcPr>
            <w:tcW w:w="1418" w:type="dxa"/>
            <w:vAlign w:val="center"/>
          </w:tcPr>
          <w:p w14:paraId="688D1394" w14:textId="444F79AB" w:rsidR="00863537" w:rsidRPr="00550C92" w:rsidRDefault="00863537"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1 161</w:t>
            </w:r>
          </w:p>
        </w:tc>
        <w:tc>
          <w:tcPr>
            <w:tcW w:w="1417" w:type="dxa"/>
            <w:vAlign w:val="center"/>
          </w:tcPr>
          <w:p w14:paraId="07350935" w14:textId="2072CA0D" w:rsidR="00863537" w:rsidRPr="00550C92" w:rsidRDefault="00863537"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0,1</w:t>
            </w:r>
          </w:p>
        </w:tc>
      </w:tr>
      <w:tr w:rsidR="00973671" w:rsidRPr="00973671" w14:paraId="18DC6576" w14:textId="77777777" w:rsidTr="00974D59">
        <w:tc>
          <w:tcPr>
            <w:tcW w:w="709" w:type="dxa"/>
          </w:tcPr>
          <w:p w14:paraId="635C1E32" w14:textId="265B9E84" w:rsidR="00973671" w:rsidRPr="00550C92" w:rsidRDefault="00973671"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3.7</w:t>
            </w:r>
          </w:p>
        </w:tc>
        <w:tc>
          <w:tcPr>
            <w:tcW w:w="4848" w:type="dxa"/>
          </w:tcPr>
          <w:p w14:paraId="5FFF4B30" w14:textId="212A5DDC" w:rsidR="00973671" w:rsidRPr="00550C92" w:rsidRDefault="003359F6"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Pr>
                <w:sz w:val="23"/>
                <w:szCs w:val="23"/>
                <w:lang w:eastAsia="lt-LT"/>
              </w:rPr>
              <w:t>„</w:t>
            </w:r>
            <w:r w:rsidR="00973671" w:rsidRPr="00550C92">
              <w:rPr>
                <w:sz w:val="23"/>
                <w:szCs w:val="23"/>
                <w:lang w:eastAsia="lt-LT"/>
              </w:rPr>
              <w:t>Bendruomeninių vaikų globos namų tinklo plėtra Plungės rajono savivaldybėje“ projektas</w:t>
            </w:r>
          </w:p>
        </w:tc>
        <w:tc>
          <w:tcPr>
            <w:tcW w:w="1389" w:type="dxa"/>
            <w:vAlign w:val="center"/>
          </w:tcPr>
          <w:p w14:paraId="5FF46746" w14:textId="01A97713" w:rsidR="00973671" w:rsidRPr="00550C92" w:rsidRDefault="00973671"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290 547</w:t>
            </w:r>
          </w:p>
        </w:tc>
        <w:tc>
          <w:tcPr>
            <w:tcW w:w="1418" w:type="dxa"/>
            <w:vAlign w:val="center"/>
          </w:tcPr>
          <w:p w14:paraId="3E2AC56B" w14:textId="5D49C97A" w:rsidR="00973671" w:rsidRPr="00550C92" w:rsidRDefault="00973671"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550C92">
              <w:rPr>
                <w:sz w:val="23"/>
                <w:szCs w:val="23"/>
                <w:lang w:eastAsia="lt-LT"/>
              </w:rPr>
              <w:t>x</w:t>
            </w:r>
          </w:p>
        </w:tc>
        <w:tc>
          <w:tcPr>
            <w:tcW w:w="1417" w:type="dxa"/>
            <w:vAlign w:val="center"/>
          </w:tcPr>
          <w:p w14:paraId="09E45D4F" w14:textId="77777777" w:rsidR="00973671" w:rsidRPr="00550C92" w:rsidRDefault="00973671" w:rsidP="00F731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tc>
      </w:tr>
      <w:tr w:rsidR="002A0B54" w:rsidRPr="002A0B54" w14:paraId="7FDD9E2E" w14:textId="77777777" w:rsidTr="00974D59">
        <w:tc>
          <w:tcPr>
            <w:tcW w:w="709" w:type="dxa"/>
          </w:tcPr>
          <w:p w14:paraId="044F41DA" w14:textId="77777777" w:rsidR="00E6291A" w:rsidRPr="00550C92" w:rsidRDefault="00E6291A"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550C92">
              <w:rPr>
                <w:b/>
                <w:sz w:val="23"/>
                <w:szCs w:val="23"/>
                <w:lang w:eastAsia="lt-LT"/>
              </w:rPr>
              <w:t>4.</w:t>
            </w:r>
          </w:p>
        </w:tc>
        <w:tc>
          <w:tcPr>
            <w:tcW w:w="4848" w:type="dxa"/>
          </w:tcPr>
          <w:p w14:paraId="6F9E0CC1" w14:textId="767281E9" w:rsidR="00E6291A" w:rsidRPr="00550C92" w:rsidRDefault="00E6291A" w:rsidP="005A39C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sz w:val="23"/>
                <w:szCs w:val="23"/>
                <w:lang w:eastAsia="lt-LT"/>
              </w:rPr>
            </w:pPr>
            <w:r w:rsidRPr="00550C92">
              <w:rPr>
                <w:b/>
                <w:sz w:val="23"/>
                <w:szCs w:val="23"/>
                <w:lang w:eastAsia="lt-LT"/>
              </w:rPr>
              <w:t>Asmenų mokėjima</w:t>
            </w:r>
            <w:r w:rsidR="00056198" w:rsidRPr="00550C92">
              <w:rPr>
                <w:b/>
                <w:sz w:val="23"/>
                <w:szCs w:val="23"/>
                <w:lang w:eastAsia="lt-LT"/>
              </w:rPr>
              <w:t>i</w:t>
            </w:r>
            <w:r w:rsidRPr="00550C92">
              <w:rPr>
                <w:b/>
                <w:sz w:val="23"/>
                <w:szCs w:val="23"/>
                <w:lang w:eastAsia="lt-LT"/>
              </w:rPr>
              <w:t xml:space="preserve"> už socialines paslaugas </w:t>
            </w:r>
          </w:p>
        </w:tc>
        <w:tc>
          <w:tcPr>
            <w:tcW w:w="1389" w:type="dxa"/>
            <w:vAlign w:val="center"/>
          </w:tcPr>
          <w:p w14:paraId="1D5C29AC" w14:textId="57E51F06" w:rsidR="00E6291A" w:rsidRPr="00550C92" w:rsidRDefault="00057C40" w:rsidP="006C448C">
            <w:pPr>
              <w:jc w:val="center"/>
              <w:rPr>
                <w:b/>
                <w:sz w:val="23"/>
                <w:szCs w:val="23"/>
                <w:lang w:eastAsia="lt-LT"/>
              </w:rPr>
            </w:pPr>
            <w:r w:rsidRPr="00550C92">
              <w:rPr>
                <w:b/>
                <w:sz w:val="23"/>
                <w:szCs w:val="23"/>
                <w:lang w:eastAsia="lt-LT"/>
              </w:rPr>
              <w:t>1 223 041</w:t>
            </w:r>
          </w:p>
        </w:tc>
        <w:tc>
          <w:tcPr>
            <w:tcW w:w="1418" w:type="dxa"/>
            <w:vAlign w:val="center"/>
          </w:tcPr>
          <w:p w14:paraId="73B77224" w14:textId="5EEB3E03" w:rsidR="00E6291A" w:rsidRPr="00550C92" w:rsidRDefault="00057C40" w:rsidP="00057C40">
            <w:pPr>
              <w:rPr>
                <w:b/>
                <w:sz w:val="23"/>
                <w:szCs w:val="23"/>
                <w:lang w:eastAsia="lt-LT"/>
              </w:rPr>
            </w:pPr>
            <w:r w:rsidRPr="00550C92">
              <w:rPr>
                <w:b/>
                <w:sz w:val="23"/>
                <w:szCs w:val="23"/>
                <w:lang w:eastAsia="lt-LT"/>
              </w:rPr>
              <w:t>1 219 300</w:t>
            </w:r>
          </w:p>
        </w:tc>
        <w:tc>
          <w:tcPr>
            <w:tcW w:w="1417" w:type="dxa"/>
            <w:vAlign w:val="center"/>
          </w:tcPr>
          <w:p w14:paraId="5FA2B3EE" w14:textId="5F34F38D" w:rsidR="00E6291A" w:rsidRPr="00550C92" w:rsidRDefault="00057C40" w:rsidP="00750C8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550C92">
              <w:rPr>
                <w:b/>
                <w:sz w:val="23"/>
                <w:szCs w:val="23"/>
                <w:lang w:eastAsia="lt-LT"/>
              </w:rPr>
              <w:t>99,7</w:t>
            </w:r>
          </w:p>
        </w:tc>
      </w:tr>
      <w:tr w:rsidR="002A0B54" w:rsidRPr="002A0B54" w14:paraId="1DA058A2" w14:textId="77777777" w:rsidTr="00974D59">
        <w:trPr>
          <w:trHeight w:val="625"/>
        </w:trPr>
        <w:tc>
          <w:tcPr>
            <w:tcW w:w="709" w:type="dxa"/>
          </w:tcPr>
          <w:p w14:paraId="740A3A0D" w14:textId="77777777" w:rsidR="00B06879" w:rsidRPr="00550C92" w:rsidRDefault="00B06879"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550C92">
              <w:rPr>
                <w:b/>
                <w:sz w:val="23"/>
                <w:szCs w:val="23"/>
                <w:lang w:eastAsia="lt-LT"/>
              </w:rPr>
              <w:t>5.</w:t>
            </w:r>
          </w:p>
        </w:tc>
        <w:tc>
          <w:tcPr>
            <w:tcW w:w="4848" w:type="dxa"/>
          </w:tcPr>
          <w:p w14:paraId="476201ED" w14:textId="3FD3B6B6" w:rsidR="00B06879" w:rsidRPr="00550C92" w:rsidRDefault="00B06879" w:rsidP="00316F1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sz w:val="23"/>
                <w:szCs w:val="23"/>
                <w:lang w:eastAsia="lt-LT"/>
              </w:rPr>
            </w:pPr>
            <w:r w:rsidRPr="00550C92">
              <w:rPr>
                <w:b/>
                <w:sz w:val="23"/>
                <w:szCs w:val="23"/>
                <w:lang w:eastAsia="lt-LT"/>
              </w:rPr>
              <w:t>Kitos lėšos (</w:t>
            </w:r>
            <w:r w:rsidR="00AD096F" w:rsidRPr="00550C92">
              <w:rPr>
                <w:b/>
                <w:sz w:val="23"/>
                <w:szCs w:val="23"/>
                <w:lang w:eastAsia="lt-LT"/>
              </w:rPr>
              <w:t>ES paramos produktais programa</w:t>
            </w:r>
            <w:r w:rsidR="00316F1B" w:rsidRPr="00550C92">
              <w:rPr>
                <w:b/>
                <w:sz w:val="23"/>
                <w:szCs w:val="23"/>
                <w:lang w:eastAsia="lt-LT"/>
              </w:rPr>
              <w:t xml:space="preserve">, </w:t>
            </w:r>
            <w:r w:rsidRPr="00550C92">
              <w:rPr>
                <w:b/>
                <w:sz w:val="23"/>
                <w:szCs w:val="23"/>
                <w:lang w:eastAsia="lt-LT"/>
              </w:rPr>
              <w:t>būsto pritaikymas, kompensacinė technika)</w:t>
            </w:r>
            <w:r w:rsidR="008B1C72" w:rsidRPr="00550C92">
              <w:rPr>
                <w:b/>
                <w:sz w:val="23"/>
                <w:szCs w:val="23"/>
                <w:lang w:eastAsia="lt-LT"/>
              </w:rPr>
              <w:t xml:space="preserve">          </w:t>
            </w:r>
          </w:p>
        </w:tc>
        <w:tc>
          <w:tcPr>
            <w:tcW w:w="1389" w:type="dxa"/>
            <w:vAlign w:val="center"/>
          </w:tcPr>
          <w:p w14:paraId="15F0CF05" w14:textId="11DED759" w:rsidR="008C34BB" w:rsidRPr="00550C92" w:rsidRDefault="002E2F0D" w:rsidP="004F097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550C92">
              <w:rPr>
                <w:b/>
                <w:sz w:val="23"/>
                <w:szCs w:val="23"/>
                <w:lang w:eastAsia="lt-LT"/>
              </w:rPr>
              <w:t>245</w:t>
            </w:r>
            <w:r w:rsidR="00503638" w:rsidRPr="00550C92">
              <w:rPr>
                <w:b/>
                <w:sz w:val="23"/>
                <w:szCs w:val="23"/>
                <w:lang w:eastAsia="lt-LT"/>
              </w:rPr>
              <w:t> </w:t>
            </w:r>
            <w:r w:rsidRPr="00550C92">
              <w:rPr>
                <w:b/>
                <w:sz w:val="23"/>
                <w:szCs w:val="23"/>
                <w:lang w:eastAsia="lt-LT"/>
              </w:rPr>
              <w:t>494</w:t>
            </w:r>
          </w:p>
        </w:tc>
        <w:tc>
          <w:tcPr>
            <w:tcW w:w="1418" w:type="dxa"/>
            <w:vAlign w:val="center"/>
          </w:tcPr>
          <w:p w14:paraId="5242B833" w14:textId="3DF815AB" w:rsidR="008C34BB" w:rsidRPr="00550C92" w:rsidRDefault="002E2F0D" w:rsidP="004F097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550C92">
              <w:rPr>
                <w:b/>
                <w:sz w:val="23"/>
                <w:szCs w:val="23"/>
                <w:lang w:eastAsia="lt-LT"/>
              </w:rPr>
              <w:t>363</w:t>
            </w:r>
            <w:r w:rsidR="00503638" w:rsidRPr="00550C92">
              <w:rPr>
                <w:b/>
                <w:sz w:val="23"/>
                <w:szCs w:val="23"/>
                <w:lang w:eastAsia="lt-LT"/>
              </w:rPr>
              <w:t> </w:t>
            </w:r>
            <w:r w:rsidRPr="00550C92">
              <w:rPr>
                <w:b/>
                <w:sz w:val="23"/>
                <w:szCs w:val="23"/>
                <w:lang w:eastAsia="lt-LT"/>
              </w:rPr>
              <w:t>746</w:t>
            </w:r>
          </w:p>
        </w:tc>
        <w:tc>
          <w:tcPr>
            <w:tcW w:w="1417" w:type="dxa"/>
            <w:vAlign w:val="center"/>
          </w:tcPr>
          <w:p w14:paraId="64A15E02" w14:textId="17F33F78" w:rsidR="00B06879" w:rsidRPr="00550C92" w:rsidRDefault="00296E9E" w:rsidP="00296E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color w:val="FF0000"/>
                <w:sz w:val="23"/>
                <w:szCs w:val="23"/>
                <w:lang w:eastAsia="lt-LT"/>
              </w:rPr>
            </w:pPr>
            <w:r w:rsidRPr="00550C92">
              <w:rPr>
                <w:b/>
                <w:sz w:val="23"/>
                <w:szCs w:val="23"/>
                <w:lang w:eastAsia="lt-LT"/>
              </w:rPr>
              <w:t>148,2</w:t>
            </w:r>
          </w:p>
        </w:tc>
      </w:tr>
      <w:tr w:rsidR="002A0B54" w:rsidRPr="002A0B54" w14:paraId="7615D4CA" w14:textId="77777777" w:rsidTr="00974D59">
        <w:trPr>
          <w:trHeight w:val="426"/>
        </w:trPr>
        <w:tc>
          <w:tcPr>
            <w:tcW w:w="709" w:type="dxa"/>
          </w:tcPr>
          <w:p w14:paraId="2B74F387" w14:textId="52375A9C" w:rsidR="00B06879" w:rsidRPr="00550C92" w:rsidRDefault="004E647B"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bookmarkStart w:id="53" w:name="_Hlk68294162"/>
            <w:r w:rsidRPr="00550C92">
              <w:rPr>
                <w:b/>
                <w:bCs/>
                <w:sz w:val="23"/>
                <w:szCs w:val="23"/>
                <w:lang w:eastAsia="lt-LT"/>
              </w:rPr>
              <w:t>6.</w:t>
            </w:r>
          </w:p>
        </w:tc>
        <w:tc>
          <w:tcPr>
            <w:tcW w:w="4848" w:type="dxa"/>
          </w:tcPr>
          <w:p w14:paraId="20A17314" w14:textId="7C67FD6A" w:rsidR="00B06879" w:rsidRPr="00550C92" w:rsidRDefault="00B06879" w:rsidP="00325B0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right"/>
              <w:textAlignment w:val="baseline"/>
              <w:rPr>
                <w:sz w:val="23"/>
                <w:szCs w:val="23"/>
                <w:lang w:eastAsia="lt-LT"/>
              </w:rPr>
            </w:pPr>
            <w:r w:rsidRPr="00550C92">
              <w:rPr>
                <w:b/>
                <w:sz w:val="23"/>
                <w:szCs w:val="23"/>
                <w:lang w:eastAsia="lt-LT"/>
              </w:rPr>
              <w:t xml:space="preserve">Iš viso, </w:t>
            </w:r>
            <w:proofErr w:type="spellStart"/>
            <w:r w:rsidRPr="00550C92">
              <w:rPr>
                <w:sz w:val="23"/>
                <w:szCs w:val="23"/>
                <w:lang w:eastAsia="lt-LT"/>
              </w:rPr>
              <w:t>Eur</w:t>
            </w:r>
            <w:proofErr w:type="spellEnd"/>
          </w:p>
        </w:tc>
        <w:tc>
          <w:tcPr>
            <w:tcW w:w="1389" w:type="dxa"/>
            <w:vAlign w:val="center"/>
          </w:tcPr>
          <w:p w14:paraId="6CC89A7C" w14:textId="5F701821" w:rsidR="00B06879" w:rsidRPr="00550C92" w:rsidRDefault="00B06879" w:rsidP="00B06879">
            <w:pPr>
              <w:jc w:val="center"/>
              <w:rPr>
                <w:b/>
                <w:sz w:val="23"/>
                <w:szCs w:val="23"/>
                <w:lang w:eastAsia="lt-LT"/>
              </w:rPr>
            </w:pPr>
            <w:r w:rsidRPr="00550C92">
              <w:rPr>
                <w:b/>
                <w:sz w:val="23"/>
                <w:szCs w:val="23"/>
                <w:lang w:eastAsia="lt-LT"/>
              </w:rPr>
              <w:t xml:space="preserve"> </w:t>
            </w:r>
            <w:r w:rsidR="004F46EA" w:rsidRPr="00550C92">
              <w:rPr>
                <w:b/>
                <w:sz w:val="23"/>
                <w:szCs w:val="23"/>
                <w:lang w:eastAsia="lt-LT"/>
              </w:rPr>
              <w:t>10 186 706</w:t>
            </w:r>
          </w:p>
        </w:tc>
        <w:tc>
          <w:tcPr>
            <w:tcW w:w="1418" w:type="dxa"/>
            <w:vAlign w:val="center"/>
          </w:tcPr>
          <w:p w14:paraId="66DB672E" w14:textId="04C1FB7D" w:rsidR="00261140" w:rsidRPr="000A3047" w:rsidRDefault="00D7677F" w:rsidP="00B06879">
            <w:pPr>
              <w:jc w:val="center"/>
              <w:rPr>
                <w:b/>
                <w:sz w:val="23"/>
                <w:szCs w:val="23"/>
                <w:lang w:eastAsia="lt-LT"/>
              </w:rPr>
            </w:pPr>
            <w:bookmarkStart w:id="54" w:name="_Hlk165191673"/>
            <w:r w:rsidRPr="000A3047">
              <w:rPr>
                <w:b/>
                <w:sz w:val="23"/>
                <w:szCs w:val="23"/>
                <w:lang w:eastAsia="lt-LT"/>
              </w:rPr>
              <w:t>9 416 0</w:t>
            </w:r>
            <w:r w:rsidR="004F46EA" w:rsidRPr="000A3047">
              <w:rPr>
                <w:b/>
                <w:sz w:val="23"/>
                <w:szCs w:val="23"/>
                <w:lang w:eastAsia="lt-LT"/>
              </w:rPr>
              <w:t>39</w:t>
            </w:r>
            <w:bookmarkEnd w:id="54"/>
          </w:p>
        </w:tc>
        <w:tc>
          <w:tcPr>
            <w:tcW w:w="1417" w:type="dxa"/>
            <w:vAlign w:val="center"/>
          </w:tcPr>
          <w:p w14:paraId="0A122B5A" w14:textId="3C756599" w:rsidR="00462630" w:rsidRPr="000A3047" w:rsidRDefault="004F46EA" w:rsidP="00B06879">
            <w:pPr>
              <w:jc w:val="center"/>
              <w:rPr>
                <w:b/>
                <w:sz w:val="23"/>
                <w:szCs w:val="23"/>
                <w:lang w:eastAsia="lt-LT"/>
              </w:rPr>
            </w:pPr>
            <w:r w:rsidRPr="000A3047">
              <w:rPr>
                <w:b/>
                <w:sz w:val="23"/>
                <w:szCs w:val="23"/>
                <w:lang w:eastAsia="lt-LT"/>
              </w:rPr>
              <w:t>92,</w:t>
            </w:r>
            <w:r w:rsidR="00D7677F" w:rsidRPr="000A3047">
              <w:rPr>
                <w:b/>
                <w:sz w:val="23"/>
                <w:szCs w:val="23"/>
                <w:lang w:eastAsia="lt-LT"/>
              </w:rPr>
              <w:t>4</w:t>
            </w:r>
          </w:p>
        </w:tc>
      </w:tr>
    </w:tbl>
    <w:bookmarkEnd w:id="53"/>
    <w:p w14:paraId="77170689" w14:textId="77E428FF" w:rsidR="00B10156" w:rsidRPr="002A0B54" w:rsidRDefault="00016B8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hanging="142"/>
        <w:jc w:val="both"/>
        <w:textAlignment w:val="baseline"/>
        <w:rPr>
          <w:color w:val="FF0000"/>
          <w:lang w:eastAsia="lt-LT"/>
        </w:rPr>
      </w:pPr>
      <w:r w:rsidRPr="002A0B54">
        <w:rPr>
          <w:i/>
          <w:color w:val="FF0000"/>
          <w:lang w:eastAsia="lt-LT"/>
        </w:rPr>
        <w:t xml:space="preserve"> </w:t>
      </w:r>
      <w:r w:rsidR="004A7F08" w:rsidRPr="002A0B54">
        <w:rPr>
          <w:i/>
          <w:color w:val="FF0000"/>
          <w:lang w:eastAsia="lt-LT"/>
        </w:rPr>
        <w:t xml:space="preserve"> </w:t>
      </w:r>
      <w:r w:rsidR="00D55AE1" w:rsidRPr="002A0B54">
        <w:rPr>
          <w:i/>
          <w:color w:val="FF0000"/>
          <w:lang w:eastAsia="lt-LT"/>
        </w:rPr>
        <w:t xml:space="preserve">                                     </w:t>
      </w:r>
    </w:p>
    <w:p w14:paraId="4962A82F" w14:textId="4965502F" w:rsidR="00B10392" w:rsidRPr="00B45EE6" w:rsidRDefault="00B10156" w:rsidP="00AD5B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B45EE6">
        <w:rPr>
          <w:b/>
          <w:lang w:eastAsia="lt-LT"/>
        </w:rPr>
        <w:t>12.2. Socialinių paslaugų finansavimo šaltinių įvertinimas.</w:t>
      </w:r>
    </w:p>
    <w:p w14:paraId="6AD33DE5" w14:textId="1240628E" w:rsidR="007232CA" w:rsidRDefault="00FF2198" w:rsidP="00D108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Cs/>
          <w:lang w:eastAsia="lt-LT"/>
        </w:rPr>
      </w:pPr>
      <w:bookmarkStart w:id="55" w:name="_Hlk165215643"/>
      <w:bookmarkStart w:id="56" w:name="_Hlk165157448"/>
      <w:bookmarkStart w:id="57" w:name="_Hlk132664543"/>
      <w:r w:rsidRPr="00B45EE6">
        <w:rPr>
          <w:bCs/>
          <w:lang w:eastAsia="lt-LT"/>
        </w:rPr>
        <w:t>S</w:t>
      </w:r>
      <w:r w:rsidR="00D737B0" w:rsidRPr="00B45EE6">
        <w:rPr>
          <w:bCs/>
          <w:lang w:eastAsia="lt-LT"/>
        </w:rPr>
        <w:t>avivaldybėje socialinėms paslaugoms organizuoti ir teikti 202</w:t>
      </w:r>
      <w:r w:rsidRPr="00B45EE6">
        <w:rPr>
          <w:bCs/>
          <w:lang w:eastAsia="lt-LT"/>
        </w:rPr>
        <w:t>4</w:t>
      </w:r>
      <w:r w:rsidR="00D737B0" w:rsidRPr="00B45EE6">
        <w:rPr>
          <w:bCs/>
          <w:lang w:eastAsia="lt-LT"/>
        </w:rPr>
        <w:t xml:space="preserve"> metais iš Savivaldybės biudžeto numatyta apie </w:t>
      </w:r>
      <w:r w:rsidR="006306CD" w:rsidRPr="00B45EE6">
        <w:rPr>
          <w:bCs/>
          <w:lang w:eastAsia="lt-LT"/>
        </w:rPr>
        <w:t xml:space="preserve">13,2 </w:t>
      </w:r>
      <w:proofErr w:type="spellStart"/>
      <w:r w:rsidR="00D737B0" w:rsidRPr="00B45EE6">
        <w:rPr>
          <w:bCs/>
          <w:lang w:eastAsia="lt-LT"/>
        </w:rPr>
        <w:t>proc</w:t>
      </w:r>
      <w:proofErr w:type="spellEnd"/>
      <w:r w:rsidR="00D737B0" w:rsidRPr="00B45EE6">
        <w:rPr>
          <w:bCs/>
          <w:lang w:eastAsia="lt-LT"/>
        </w:rPr>
        <w:t xml:space="preserve">. lėšų nuo visų lėšų, suplanuotų </w:t>
      </w:r>
      <w:proofErr w:type="spellStart"/>
      <w:r w:rsidR="00D737B0" w:rsidRPr="00B45EE6">
        <w:rPr>
          <w:bCs/>
          <w:lang w:eastAsia="lt-LT"/>
        </w:rPr>
        <w:t>savarankiškosioms</w:t>
      </w:r>
      <w:proofErr w:type="spellEnd"/>
      <w:r w:rsidR="00D737B0" w:rsidRPr="00B45EE6">
        <w:rPr>
          <w:bCs/>
          <w:lang w:eastAsia="lt-LT"/>
        </w:rPr>
        <w:t xml:space="preserve"> savivaldybės funkcijoms vykdyti. </w:t>
      </w:r>
    </w:p>
    <w:bookmarkEnd w:id="55"/>
    <w:p w14:paraId="1F97D05A" w14:textId="77777777" w:rsidR="009E4A1F" w:rsidRDefault="009E4A1F" w:rsidP="00D108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Cs/>
          <w:lang w:eastAsia="lt-LT"/>
        </w:rPr>
      </w:pPr>
    </w:p>
    <w:bookmarkEnd w:id="56"/>
    <w:p w14:paraId="27519212" w14:textId="41F8D22D" w:rsidR="00865801" w:rsidRPr="00B45EE6" w:rsidRDefault="00865801" w:rsidP="0086580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Cs/>
          <w:lang w:eastAsia="lt-LT"/>
        </w:rPr>
      </w:pPr>
      <w:r>
        <w:rPr>
          <w:noProof/>
          <w:lang w:eastAsia="lt-LT"/>
        </w:rPr>
        <w:drawing>
          <wp:inline distT="0" distB="0" distL="0" distR="0" wp14:anchorId="01A3CE56" wp14:editId="4DE6450E">
            <wp:extent cx="6241472" cy="2391410"/>
            <wp:effectExtent l="0" t="0" r="26035" b="27940"/>
            <wp:docPr id="1" name="Diagrama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bookmarkEnd w:id="57"/>
    <w:p w14:paraId="2C234604" w14:textId="77777777" w:rsidR="00EA78ED" w:rsidRDefault="00EA78ED" w:rsidP="006142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964"/>
        <w:jc w:val="both"/>
        <w:textAlignment w:val="baseline"/>
        <w:outlineLvl w:val="0"/>
        <w:rPr>
          <w:bCs/>
          <w:color w:val="FF0000"/>
          <w:lang w:eastAsia="lt-LT"/>
        </w:rPr>
      </w:pPr>
    </w:p>
    <w:p w14:paraId="2F13DB78" w14:textId="77777777" w:rsidR="00EA78ED" w:rsidRDefault="00EA78ED" w:rsidP="0061426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964"/>
        <w:jc w:val="both"/>
        <w:textAlignment w:val="baseline"/>
        <w:outlineLvl w:val="0"/>
        <w:rPr>
          <w:b/>
          <w:lang w:eastAsia="lt-LT"/>
        </w:rPr>
      </w:pPr>
    </w:p>
    <w:p w14:paraId="1AED160C" w14:textId="77777777" w:rsidR="00ED7BA6" w:rsidRPr="00192B17"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192B17">
        <w:rPr>
          <w:b/>
          <w:lang w:eastAsia="lt-LT"/>
        </w:rPr>
        <w:lastRenderedPageBreak/>
        <w:t>13. Socialinių paslaugų finansavimo iš Savivaldybės biudžeto lėšų būdai:</w:t>
      </w:r>
    </w:p>
    <w:tbl>
      <w:tblPr>
        <w:tblW w:w="9781" w:type="dxa"/>
        <w:tblInd w:w="108" w:type="dxa"/>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tblLayout w:type="fixed"/>
        <w:tblLook w:val="01E0" w:firstRow="1" w:lastRow="1" w:firstColumn="1" w:lastColumn="1" w:noHBand="0" w:noVBand="0"/>
      </w:tblPr>
      <w:tblGrid>
        <w:gridCol w:w="709"/>
        <w:gridCol w:w="4536"/>
        <w:gridCol w:w="1701"/>
        <w:gridCol w:w="1732"/>
        <w:gridCol w:w="1103"/>
      </w:tblGrid>
      <w:tr w:rsidR="0065474A" w:rsidRPr="00690353" w14:paraId="67F5F1F7" w14:textId="77777777" w:rsidTr="0065474A">
        <w:trPr>
          <w:cantSplit/>
          <w:trHeight w:val="260"/>
        </w:trPr>
        <w:tc>
          <w:tcPr>
            <w:tcW w:w="709" w:type="dxa"/>
            <w:vMerge w:val="restart"/>
            <w:shd w:val="clear" w:color="auto" w:fill="F2F2F2" w:themeFill="background1" w:themeFillShade="F2"/>
          </w:tcPr>
          <w:p w14:paraId="1473924B" w14:textId="77777777" w:rsidR="0065474A" w:rsidRPr="00690353" w:rsidRDefault="0065474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lang w:eastAsia="lt-LT"/>
              </w:rPr>
            </w:pPr>
          </w:p>
          <w:p w14:paraId="30C0091C" w14:textId="77777777" w:rsidR="0065474A" w:rsidRPr="00690353" w:rsidRDefault="0065474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lang w:eastAsia="lt-LT"/>
              </w:rPr>
            </w:pPr>
            <w:proofErr w:type="spellStart"/>
            <w:r w:rsidRPr="00690353">
              <w:rPr>
                <w:b/>
                <w:lang w:eastAsia="lt-LT"/>
              </w:rPr>
              <w:t>Eil</w:t>
            </w:r>
            <w:proofErr w:type="spellEnd"/>
            <w:r w:rsidRPr="00690353">
              <w:rPr>
                <w:b/>
                <w:lang w:eastAsia="lt-LT"/>
              </w:rPr>
              <w:t xml:space="preserve">. </w:t>
            </w:r>
            <w:proofErr w:type="spellStart"/>
            <w:r w:rsidRPr="00690353">
              <w:rPr>
                <w:b/>
                <w:lang w:eastAsia="lt-LT"/>
              </w:rPr>
              <w:t>Nr</w:t>
            </w:r>
            <w:proofErr w:type="spellEnd"/>
            <w:r w:rsidRPr="00690353">
              <w:rPr>
                <w:b/>
                <w:lang w:eastAsia="lt-LT"/>
              </w:rPr>
              <w:t>.</w:t>
            </w:r>
          </w:p>
        </w:tc>
        <w:tc>
          <w:tcPr>
            <w:tcW w:w="4536" w:type="dxa"/>
            <w:vMerge w:val="restart"/>
            <w:shd w:val="clear" w:color="auto" w:fill="F2F2F2" w:themeFill="background1" w:themeFillShade="F2"/>
            <w:vAlign w:val="center"/>
          </w:tcPr>
          <w:p w14:paraId="522A440C" w14:textId="77777777" w:rsidR="0065474A" w:rsidRPr="00690353" w:rsidRDefault="0065474A" w:rsidP="00591C6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690353">
              <w:rPr>
                <w:b/>
                <w:lang w:eastAsia="lt-LT"/>
              </w:rPr>
              <w:t>Finansavimo būdai</w:t>
            </w:r>
          </w:p>
        </w:tc>
        <w:tc>
          <w:tcPr>
            <w:tcW w:w="1701" w:type="dxa"/>
            <w:tcBorders>
              <w:bottom w:val="single" w:sz="4" w:space="0" w:color="auto"/>
            </w:tcBorders>
            <w:shd w:val="clear" w:color="auto" w:fill="F2F2F2" w:themeFill="background1" w:themeFillShade="F2"/>
          </w:tcPr>
          <w:p w14:paraId="3A816823" w14:textId="5F1343D3" w:rsidR="0065474A" w:rsidRPr="00690353" w:rsidRDefault="0065474A" w:rsidP="00591C6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lang w:eastAsia="lt-LT"/>
              </w:rPr>
            </w:pPr>
            <w:r w:rsidRPr="00690353">
              <w:rPr>
                <w:b/>
                <w:lang w:eastAsia="lt-LT"/>
              </w:rPr>
              <w:t>Faktinės lėšos</w:t>
            </w:r>
          </w:p>
        </w:tc>
        <w:tc>
          <w:tcPr>
            <w:tcW w:w="1732" w:type="dxa"/>
            <w:tcBorders>
              <w:bottom w:val="single" w:sz="4" w:space="0" w:color="auto"/>
            </w:tcBorders>
            <w:shd w:val="clear" w:color="auto" w:fill="F2F2F2" w:themeFill="background1" w:themeFillShade="F2"/>
          </w:tcPr>
          <w:p w14:paraId="2F31F595" w14:textId="1C3A1526" w:rsidR="0065474A" w:rsidRPr="00690353" w:rsidRDefault="0065474A" w:rsidP="00591C62">
            <w:pPr>
              <w:jc w:val="center"/>
              <w:rPr>
                <w:b/>
                <w:lang w:eastAsia="lt-LT"/>
              </w:rPr>
            </w:pPr>
            <w:r w:rsidRPr="00690353">
              <w:rPr>
                <w:b/>
                <w:lang w:eastAsia="lt-LT"/>
              </w:rPr>
              <w:t>Planinės lėšos</w:t>
            </w:r>
          </w:p>
        </w:tc>
        <w:tc>
          <w:tcPr>
            <w:tcW w:w="1103" w:type="dxa"/>
            <w:vMerge w:val="restart"/>
            <w:shd w:val="clear" w:color="auto" w:fill="F2F2F2" w:themeFill="background1" w:themeFillShade="F2"/>
          </w:tcPr>
          <w:p w14:paraId="2AA71C50" w14:textId="168A5A34" w:rsidR="0065474A" w:rsidRPr="00690353" w:rsidRDefault="0065474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sz w:val="20"/>
                <w:szCs w:val="20"/>
                <w:lang w:eastAsia="lt-LT"/>
              </w:rPr>
            </w:pPr>
            <w:r w:rsidRPr="00690353">
              <w:rPr>
                <w:b/>
                <w:sz w:val="20"/>
                <w:szCs w:val="20"/>
                <w:lang w:eastAsia="lt-LT"/>
              </w:rPr>
              <w:t xml:space="preserve">2024 </w:t>
            </w:r>
            <w:proofErr w:type="spellStart"/>
            <w:r w:rsidRPr="00690353">
              <w:rPr>
                <w:b/>
                <w:sz w:val="20"/>
                <w:szCs w:val="20"/>
                <w:lang w:eastAsia="lt-LT"/>
              </w:rPr>
              <w:t>m</w:t>
            </w:r>
            <w:proofErr w:type="spellEnd"/>
            <w:r w:rsidRPr="00690353">
              <w:rPr>
                <w:b/>
                <w:sz w:val="20"/>
                <w:szCs w:val="20"/>
                <w:lang w:eastAsia="lt-LT"/>
              </w:rPr>
              <w:t xml:space="preserve">., palyginti su 2023 </w:t>
            </w:r>
            <w:proofErr w:type="spellStart"/>
            <w:r w:rsidRPr="00690353">
              <w:rPr>
                <w:b/>
                <w:sz w:val="20"/>
                <w:szCs w:val="20"/>
                <w:lang w:eastAsia="lt-LT"/>
              </w:rPr>
              <w:t>m</w:t>
            </w:r>
            <w:proofErr w:type="spellEnd"/>
            <w:r w:rsidRPr="00690353">
              <w:rPr>
                <w:b/>
                <w:sz w:val="20"/>
                <w:szCs w:val="20"/>
                <w:lang w:eastAsia="lt-LT"/>
              </w:rPr>
              <w:t xml:space="preserve">., </w:t>
            </w:r>
            <w:proofErr w:type="spellStart"/>
            <w:r w:rsidRPr="00690353">
              <w:rPr>
                <w:b/>
                <w:sz w:val="20"/>
                <w:szCs w:val="20"/>
                <w:lang w:eastAsia="lt-LT"/>
              </w:rPr>
              <w:t>proc</w:t>
            </w:r>
            <w:proofErr w:type="spellEnd"/>
            <w:r w:rsidRPr="00690353">
              <w:rPr>
                <w:b/>
                <w:sz w:val="20"/>
                <w:szCs w:val="20"/>
                <w:lang w:eastAsia="lt-LT"/>
              </w:rPr>
              <w:t>.</w:t>
            </w:r>
          </w:p>
        </w:tc>
      </w:tr>
      <w:tr w:rsidR="0065474A" w:rsidRPr="00690353" w14:paraId="3D434F9D" w14:textId="77777777" w:rsidTr="0065474A">
        <w:trPr>
          <w:cantSplit/>
          <w:trHeight w:val="653"/>
        </w:trPr>
        <w:tc>
          <w:tcPr>
            <w:tcW w:w="709" w:type="dxa"/>
            <w:vMerge/>
            <w:shd w:val="clear" w:color="auto" w:fill="F2F2F2" w:themeFill="background1" w:themeFillShade="F2"/>
          </w:tcPr>
          <w:p w14:paraId="6E6E1636" w14:textId="77777777" w:rsidR="0065474A" w:rsidRPr="00690353" w:rsidRDefault="0065474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lang w:eastAsia="lt-LT"/>
              </w:rPr>
            </w:pPr>
          </w:p>
        </w:tc>
        <w:tc>
          <w:tcPr>
            <w:tcW w:w="4536" w:type="dxa"/>
            <w:vMerge/>
            <w:shd w:val="clear" w:color="auto" w:fill="F2F2F2" w:themeFill="background1" w:themeFillShade="F2"/>
            <w:vAlign w:val="center"/>
          </w:tcPr>
          <w:p w14:paraId="10571586" w14:textId="77777777" w:rsidR="0065474A" w:rsidRPr="00690353" w:rsidRDefault="0065474A" w:rsidP="00591C6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p>
        </w:tc>
        <w:tc>
          <w:tcPr>
            <w:tcW w:w="1701" w:type="dxa"/>
            <w:tcBorders>
              <w:top w:val="single" w:sz="4" w:space="0" w:color="auto"/>
            </w:tcBorders>
            <w:shd w:val="clear" w:color="auto" w:fill="FDE9D9" w:themeFill="accent6" w:themeFillTint="33"/>
          </w:tcPr>
          <w:p w14:paraId="4C652397" w14:textId="77777777" w:rsidR="0065474A" w:rsidRPr="00192B17" w:rsidRDefault="0065474A" w:rsidP="0065474A">
            <w:pPr>
              <w:jc w:val="center"/>
              <w:rPr>
                <w:b/>
                <w:lang w:eastAsia="lt-LT"/>
              </w:rPr>
            </w:pPr>
            <w:r w:rsidRPr="00192B17">
              <w:rPr>
                <w:b/>
                <w:lang w:eastAsia="lt-LT"/>
              </w:rPr>
              <w:t xml:space="preserve">2023 </w:t>
            </w:r>
            <w:proofErr w:type="spellStart"/>
            <w:r w:rsidRPr="00192B17">
              <w:rPr>
                <w:b/>
                <w:lang w:eastAsia="lt-LT"/>
              </w:rPr>
              <w:t>m</w:t>
            </w:r>
            <w:proofErr w:type="spellEnd"/>
            <w:r w:rsidRPr="00192B17">
              <w:rPr>
                <w:b/>
                <w:lang w:eastAsia="lt-LT"/>
              </w:rPr>
              <w:t>.</w:t>
            </w:r>
          </w:p>
          <w:p w14:paraId="77E16B8D" w14:textId="77777777" w:rsidR="0065474A" w:rsidRPr="00690353" w:rsidRDefault="0065474A" w:rsidP="0065474A">
            <w:pPr>
              <w:jc w:val="center"/>
              <w:rPr>
                <w:b/>
                <w:lang w:eastAsia="lt-LT"/>
              </w:rPr>
            </w:pPr>
            <w:r w:rsidRPr="00192B17">
              <w:rPr>
                <w:b/>
                <w:lang w:eastAsia="lt-LT"/>
              </w:rPr>
              <w:t>(eurai)</w:t>
            </w:r>
          </w:p>
        </w:tc>
        <w:tc>
          <w:tcPr>
            <w:tcW w:w="1732" w:type="dxa"/>
            <w:tcBorders>
              <w:top w:val="single" w:sz="4" w:space="0" w:color="auto"/>
            </w:tcBorders>
            <w:shd w:val="clear" w:color="auto" w:fill="FDE9D9" w:themeFill="accent6" w:themeFillTint="33"/>
          </w:tcPr>
          <w:p w14:paraId="1DE7F111" w14:textId="77777777" w:rsidR="0065474A" w:rsidRPr="00690353" w:rsidRDefault="0065474A" w:rsidP="0065474A">
            <w:pPr>
              <w:jc w:val="center"/>
              <w:rPr>
                <w:b/>
                <w:lang w:eastAsia="lt-LT"/>
              </w:rPr>
            </w:pPr>
            <w:r w:rsidRPr="00690353">
              <w:rPr>
                <w:b/>
                <w:lang w:eastAsia="lt-LT"/>
              </w:rPr>
              <w:t xml:space="preserve">2024 </w:t>
            </w:r>
            <w:proofErr w:type="spellStart"/>
            <w:r w:rsidRPr="00690353">
              <w:rPr>
                <w:b/>
                <w:lang w:eastAsia="lt-LT"/>
              </w:rPr>
              <w:t>m</w:t>
            </w:r>
            <w:proofErr w:type="spellEnd"/>
            <w:r w:rsidRPr="00690353">
              <w:rPr>
                <w:b/>
                <w:lang w:eastAsia="lt-LT"/>
              </w:rPr>
              <w:t>. (eurai)</w:t>
            </w:r>
          </w:p>
        </w:tc>
        <w:tc>
          <w:tcPr>
            <w:tcW w:w="1103" w:type="dxa"/>
            <w:vMerge/>
            <w:shd w:val="clear" w:color="auto" w:fill="F2F2F2" w:themeFill="background1" w:themeFillShade="F2"/>
          </w:tcPr>
          <w:p w14:paraId="6617E1EE" w14:textId="77777777" w:rsidR="0065474A" w:rsidRPr="00690353" w:rsidRDefault="0065474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sz w:val="20"/>
                <w:szCs w:val="20"/>
                <w:lang w:eastAsia="lt-LT"/>
              </w:rPr>
            </w:pPr>
          </w:p>
        </w:tc>
      </w:tr>
      <w:tr w:rsidR="00690353" w:rsidRPr="00690353" w14:paraId="0B0B3AB9" w14:textId="77777777" w:rsidTr="0065474A">
        <w:trPr>
          <w:trHeight w:val="422"/>
        </w:trPr>
        <w:tc>
          <w:tcPr>
            <w:tcW w:w="709" w:type="dxa"/>
            <w:shd w:val="clear" w:color="auto" w:fill="auto"/>
          </w:tcPr>
          <w:p w14:paraId="5B848143" w14:textId="77777777" w:rsidR="00ED7BA6" w:rsidRPr="00EA78ED" w:rsidRDefault="00ED7BA6"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1.</w:t>
            </w:r>
          </w:p>
        </w:tc>
        <w:tc>
          <w:tcPr>
            <w:tcW w:w="4536" w:type="dxa"/>
            <w:shd w:val="clear" w:color="auto" w:fill="auto"/>
          </w:tcPr>
          <w:p w14:paraId="055FCE12" w14:textId="2EF6965F" w:rsidR="00ED7BA6" w:rsidRPr="00EA78ED" w:rsidRDefault="00ED7BA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EA78ED">
              <w:rPr>
                <w:sz w:val="23"/>
                <w:szCs w:val="23"/>
                <w:lang w:eastAsia="lt-LT"/>
              </w:rPr>
              <w:t xml:space="preserve">Tiesioginis socialinių paslaugų įstaigų finansavimas </w:t>
            </w:r>
          </w:p>
        </w:tc>
        <w:tc>
          <w:tcPr>
            <w:tcW w:w="1701" w:type="dxa"/>
            <w:shd w:val="clear" w:color="auto" w:fill="auto"/>
          </w:tcPr>
          <w:p w14:paraId="47713D23" w14:textId="40E2F314" w:rsidR="00ED7BA6" w:rsidRPr="00EA78ED" w:rsidRDefault="00690353"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EA78ED">
              <w:rPr>
                <w:b/>
                <w:sz w:val="23"/>
                <w:szCs w:val="23"/>
                <w:lang w:eastAsia="lt-LT"/>
              </w:rPr>
              <w:t>2 107 783</w:t>
            </w:r>
          </w:p>
        </w:tc>
        <w:tc>
          <w:tcPr>
            <w:tcW w:w="1732" w:type="dxa"/>
            <w:shd w:val="clear" w:color="auto" w:fill="auto"/>
          </w:tcPr>
          <w:p w14:paraId="5E43552F" w14:textId="6E2C4361" w:rsidR="00ED7BA6" w:rsidRPr="004F1032" w:rsidRDefault="00240123"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4F1032">
              <w:rPr>
                <w:b/>
                <w:sz w:val="23"/>
                <w:szCs w:val="23"/>
                <w:lang w:eastAsia="lt-LT"/>
              </w:rPr>
              <w:t>2 448 100</w:t>
            </w:r>
          </w:p>
        </w:tc>
        <w:tc>
          <w:tcPr>
            <w:tcW w:w="1103" w:type="dxa"/>
            <w:shd w:val="clear" w:color="auto" w:fill="auto"/>
          </w:tcPr>
          <w:p w14:paraId="5827D460" w14:textId="57D85F2E" w:rsidR="00ED7BA6" w:rsidRPr="004F1032" w:rsidRDefault="000775A2"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4F1032">
              <w:rPr>
                <w:b/>
                <w:sz w:val="23"/>
                <w:szCs w:val="23"/>
                <w:lang w:eastAsia="lt-LT"/>
              </w:rPr>
              <w:t>1</w:t>
            </w:r>
            <w:r w:rsidR="00240123" w:rsidRPr="004F1032">
              <w:rPr>
                <w:b/>
                <w:sz w:val="23"/>
                <w:szCs w:val="23"/>
                <w:lang w:eastAsia="lt-LT"/>
              </w:rPr>
              <w:t>16</w:t>
            </w:r>
            <w:r w:rsidR="00690353" w:rsidRPr="004F1032">
              <w:rPr>
                <w:b/>
                <w:sz w:val="23"/>
                <w:szCs w:val="23"/>
                <w:lang w:eastAsia="lt-LT"/>
              </w:rPr>
              <w:t>,</w:t>
            </w:r>
            <w:r w:rsidR="00240123" w:rsidRPr="004F1032">
              <w:rPr>
                <w:b/>
                <w:sz w:val="23"/>
                <w:szCs w:val="23"/>
                <w:lang w:eastAsia="lt-LT"/>
              </w:rPr>
              <w:t>1</w:t>
            </w:r>
          </w:p>
        </w:tc>
      </w:tr>
      <w:tr w:rsidR="002A0B54" w:rsidRPr="002A0B54" w14:paraId="706EEB91" w14:textId="77777777" w:rsidTr="0065474A">
        <w:trPr>
          <w:trHeight w:val="241"/>
        </w:trPr>
        <w:tc>
          <w:tcPr>
            <w:tcW w:w="709" w:type="dxa"/>
            <w:tcBorders>
              <w:bottom w:val="single" w:sz="4" w:space="0" w:color="auto"/>
            </w:tcBorders>
          </w:tcPr>
          <w:p w14:paraId="35F9604E" w14:textId="369497B7" w:rsidR="001070AE" w:rsidRPr="00EA78ED" w:rsidRDefault="00AD096F"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1.1.</w:t>
            </w:r>
          </w:p>
        </w:tc>
        <w:tc>
          <w:tcPr>
            <w:tcW w:w="4536" w:type="dxa"/>
          </w:tcPr>
          <w:p w14:paraId="3AF066F4" w14:textId="0705BCBF" w:rsidR="001070AE" w:rsidRPr="00EA78ED" w:rsidRDefault="001070A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color w:val="FF0000"/>
                <w:sz w:val="23"/>
                <w:szCs w:val="23"/>
                <w:lang w:eastAsia="lt-LT"/>
              </w:rPr>
            </w:pPr>
            <w:r w:rsidRPr="00EA78ED">
              <w:rPr>
                <w:sz w:val="23"/>
                <w:szCs w:val="23"/>
                <w:lang w:eastAsia="lt-LT"/>
              </w:rPr>
              <w:t>Iš jų</w:t>
            </w:r>
            <w:r w:rsidR="00AD096F" w:rsidRPr="00EA78ED">
              <w:rPr>
                <w:sz w:val="23"/>
                <w:szCs w:val="23"/>
                <w:lang w:eastAsia="lt-LT"/>
              </w:rPr>
              <w:t xml:space="preserve"> </w:t>
            </w:r>
            <w:r w:rsidR="00AD5DF3">
              <w:rPr>
                <w:sz w:val="23"/>
                <w:szCs w:val="23"/>
                <w:lang w:eastAsia="lt-LT"/>
              </w:rPr>
              <w:t>S</w:t>
            </w:r>
            <w:r w:rsidR="00AD096F" w:rsidRPr="00EA78ED">
              <w:rPr>
                <w:sz w:val="23"/>
                <w:szCs w:val="23"/>
                <w:lang w:eastAsia="lt-LT"/>
              </w:rPr>
              <w:t>avivaldybės įstaigos</w:t>
            </w:r>
            <w:r w:rsidRPr="00EA78ED">
              <w:rPr>
                <w:sz w:val="23"/>
                <w:szCs w:val="23"/>
                <w:lang w:eastAsia="lt-LT"/>
              </w:rPr>
              <w:t xml:space="preserve">: </w:t>
            </w:r>
          </w:p>
        </w:tc>
        <w:tc>
          <w:tcPr>
            <w:tcW w:w="1701" w:type="dxa"/>
          </w:tcPr>
          <w:p w14:paraId="33AA7795" w14:textId="77777777" w:rsidR="001070AE" w:rsidRPr="00EA78ED" w:rsidRDefault="001070A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color w:val="FF0000"/>
                <w:sz w:val="23"/>
                <w:szCs w:val="23"/>
                <w:lang w:eastAsia="lt-LT"/>
              </w:rPr>
            </w:pPr>
          </w:p>
        </w:tc>
        <w:tc>
          <w:tcPr>
            <w:tcW w:w="1732" w:type="dxa"/>
          </w:tcPr>
          <w:p w14:paraId="2DBA59E9" w14:textId="77777777" w:rsidR="001070AE" w:rsidRPr="00EA78ED" w:rsidRDefault="001070A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color w:val="FF0000"/>
                <w:sz w:val="23"/>
                <w:szCs w:val="23"/>
                <w:lang w:eastAsia="lt-LT"/>
              </w:rPr>
            </w:pPr>
          </w:p>
        </w:tc>
        <w:tc>
          <w:tcPr>
            <w:tcW w:w="1103" w:type="dxa"/>
          </w:tcPr>
          <w:p w14:paraId="6117FDC2" w14:textId="77777777" w:rsidR="001070AE" w:rsidRPr="00EA78ED" w:rsidRDefault="001070A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tc>
      </w:tr>
      <w:tr w:rsidR="002A0B54" w:rsidRPr="002A0B54" w14:paraId="64C07266" w14:textId="77777777" w:rsidTr="0065474A">
        <w:trPr>
          <w:trHeight w:val="207"/>
        </w:trPr>
        <w:tc>
          <w:tcPr>
            <w:tcW w:w="709" w:type="dxa"/>
            <w:vMerge w:val="restart"/>
            <w:tcBorders>
              <w:top w:val="single" w:sz="4" w:space="0" w:color="auto"/>
            </w:tcBorders>
          </w:tcPr>
          <w:p w14:paraId="6A500FB0" w14:textId="77777777" w:rsidR="001070AE" w:rsidRPr="00EA78ED" w:rsidRDefault="001070AE"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tc>
        <w:tc>
          <w:tcPr>
            <w:tcW w:w="4536" w:type="dxa"/>
          </w:tcPr>
          <w:p w14:paraId="1C76B013" w14:textId="164B2FCA" w:rsidR="00046268" w:rsidRPr="00EA78ED" w:rsidRDefault="001070A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color w:val="FF0000"/>
                <w:sz w:val="23"/>
                <w:szCs w:val="23"/>
                <w:lang w:eastAsia="lt-LT"/>
              </w:rPr>
            </w:pPr>
            <w:r w:rsidRPr="00EA78ED">
              <w:rPr>
                <w:sz w:val="23"/>
                <w:szCs w:val="23"/>
                <w:lang w:eastAsia="lt-LT"/>
              </w:rPr>
              <w:t>Plungės socialinių paslaugų centras</w:t>
            </w:r>
          </w:p>
        </w:tc>
        <w:tc>
          <w:tcPr>
            <w:tcW w:w="1701" w:type="dxa"/>
          </w:tcPr>
          <w:p w14:paraId="104D9A47" w14:textId="6C532039" w:rsidR="00046268" w:rsidRPr="00EA78ED" w:rsidRDefault="00BD63BB"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val="en-US" w:eastAsia="lt-LT"/>
              </w:rPr>
            </w:pPr>
            <w:r w:rsidRPr="00EA78ED">
              <w:rPr>
                <w:sz w:val="23"/>
                <w:szCs w:val="23"/>
                <w:lang w:val="en-US" w:eastAsia="lt-LT"/>
              </w:rPr>
              <w:t>1 426 000</w:t>
            </w:r>
          </w:p>
        </w:tc>
        <w:tc>
          <w:tcPr>
            <w:tcW w:w="1732" w:type="dxa"/>
          </w:tcPr>
          <w:p w14:paraId="0C245350" w14:textId="575C68E2" w:rsidR="00046268" w:rsidRPr="00EA78ED" w:rsidRDefault="000E3613"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val="en-US" w:eastAsia="lt-LT"/>
              </w:rPr>
            </w:pPr>
            <w:r w:rsidRPr="00EA78ED">
              <w:rPr>
                <w:sz w:val="23"/>
                <w:szCs w:val="23"/>
                <w:lang w:val="en-US" w:eastAsia="lt-LT"/>
              </w:rPr>
              <w:t>1</w:t>
            </w:r>
            <w:r w:rsidR="00BD63BB" w:rsidRPr="00EA78ED">
              <w:rPr>
                <w:sz w:val="23"/>
                <w:szCs w:val="23"/>
                <w:lang w:val="en-US" w:eastAsia="lt-LT"/>
              </w:rPr>
              <w:t> 660 600</w:t>
            </w:r>
          </w:p>
        </w:tc>
        <w:tc>
          <w:tcPr>
            <w:tcW w:w="1103" w:type="dxa"/>
          </w:tcPr>
          <w:p w14:paraId="689CDC68" w14:textId="15A33371" w:rsidR="001070AE" w:rsidRPr="00EA78ED" w:rsidRDefault="0080167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val="en-US" w:eastAsia="lt-LT"/>
              </w:rPr>
            </w:pPr>
            <w:r w:rsidRPr="00EA78ED">
              <w:rPr>
                <w:sz w:val="23"/>
                <w:szCs w:val="23"/>
                <w:lang w:val="en-US" w:eastAsia="lt-LT"/>
              </w:rPr>
              <w:t>1</w:t>
            </w:r>
            <w:r w:rsidR="00BE10BF" w:rsidRPr="00EA78ED">
              <w:rPr>
                <w:sz w:val="23"/>
                <w:szCs w:val="23"/>
                <w:lang w:val="en-US" w:eastAsia="lt-LT"/>
              </w:rPr>
              <w:t>16,5</w:t>
            </w:r>
          </w:p>
        </w:tc>
      </w:tr>
      <w:tr w:rsidR="002A0B54" w:rsidRPr="002A0B54" w14:paraId="434F3999" w14:textId="77777777" w:rsidTr="0065474A">
        <w:trPr>
          <w:trHeight w:val="302"/>
        </w:trPr>
        <w:tc>
          <w:tcPr>
            <w:tcW w:w="709" w:type="dxa"/>
            <w:vMerge/>
          </w:tcPr>
          <w:p w14:paraId="45F18D1E" w14:textId="77777777" w:rsidR="001070AE" w:rsidRPr="00EA78ED" w:rsidRDefault="001070AE"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tc>
        <w:tc>
          <w:tcPr>
            <w:tcW w:w="4536" w:type="dxa"/>
          </w:tcPr>
          <w:p w14:paraId="5EBF9E79" w14:textId="77777777" w:rsidR="00046268" w:rsidRPr="00EA78ED" w:rsidRDefault="001070A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EA78ED">
              <w:rPr>
                <w:sz w:val="23"/>
                <w:szCs w:val="23"/>
                <w:lang w:eastAsia="lt-LT"/>
              </w:rPr>
              <w:t>Plungės krizių</w:t>
            </w:r>
            <w:r w:rsidR="00046268" w:rsidRPr="00EA78ED">
              <w:rPr>
                <w:sz w:val="23"/>
                <w:szCs w:val="23"/>
                <w:lang w:eastAsia="lt-LT"/>
              </w:rPr>
              <w:t xml:space="preserve"> centras</w:t>
            </w:r>
          </w:p>
        </w:tc>
        <w:tc>
          <w:tcPr>
            <w:tcW w:w="1701" w:type="dxa"/>
          </w:tcPr>
          <w:p w14:paraId="782F7B58" w14:textId="7FF7D2FE" w:rsidR="00046268" w:rsidRPr="00EA78ED" w:rsidRDefault="000E3613"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2</w:t>
            </w:r>
            <w:r w:rsidR="003A14BA" w:rsidRPr="00EA78ED">
              <w:rPr>
                <w:sz w:val="23"/>
                <w:szCs w:val="23"/>
                <w:lang w:eastAsia="lt-LT"/>
              </w:rPr>
              <w:t>50 700</w:t>
            </w:r>
          </w:p>
        </w:tc>
        <w:tc>
          <w:tcPr>
            <w:tcW w:w="1732" w:type="dxa"/>
          </w:tcPr>
          <w:p w14:paraId="509BD4AE" w14:textId="40467A83" w:rsidR="00046268" w:rsidRPr="00EA78ED" w:rsidRDefault="003A14B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308 300</w:t>
            </w:r>
          </w:p>
        </w:tc>
        <w:tc>
          <w:tcPr>
            <w:tcW w:w="1103" w:type="dxa"/>
          </w:tcPr>
          <w:p w14:paraId="053AFED7" w14:textId="654D0896" w:rsidR="001070AE" w:rsidRPr="00EA78ED" w:rsidRDefault="0080167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EA78ED">
              <w:rPr>
                <w:sz w:val="23"/>
                <w:szCs w:val="23"/>
                <w:lang w:eastAsia="lt-LT"/>
              </w:rPr>
              <w:t>122,</w:t>
            </w:r>
            <w:r w:rsidR="00BE10BF" w:rsidRPr="00EA78ED">
              <w:rPr>
                <w:sz w:val="23"/>
                <w:szCs w:val="23"/>
                <w:lang w:eastAsia="lt-LT"/>
              </w:rPr>
              <w:t>9</w:t>
            </w:r>
          </w:p>
        </w:tc>
      </w:tr>
      <w:tr w:rsidR="002A0B54" w:rsidRPr="002A0B54" w14:paraId="358E0941" w14:textId="77777777" w:rsidTr="0065474A">
        <w:trPr>
          <w:trHeight w:val="302"/>
        </w:trPr>
        <w:tc>
          <w:tcPr>
            <w:tcW w:w="709" w:type="dxa"/>
            <w:vMerge/>
          </w:tcPr>
          <w:p w14:paraId="02D7B1DB" w14:textId="77777777" w:rsidR="003F7AD7" w:rsidRPr="00EA78ED" w:rsidRDefault="003F7AD7"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tc>
        <w:tc>
          <w:tcPr>
            <w:tcW w:w="4536" w:type="dxa"/>
          </w:tcPr>
          <w:p w14:paraId="27CEC227" w14:textId="6F010953" w:rsidR="003F7AD7" w:rsidRPr="00EA78ED" w:rsidRDefault="003F7AD7"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EA78ED">
              <w:rPr>
                <w:sz w:val="23"/>
                <w:szCs w:val="23"/>
                <w:lang w:eastAsia="lt-LT"/>
              </w:rPr>
              <w:t>Plungės specialiojo ugdymo centras</w:t>
            </w:r>
          </w:p>
        </w:tc>
        <w:tc>
          <w:tcPr>
            <w:tcW w:w="1701" w:type="dxa"/>
          </w:tcPr>
          <w:p w14:paraId="41FB105C" w14:textId="337B1C78" w:rsidR="003F7AD7" w:rsidRPr="00EA78ED" w:rsidRDefault="00601BC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EA78ED">
              <w:rPr>
                <w:sz w:val="23"/>
                <w:szCs w:val="23"/>
                <w:lang w:eastAsia="lt-LT"/>
              </w:rPr>
              <w:t>37 700</w:t>
            </w:r>
          </w:p>
        </w:tc>
        <w:tc>
          <w:tcPr>
            <w:tcW w:w="1732" w:type="dxa"/>
          </w:tcPr>
          <w:p w14:paraId="57AF811F" w14:textId="573FCC4B" w:rsidR="003F7AD7" w:rsidRPr="004F1032" w:rsidRDefault="00240123"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4F1032">
              <w:rPr>
                <w:sz w:val="23"/>
                <w:szCs w:val="23"/>
                <w:lang w:eastAsia="lt-LT"/>
              </w:rPr>
              <w:t>40 0</w:t>
            </w:r>
            <w:r w:rsidR="00601BCE" w:rsidRPr="004F1032">
              <w:rPr>
                <w:sz w:val="23"/>
                <w:szCs w:val="23"/>
                <w:lang w:eastAsia="lt-LT"/>
              </w:rPr>
              <w:t>00</w:t>
            </w:r>
          </w:p>
        </w:tc>
        <w:tc>
          <w:tcPr>
            <w:tcW w:w="1103" w:type="dxa"/>
          </w:tcPr>
          <w:p w14:paraId="02F96B17" w14:textId="6B138DA1" w:rsidR="003F7AD7" w:rsidRPr="004F1032" w:rsidRDefault="00D61F56" w:rsidP="00D61F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4F1032">
              <w:rPr>
                <w:sz w:val="23"/>
                <w:szCs w:val="23"/>
                <w:lang w:eastAsia="lt-LT"/>
              </w:rPr>
              <w:t>1</w:t>
            </w:r>
            <w:r w:rsidR="00240123" w:rsidRPr="004F1032">
              <w:rPr>
                <w:sz w:val="23"/>
                <w:szCs w:val="23"/>
                <w:lang w:eastAsia="lt-LT"/>
              </w:rPr>
              <w:t>06,1</w:t>
            </w:r>
          </w:p>
        </w:tc>
      </w:tr>
      <w:tr w:rsidR="002A0B54" w:rsidRPr="002A0B54" w14:paraId="06ED4054" w14:textId="77777777" w:rsidTr="0065474A">
        <w:trPr>
          <w:trHeight w:val="260"/>
        </w:trPr>
        <w:tc>
          <w:tcPr>
            <w:tcW w:w="709" w:type="dxa"/>
            <w:vMerge/>
          </w:tcPr>
          <w:p w14:paraId="516184F6" w14:textId="77777777" w:rsidR="001070AE" w:rsidRPr="00EA78ED" w:rsidRDefault="001070AE"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tc>
        <w:tc>
          <w:tcPr>
            <w:tcW w:w="4536" w:type="dxa"/>
          </w:tcPr>
          <w:p w14:paraId="2536BE2A" w14:textId="5E422AEB" w:rsidR="001070AE" w:rsidRPr="00EA78ED" w:rsidRDefault="001070A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EA78ED">
              <w:rPr>
                <w:sz w:val="23"/>
                <w:szCs w:val="23"/>
                <w:lang w:eastAsia="lt-LT"/>
              </w:rPr>
              <w:t xml:space="preserve">Plungės </w:t>
            </w:r>
            <w:r w:rsidR="00AD5DF3">
              <w:rPr>
                <w:sz w:val="23"/>
                <w:szCs w:val="23"/>
                <w:lang w:eastAsia="lt-LT"/>
              </w:rPr>
              <w:t xml:space="preserve">rajono savivaldybės </w:t>
            </w:r>
            <w:r w:rsidRPr="00EA78ED">
              <w:rPr>
                <w:sz w:val="23"/>
                <w:szCs w:val="23"/>
                <w:lang w:eastAsia="lt-LT"/>
              </w:rPr>
              <w:t xml:space="preserve">visuomenės sveikatos </w:t>
            </w:r>
            <w:r w:rsidR="00D435DC" w:rsidRPr="00EA78ED">
              <w:rPr>
                <w:sz w:val="23"/>
                <w:szCs w:val="23"/>
                <w:lang w:eastAsia="lt-LT"/>
              </w:rPr>
              <w:t>biuro</w:t>
            </w:r>
            <w:r w:rsidR="000D72CA" w:rsidRPr="00EA78ED">
              <w:rPr>
                <w:sz w:val="23"/>
                <w:szCs w:val="23"/>
                <w:lang w:eastAsia="lt-LT"/>
              </w:rPr>
              <w:t xml:space="preserve"> </w:t>
            </w:r>
            <w:r w:rsidRPr="00EA78ED">
              <w:rPr>
                <w:sz w:val="23"/>
                <w:szCs w:val="23"/>
                <w:lang w:eastAsia="lt-LT"/>
              </w:rPr>
              <w:t>Priklausomybių mažinimo programa</w:t>
            </w:r>
          </w:p>
        </w:tc>
        <w:tc>
          <w:tcPr>
            <w:tcW w:w="1701" w:type="dxa"/>
          </w:tcPr>
          <w:p w14:paraId="402A2135" w14:textId="19D1539D" w:rsidR="001070AE" w:rsidRPr="00EA78ED" w:rsidRDefault="00923243"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35 800</w:t>
            </w:r>
          </w:p>
        </w:tc>
        <w:tc>
          <w:tcPr>
            <w:tcW w:w="1732" w:type="dxa"/>
          </w:tcPr>
          <w:p w14:paraId="2B48C0D4" w14:textId="5211FF29" w:rsidR="001070AE" w:rsidRPr="00EA78ED" w:rsidRDefault="00E4418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3</w:t>
            </w:r>
            <w:r w:rsidR="00923243" w:rsidRPr="00EA78ED">
              <w:rPr>
                <w:sz w:val="23"/>
                <w:szCs w:val="23"/>
                <w:lang w:eastAsia="lt-LT"/>
              </w:rPr>
              <w:t>9 200</w:t>
            </w:r>
          </w:p>
        </w:tc>
        <w:tc>
          <w:tcPr>
            <w:tcW w:w="1103" w:type="dxa"/>
          </w:tcPr>
          <w:p w14:paraId="211A3EF0" w14:textId="625F053A" w:rsidR="001070AE" w:rsidRPr="00EA78ED" w:rsidRDefault="0005395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EA78ED">
              <w:rPr>
                <w:sz w:val="23"/>
                <w:szCs w:val="23"/>
                <w:lang w:eastAsia="lt-LT"/>
              </w:rPr>
              <w:t>109,5</w:t>
            </w:r>
          </w:p>
        </w:tc>
      </w:tr>
      <w:tr w:rsidR="002A0B54" w:rsidRPr="002A0B54" w14:paraId="4CC9C934" w14:textId="77777777" w:rsidTr="0065474A">
        <w:trPr>
          <w:trHeight w:val="260"/>
        </w:trPr>
        <w:tc>
          <w:tcPr>
            <w:tcW w:w="709" w:type="dxa"/>
            <w:vMerge/>
            <w:tcBorders>
              <w:bottom w:val="single" w:sz="4" w:space="0" w:color="auto"/>
            </w:tcBorders>
          </w:tcPr>
          <w:p w14:paraId="56C98066" w14:textId="77777777" w:rsidR="001070AE" w:rsidRPr="00EA78ED" w:rsidRDefault="001070AE"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tc>
        <w:tc>
          <w:tcPr>
            <w:tcW w:w="4536" w:type="dxa"/>
          </w:tcPr>
          <w:p w14:paraId="0B4FB781" w14:textId="7AB392B4" w:rsidR="001070AE" w:rsidRPr="00EA78ED" w:rsidRDefault="001070A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72607E">
              <w:rPr>
                <w:sz w:val="23"/>
                <w:szCs w:val="23"/>
                <w:lang w:eastAsia="lt-LT"/>
              </w:rPr>
              <w:t>Plungės</w:t>
            </w:r>
            <w:r w:rsidR="0093046F" w:rsidRPr="0097742E">
              <w:rPr>
                <w:sz w:val="23"/>
                <w:szCs w:val="23"/>
                <w:lang w:eastAsia="lt-LT"/>
              </w:rPr>
              <w:t xml:space="preserve"> </w:t>
            </w:r>
            <w:r w:rsidRPr="0097742E">
              <w:rPr>
                <w:sz w:val="23"/>
                <w:szCs w:val="23"/>
                <w:lang w:eastAsia="lt-LT"/>
              </w:rPr>
              <w:t>ligoninės saugios nakvynės</w:t>
            </w:r>
            <w:r w:rsidRPr="00EA78ED">
              <w:rPr>
                <w:sz w:val="23"/>
                <w:szCs w:val="23"/>
                <w:lang w:eastAsia="lt-LT"/>
              </w:rPr>
              <w:t xml:space="preserve"> programa</w:t>
            </w:r>
          </w:p>
        </w:tc>
        <w:tc>
          <w:tcPr>
            <w:tcW w:w="1701" w:type="dxa"/>
          </w:tcPr>
          <w:p w14:paraId="0C3F794D" w14:textId="7B3B839A" w:rsidR="001070AE" w:rsidRPr="00EA78ED" w:rsidRDefault="001F05E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1</w:t>
            </w:r>
            <w:r w:rsidR="00192B17" w:rsidRPr="00EA78ED">
              <w:rPr>
                <w:sz w:val="23"/>
                <w:szCs w:val="23"/>
                <w:lang w:eastAsia="lt-LT"/>
              </w:rPr>
              <w:t>7 600</w:t>
            </w:r>
          </w:p>
        </w:tc>
        <w:tc>
          <w:tcPr>
            <w:tcW w:w="1732" w:type="dxa"/>
          </w:tcPr>
          <w:p w14:paraId="7A1D439B" w14:textId="48EBC51C" w:rsidR="001070AE" w:rsidRPr="00EA78ED" w:rsidRDefault="00192B17"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20 000</w:t>
            </w:r>
          </w:p>
        </w:tc>
        <w:tc>
          <w:tcPr>
            <w:tcW w:w="1103" w:type="dxa"/>
          </w:tcPr>
          <w:p w14:paraId="4FB779D5" w14:textId="460985F1" w:rsidR="001070AE" w:rsidRPr="00EA78ED" w:rsidRDefault="005C7EA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EA78ED">
              <w:rPr>
                <w:sz w:val="23"/>
                <w:szCs w:val="23"/>
                <w:lang w:eastAsia="lt-LT"/>
              </w:rPr>
              <w:t>113,</w:t>
            </w:r>
            <w:r w:rsidR="00053954" w:rsidRPr="00EA78ED">
              <w:rPr>
                <w:sz w:val="23"/>
                <w:szCs w:val="23"/>
                <w:lang w:eastAsia="lt-LT"/>
              </w:rPr>
              <w:t>6</w:t>
            </w:r>
          </w:p>
        </w:tc>
      </w:tr>
      <w:tr w:rsidR="002A0B54" w:rsidRPr="002A0B54" w14:paraId="1D6E26D0" w14:textId="77777777" w:rsidTr="0065474A">
        <w:trPr>
          <w:trHeight w:val="416"/>
        </w:trPr>
        <w:tc>
          <w:tcPr>
            <w:tcW w:w="709" w:type="dxa"/>
            <w:tcBorders>
              <w:top w:val="single" w:sz="4" w:space="0" w:color="auto"/>
            </w:tcBorders>
          </w:tcPr>
          <w:p w14:paraId="7438AE26" w14:textId="74DA52FD" w:rsidR="001070AE" w:rsidRPr="00EA78ED" w:rsidRDefault="00AD096F"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EA78ED">
              <w:rPr>
                <w:sz w:val="23"/>
                <w:szCs w:val="23"/>
                <w:lang w:eastAsia="lt-LT"/>
              </w:rPr>
              <w:t>1.2.</w:t>
            </w:r>
          </w:p>
        </w:tc>
        <w:tc>
          <w:tcPr>
            <w:tcW w:w="4536" w:type="dxa"/>
          </w:tcPr>
          <w:p w14:paraId="3D7DD4FA" w14:textId="5516290D" w:rsidR="001070AE" w:rsidRPr="00EA78ED" w:rsidRDefault="001070A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color w:val="FF0000"/>
                <w:sz w:val="23"/>
                <w:szCs w:val="23"/>
                <w:lang w:eastAsia="lt-LT"/>
              </w:rPr>
            </w:pPr>
            <w:r w:rsidRPr="00EA78ED">
              <w:rPr>
                <w:sz w:val="23"/>
                <w:szCs w:val="23"/>
                <w:lang w:eastAsia="lt-LT"/>
              </w:rPr>
              <w:t xml:space="preserve">Ilgalaikės ir trumpalaikės socialinės globos paslaugos </w:t>
            </w:r>
            <w:r w:rsidR="00BC7EF3" w:rsidRPr="00EA78ED">
              <w:rPr>
                <w:sz w:val="23"/>
                <w:szCs w:val="23"/>
                <w:lang w:eastAsia="lt-LT"/>
              </w:rPr>
              <w:t>senyvo amžiaus asmenims ir asmenims su negalia socialinės globos įstaigose</w:t>
            </w:r>
          </w:p>
        </w:tc>
        <w:tc>
          <w:tcPr>
            <w:tcW w:w="1701" w:type="dxa"/>
          </w:tcPr>
          <w:p w14:paraId="1F604753" w14:textId="0C60C52E" w:rsidR="00DA58F7" w:rsidRPr="00EA78ED" w:rsidRDefault="00DC224D" w:rsidP="00E666F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339 983</w:t>
            </w:r>
          </w:p>
        </w:tc>
        <w:tc>
          <w:tcPr>
            <w:tcW w:w="1732" w:type="dxa"/>
          </w:tcPr>
          <w:p w14:paraId="4B9D0016" w14:textId="655AF6A0" w:rsidR="00DA58F7" w:rsidRPr="00EA78ED" w:rsidRDefault="00DC224D"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380 000</w:t>
            </w:r>
          </w:p>
        </w:tc>
        <w:tc>
          <w:tcPr>
            <w:tcW w:w="1103" w:type="dxa"/>
          </w:tcPr>
          <w:p w14:paraId="61192A07" w14:textId="65C878EE" w:rsidR="001070AE" w:rsidRPr="00EA78ED" w:rsidRDefault="005C7EAE"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EA78ED">
              <w:rPr>
                <w:sz w:val="23"/>
                <w:szCs w:val="23"/>
                <w:lang w:eastAsia="lt-LT"/>
              </w:rPr>
              <w:t>1</w:t>
            </w:r>
            <w:r w:rsidR="00053954" w:rsidRPr="00EA78ED">
              <w:rPr>
                <w:sz w:val="23"/>
                <w:szCs w:val="23"/>
                <w:lang w:eastAsia="lt-LT"/>
              </w:rPr>
              <w:t>11,8</w:t>
            </w:r>
          </w:p>
        </w:tc>
      </w:tr>
      <w:tr w:rsidR="006F4174" w:rsidRPr="006F4174" w14:paraId="069AD693" w14:textId="77777777" w:rsidTr="0065474A">
        <w:trPr>
          <w:trHeight w:val="270"/>
        </w:trPr>
        <w:tc>
          <w:tcPr>
            <w:tcW w:w="709" w:type="dxa"/>
            <w:shd w:val="clear" w:color="auto" w:fill="auto"/>
          </w:tcPr>
          <w:p w14:paraId="25D3ABFE" w14:textId="77777777" w:rsidR="00ED7BA6" w:rsidRPr="00EA78ED" w:rsidRDefault="00ED7BA6"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2.</w:t>
            </w:r>
          </w:p>
        </w:tc>
        <w:tc>
          <w:tcPr>
            <w:tcW w:w="4536" w:type="dxa"/>
            <w:shd w:val="clear" w:color="auto" w:fill="auto"/>
          </w:tcPr>
          <w:p w14:paraId="4479EC1E" w14:textId="14E39345" w:rsidR="00ED7BA6" w:rsidRPr="00EA78ED" w:rsidRDefault="00ED7BA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bCs/>
                <w:sz w:val="23"/>
                <w:szCs w:val="23"/>
                <w:lang w:eastAsia="lt-LT"/>
              </w:rPr>
            </w:pPr>
            <w:r w:rsidRPr="00EA78ED">
              <w:rPr>
                <w:b/>
                <w:bCs/>
                <w:sz w:val="23"/>
                <w:szCs w:val="23"/>
                <w:lang w:eastAsia="lt-LT"/>
              </w:rPr>
              <w:t xml:space="preserve">Savivaldybės biudžeto lėšos, skirtos </w:t>
            </w:r>
            <w:proofErr w:type="spellStart"/>
            <w:r w:rsidR="00DB2136" w:rsidRPr="00EA78ED">
              <w:rPr>
                <w:b/>
                <w:bCs/>
                <w:sz w:val="23"/>
                <w:szCs w:val="23"/>
                <w:lang w:eastAsia="lt-LT"/>
              </w:rPr>
              <w:t>VšĮ</w:t>
            </w:r>
            <w:proofErr w:type="spellEnd"/>
            <w:r w:rsidR="00DB2136" w:rsidRPr="00EA78ED">
              <w:rPr>
                <w:b/>
                <w:bCs/>
                <w:sz w:val="23"/>
                <w:szCs w:val="23"/>
                <w:lang w:eastAsia="lt-LT"/>
              </w:rPr>
              <w:t xml:space="preserve">, </w:t>
            </w:r>
            <w:r w:rsidRPr="00EA78ED">
              <w:rPr>
                <w:b/>
                <w:bCs/>
                <w:sz w:val="23"/>
                <w:szCs w:val="23"/>
                <w:lang w:eastAsia="lt-LT"/>
              </w:rPr>
              <w:t>nevyriausybinėms organizacijoms</w:t>
            </w:r>
          </w:p>
        </w:tc>
        <w:tc>
          <w:tcPr>
            <w:tcW w:w="1701" w:type="dxa"/>
            <w:shd w:val="clear" w:color="auto" w:fill="auto"/>
          </w:tcPr>
          <w:p w14:paraId="14640142" w14:textId="56EB3EFB" w:rsidR="00800894" w:rsidRPr="00EA78ED" w:rsidRDefault="006F417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EA78ED">
              <w:rPr>
                <w:b/>
                <w:sz w:val="23"/>
                <w:szCs w:val="23"/>
                <w:lang w:eastAsia="lt-LT"/>
              </w:rPr>
              <w:t>3</w:t>
            </w:r>
            <w:r w:rsidR="00FF7E9A" w:rsidRPr="00EA78ED">
              <w:rPr>
                <w:b/>
                <w:sz w:val="23"/>
                <w:szCs w:val="23"/>
                <w:lang w:eastAsia="lt-LT"/>
              </w:rPr>
              <w:t>74 239</w:t>
            </w:r>
          </w:p>
        </w:tc>
        <w:tc>
          <w:tcPr>
            <w:tcW w:w="1732" w:type="dxa"/>
            <w:shd w:val="clear" w:color="auto" w:fill="auto"/>
          </w:tcPr>
          <w:p w14:paraId="5B9109F5" w14:textId="56192E07" w:rsidR="00ED7BA6" w:rsidRPr="00EA78ED" w:rsidRDefault="00FF7E9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EA78ED">
              <w:rPr>
                <w:b/>
                <w:sz w:val="23"/>
                <w:szCs w:val="23"/>
                <w:lang w:eastAsia="lt-LT"/>
              </w:rPr>
              <w:t>751 707</w:t>
            </w:r>
          </w:p>
        </w:tc>
        <w:tc>
          <w:tcPr>
            <w:tcW w:w="1103" w:type="dxa"/>
            <w:shd w:val="clear" w:color="auto" w:fill="auto"/>
          </w:tcPr>
          <w:p w14:paraId="6637D2B2" w14:textId="73602625" w:rsidR="00ED7BA6" w:rsidRPr="00EA78ED" w:rsidRDefault="006F417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EA78ED">
              <w:rPr>
                <w:b/>
                <w:sz w:val="23"/>
                <w:szCs w:val="23"/>
                <w:lang w:eastAsia="lt-LT"/>
              </w:rPr>
              <w:t>2</w:t>
            </w:r>
            <w:r w:rsidR="00FF7E9A" w:rsidRPr="00EA78ED">
              <w:rPr>
                <w:b/>
                <w:sz w:val="23"/>
                <w:szCs w:val="23"/>
                <w:lang w:eastAsia="lt-LT"/>
              </w:rPr>
              <w:t>00,</w:t>
            </w:r>
            <w:r w:rsidR="00CA20BE" w:rsidRPr="00EA78ED">
              <w:rPr>
                <w:b/>
                <w:sz w:val="23"/>
                <w:szCs w:val="23"/>
                <w:lang w:eastAsia="lt-LT"/>
              </w:rPr>
              <w:t>9</w:t>
            </w:r>
          </w:p>
        </w:tc>
      </w:tr>
      <w:tr w:rsidR="004A6616" w:rsidRPr="004A6616" w14:paraId="3188A1C3" w14:textId="77777777" w:rsidTr="0065474A">
        <w:tc>
          <w:tcPr>
            <w:tcW w:w="709" w:type="dxa"/>
            <w:shd w:val="clear" w:color="auto" w:fill="auto"/>
          </w:tcPr>
          <w:p w14:paraId="7D268C0E" w14:textId="77777777" w:rsidR="00ED7BA6" w:rsidRPr="00EA78ED" w:rsidRDefault="00ED7BA6"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2.1</w:t>
            </w:r>
            <w:r w:rsidR="00D24F5D" w:rsidRPr="00EA78ED">
              <w:rPr>
                <w:sz w:val="23"/>
                <w:szCs w:val="23"/>
                <w:lang w:eastAsia="lt-LT"/>
              </w:rPr>
              <w:t>.</w:t>
            </w:r>
          </w:p>
        </w:tc>
        <w:tc>
          <w:tcPr>
            <w:tcW w:w="4536" w:type="dxa"/>
            <w:shd w:val="clear" w:color="auto" w:fill="auto"/>
          </w:tcPr>
          <w:p w14:paraId="4AD8004D" w14:textId="0226937A" w:rsidR="00ED7BA6" w:rsidRPr="00EA78ED" w:rsidRDefault="00CE7FB7" w:rsidP="008B3E5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EA78ED">
              <w:rPr>
                <w:sz w:val="23"/>
                <w:szCs w:val="23"/>
                <w:lang w:eastAsia="lt-LT"/>
              </w:rPr>
              <w:t xml:space="preserve">akredituotos </w:t>
            </w:r>
            <w:r w:rsidR="008B3E5B" w:rsidRPr="00EA78ED">
              <w:rPr>
                <w:sz w:val="23"/>
                <w:szCs w:val="23"/>
                <w:lang w:eastAsia="lt-LT"/>
              </w:rPr>
              <w:t xml:space="preserve">socialinės reabilitacijos </w:t>
            </w:r>
            <w:r w:rsidR="00310B09" w:rsidRPr="00EA78ED">
              <w:rPr>
                <w:sz w:val="23"/>
                <w:szCs w:val="23"/>
                <w:lang w:eastAsia="lt-LT"/>
              </w:rPr>
              <w:t>asmenims su negalia</w:t>
            </w:r>
            <w:r w:rsidR="00CB549A" w:rsidRPr="00EA78ED">
              <w:rPr>
                <w:sz w:val="23"/>
                <w:szCs w:val="23"/>
                <w:lang w:eastAsia="lt-LT"/>
              </w:rPr>
              <w:t xml:space="preserve"> paslaugos</w:t>
            </w:r>
            <w:r w:rsidR="008B3E5B" w:rsidRPr="00EA78ED">
              <w:rPr>
                <w:sz w:val="23"/>
                <w:szCs w:val="23"/>
                <w:lang w:eastAsia="lt-LT"/>
              </w:rPr>
              <w:t xml:space="preserve"> bendruomenėje </w:t>
            </w:r>
          </w:p>
        </w:tc>
        <w:tc>
          <w:tcPr>
            <w:tcW w:w="1701" w:type="dxa"/>
            <w:shd w:val="clear" w:color="auto" w:fill="auto"/>
          </w:tcPr>
          <w:p w14:paraId="5B9076B1" w14:textId="0410E7F3" w:rsidR="00BC6FB9" w:rsidRPr="00EA78ED" w:rsidRDefault="00BC6FB9"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3</w:t>
            </w:r>
            <w:r w:rsidR="004A6616" w:rsidRPr="00EA78ED">
              <w:rPr>
                <w:sz w:val="23"/>
                <w:szCs w:val="23"/>
                <w:lang w:eastAsia="lt-LT"/>
              </w:rPr>
              <w:t>2 058</w:t>
            </w:r>
          </w:p>
        </w:tc>
        <w:tc>
          <w:tcPr>
            <w:tcW w:w="1732" w:type="dxa"/>
            <w:shd w:val="clear" w:color="auto" w:fill="auto"/>
          </w:tcPr>
          <w:p w14:paraId="397678AA" w14:textId="502C31AC" w:rsidR="00BC6FB9" w:rsidRPr="00EA78ED" w:rsidRDefault="004A6616" w:rsidP="002E45F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45 507</w:t>
            </w:r>
          </w:p>
          <w:p w14:paraId="502653A5" w14:textId="5D379358" w:rsidR="00A65DCC" w:rsidRPr="00EA78ED" w:rsidRDefault="00A65DCC"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p>
        </w:tc>
        <w:tc>
          <w:tcPr>
            <w:tcW w:w="1103" w:type="dxa"/>
            <w:shd w:val="clear" w:color="auto" w:fill="auto"/>
          </w:tcPr>
          <w:p w14:paraId="6963B7A2" w14:textId="613F5BCC" w:rsidR="00ED7BA6" w:rsidRPr="00EA78ED" w:rsidRDefault="0011280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1</w:t>
            </w:r>
            <w:r w:rsidR="00053954" w:rsidRPr="00EA78ED">
              <w:rPr>
                <w:sz w:val="23"/>
                <w:szCs w:val="23"/>
                <w:lang w:eastAsia="lt-LT"/>
              </w:rPr>
              <w:t>4</w:t>
            </w:r>
            <w:r w:rsidR="00C14B68" w:rsidRPr="00EA78ED">
              <w:rPr>
                <w:sz w:val="23"/>
                <w:szCs w:val="23"/>
                <w:lang w:eastAsia="lt-LT"/>
              </w:rPr>
              <w:t>2,0</w:t>
            </w:r>
          </w:p>
        </w:tc>
      </w:tr>
      <w:tr w:rsidR="002A0B54" w:rsidRPr="002A0B54" w14:paraId="26913042" w14:textId="77777777" w:rsidTr="0065474A">
        <w:tc>
          <w:tcPr>
            <w:tcW w:w="709" w:type="dxa"/>
            <w:shd w:val="clear" w:color="auto" w:fill="auto"/>
          </w:tcPr>
          <w:p w14:paraId="3F432498" w14:textId="70F4FD6B" w:rsidR="00CE7FB7" w:rsidRPr="00EA78ED" w:rsidRDefault="00CE7FB7"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2.2.</w:t>
            </w:r>
          </w:p>
        </w:tc>
        <w:tc>
          <w:tcPr>
            <w:tcW w:w="4536" w:type="dxa"/>
            <w:shd w:val="clear" w:color="auto" w:fill="auto"/>
          </w:tcPr>
          <w:p w14:paraId="0DDFA40D" w14:textId="4A7A6DB3" w:rsidR="00CE7FB7" w:rsidRPr="00EA78ED" w:rsidRDefault="00CE7FB7" w:rsidP="008B3E5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EA78ED">
              <w:rPr>
                <w:sz w:val="23"/>
                <w:szCs w:val="23"/>
                <w:lang w:eastAsia="lt-LT"/>
              </w:rPr>
              <w:t>akredituotos socialinės priežiūros paslaugos (pagalba į namus, apgyvendinimas apsaugotame būste)</w:t>
            </w:r>
          </w:p>
        </w:tc>
        <w:tc>
          <w:tcPr>
            <w:tcW w:w="1701" w:type="dxa"/>
            <w:shd w:val="clear" w:color="auto" w:fill="auto"/>
          </w:tcPr>
          <w:p w14:paraId="57A54F7A" w14:textId="60E4B2D6" w:rsidR="00CE7FB7" w:rsidRPr="00EA78ED" w:rsidRDefault="004A661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44 119</w:t>
            </w:r>
          </w:p>
        </w:tc>
        <w:tc>
          <w:tcPr>
            <w:tcW w:w="1732" w:type="dxa"/>
            <w:shd w:val="clear" w:color="auto" w:fill="auto"/>
          </w:tcPr>
          <w:p w14:paraId="7BE6E378" w14:textId="41EC21F7" w:rsidR="00CE7FB7" w:rsidRPr="00EA78ED" w:rsidRDefault="004A6616" w:rsidP="002E45F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80 000</w:t>
            </w:r>
          </w:p>
        </w:tc>
        <w:tc>
          <w:tcPr>
            <w:tcW w:w="1103" w:type="dxa"/>
            <w:shd w:val="clear" w:color="auto" w:fill="auto"/>
          </w:tcPr>
          <w:p w14:paraId="63B15EDD" w14:textId="1E0977D0" w:rsidR="00CE7FB7" w:rsidRPr="00EA78ED" w:rsidRDefault="0005395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EA78ED">
              <w:rPr>
                <w:sz w:val="23"/>
                <w:szCs w:val="23"/>
                <w:lang w:eastAsia="lt-LT"/>
              </w:rPr>
              <w:t>181,3</w:t>
            </w:r>
          </w:p>
        </w:tc>
      </w:tr>
      <w:tr w:rsidR="002A0B54" w:rsidRPr="002A0B54" w14:paraId="0ED743C4" w14:textId="77777777" w:rsidTr="0065474A">
        <w:tc>
          <w:tcPr>
            <w:tcW w:w="709" w:type="dxa"/>
          </w:tcPr>
          <w:p w14:paraId="03A648B3" w14:textId="77777777" w:rsidR="00ED7BA6" w:rsidRPr="00EA78ED" w:rsidRDefault="00ED7BA6"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2.</w:t>
            </w:r>
            <w:r w:rsidR="00D62564" w:rsidRPr="00EA78ED">
              <w:rPr>
                <w:sz w:val="23"/>
                <w:szCs w:val="23"/>
                <w:lang w:eastAsia="lt-LT"/>
              </w:rPr>
              <w:t>3</w:t>
            </w:r>
            <w:r w:rsidR="00D24F5D" w:rsidRPr="00EA78ED">
              <w:rPr>
                <w:sz w:val="23"/>
                <w:szCs w:val="23"/>
                <w:lang w:eastAsia="lt-LT"/>
              </w:rPr>
              <w:t>.</w:t>
            </w:r>
          </w:p>
        </w:tc>
        <w:tc>
          <w:tcPr>
            <w:tcW w:w="4536" w:type="dxa"/>
          </w:tcPr>
          <w:p w14:paraId="1D3FBC5E" w14:textId="1ADFD661" w:rsidR="00ED7BA6" w:rsidRPr="00EA78ED" w:rsidRDefault="00D41620" w:rsidP="00A0057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EA78ED">
              <w:rPr>
                <w:sz w:val="23"/>
                <w:szCs w:val="23"/>
                <w:lang w:eastAsia="lt-LT"/>
              </w:rPr>
              <w:t>akredituotos vaikų dienos socialinės priežiūros paslaugos v</w:t>
            </w:r>
            <w:r w:rsidR="009E3AE1" w:rsidRPr="00EA78ED">
              <w:rPr>
                <w:sz w:val="23"/>
                <w:szCs w:val="23"/>
                <w:lang w:eastAsia="lt-LT"/>
              </w:rPr>
              <w:t>aikų dienos centr</w:t>
            </w:r>
            <w:r w:rsidRPr="00EA78ED">
              <w:rPr>
                <w:sz w:val="23"/>
                <w:szCs w:val="23"/>
                <w:lang w:eastAsia="lt-LT"/>
              </w:rPr>
              <w:t>uose</w:t>
            </w:r>
            <w:r w:rsidR="00ED7BA6" w:rsidRPr="00EA78ED">
              <w:rPr>
                <w:sz w:val="23"/>
                <w:szCs w:val="23"/>
                <w:lang w:eastAsia="lt-LT"/>
              </w:rPr>
              <w:t xml:space="preserve"> </w:t>
            </w:r>
          </w:p>
        </w:tc>
        <w:tc>
          <w:tcPr>
            <w:tcW w:w="1701" w:type="dxa"/>
          </w:tcPr>
          <w:p w14:paraId="312A249C" w14:textId="77777777" w:rsidR="00ED7BA6" w:rsidRPr="00EA78ED" w:rsidRDefault="00ED7BA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trike/>
                <w:sz w:val="23"/>
                <w:szCs w:val="23"/>
                <w:lang w:eastAsia="lt-LT"/>
              </w:rPr>
            </w:pPr>
          </w:p>
          <w:p w14:paraId="38CB52EF" w14:textId="5215D2CF" w:rsidR="00B32247" w:rsidRPr="00EA78ED" w:rsidRDefault="004A661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112 562</w:t>
            </w:r>
          </w:p>
        </w:tc>
        <w:tc>
          <w:tcPr>
            <w:tcW w:w="1732" w:type="dxa"/>
          </w:tcPr>
          <w:p w14:paraId="6B3961A1" w14:textId="77777777" w:rsidR="00ED7BA6" w:rsidRPr="00EA78ED" w:rsidRDefault="00ED7BA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trike/>
                <w:sz w:val="23"/>
                <w:szCs w:val="23"/>
                <w:lang w:eastAsia="lt-LT"/>
              </w:rPr>
            </w:pPr>
          </w:p>
          <w:p w14:paraId="13635048" w14:textId="1316B476" w:rsidR="00B32247" w:rsidRPr="00EA78ED" w:rsidRDefault="004A661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157 200</w:t>
            </w:r>
          </w:p>
        </w:tc>
        <w:tc>
          <w:tcPr>
            <w:tcW w:w="1103" w:type="dxa"/>
          </w:tcPr>
          <w:p w14:paraId="640B981F" w14:textId="77777777" w:rsidR="00ED7BA6" w:rsidRPr="00EA78ED" w:rsidRDefault="00ED7BA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p w14:paraId="2BD7BF6B" w14:textId="59B26782" w:rsidR="0037331D" w:rsidRPr="00EA78ED" w:rsidRDefault="0011280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EA78ED">
              <w:rPr>
                <w:sz w:val="23"/>
                <w:szCs w:val="23"/>
                <w:lang w:eastAsia="lt-LT"/>
              </w:rPr>
              <w:t>1</w:t>
            </w:r>
            <w:r w:rsidR="00C14B68" w:rsidRPr="00EA78ED">
              <w:rPr>
                <w:sz w:val="23"/>
                <w:szCs w:val="23"/>
                <w:lang w:eastAsia="lt-LT"/>
              </w:rPr>
              <w:t>39,7</w:t>
            </w:r>
          </w:p>
        </w:tc>
      </w:tr>
      <w:tr w:rsidR="008C4813" w:rsidRPr="008C4813" w14:paraId="259ED453" w14:textId="77777777" w:rsidTr="0065474A">
        <w:tc>
          <w:tcPr>
            <w:tcW w:w="709" w:type="dxa"/>
          </w:tcPr>
          <w:p w14:paraId="293BA3B1" w14:textId="764D0938" w:rsidR="00BC7EF3" w:rsidRPr="00EA78ED" w:rsidRDefault="008C4813"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2.4.</w:t>
            </w:r>
          </w:p>
        </w:tc>
        <w:tc>
          <w:tcPr>
            <w:tcW w:w="4536" w:type="dxa"/>
          </w:tcPr>
          <w:p w14:paraId="70037857" w14:textId="4C343948" w:rsidR="00BC7EF3" w:rsidRPr="00EA78ED" w:rsidRDefault="008C4813" w:rsidP="00A0057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EA78ED">
              <w:rPr>
                <w:sz w:val="23"/>
                <w:szCs w:val="23"/>
                <w:lang w:eastAsia="lt-LT"/>
              </w:rPr>
              <w:t>bendrosios socialinės paslaugos ir kultūrinė veikla n</w:t>
            </w:r>
            <w:r w:rsidR="00BC7EF3" w:rsidRPr="00EA78ED">
              <w:rPr>
                <w:sz w:val="23"/>
                <w:szCs w:val="23"/>
                <w:lang w:eastAsia="lt-LT"/>
              </w:rPr>
              <w:t>e</w:t>
            </w:r>
            <w:r w:rsidR="004A6616" w:rsidRPr="00EA78ED">
              <w:rPr>
                <w:sz w:val="23"/>
                <w:szCs w:val="23"/>
                <w:lang w:eastAsia="lt-LT"/>
              </w:rPr>
              <w:t>vyriausybinių, žmonių su negalia</w:t>
            </w:r>
            <w:r w:rsidR="00BC7EF3" w:rsidRPr="00EA78ED">
              <w:rPr>
                <w:sz w:val="23"/>
                <w:szCs w:val="23"/>
                <w:lang w:eastAsia="lt-LT"/>
              </w:rPr>
              <w:t xml:space="preserve"> </w:t>
            </w:r>
            <w:r w:rsidR="004A6616" w:rsidRPr="00EA78ED">
              <w:rPr>
                <w:sz w:val="23"/>
                <w:szCs w:val="23"/>
                <w:lang w:eastAsia="lt-LT"/>
              </w:rPr>
              <w:t>organizacij</w:t>
            </w:r>
            <w:r w:rsidRPr="00EA78ED">
              <w:rPr>
                <w:sz w:val="23"/>
                <w:szCs w:val="23"/>
                <w:lang w:eastAsia="lt-LT"/>
              </w:rPr>
              <w:t>ose</w:t>
            </w:r>
          </w:p>
        </w:tc>
        <w:tc>
          <w:tcPr>
            <w:tcW w:w="1701" w:type="dxa"/>
          </w:tcPr>
          <w:p w14:paraId="502CA6E7" w14:textId="14CC30BC" w:rsidR="00BC7EF3" w:rsidRPr="00EA78ED" w:rsidRDefault="004A661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25 000</w:t>
            </w:r>
          </w:p>
        </w:tc>
        <w:tc>
          <w:tcPr>
            <w:tcW w:w="1732" w:type="dxa"/>
          </w:tcPr>
          <w:p w14:paraId="5C0BCB27" w14:textId="7D961E06" w:rsidR="00BC7EF3" w:rsidRPr="00EA78ED" w:rsidRDefault="004A661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29 000</w:t>
            </w:r>
          </w:p>
        </w:tc>
        <w:tc>
          <w:tcPr>
            <w:tcW w:w="1103" w:type="dxa"/>
          </w:tcPr>
          <w:p w14:paraId="4B7D6BD6" w14:textId="72E60104" w:rsidR="00BC7EF3" w:rsidRPr="00EA78ED" w:rsidRDefault="00C14B68"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116,0</w:t>
            </w:r>
          </w:p>
        </w:tc>
      </w:tr>
      <w:tr w:rsidR="004D628A" w:rsidRPr="008C4813" w14:paraId="34CA846C" w14:textId="77777777" w:rsidTr="0065474A">
        <w:tc>
          <w:tcPr>
            <w:tcW w:w="709" w:type="dxa"/>
          </w:tcPr>
          <w:p w14:paraId="69605B89" w14:textId="40A4ACB7" w:rsidR="004D628A" w:rsidRPr="00EA78ED" w:rsidRDefault="004D628A"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2.5.</w:t>
            </w:r>
          </w:p>
        </w:tc>
        <w:tc>
          <w:tcPr>
            <w:tcW w:w="4536" w:type="dxa"/>
          </w:tcPr>
          <w:p w14:paraId="30A476FB" w14:textId="2631CA10" w:rsidR="004D628A" w:rsidRPr="00EA78ED" w:rsidRDefault="006574C7" w:rsidP="00A0057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sz w:val="23"/>
                <w:szCs w:val="23"/>
                <w:lang w:eastAsia="lt-LT"/>
              </w:rPr>
            </w:pPr>
            <w:r w:rsidRPr="00EA78ED">
              <w:rPr>
                <w:sz w:val="23"/>
                <w:szCs w:val="23"/>
                <w:lang w:eastAsia="lt-LT"/>
              </w:rPr>
              <w:t>p</w:t>
            </w:r>
            <w:r w:rsidR="004D628A" w:rsidRPr="00EA78ED">
              <w:rPr>
                <w:sz w:val="23"/>
                <w:szCs w:val="23"/>
                <w:lang w:eastAsia="lt-LT"/>
              </w:rPr>
              <w:t>revencinėms (atvirasis darbas su jaunimu ir mobilusi</w:t>
            </w:r>
            <w:r w:rsidRPr="00EA78ED">
              <w:rPr>
                <w:sz w:val="23"/>
                <w:szCs w:val="23"/>
                <w:lang w:eastAsia="lt-LT"/>
              </w:rPr>
              <w:t>s</w:t>
            </w:r>
            <w:r w:rsidR="004D628A" w:rsidRPr="00EA78ED">
              <w:rPr>
                <w:sz w:val="23"/>
                <w:szCs w:val="23"/>
                <w:lang w:eastAsia="lt-LT"/>
              </w:rPr>
              <w:t xml:space="preserve"> darbas su jaunimu) socialinėms paslaugoms</w:t>
            </w:r>
          </w:p>
        </w:tc>
        <w:tc>
          <w:tcPr>
            <w:tcW w:w="1701" w:type="dxa"/>
          </w:tcPr>
          <w:p w14:paraId="3075375A" w14:textId="36927DAC" w:rsidR="004D628A" w:rsidRPr="00EA78ED" w:rsidRDefault="004D628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74 000</w:t>
            </w:r>
          </w:p>
        </w:tc>
        <w:tc>
          <w:tcPr>
            <w:tcW w:w="1732" w:type="dxa"/>
          </w:tcPr>
          <w:p w14:paraId="1BD94C11" w14:textId="04923B34" w:rsidR="004D628A" w:rsidRPr="00EA78ED" w:rsidRDefault="004D628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80 000</w:t>
            </w:r>
          </w:p>
        </w:tc>
        <w:tc>
          <w:tcPr>
            <w:tcW w:w="1103" w:type="dxa"/>
          </w:tcPr>
          <w:p w14:paraId="7A47EFE1" w14:textId="00FD470D" w:rsidR="004D628A" w:rsidRPr="00EA78ED" w:rsidRDefault="004D628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108,11</w:t>
            </w:r>
          </w:p>
        </w:tc>
      </w:tr>
      <w:tr w:rsidR="002A0B54" w:rsidRPr="002A0B54" w14:paraId="17FAF4A6" w14:textId="77777777" w:rsidTr="0065474A">
        <w:tc>
          <w:tcPr>
            <w:tcW w:w="709" w:type="dxa"/>
          </w:tcPr>
          <w:p w14:paraId="4C8493CD" w14:textId="1926C655" w:rsidR="00CE7FB7" w:rsidRPr="00EA78ED" w:rsidRDefault="00CE7FB7"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2.</w:t>
            </w:r>
            <w:r w:rsidR="004D628A" w:rsidRPr="00EA78ED">
              <w:rPr>
                <w:sz w:val="23"/>
                <w:szCs w:val="23"/>
                <w:lang w:eastAsia="lt-LT"/>
              </w:rPr>
              <w:t>6</w:t>
            </w:r>
            <w:r w:rsidRPr="00EA78ED">
              <w:rPr>
                <w:sz w:val="23"/>
                <w:szCs w:val="23"/>
                <w:lang w:eastAsia="lt-LT"/>
              </w:rPr>
              <w:t>.</w:t>
            </w:r>
          </w:p>
        </w:tc>
        <w:tc>
          <w:tcPr>
            <w:tcW w:w="4536" w:type="dxa"/>
          </w:tcPr>
          <w:p w14:paraId="1526F6FE" w14:textId="77777777" w:rsidR="00CE7FB7" w:rsidRPr="00EA78ED" w:rsidRDefault="00CE7FB7"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proofErr w:type="spellStart"/>
            <w:r w:rsidRPr="00EA78ED">
              <w:rPr>
                <w:sz w:val="23"/>
                <w:szCs w:val="23"/>
                <w:lang w:eastAsia="lt-LT"/>
              </w:rPr>
              <w:t>VšĮ</w:t>
            </w:r>
            <w:proofErr w:type="spellEnd"/>
            <w:r w:rsidRPr="00EA78ED">
              <w:rPr>
                <w:sz w:val="23"/>
                <w:szCs w:val="23"/>
                <w:lang w:eastAsia="lt-LT"/>
              </w:rPr>
              <w:t xml:space="preserve"> Plungės bendruomenės centro programa</w:t>
            </w:r>
          </w:p>
        </w:tc>
        <w:tc>
          <w:tcPr>
            <w:tcW w:w="1701" w:type="dxa"/>
          </w:tcPr>
          <w:p w14:paraId="12DE27BF" w14:textId="65275EA7" w:rsidR="00CE7FB7" w:rsidRPr="00EA78ED" w:rsidRDefault="004A6616"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86 500</w:t>
            </w:r>
          </w:p>
        </w:tc>
        <w:tc>
          <w:tcPr>
            <w:tcW w:w="1732" w:type="dxa"/>
          </w:tcPr>
          <w:p w14:paraId="6FA78A13" w14:textId="21BC102B" w:rsidR="00CE7FB7" w:rsidRPr="00EA78ED" w:rsidRDefault="004A6616"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sz w:val="23"/>
                <w:szCs w:val="23"/>
                <w:lang w:eastAsia="lt-LT"/>
              </w:rPr>
            </w:pPr>
            <w:r w:rsidRPr="00EA78ED">
              <w:rPr>
                <w:sz w:val="23"/>
                <w:szCs w:val="23"/>
                <w:lang w:eastAsia="lt-LT"/>
              </w:rPr>
              <w:t>360 000</w:t>
            </w:r>
          </w:p>
        </w:tc>
        <w:tc>
          <w:tcPr>
            <w:tcW w:w="1103" w:type="dxa"/>
          </w:tcPr>
          <w:p w14:paraId="0968E3E1" w14:textId="2E052888" w:rsidR="00CE7FB7" w:rsidRPr="00EA78ED" w:rsidRDefault="00C14B68" w:rsidP="000F0D2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r w:rsidRPr="00EA78ED">
              <w:rPr>
                <w:sz w:val="23"/>
                <w:szCs w:val="23"/>
                <w:lang w:eastAsia="lt-LT"/>
              </w:rPr>
              <w:t>416,2</w:t>
            </w:r>
          </w:p>
        </w:tc>
      </w:tr>
      <w:tr w:rsidR="00E643B1" w:rsidRPr="00E643B1" w14:paraId="4B6B13E9" w14:textId="77777777" w:rsidTr="0065474A">
        <w:tc>
          <w:tcPr>
            <w:tcW w:w="709" w:type="dxa"/>
          </w:tcPr>
          <w:p w14:paraId="28CFCD11" w14:textId="1A8C6369" w:rsidR="00B362D7" w:rsidRPr="00AE55CE" w:rsidRDefault="001A5792"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AE55CE">
              <w:rPr>
                <w:b/>
                <w:bCs/>
                <w:sz w:val="23"/>
                <w:szCs w:val="23"/>
                <w:lang w:eastAsia="lt-LT"/>
              </w:rPr>
              <w:t>3</w:t>
            </w:r>
            <w:r w:rsidR="00CA15EA" w:rsidRPr="00AE55CE">
              <w:rPr>
                <w:b/>
                <w:bCs/>
                <w:sz w:val="23"/>
                <w:szCs w:val="23"/>
                <w:lang w:eastAsia="lt-LT"/>
              </w:rPr>
              <w:t>.</w:t>
            </w:r>
          </w:p>
        </w:tc>
        <w:tc>
          <w:tcPr>
            <w:tcW w:w="4536" w:type="dxa"/>
          </w:tcPr>
          <w:p w14:paraId="46FAC397" w14:textId="1CF4699E" w:rsidR="00B362D7" w:rsidRPr="004E708C" w:rsidRDefault="00AE55CE" w:rsidP="0072607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2F480F">
              <w:rPr>
                <w:sz w:val="23"/>
                <w:szCs w:val="23"/>
                <w:lang w:eastAsia="lt-LT"/>
              </w:rPr>
              <w:t>Projektui</w:t>
            </w:r>
            <w:r w:rsidRPr="0072607E">
              <w:rPr>
                <w:sz w:val="23"/>
                <w:szCs w:val="23"/>
                <w:lang w:eastAsia="lt-LT"/>
              </w:rPr>
              <w:t xml:space="preserve"> </w:t>
            </w:r>
            <w:r w:rsidR="00B362D7" w:rsidRPr="0097742E">
              <w:rPr>
                <w:sz w:val="23"/>
                <w:szCs w:val="23"/>
                <w:lang w:eastAsia="lt-LT"/>
              </w:rPr>
              <w:t xml:space="preserve">„Paslaugų centro vaikams įkūrimas Plungės mieste“ </w:t>
            </w:r>
          </w:p>
        </w:tc>
        <w:tc>
          <w:tcPr>
            <w:tcW w:w="1701" w:type="dxa"/>
          </w:tcPr>
          <w:p w14:paraId="1D2E5D76" w14:textId="13C9B2C7" w:rsidR="000740C8" w:rsidRPr="00EA78ED" w:rsidRDefault="00E643B1" w:rsidP="00E643B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251 645</w:t>
            </w:r>
          </w:p>
        </w:tc>
        <w:tc>
          <w:tcPr>
            <w:tcW w:w="1732" w:type="dxa"/>
          </w:tcPr>
          <w:p w14:paraId="16C43709" w14:textId="077A5D62" w:rsidR="00B362D7" w:rsidRPr="00EA78ED" w:rsidRDefault="00E643B1"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1 338 100</w:t>
            </w:r>
          </w:p>
        </w:tc>
        <w:tc>
          <w:tcPr>
            <w:tcW w:w="1103" w:type="dxa"/>
          </w:tcPr>
          <w:p w14:paraId="00800C78" w14:textId="21FDBB5C" w:rsidR="00B362D7" w:rsidRPr="00EA78ED" w:rsidRDefault="00BF03AD" w:rsidP="00AF706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531,7</w:t>
            </w:r>
          </w:p>
        </w:tc>
      </w:tr>
      <w:tr w:rsidR="001A5792" w:rsidRPr="002A0B54" w14:paraId="53451FFC" w14:textId="77777777" w:rsidTr="0065474A">
        <w:tc>
          <w:tcPr>
            <w:tcW w:w="709" w:type="dxa"/>
          </w:tcPr>
          <w:p w14:paraId="55C751DF" w14:textId="087465BB" w:rsidR="001A5792" w:rsidRPr="00EA78ED" w:rsidRDefault="001A5792"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4.</w:t>
            </w:r>
          </w:p>
        </w:tc>
        <w:tc>
          <w:tcPr>
            <w:tcW w:w="4536" w:type="dxa"/>
          </w:tcPr>
          <w:p w14:paraId="5A9CBF1D" w14:textId="63E27619" w:rsidR="001A5792" w:rsidRPr="00EA78ED" w:rsidRDefault="001A5792"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EA78ED">
              <w:rPr>
                <w:sz w:val="23"/>
                <w:szCs w:val="23"/>
                <w:lang w:eastAsia="lt-LT"/>
              </w:rPr>
              <w:t xml:space="preserve">„Perėjimas nuo institucinės globos prie bendruomeninių paslaugų Sostinės regione, Vidurio ir Vakarų Lietuvos regione“ </w:t>
            </w:r>
            <w:r w:rsidR="0051717C" w:rsidRPr="00EA78ED">
              <w:rPr>
                <w:sz w:val="23"/>
                <w:szCs w:val="23"/>
                <w:lang w:eastAsia="lt-LT"/>
              </w:rPr>
              <w:t xml:space="preserve">projektui </w:t>
            </w:r>
            <w:r w:rsidR="00AD5DF3">
              <w:rPr>
                <w:sz w:val="23"/>
                <w:szCs w:val="23"/>
                <w:lang w:eastAsia="lt-LT"/>
              </w:rPr>
              <w:t>–</w:t>
            </w:r>
            <w:r w:rsidR="00F65636" w:rsidRPr="00EA78ED">
              <w:rPr>
                <w:sz w:val="23"/>
                <w:szCs w:val="23"/>
                <w:lang w:eastAsia="lt-LT"/>
              </w:rPr>
              <w:t xml:space="preserve"> </w:t>
            </w:r>
            <w:r w:rsidR="000C2489" w:rsidRPr="00EA78ED">
              <w:rPr>
                <w:sz w:val="23"/>
                <w:szCs w:val="23"/>
                <w:lang w:eastAsia="lt-LT"/>
              </w:rPr>
              <w:t>socialinių dirbtuvių paslauga</w:t>
            </w:r>
            <w:r w:rsidR="00ED5076" w:rsidRPr="00EA78ED">
              <w:rPr>
                <w:sz w:val="23"/>
                <w:szCs w:val="23"/>
                <w:lang w:eastAsia="lt-LT"/>
              </w:rPr>
              <w:t>i</w:t>
            </w:r>
          </w:p>
        </w:tc>
        <w:tc>
          <w:tcPr>
            <w:tcW w:w="1701" w:type="dxa"/>
          </w:tcPr>
          <w:p w14:paraId="39505484" w14:textId="77777777" w:rsidR="000C2489" w:rsidRPr="00EA78ED" w:rsidRDefault="000C2489"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p>
          <w:p w14:paraId="4A5C92FA" w14:textId="3C8E4741" w:rsidR="001A5792" w:rsidRPr="00EA78ED" w:rsidRDefault="000C2489"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x</w:t>
            </w:r>
          </w:p>
        </w:tc>
        <w:tc>
          <w:tcPr>
            <w:tcW w:w="1732" w:type="dxa"/>
          </w:tcPr>
          <w:p w14:paraId="48048E4A" w14:textId="77777777" w:rsidR="000C2489" w:rsidRPr="00EA78ED" w:rsidRDefault="000C2489"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p>
          <w:p w14:paraId="5C7F59AF" w14:textId="5A34E0C4" w:rsidR="001A5792" w:rsidRPr="00EA78ED" w:rsidRDefault="000C2489"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30 960</w:t>
            </w:r>
          </w:p>
        </w:tc>
        <w:tc>
          <w:tcPr>
            <w:tcW w:w="1103" w:type="dxa"/>
          </w:tcPr>
          <w:p w14:paraId="3DDE28B7" w14:textId="77777777" w:rsidR="001A5792" w:rsidRPr="00EA78ED" w:rsidRDefault="001A5792" w:rsidP="00AF706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color w:val="FF0000"/>
                <w:sz w:val="23"/>
                <w:szCs w:val="23"/>
                <w:lang w:eastAsia="lt-LT"/>
              </w:rPr>
            </w:pPr>
          </w:p>
          <w:p w14:paraId="1CA078C0" w14:textId="0ECCD31E" w:rsidR="000C2489" w:rsidRPr="00EA78ED" w:rsidRDefault="000C2489" w:rsidP="00AF706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color w:val="FF0000"/>
                <w:sz w:val="23"/>
                <w:szCs w:val="23"/>
                <w:lang w:eastAsia="lt-LT"/>
              </w:rPr>
            </w:pPr>
            <w:r w:rsidRPr="00EA78ED">
              <w:rPr>
                <w:b/>
                <w:bCs/>
                <w:sz w:val="23"/>
                <w:szCs w:val="23"/>
                <w:lang w:eastAsia="lt-LT"/>
              </w:rPr>
              <w:t>x</w:t>
            </w:r>
          </w:p>
        </w:tc>
      </w:tr>
      <w:tr w:rsidR="002A0B54" w:rsidRPr="002A0B54" w14:paraId="4C56C66D" w14:textId="77777777" w:rsidTr="0065474A">
        <w:tc>
          <w:tcPr>
            <w:tcW w:w="709" w:type="dxa"/>
          </w:tcPr>
          <w:p w14:paraId="65E7B3F3" w14:textId="77777777" w:rsidR="00D04F46" w:rsidRPr="00EA78ED" w:rsidRDefault="00CA15EA"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5</w:t>
            </w:r>
            <w:r w:rsidR="00D04F46" w:rsidRPr="00EA78ED">
              <w:rPr>
                <w:b/>
                <w:bCs/>
                <w:sz w:val="23"/>
                <w:szCs w:val="23"/>
                <w:lang w:eastAsia="lt-LT"/>
              </w:rPr>
              <w:t>.</w:t>
            </w:r>
          </w:p>
        </w:tc>
        <w:tc>
          <w:tcPr>
            <w:tcW w:w="4536" w:type="dxa"/>
          </w:tcPr>
          <w:p w14:paraId="04EF6293" w14:textId="5E7809D8" w:rsidR="00D04F46" w:rsidRPr="00EA78ED" w:rsidRDefault="005B2202"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EA78ED">
              <w:rPr>
                <w:sz w:val="23"/>
                <w:szCs w:val="23"/>
                <w:lang w:eastAsia="lt-LT"/>
              </w:rPr>
              <w:t>„</w:t>
            </w:r>
            <w:r w:rsidR="00D04F46" w:rsidRPr="00EA78ED">
              <w:rPr>
                <w:sz w:val="23"/>
                <w:szCs w:val="23"/>
                <w:lang w:eastAsia="lt-LT"/>
              </w:rPr>
              <w:t>Bendruomeninių apgyvendinimo bei užimtumo paslaugų asmenims su proto ir</w:t>
            </w:r>
            <w:r w:rsidR="000B7610" w:rsidRPr="00EA78ED">
              <w:rPr>
                <w:sz w:val="23"/>
                <w:szCs w:val="23"/>
                <w:lang w:eastAsia="lt-LT"/>
              </w:rPr>
              <w:t xml:space="preserve"> psichikos negalia</w:t>
            </w:r>
            <w:r w:rsidR="00D04F46" w:rsidRPr="00EA78ED">
              <w:rPr>
                <w:sz w:val="23"/>
                <w:szCs w:val="23"/>
                <w:lang w:eastAsia="lt-LT"/>
              </w:rPr>
              <w:t xml:space="preserve"> plėtra Plungės rajone</w:t>
            </w:r>
            <w:r w:rsidRPr="00EA78ED">
              <w:rPr>
                <w:sz w:val="23"/>
                <w:szCs w:val="23"/>
                <w:lang w:eastAsia="lt-LT"/>
              </w:rPr>
              <w:t>“</w:t>
            </w:r>
            <w:r w:rsidR="005C4E87" w:rsidRPr="00EA78ED">
              <w:rPr>
                <w:sz w:val="23"/>
                <w:szCs w:val="23"/>
                <w:lang w:eastAsia="lt-LT"/>
              </w:rPr>
              <w:t xml:space="preserve"> </w:t>
            </w:r>
            <w:r w:rsidR="00D04F46" w:rsidRPr="00EA78ED">
              <w:rPr>
                <w:sz w:val="23"/>
                <w:szCs w:val="23"/>
                <w:lang w:eastAsia="lt-LT"/>
              </w:rPr>
              <w:t>projekt</w:t>
            </w:r>
            <w:r w:rsidR="005D1B27" w:rsidRPr="00EA78ED">
              <w:rPr>
                <w:sz w:val="23"/>
                <w:szCs w:val="23"/>
                <w:lang w:eastAsia="lt-LT"/>
              </w:rPr>
              <w:t>ui</w:t>
            </w:r>
            <w:r w:rsidR="00AB2D04" w:rsidRPr="00EA78ED">
              <w:rPr>
                <w:sz w:val="23"/>
                <w:szCs w:val="23"/>
                <w:lang w:eastAsia="lt-LT"/>
              </w:rPr>
              <w:t xml:space="preserve"> – 2 G</w:t>
            </w:r>
            <w:r w:rsidR="00401084" w:rsidRPr="00EA78ED">
              <w:rPr>
                <w:sz w:val="23"/>
                <w:szCs w:val="23"/>
                <w:lang w:eastAsia="lt-LT"/>
              </w:rPr>
              <w:t>GN</w:t>
            </w:r>
            <w:r w:rsidR="00AB2D04" w:rsidRPr="00EA78ED">
              <w:rPr>
                <w:sz w:val="23"/>
                <w:szCs w:val="23"/>
                <w:lang w:eastAsia="lt-LT"/>
              </w:rPr>
              <w:t xml:space="preserve"> statybai</w:t>
            </w:r>
            <w:r w:rsidR="00AB2D04" w:rsidRPr="00EA78ED">
              <w:rPr>
                <w:b/>
                <w:bCs/>
                <w:sz w:val="23"/>
                <w:szCs w:val="23"/>
                <w:lang w:eastAsia="lt-LT"/>
              </w:rPr>
              <w:t xml:space="preserve"> </w:t>
            </w:r>
          </w:p>
        </w:tc>
        <w:tc>
          <w:tcPr>
            <w:tcW w:w="1701" w:type="dxa"/>
          </w:tcPr>
          <w:p w14:paraId="6EA54717" w14:textId="594AD126" w:rsidR="00D04F46" w:rsidRPr="00EA78ED" w:rsidRDefault="00AB2D04"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3</w:t>
            </w:r>
            <w:r w:rsidR="00801017" w:rsidRPr="00EA78ED">
              <w:rPr>
                <w:b/>
                <w:bCs/>
                <w:sz w:val="23"/>
                <w:szCs w:val="23"/>
                <w:lang w:eastAsia="lt-LT"/>
              </w:rPr>
              <w:t>3 201</w:t>
            </w:r>
          </w:p>
        </w:tc>
        <w:tc>
          <w:tcPr>
            <w:tcW w:w="1732" w:type="dxa"/>
          </w:tcPr>
          <w:p w14:paraId="55A52535" w14:textId="240F6DF0" w:rsidR="00D04F46" w:rsidRPr="00EA78ED" w:rsidRDefault="00801017"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6 936</w:t>
            </w:r>
          </w:p>
        </w:tc>
        <w:tc>
          <w:tcPr>
            <w:tcW w:w="1103" w:type="dxa"/>
          </w:tcPr>
          <w:p w14:paraId="3B9132CD" w14:textId="6C1B3FB8" w:rsidR="00D04F46" w:rsidRPr="00EA78ED" w:rsidRDefault="00DF257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color w:val="FF0000"/>
                <w:sz w:val="23"/>
                <w:szCs w:val="23"/>
                <w:lang w:eastAsia="lt-LT"/>
              </w:rPr>
            </w:pPr>
            <w:r w:rsidRPr="00EA78ED">
              <w:rPr>
                <w:b/>
                <w:bCs/>
                <w:sz w:val="23"/>
                <w:szCs w:val="23"/>
                <w:lang w:eastAsia="lt-LT"/>
              </w:rPr>
              <w:t>20,9</w:t>
            </w:r>
          </w:p>
        </w:tc>
      </w:tr>
      <w:tr w:rsidR="001A5792" w:rsidRPr="002A0B54" w14:paraId="2F50C1B0" w14:textId="77777777" w:rsidTr="0065474A">
        <w:tc>
          <w:tcPr>
            <w:tcW w:w="709" w:type="dxa"/>
          </w:tcPr>
          <w:p w14:paraId="4D3FB3CD" w14:textId="697090EB" w:rsidR="001A5792" w:rsidRPr="00EA78ED" w:rsidRDefault="001A5792" w:rsidP="00BF2E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6.</w:t>
            </w:r>
          </w:p>
        </w:tc>
        <w:tc>
          <w:tcPr>
            <w:tcW w:w="4536" w:type="dxa"/>
          </w:tcPr>
          <w:p w14:paraId="1FE19EEF" w14:textId="7BD76346" w:rsidR="001A5792" w:rsidRPr="00EA78ED" w:rsidRDefault="001A5792"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EA78ED">
              <w:rPr>
                <w:sz w:val="23"/>
                <w:szCs w:val="23"/>
                <w:lang w:eastAsia="lt-LT"/>
              </w:rPr>
              <w:t>„Bendruomeninių vaikų globos namų tinklo plėtra Plungės rajono savivaldybėje“ projektui</w:t>
            </w:r>
            <w:r w:rsidR="0051717C" w:rsidRPr="00EA78ED">
              <w:rPr>
                <w:sz w:val="23"/>
                <w:szCs w:val="23"/>
                <w:lang w:eastAsia="lt-LT"/>
              </w:rPr>
              <w:t xml:space="preserve"> </w:t>
            </w:r>
          </w:p>
        </w:tc>
        <w:tc>
          <w:tcPr>
            <w:tcW w:w="1701" w:type="dxa"/>
          </w:tcPr>
          <w:p w14:paraId="2D9AFA09" w14:textId="52A0E66E" w:rsidR="001A5792" w:rsidRPr="00EA78ED" w:rsidRDefault="001A5792"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52 731</w:t>
            </w:r>
          </w:p>
        </w:tc>
        <w:tc>
          <w:tcPr>
            <w:tcW w:w="1732" w:type="dxa"/>
          </w:tcPr>
          <w:p w14:paraId="2D77027D" w14:textId="01B4DC63" w:rsidR="001A5792" w:rsidRPr="00EA78ED" w:rsidRDefault="001A5792"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x</w:t>
            </w:r>
          </w:p>
        </w:tc>
        <w:tc>
          <w:tcPr>
            <w:tcW w:w="1103" w:type="dxa"/>
          </w:tcPr>
          <w:p w14:paraId="49A7395F" w14:textId="12776DF3" w:rsidR="001A5792" w:rsidRPr="00EA78ED" w:rsidRDefault="001A5792"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x</w:t>
            </w:r>
          </w:p>
        </w:tc>
      </w:tr>
      <w:tr w:rsidR="002A0B54" w:rsidRPr="002A0B54" w14:paraId="2F55FE54" w14:textId="77777777" w:rsidTr="0065474A">
        <w:trPr>
          <w:trHeight w:val="416"/>
        </w:trPr>
        <w:tc>
          <w:tcPr>
            <w:tcW w:w="709" w:type="dxa"/>
          </w:tcPr>
          <w:p w14:paraId="25E7EA24" w14:textId="77777777" w:rsidR="00ED7BA6" w:rsidRPr="00EA78ED" w:rsidRDefault="00CA15EA" w:rsidP="00BF2E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7</w:t>
            </w:r>
            <w:r w:rsidR="00ED7BA6" w:rsidRPr="00EA78ED">
              <w:rPr>
                <w:b/>
                <w:bCs/>
                <w:sz w:val="23"/>
                <w:szCs w:val="23"/>
                <w:lang w:eastAsia="lt-LT"/>
              </w:rPr>
              <w:t>.</w:t>
            </w:r>
          </w:p>
        </w:tc>
        <w:tc>
          <w:tcPr>
            <w:tcW w:w="4536" w:type="dxa"/>
          </w:tcPr>
          <w:p w14:paraId="4D0E3D2C" w14:textId="10B69643" w:rsidR="00ED7BA6" w:rsidRPr="00EA78ED" w:rsidRDefault="00ED7BA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sz w:val="23"/>
                <w:szCs w:val="23"/>
                <w:lang w:eastAsia="lt-LT"/>
              </w:rPr>
            </w:pPr>
            <w:r w:rsidRPr="00EA78ED">
              <w:rPr>
                <w:sz w:val="23"/>
                <w:szCs w:val="23"/>
                <w:lang w:eastAsia="lt-LT"/>
              </w:rPr>
              <w:t xml:space="preserve">Kitos socialinės paslaugos </w:t>
            </w:r>
            <w:r w:rsidR="00AD096F" w:rsidRPr="00EA78ED">
              <w:rPr>
                <w:sz w:val="23"/>
                <w:szCs w:val="23"/>
                <w:lang w:eastAsia="lt-LT"/>
              </w:rPr>
              <w:t>(</w:t>
            </w:r>
            <w:r w:rsidRPr="00EA78ED">
              <w:rPr>
                <w:sz w:val="23"/>
                <w:szCs w:val="23"/>
                <w:lang w:eastAsia="lt-LT"/>
              </w:rPr>
              <w:t xml:space="preserve">būsto pritaikymas, pagalbos pinigai ir </w:t>
            </w:r>
            <w:proofErr w:type="spellStart"/>
            <w:r w:rsidRPr="00EA78ED">
              <w:rPr>
                <w:sz w:val="23"/>
                <w:szCs w:val="23"/>
                <w:lang w:eastAsia="lt-LT"/>
              </w:rPr>
              <w:t>kt</w:t>
            </w:r>
            <w:proofErr w:type="spellEnd"/>
            <w:r w:rsidRPr="00EA78ED">
              <w:rPr>
                <w:sz w:val="23"/>
                <w:szCs w:val="23"/>
                <w:lang w:eastAsia="lt-LT"/>
              </w:rPr>
              <w:t>.)</w:t>
            </w:r>
            <w:r w:rsidR="00DF7565" w:rsidRPr="00EA78ED">
              <w:rPr>
                <w:sz w:val="23"/>
                <w:szCs w:val="23"/>
                <w:lang w:eastAsia="lt-LT"/>
              </w:rPr>
              <w:t xml:space="preserve"> </w:t>
            </w:r>
          </w:p>
        </w:tc>
        <w:tc>
          <w:tcPr>
            <w:tcW w:w="1701" w:type="dxa"/>
          </w:tcPr>
          <w:p w14:paraId="364D8F83" w14:textId="77777777" w:rsidR="0034486B" w:rsidRPr="00EA78ED" w:rsidRDefault="0034486B" w:rsidP="008B3E5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strike/>
                <w:sz w:val="23"/>
                <w:szCs w:val="23"/>
                <w:lang w:eastAsia="lt-LT"/>
              </w:rPr>
            </w:pPr>
          </w:p>
          <w:p w14:paraId="59549F0E" w14:textId="0E05FB55" w:rsidR="008B3E5B" w:rsidRPr="00EA78ED" w:rsidRDefault="00F52195" w:rsidP="00F5219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EA78ED">
              <w:rPr>
                <w:b/>
                <w:sz w:val="23"/>
                <w:szCs w:val="23"/>
                <w:lang w:eastAsia="lt-LT"/>
              </w:rPr>
              <w:t>1</w:t>
            </w:r>
            <w:r w:rsidR="00595ECB" w:rsidRPr="00EA78ED">
              <w:rPr>
                <w:b/>
                <w:sz w:val="23"/>
                <w:szCs w:val="23"/>
                <w:lang w:eastAsia="lt-LT"/>
              </w:rPr>
              <w:t>42 481</w:t>
            </w:r>
          </w:p>
          <w:p w14:paraId="5AF56E0D" w14:textId="77777777" w:rsidR="00223F44" w:rsidRPr="00EA78ED" w:rsidRDefault="00223F44" w:rsidP="008B3E5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sz w:val="23"/>
                <w:szCs w:val="23"/>
                <w:lang w:eastAsia="lt-LT"/>
              </w:rPr>
            </w:pPr>
          </w:p>
        </w:tc>
        <w:tc>
          <w:tcPr>
            <w:tcW w:w="1732" w:type="dxa"/>
          </w:tcPr>
          <w:p w14:paraId="148BCB1B" w14:textId="77777777" w:rsidR="00CA129B" w:rsidRPr="00EA78ED" w:rsidRDefault="00CA129B"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trike/>
                <w:sz w:val="23"/>
                <w:szCs w:val="23"/>
                <w:lang w:eastAsia="lt-LT"/>
              </w:rPr>
            </w:pPr>
          </w:p>
          <w:p w14:paraId="51FB913E" w14:textId="4E5B20CF" w:rsidR="004E28EA" w:rsidRPr="00EA78ED" w:rsidRDefault="00F52195" w:rsidP="00F5219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EA78ED">
              <w:rPr>
                <w:b/>
                <w:sz w:val="23"/>
                <w:szCs w:val="23"/>
                <w:lang w:eastAsia="lt-LT"/>
              </w:rPr>
              <w:t>1</w:t>
            </w:r>
            <w:r w:rsidR="00595ECB" w:rsidRPr="00EA78ED">
              <w:rPr>
                <w:b/>
                <w:sz w:val="23"/>
                <w:szCs w:val="23"/>
                <w:lang w:eastAsia="lt-LT"/>
              </w:rPr>
              <w:t>80 097</w:t>
            </w:r>
          </w:p>
        </w:tc>
        <w:tc>
          <w:tcPr>
            <w:tcW w:w="1103" w:type="dxa"/>
          </w:tcPr>
          <w:p w14:paraId="3AFFC779" w14:textId="77777777" w:rsidR="00ED7BA6" w:rsidRPr="00EA78ED" w:rsidRDefault="00ED7BA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sz w:val="23"/>
                <w:szCs w:val="23"/>
                <w:lang w:eastAsia="lt-LT"/>
              </w:rPr>
            </w:pPr>
          </w:p>
          <w:p w14:paraId="01943F88" w14:textId="26941EB8" w:rsidR="00942953" w:rsidRPr="00EA78ED" w:rsidRDefault="00DF257A"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color w:val="FF0000"/>
                <w:sz w:val="23"/>
                <w:szCs w:val="23"/>
                <w:lang w:eastAsia="lt-LT"/>
              </w:rPr>
            </w:pPr>
            <w:r w:rsidRPr="00EA78ED">
              <w:rPr>
                <w:b/>
                <w:sz w:val="23"/>
                <w:szCs w:val="23"/>
                <w:lang w:eastAsia="lt-LT"/>
              </w:rPr>
              <w:t>126,4</w:t>
            </w:r>
          </w:p>
        </w:tc>
      </w:tr>
      <w:tr w:rsidR="002A0B54" w:rsidRPr="002A0B54" w14:paraId="2056188A" w14:textId="77777777" w:rsidTr="00772A62">
        <w:tc>
          <w:tcPr>
            <w:tcW w:w="709" w:type="dxa"/>
            <w:shd w:val="clear" w:color="auto" w:fill="F2F2F2" w:themeFill="background1" w:themeFillShade="F2"/>
          </w:tcPr>
          <w:p w14:paraId="110A9FA8" w14:textId="56DF6263" w:rsidR="00ED7BA6" w:rsidRPr="00EA78ED" w:rsidRDefault="00A73EA3" w:rsidP="00BF2E8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EA78ED">
              <w:rPr>
                <w:b/>
                <w:bCs/>
                <w:sz w:val="23"/>
                <w:szCs w:val="23"/>
                <w:lang w:eastAsia="lt-LT"/>
              </w:rPr>
              <w:t>8.</w:t>
            </w:r>
          </w:p>
        </w:tc>
        <w:tc>
          <w:tcPr>
            <w:tcW w:w="4536" w:type="dxa"/>
            <w:shd w:val="clear" w:color="auto" w:fill="F2F2F2" w:themeFill="background1" w:themeFillShade="F2"/>
          </w:tcPr>
          <w:p w14:paraId="5F9BA56B" w14:textId="77777777" w:rsidR="00ED7BA6" w:rsidRPr="00EA78ED" w:rsidRDefault="00ED7BA6" w:rsidP="007102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right"/>
              <w:textAlignment w:val="baseline"/>
              <w:rPr>
                <w:b/>
                <w:sz w:val="23"/>
                <w:szCs w:val="23"/>
                <w:lang w:eastAsia="lt-LT"/>
              </w:rPr>
            </w:pPr>
            <w:r w:rsidRPr="00EA78ED">
              <w:rPr>
                <w:b/>
                <w:sz w:val="23"/>
                <w:szCs w:val="23"/>
                <w:lang w:eastAsia="lt-LT"/>
              </w:rPr>
              <w:t>IŠ VISO</w:t>
            </w:r>
          </w:p>
        </w:tc>
        <w:tc>
          <w:tcPr>
            <w:tcW w:w="1701" w:type="dxa"/>
            <w:shd w:val="clear" w:color="auto" w:fill="F2F2F2" w:themeFill="background1" w:themeFillShade="F2"/>
            <w:vAlign w:val="center"/>
          </w:tcPr>
          <w:p w14:paraId="7125D099" w14:textId="0B8A773F" w:rsidR="00800894" w:rsidRPr="00EA78ED" w:rsidRDefault="0055003D"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EA78ED">
              <w:rPr>
                <w:b/>
                <w:sz w:val="23"/>
                <w:szCs w:val="23"/>
                <w:lang w:eastAsia="lt-LT"/>
              </w:rPr>
              <w:t>2</w:t>
            </w:r>
            <w:r w:rsidR="008E1925" w:rsidRPr="00EA78ED">
              <w:rPr>
                <w:b/>
                <w:sz w:val="23"/>
                <w:szCs w:val="23"/>
                <w:lang w:eastAsia="lt-LT"/>
              </w:rPr>
              <w:t> 962 080</w:t>
            </w:r>
          </w:p>
        </w:tc>
        <w:tc>
          <w:tcPr>
            <w:tcW w:w="1732" w:type="dxa"/>
            <w:shd w:val="clear" w:color="auto" w:fill="F2F2F2" w:themeFill="background1" w:themeFillShade="F2"/>
            <w:vAlign w:val="center"/>
          </w:tcPr>
          <w:p w14:paraId="52C0741E" w14:textId="79CF692A" w:rsidR="00ED7BA6" w:rsidRPr="007A4C0C" w:rsidRDefault="00ED7BA6" w:rsidP="0096420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sz w:val="23"/>
                <w:szCs w:val="23"/>
                <w:lang w:eastAsia="lt-LT"/>
              </w:rPr>
            </w:pPr>
            <w:r w:rsidRPr="007A4C0C">
              <w:rPr>
                <w:b/>
                <w:sz w:val="23"/>
                <w:szCs w:val="23"/>
                <w:lang w:eastAsia="lt-LT"/>
              </w:rPr>
              <w:t xml:space="preserve"> </w:t>
            </w:r>
            <w:r w:rsidR="00C66865" w:rsidRPr="007A4C0C">
              <w:rPr>
                <w:b/>
                <w:sz w:val="23"/>
                <w:szCs w:val="23"/>
                <w:lang w:eastAsia="lt-LT"/>
              </w:rPr>
              <w:t>4 7</w:t>
            </w:r>
            <w:r w:rsidR="00240123" w:rsidRPr="007A4C0C">
              <w:rPr>
                <w:b/>
                <w:sz w:val="23"/>
                <w:szCs w:val="23"/>
                <w:lang w:eastAsia="lt-LT"/>
              </w:rPr>
              <w:t>55 900</w:t>
            </w:r>
          </w:p>
        </w:tc>
        <w:tc>
          <w:tcPr>
            <w:tcW w:w="1103" w:type="dxa"/>
            <w:shd w:val="clear" w:color="auto" w:fill="F2F2F2" w:themeFill="background1" w:themeFillShade="F2"/>
          </w:tcPr>
          <w:p w14:paraId="3C338A86" w14:textId="3B8D35C5" w:rsidR="00ED7BA6" w:rsidRPr="007A4C0C" w:rsidRDefault="005766C6" w:rsidP="006C448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bCs/>
                <w:sz w:val="23"/>
                <w:szCs w:val="23"/>
                <w:lang w:eastAsia="lt-LT"/>
              </w:rPr>
            </w:pPr>
            <w:r w:rsidRPr="007A4C0C">
              <w:rPr>
                <w:b/>
                <w:bCs/>
                <w:sz w:val="23"/>
                <w:szCs w:val="23"/>
                <w:lang w:eastAsia="lt-LT"/>
              </w:rPr>
              <w:t>1</w:t>
            </w:r>
            <w:r w:rsidR="00240123" w:rsidRPr="007A4C0C">
              <w:rPr>
                <w:b/>
                <w:bCs/>
                <w:sz w:val="23"/>
                <w:szCs w:val="23"/>
                <w:lang w:eastAsia="lt-LT"/>
              </w:rPr>
              <w:t>60</w:t>
            </w:r>
            <w:r w:rsidR="00C66865" w:rsidRPr="007A4C0C">
              <w:rPr>
                <w:b/>
                <w:bCs/>
                <w:sz w:val="23"/>
                <w:szCs w:val="23"/>
                <w:lang w:eastAsia="lt-LT"/>
              </w:rPr>
              <w:t>,</w:t>
            </w:r>
            <w:r w:rsidR="00240123" w:rsidRPr="007A4C0C">
              <w:rPr>
                <w:b/>
                <w:bCs/>
                <w:sz w:val="23"/>
                <w:szCs w:val="23"/>
                <w:lang w:eastAsia="lt-LT"/>
              </w:rPr>
              <w:t>6</w:t>
            </w:r>
          </w:p>
        </w:tc>
      </w:tr>
    </w:tbl>
    <w:p w14:paraId="4742F89A" w14:textId="71C593B5" w:rsidR="00F403DF" w:rsidRPr="002A0B54" w:rsidRDefault="006D2C8D" w:rsidP="00AD76E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hanging="142"/>
        <w:jc w:val="both"/>
        <w:textAlignment w:val="baseline"/>
        <w:rPr>
          <w:i/>
          <w:color w:val="FF0000"/>
          <w:sz w:val="20"/>
          <w:szCs w:val="20"/>
          <w:lang w:eastAsia="lt-LT"/>
        </w:rPr>
      </w:pPr>
      <w:r w:rsidRPr="002A0B54">
        <w:rPr>
          <w:i/>
          <w:color w:val="FF0000"/>
          <w:lang w:eastAsia="lt-LT"/>
        </w:rPr>
        <w:tab/>
      </w:r>
      <w:bookmarkEnd w:id="49"/>
    </w:p>
    <w:p w14:paraId="03EED093" w14:textId="77777777" w:rsidR="00EA78ED" w:rsidRDefault="00EA78ED" w:rsidP="00AD5B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b/>
          <w:lang w:eastAsia="lt-LT"/>
        </w:rPr>
      </w:pPr>
    </w:p>
    <w:p w14:paraId="6F47FBE4" w14:textId="77777777" w:rsidR="00B10156" w:rsidRPr="00276063"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276063">
        <w:rPr>
          <w:b/>
          <w:lang w:eastAsia="lt-LT"/>
        </w:rPr>
        <w:t xml:space="preserve">14. Lėšos, reikalingos žmogiškųjų išteklių plėtrai. </w:t>
      </w:r>
    </w:p>
    <w:p w14:paraId="551B1BB2" w14:textId="4B653EA0" w:rsidR="009F698E" w:rsidRPr="00CA4D11" w:rsidRDefault="000249CE" w:rsidP="002F480F">
      <w:pPr>
        <w:pStyle w:val="Sraopastraipa"/>
        <w:widowControl w:val="0"/>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276063">
        <w:t>Siekiant efektyvinti socialinių paslaugų organizavimą, būtina investuoti į specialistų kvalifikacijos kėlimą. Įvertinus socialinių darbuotojų poreikį ir jų kvalifikaciją, numatoma sudaryti sąlygas tolesni</w:t>
      </w:r>
      <w:r w:rsidR="00DA4852" w:rsidRPr="00276063">
        <w:t>am profesiniam tobulėjimui</w:t>
      </w:r>
      <w:r w:rsidR="00E3614F" w:rsidRPr="00276063">
        <w:t xml:space="preserve"> </w:t>
      </w:r>
      <w:r w:rsidR="00AD5DF3">
        <w:t>–</w:t>
      </w:r>
      <w:r w:rsidR="00E3614F" w:rsidRPr="00276063">
        <w:t xml:space="preserve"> skatinti kelti savo kvalifikaciją, semtis naudingų darbui žinių ir įgūdžių ir kvalifikuotai atlikti socialinį darbą.</w:t>
      </w:r>
      <w:r w:rsidR="00DA4852" w:rsidRPr="00276063">
        <w:t xml:space="preserve"> 202</w:t>
      </w:r>
      <w:r w:rsidR="007F0C6C" w:rsidRPr="00276063">
        <w:t>4</w:t>
      </w:r>
      <w:r w:rsidRPr="00276063">
        <w:t xml:space="preserve"> metais </w:t>
      </w:r>
      <w:proofErr w:type="spellStart"/>
      <w:r w:rsidRPr="00276063">
        <w:t>supervizijoms</w:t>
      </w:r>
      <w:proofErr w:type="spellEnd"/>
      <w:r w:rsidRPr="00276063">
        <w:t xml:space="preserve"> ir profesinės kompetencijos tobulinimui skiriama </w:t>
      </w:r>
      <w:r w:rsidR="00BA09E6">
        <w:t>12</w:t>
      </w:r>
      <w:r w:rsidR="00CA4D11" w:rsidRPr="00CA4D11">
        <w:t xml:space="preserve"> </w:t>
      </w:r>
      <w:r w:rsidR="00BA09E6">
        <w:t>4</w:t>
      </w:r>
      <w:r w:rsidR="00CA4D11" w:rsidRPr="00CA4D11">
        <w:t>00</w:t>
      </w:r>
      <w:r w:rsidR="00BA09E6">
        <w:t xml:space="preserve"> eurų</w:t>
      </w:r>
      <w:r w:rsidRPr="00CA4D11">
        <w:t xml:space="preserve"> lėšų</w:t>
      </w:r>
      <w:r w:rsidR="00FD112A" w:rsidRPr="00CA4D11">
        <w:t>.</w:t>
      </w:r>
    </w:p>
    <w:p w14:paraId="4C9E8011" w14:textId="77777777" w:rsidR="007F718D" w:rsidRPr="0027126D" w:rsidRDefault="007F718D" w:rsidP="00222B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outlineLvl w:val="0"/>
        <w:rPr>
          <w:rFonts w:ascii="Courier New" w:hAnsi="Courier New" w:cs="Courier New"/>
          <w:sz w:val="20"/>
          <w:szCs w:val="20"/>
          <w:lang w:eastAsia="lt-LT"/>
        </w:rPr>
      </w:pPr>
    </w:p>
    <w:p w14:paraId="5BB2ADDE" w14:textId="77777777" w:rsidR="00B10156" w:rsidRPr="0027126D"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27126D">
        <w:rPr>
          <w:b/>
          <w:lang w:eastAsia="lt-LT"/>
        </w:rPr>
        <w:t>15. Savivaldybės finansinių galimybių palyginimas su numatytų priemonių finansavimu.</w:t>
      </w:r>
    </w:p>
    <w:p w14:paraId="6120C536" w14:textId="504C58FC" w:rsidR="00C35F22" w:rsidRPr="00732FC4" w:rsidRDefault="000C44A5"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27126D">
        <w:rPr>
          <w:lang w:eastAsia="lt-LT"/>
        </w:rPr>
        <w:t>202</w:t>
      </w:r>
      <w:r w:rsidR="007F0C6C" w:rsidRPr="0027126D">
        <w:rPr>
          <w:lang w:eastAsia="lt-LT"/>
        </w:rPr>
        <w:t>4</w:t>
      </w:r>
      <w:r w:rsidRPr="0027126D">
        <w:rPr>
          <w:lang w:eastAsia="lt-LT"/>
        </w:rPr>
        <w:t xml:space="preserve"> metais </w:t>
      </w:r>
      <w:r w:rsidR="009F698E" w:rsidRPr="0027126D">
        <w:rPr>
          <w:lang w:eastAsia="lt-LT"/>
        </w:rPr>
        <w:t>S</w:t>
      </w:r>
      <w:r w:rsidRPr="0027126D">
        <w:rPr>
          <w:lang w:eastAsia="lt-LT"/>
        </w:rPr>
        <w:t>avivaldybė iš savo biudžeto lėšų socialinėms paslaugoms</w:t>
      </w:r>
      <w:r w:rsidR="006C4F2A" w:rsidRPr="0027126D">
        <w:rPr>
          <w:lang w:eastAsia="lt-LT"/>
        </w:rPr>
        <w:t xml:space="preserve"> organizuoti ir</w:t>
      </w:r>
      <w:r w:rsidR="002D5E49" w:rsidRPr="0027126D">
        <w:rPr>
          <w:lang w:eastAsia="lt-LT"/>
        </w:rPr>
        <w:t xml:space="preserve"> teikti</w:t>
      </w:r>
      <w:r w:rsidRPr="0027126D">
        <w:rPr>
          <w:lang w:eastAsia="lt-LT"/>
        </w:rPr>
        <w:t xml:space="preserve"> </w:t>
      </w:r>
      <w:r w:rsidR="002D5E49" w:rsidRPr="002E33DD">
        <w:rPr>
          <w:lang w:eastAsia="lt-LT"/>
        </w:rPr>
        <w:t>planuoja</w:t>
      </w:r>
      <w:r w:rsidR="00304EBD" w:rsidRPr="002E33DD">
        <w:rPr>
          <w:lang w:eastAsia="lt-LT"/>
        </w:rPr>
        <w:t xml:space="preserve"> skirti</w:t>
      </w:r>
      <w:r w:rsidR="00F6480B" w:rsidRPr="002E33DD">
        <w:rPr>
          <w:b/>
          <w:lang w:eastAsia="lt-LT"/>
        </w:rPr>
        <w:t xml:space="preserve"> </w:t>
      </w:r>
      <w:r w:rsidR="00D7677F" w:rsidRPr="006355D1">
        <w:rPr>
          <w:bCs/>
          <w:lang w:eastAsia="lt-LT"/>
        </w:rPr>
        <w:t>4 755 9</w:t>
      </w:r>
      <w:r w:rsidR="00B45EE6" w:rsidRPr="006355D1">
        <w:rPr>
          <w:bCs/>
          <w:lang w:eastAsia="lt-LT"/>
        </w:rPr>
        <w:t>00</w:t>
      </w:r>
      <w:r w:rsidR="00C35F22" w:rsidRPr="006355D1">
        <w:rPr>
          <w:bCs/>
          <w:lang w:eastAsia="lt-LT"/>
        </w:rPr>
        <w:t xml:space="preserve"> </w:t>
      </w:r>
      <w:r w:rsidR="00C35F22" w:rsidRPr="002E33DD">
        <w:rPr>
          <w:bCs/>
          <w:lang w:eastAsia="lt-LT"/>
        </w:rPr>
        <w:t>eur</w:t>
      </w:r>
      <w:r w:rsidR="00732FC4" w:rsidRPr="002E33DD">
        <w:rPr>
          <w:bCs/>
          <w:lang w:eastAsia="lt-LT"/>
        </w:rPr>
        <w:t>ų</w:t>
      </w:r>
      <w:r w:rsidR="00C35F22" w:rsidRPr="002E33DD">
        <w:rPr>
          <w:bCs/>
          <w:lang w:eastAsia="lt-LT"/>
        </w:rPr>
        <w:t xml:space="preserve"> arba </w:t>
      </w:r>
      <w:r w:rsidR="00732FC4" w:rsidRPr="002E33DD">
        <w:rPr>
          <w:bCs/>
          <w:lang w:eastAsia="lt-LT"/>
        </w:rPr>
        <w:t>6,7</w:t>
      </w:r>
      <w:r w:rsidR="00C35F22" w:rsidRPr="002E33DD">
        <w:rPr>
          <w:bCs/>
          <w:lang w:eastAsia="lt-LT"/>
        </w:rPr>
        <w:t xml:space="preserve"> </w:t>
      </w:r>
      <w:proofErr w:type="spellStart"/>
      <w:r w:rsidR="00C35F22" w:rsidRPr="002E33DD">
        <w:rPr>
          <w:bCs/>
          <w:lang w:eastAsia="lt-LT"/>
        </w:rPr>
        <w:t>proc</w:t>
      </w:r>
      <w:proofErr w:type="spellEnd"/>
      <w:r w:rsidR="00C35F22" w:rsidRPr="002E33DD">
        <w:rPr>
          <w:bCs/>
          <w:lang w:eastAsia="lt-LT"/>
        </w:rPr>
        <w:t>.</w:t>
      </w:r>
      <w:r w:rsidR="00C35F22" w:rsidRPr="002E33DD">
        <w:rPr>
          <w:b/>
          <w:lang w:eastAsia="lt-LT"/>
        </w:rPr>
        <w:t xml:space="preserve"> </w:t>
      </w:r>
      <w:r w:rsidR="00C35F22" w:rsidRPr="002E33DD">
        <w:rPr>
          <w:lang w:eastAsia="lt-LT"/>
        </w:rPr>
        <w:t>visų planuojamų Savivaldybės biudžeto lėšų.</w:t>
      </w:r>
      <w:r w:rsidR="00C35F22" w:rsidRPr="00732FC4">
        <w:rPr>
          <w:lang w:eastAsia="lt-LT"/>
        </w:rPr>
        <w:t xml:space="preserve"> </w:t>
      </w:r>
    </w:p>
    <w:p w14:paraId="528A8339" w14:textId="739BF28B" w:rsidR="000C44A5" w:rsidRPr="00552AA0" w:rsidRDefault="000C44A5"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552AA0">
        <w:rPr>
          <w:lang w:eastAsia="lt-LT"/>
        </w:rPr>
        <w:t xml:space="preserve">Sėkmingai </w:t>
      </w:r>
      <w:r w:rsidR="00414884">
        <w:rPr>
          <w:lang w:eastAsia="lt-LT"/>
        </w:rPr>
        <w:t>Savivaldybės</w:t>
      </w:r>
      <w:r w:rsidRPr="00552AA0">
        <w:rPr>
          <w:lang w:eastAsia="lt-LT"/>
        </w:rPr>
        <w:t xml:space="preserve"> gyventojams teikiamos šios socialinės paslaugos:</w:t>
      </w:r>
    </w:p>
    <w:p w14:paraId="26D909EF" w14:textId="6B74CE98" w:rsidR="00F3689B" w:rsidRPr="00552AA0" w:rsidRDefault="000C44A5" w:rsidP="002F480F">
      <w:pPr>
        <w:widowControl w:val="0"/>
        <w:numPr>
          <w:ilvl w:val="0"/>
          <w:numId w:val="1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552AA0">
        <w:rPr>
          <w:lang w:eastAsia="lt-LT"/>
        </w:rPr>
        <w:t>bendrosios socialinės paslaugos (informavimas, ko</w:t>
      </w:r>
      <w:r w:rsidR="00F3689B" w:rsidRPr="00552AA0">
        <w:rPr>
          <w:lang w:eastAsia="lt-LT"/>
        </w:rPr>
        <w:t>nsultavimas, tarpininkavimas ir</w:t>
      </w:r>
      <w:r w:rsidR="00614263" w:rsidRPr="00552AA0">
        <w:rPr>
          <w:lang w:eastAsia="lt-LT"/>
        </w:rPr>
        <w:t xml:space="preserve"> </w:t>
      </w:r>
      <w:r w:rsidRPr="00552AA0">
        <w:rPr>
          <w:lang w:eastAsia="lt-LT"/>
        </w:rPr>
        <w:t>atstovavimas, maitinimo organizavimas, transporto organizavimas</w:t>
      </w:r>
      <w:r w:rsidR="00AD0E1C">
        <w:rPr>
          <w:lang w:eastAsia="lt-LT"/>
        </w:rPr>
        <w:t>);</w:t>
      </w:r>
    </w:p>
    <w:p w14:paraId="6F5EE2B3" w14:textId="7B269C72" w:rsidR="000C44A5" w:rsidRPr="00552AA0" w:rsidRDefault="000C44A5" w:rsidP="002F480F">
      <w:pPr>
        <w:widowControl w:val="0"/>
        <w:numPr>
          <w:ilvl w:val="0"/>
          <w:numId w:val="1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552AA0">
        <w:rPr>
          <w:lang w:eastAsia="lt-LT"/>
        </w:rPr>
        <w:t xml:space="preserve">socialinės priežiūros paslaugos (pagalbos namuose, </w:t>
      </w:r>
      <w:r w:rsidR="00604011" w:rsidRPr="00552AA0">
        <w:rPr>
          <w:lang w:eastAsia="lt-LT"/>
        </w:rPr>
        <w:t>socialinių įgūdžių ugdymo, palaikymo ir (ar) atkūrimo (</w:t>
      </w:r>
      <w:r w:rsidRPr="00552AA0">
        <w:rPr>
          <w:lang w:eastAsia="lt-LT"/>
        </w:rPr>
        <w:t>dienos užimtumo</w:t>
      </w:r>
      <w:r w:rsidR="00604011" w:rsidRPr="00552AA0">
        <w:rPr>
          <w:lang w:eastAsia="lt-LT"/>
        </w:rPr>
        <w:t>)</w:t>
      </w:r>
      <w:r w:rsidRPr="00552AA0">
        <w:rPr>
          <w:lang w:eastAsia="lt-LT"/>
        </w:rPr>
        <w:t xml:space="preserve"> pas</w:t>
      </w:r>
      <w:r w:rsidR="00F3689B" w:rsidRPr="00552AA0">
        <w:rPr>
          <w:lang w:eastAsia="lt-LT"/>
        </w:rPr>
        <w:t xml:space="preserve">laugos </w:t>
      </w:r>
      <w:r w:rsidR="00552AA0" w:rsidRPr="00552AA0">
        <w:rPr>
          <w:lang w:eastAsia="lt-LT"/>
        </w:rPr>
        <w:t>intelekto</w:t>
      </w:r>
      <w:r w:rsidR="00F3689B" w:rsidRPr="00552AA0">
        <w:rPr>
          <w:lang w:eastAsia="lt-LT"/>
        </w:rPr>
        <w:t xml:space="preserve"> negalią</w:t>
      </w:r>
      <w:r w:rsidR="00614263" w:rsidRPr="00552AA0">
        <w:rPr>
          <w:lang w:eastAsia="lt-LT"/>
        </w:rPr>
        <w:t xml:space="preserve"> </w:t>
      </w:r>
      <w:r w:rsidRPr="00552AA0">
        <w:rPr>
          <w:lang w:eastAsia="lt-LT"/>
        </w:rPr>
        <w:t xml:space="preserve">turintiems asmenims, </w:t>
      </w:r>
      <w:r w:rsidR="009C3BA1" w:rsidRPr="00552AA0">
        <w:rPr>
          <w:lang w:eastAsia="lt-LT"/>
        </w:rPr>
        <w:t>socialinė priežiūra šeimoms</w:t>
      </w:r>
      <w:r w:rsidR="00AD0B3D" w:rsidRPr="00552AA0">
        <w:rPr>
          <w:lang w:eastAsia="lt-LT"/>
        </w:rPr>
        <w:t xml:space="preserve"> patiriančioms </w:t>
      </w:r>
      <w:r w:rsidR="00BC631A" w:rsidRPr="00552AA0">
        <w:rPr>
          <w:lang w:eastAsia="lt-LT"/>
        </w:rPr>
        <w:t>socialinę riziką</w:t>
      </w:r>
      <w:r w:rsidR="006C659D" w:rsidRPr="00552AA0">
        <w:rPr>
          <w:lang w:eastAsia="lt-LT"/>
        </w:rPr>
        <w:t xml:space="preserve"> ir jose augantiems vaikams</w:t>
      </w:r>
      <w:r w:rsidRPr="00552AA0">
        <w:rPr>
          <w:lang w:eastAsia="lt-LT"/>
        </w:rPr>
        <w:t xml:space="preserve">, </w:t>
      </w:r>
      <w:r w:rsidR="009C3BA1" w:rsidRPr="00552AA0">
        <w:rPr>
          <w:lang w:eastAsia="lt-LT"/>
        </w:rPr>
        <w:t xml:space="preserve">laikino </w:t>
      </w:r>
      <w:proofErr w:type="spellStart"/>
      <w:r w:rsidR="009C3BA1" w:rsidRPr="00552AA0">
        <w:rPr>
          <w:lang w:eastAsia="lt-LT"/>
        </w:rPr>
        <w:t>apnakvindinimo</w:t>
      </w:r>
      <w:proofErr w:type="spellEnd"/>
      <w:r w:rsidR="009C3BA1" w:rsidRPr="00552AA0">
        <w:rPr>
          <w:lang w:eastAsia="lt-LT"/>
        </w:rPr>
        <w:t xml:space="preserve">, </w:t>
      </w:r>
      <w:r w:rsidRPr="00552AA0">
        <w:rPr>
          <w:lang w:eastAsia="lt-LT"/>
        </w:rPr>
        <w:t>apgyvendinimo nakvynės namuose</w:t>
      </w:r>
      <w:r w:rsidR="00533C4D" w:rsidRPr="00552AA0">
        <w:rPr>
          <w:lang w:eastAsia="lt-LT"/>
        </w:rPr>
        <w:t>,</w:t>
      </w:r>
      <w:r w:rsidRPr="00552AA0">
        <w:rPr>
          <w:lang w:eastAsia="lt-LT"/>
        </w:rPr>
        <w:t xml:space="preserve"> </w:t>
      </w:r>
      <w:r w:rsidR="00A60E40" w:rsidRPr="00552AA0">
        <w:rPr>
          <w:lang w:eastAsia="lt-LT"/>
        </w:rPr>
        <w:t xml:space="preserve">intensyvi </w:t>
      </w:r>
      <w:r w:rsidR="0035392B" w:rsidRPr="00552AA0">
        <w:rPr>
          <w:lang w:eastAsia="lt-LT"/>
        </w:rPr>
        <w:t>krizių įveikimo pagalb</w:t>
      </w:r>
      <w:r w:rsidR="00873194" w:rsidRPr="00552AA0">
        <w:rPr>
          <w:lang w:eastAsia="lt-LT"/>
        </w:rPr>
        <w:t>a</w:t>
      </w:r>
      <w:r w:rsidR="000F07C5" w:rsidRPr="00552AA0">
        <w:rPr>
          <w:lang w:eastAsia="lt-LT"/>
        </w:rPr>
        <w:t>, pagalba</w:t>
      </w:r>
      <w:r w:rsidR="00533C4D" w:rsidRPr="00552AA0">
        <w:rPr>
          <w:b/>
          <w:lang w:eastAsia="lt-LT"/>
        </w:rPr>
        <w:t xml:space="preserve"> </w:t>
      </w:r>
      <w:r w:rsidR="00533C4D" w:rsidRPr="00552AA0">
        <w:rPr>
          <w:bCs/>
          <w:lang w:eastAsia="lt-LT"/>
        </w:rPr>
        <w:t>globėjams (rūpintojams), budintiems globotojams, įtėviams ir šeimynų dalyviams ar besirengiantiems jais tapti</w:t>
      </w:r>
      <w:r w:rsidR="00873194" w:rsidRPr="00552AA0">
        <w:rPr>
          <w:lang w:eastAsia="lt-LT"/>
        </w:rPr>
        <w:t xml:space="preserve">) </w:t>
      </w:r>
      <w:r w:rsidRPr="00552AA0">
        <w:rPr>
          <w:lang w:eastAsia="lt-LT"/>
        </w:rPr>
        <w:t>paslaugos);</w:t>
      </w:r>
    </w:p>
    <w:p w14:paraId="262BD4CE" w14:textId="3533FD59" w:rsidR="00422FBE" w:rsidRPr="00552AA0" w:rsidRDefault="00422FBE" w:rsidP="002F480F">
      <w:pPr>
        <w:widowControl w:val="0"/>
        <w:numPr>
          <w:ilvl w:val="0"/>
          <w:numId w:val="1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552AA0">
        <w:rPr>
          <w:lang w:eastAsia="lt-LT"/>
        </w:rPr>
        <w:t xml:space="preserve">dienos socialinės globos paslaugos </w:t>
      </w:r>
      <w:r w:rsidR="00552AA0" w:rsidRPr="00552AA0">
        <w:rPr>
          <w:lang w:eastAsia="lt-LT"/>
        </w:rPr>
        <w:t>intelekto</w:t>
      </w:r>
      <w:r w:rsidRPr="00552AA0">
        <w:rPr>
          <w:lang w:eastAsia="lt-LT"/>
        </w:rPr>
        <w:t xml:space="preserve"> negalią turintiems asmenims </w:t>
      </w:r>
      <w:r w:rsidR="008E11D7">
        <w:rPr>
          <w:lang w:eastAsia="lt-LT"/>
        </w:rPr>
        <w:t>institucijoje</w:t>
      </w:r>
      <w:r w:rsidRPr="00552AA0">
        <w:rPr>
          <w:lang w:eastAsia="lt-LT"/>
        </w:rPr>
        <w:t>;</w:t>
      </w:r>
    </w:p>
    <w:p w14:paraId="74D366B6" w14:textId="062060DC" w:rsidR="00C14751" w:rsidRPr="00552AA0" w:rsidRDefault="00422FBE" w:rsidP="002F480F">
      <w:pPr>
        <w:widowControl w:val="0"/>
        <w:numPr>
          <w:ilvl w:val="0"/>
          <w:numId w:val="1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552AA0">
        <w:rPr>
          <w:lang w:eastAsia="lt-LT"/>
        </w:rPr>
        <w:t xml:space="preserve">trumpalaikės ir ilgalaikės socialinės globos paslaugos </w:t>
      </w:r>
      <w:r w:rsidR="000C44A5" w:rsidRPr="00552AA0">
        <w:rPr>
          <w:lang w:eastAsia="lt-LT"/>
        </w:rPr>
        <w:t>senyvo amžiaus</w:t>
      </w:r>
      <w:r w:rsidR="00552AA0" w:rsidRPr="00552AA0">
        <w:rPr>
          <w:lang w:eastAsia="lt-LT"/>
        </w:rPr>
        <w:t xml:space="preserve"> asmenims</w:t>
      </w:r>
      <w:r w:rsidR="000C44A5" w:rsidRPr="00552AA0">
        <w:rPr>
          <w:lang w:eastAsia="lt-LT"/>
        </w:rPr>
        <w:t xml:space="preserve"> ir asmenims </w:t>
      </w:r>
      <w:r w:rsidR="00552AA0" w:rsidRPr="00552AA0">
        <w:rPr>
          <w:lang w:eastAsia="lt-LT"/>
        </w:rPr>
        <w:t xml:space="preserve">su negalia </w:t>
      </w:r>
      <w:r w:rsidR="000C44A5" w:rsidRPr="00552AA0">
        <w:rPr>
          <w:lang w:eastAsia="lt-LT"/>
        </w:rPr>
        <w:t>socialinės globos namuose</w:t>
      </w:r>
      <w:r w:rsidR="0020090F">
        <w:rPr>
          <w:lang w:eastAsia="lt-LT"/>
        </w:rPr>
        <w:t>;</w:t>
      </w:r>
    </w:p>
    <w:p w14:paraId="248CEA00" w14:textId="23309E82" w:rsidR="00AD0E1C" w:rsidRPr="00AD0E1C" w:rsidRDefault="003429EC" w:rsidP="002F480F">
      <w:pPr>
        <w:widowControl w:val="0"/>
        <w:numPr>
          <w:ilvl w:val="0"/>
          <w:numId w:val="1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552AA0">
        <w:rPr>
          <w:lang w:eastAsia="lt-LT"/>
        </w:rPr>
        <w:t>t</w:t>
      </w:r>
      <w:r w:rsidR="00BC631A" w:rsidRPr="00552AA0">
        <w:rPr>
          <w:lang w:eastAsia="lt-LT"/>
        </w:rPr>
        <w:t>rumpalaikė</w:t>
      </w:r>
      <w:r w:rsidR="00B70AE2" w:rsidRPr="00552AA0">
        <w:rPr>
          <w:lang w:eastAsia="lt-LT"/>
        </w:rPr>
        <w:t xml:space="preserve">s ir </w:t>
      </w:r>
      <w:r w:rsidR="00BC631A" w:rsidRPr="00552AA0">
        <w:rPr>
          <w:lang w:eastAsia="lt-LT"/>
        </w:rPr>
        <w:t>ilgalaikė</w:t>
      </w:r>
      <w:r w:rsidR="00B70AE2" w:rsidRPr="00552AA0">
        <w:rPr>
          <w:lang w:eastAsia="lt-LT"/>
        </w:rPr>
        <w:t>s</w:t>
      </w:r>
      <w:r w:rsidR="00BC631A" w:rsidRPr="00552AA0">
        <w:rPr>
          <w:lang w:eastAsia="lt-LT"/>
        </w:rPr>
        <w:t xml:space="preserve"> socialinė</w:t>
      </w:r>
      <w:r w:rsidR="00B70AE2" w:rsidRPr="00552AA0">
        <w:rPr>
          <w:lang w:eastAsia="lt-LT"/>
        </w:rPr>
        <w:t>s globos paslaugos</w:t>
      </w:r>
      <w:r w:rsidR="00BC631A" w:rsidRPr="00552AA0">
        <w:rPr>
          <w:lang w:eastAsia="lt-LT"/>
        </w:rPr>
        <w:t xml:space="preserve"> tėvų globos netekusiems vaikams</w:t>
      </w:r>
      <w:r w:rsidR="00552AA0">
        <w:rPr>
          <w:lang w:eastAsia="lt-LT"/>
        </w:rPr>
        <w:t xml:space="preserve"> </w:t>
      </w:r>
      <w:r w:rsidR="0020090F">
        <w:rPr>
          <w:lang w:eastAsia="lt-LT"/>
        </w:rPr>
        <w:t>bendruomenėje</w:t>
      </w:r>
      <w:r w:rsidR="00AD5DF3">
        <w:rPr>
          <w:lang w:eastAsia="lt-LT"/>
        </w:rPr>
        <w:t>;</w:t>
      </w:r>
    </w:p>
    <w:p w14:paraId="7F6541E8" w14:textId="1B3D98C0" w:rsidR="00AD0E1C" w:rsidRPr="00552AA0" w:rsidRDefault="00AD0E1C" w:rsidP="002F480F">
      <w:pPr>
        <w:widowControl w:val="0"/>
        <w:numPr>
          <w:ilvl w:val="0"/>
          <w:numId w:val="1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552AA0">
        <w:rPr>
          <w:lang w:eastAsia="lt-LT"/>
        </w:rPr>
        <w:t>integrali pagalba asmens namuose</w:t>
      </w:r>
      <w:r w:rsidR="00AD5DF3">
        <w:rPr>
          <w:lang w:eastAsia="lt-LT"/>
        </w:rPr>
        <w:t>.</w:t>
      </w:r>
    </w:p>
    <w:p w14:paraId="029DF8EC" w14:textId="7A73F1B0" w:rsidR="00552AA0" w:rsidRPr="00552AA0" w:rsidRDefault="0060069A"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552AA0">
        <w:rPr>
          <w:lang w:eastAsia="lt-LT"/>
        </w:rPr>
        <w:t xml:space="preserve">Savivaldybėje </w:t>
      </w:r>
      <w:r w:rsidR="0020090F">
        <w:rPr>
          <w:lang w:eastAsia="lt-LT"/>
        </w:rPr>
        <w:t xml:space="preserve">yra </w:t>
      </w:r>
      <w:r w:rsidRPr="00552AA0">
        <w:rPr>
          <w:lang w:eastAsia="lt-LT"/>
        </w:rPr>
        <w:t>p</w:t>
      </w:r>
      <w:r w:rsidR="00FF2D98" w:rsidRPr="00552AA0">
        <w:rPr>
          <w:lang w:eastAsia="lt-LT"/>
        </w:rPr>
        <w:t xml:space="preserve">radėtos teikti šios </w:t>
      </w:r>
      <w:r w:rsidR="00C0753D" w:rsidRPr="00552AA0">
        <w:rPr>
          <w:lang w:eastAsia="lt-LT"/>
        </w:rPr>
        <w:t xml:space="preserve">socialinės </w:t>
      </w:r>
      <w:r w:rsidR="00FF2D98" w:rsidRPr="00552AA0">
        <w:rPr>
          <w:lang w:eastAsia="lt-LT"/>
        </w:rPr>
        <w:t>paslaugos:</w:t>
      </w:r>
    </w:p>
    <w:p w14:paraId="6D610618" w14:textId="25B47564" w:rsidR="00FF2D98" w:rsidRPr="00552AA0" w:rsidRDefault="00FF2D98" w:rsidP="002F480F">
      <w:pPr>
        <w:pStyle w:val="Sraopastraipa"/>
        <w:widowControl w:val="0"/>
        <w:numPr>
          <w:ilvl w:val="0"/>
          <w:numId w:val="2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552AA0">
        <w:rPr>
          <w:bCs/>
        </w:rPr>
        <w:t>palydėjimo paslauga jaunuoliams</w:t>
      </w:r>
      <w:r w:rsidR="00881E06" w:rsidRPr="00552AA0">
        <w:rPr>
          <w:bCs/>
        </w:rPr>
        <w:t xml:space="preserve"> (su apgyvendinimu)</w:t>
      </w:r>
      <w:r w:rsidRPr="00552AA0">
        <w:rPr>
          <w:bCs/>
        </w:rPr>
        <w:t>;</w:t>
      </w:r>
    </w:p>
    <w:p w14:paraId="638092F3" w14:textId="58F1F94D" w:rsidR="00FF2D98" w:rsidRPr="00552AA0" w:rsidRDefault="00FF2D98" w:rsidP="002F480F">
      <w:pPr>
        <w:pStyle w:val="Sraopastraipa"/>
        <w:widowControl w:val="0"/>
        <w:numPr>
          <w:ilvl w:val="0"/>
          <w:numId w:val="2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552AA0">
        <w:t xml:space="preserve">dienos socialinės globos paslaugos vaikams su negalia </w:t>
      </w:r>
      <w:r w:rsidR="008E11D7">
        <w:t>institucijoje</w:t>
      </w:r>
      <w:r w:rsidR="000D2ED2" w:rsidRPr="00552AA0">
        <w:t>;</w:t>
      </w:r>
    </w:p>
    <w:p w14:paraId="634189A5" w14:textId="2E15B1C4" w:rsidR="000D2ED2" w:rsidRDefault="000D2ED2" w:rsidP="002F480F">
      <w:pPr>
        <w:pStyle w:val="Sraopastraipa"/>
        <w:widowControl w:val="0"/>
        <w:numPr>
          <w:ilvl w:val="0"/>
          <w:numId w:val="2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pPr>
      <w:r w:rsidRPr="00552AA0">
        <w:t>laikino atokvėpio paslaugos</w:t>
      </w:r>
      <w:r w:rsidR="00881E06" w:rsidRPr="00552AA0">
        <w:t xml:space="preserve"> </w:t>
      </w:r>
      <w:r w:rsidR="00265FD7">
        <w:t>institucijoje</w:t>
      </w:r>
      <w:r w:rsidR="00552AA0">
        <w:t>;</w:t>
      </w:r>
    </w:p>
    <w:p w14:paraId="5C2FEEE7" w14:textId="2DB7E6B6" w:rsidR="00552AA0" w:rsidRDefault="00552AA0" w:rsidP="002F480F">
      <w:pPr>
        <w:widowControl w:val="0"/>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356E3D">
        <w:rPr>
          <w:lang w:eastAsia="lt-LT"/>
        </w:rPr>
        <w:t>apgyvendinimo apsaugotame būste paslaugos asmenims</w:t>
      </w:r>
      <w:r w:rsidR="00AD5DF3">
        <w:rPr>
          <w:lang w:eastAsia="lt-LT"/>
        </w:rPr>
        <w:t>,</w:t>
      </w:r>
      <w:r w:rsidRPr="00356E3D">
        <w:rPr>
          <w:lang w:eastAsia="lt-LT"/>
        </w:rPr>
        <w:t xml:space="preserve"> turintiems intelekto ir (ar) psichikos negalią</w:t>
      </w:r>
      <w:r w:rsidR="00AD5DF3">
        <w:rPr>
          <w:lang w:eastAsia="lt-LT"/>
        </w:rPr>
        <w:t>,</w:t>
      </w:r>
      <w:r w:rsidR="00AD0E1C">
        <w:rPr>
          <w:lang w:eastAsia="lt-LT"/>
        </w:rPr>
        <w:t xml:space="preserve"> bendruomenėje;</w:t>
      </w:r>
    </w:p>
    <w:p w14:paraId="1118346A" w14:textId="47AC6394" w:rsidR="00AD0E1C" w:rsidRPr="00356E3D" w:rsidRDefault="00AD0E1C" w:rsidP="002F480F">
      <w:pPr>
        <w:widowControl w:val="0"/>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Pr>
          <w:lang w:eastAsia="lt-LT"/>
        </w:rPr>
        <w:t>atvirasis darbas su jaunimu ir mobilusis darbas su jaunimu bendruomenėje.</w:t>
      </w:r>
    </w:p>
    <w:p w14:paraId="6D183D8A" w14:textId="031AA7F7" w:rsidR="000C44A5" w:rsidRPr="00625C05" w:rsidRDefault="00CF5C19"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9D2BD2">
        <w:rPr>
          <w:lang w:eastAsia="lt-LT"/>
        </w:rPr>
        <w:t>D</w:t>
      </w:r>
      <w:r w:rsidR="000C44A5" w:rsidRPr="009D2BD2">
        <w:rPr>
          <w:lang w:eastAsia="lt-LT"/>
        </w:rPr>
        <w:t>idėjant socialinių paslaugų poreikiui</w:t>
      </w:r>
      <w:r w:rsidR="006D1EA8" w:rsidRPr="009D2BD2">
        <w:rPr>
          <w:lang w:eastAsia="lt-LT"/>
        </w:rPr>
        <w:t>, teikiamų paslaugų kainai</w:t>
      </w:r>
      <w:r w:rsidR="000C44A5" w:rsidRPr="009D2BD2">
        <w:rPr>
          <w:lang w:eastAsia="lt-LT"/>
        </w:rPr>
        <w:t xml:space="preserve"> bei siekiant geresnės teikiamų paslaugų kokybės</w:t>
      </w:r>
      <w:r w:rsidR="00AD5DF3">
        <w:rPr>
          <w:lang w:eastAsia="lt-LT"/>
        </w:rPr>
        <w:t>,</w:t>
      </w:r>
      <w:r w:rsidR="000C44A5" w:rsidRPr="009D2BD2">
        <w:rPr>
          <w:b/>
          <w:lang w:eastAsia="lt-LT"/>
        </w:rPr>
        <w:t xml:space="preserve"> </w:t>
      </w:r>
      <w:r w:rsidR="000C44A5" w:rsidRPr="009D2BD2">
        <w:rPr>
          <w:lang w:eastAsia="lt-LT"/>
        </w:rPr>
        <w:t>pl</w:t>
      </w:r>
      <w:r w:rsidR="003A39DF" w:rsidRPr="009D2BD2">
        <w:rPr>
          <w:lang w:eastAsia="lt-LT"/>
        </w:rPr>
        <w:t>ečiamas</w:t>
      </w:r>
      <w:r w:rsidR="000C44A5" w:rsidRPr="009D2BD2">
        <w:rPr>
          <w:b/>
          <w:lang w:eastAsia="lt-LT"/>
        </w:rPr>
        <w:t xml:space="preserve"> </w:t>
      </w:r>
      <w:r w:rsidR="000C44A5" w:rsidRPr="009D2BD2">
        <w:rPr>
          <w:lang w:eastAsia="lt-LT"/>
        </w:rPr>
        <w:t>socialinių paslaugų tinkl</w:t>
      </w:r>
      <w:r w:rsidR="003A39DF" w:rsidRPr="009D2BD2">
        <w:rPr>
          <w:lang w:eastAsia="lt-LT"/>
        </w:rPr>
        <w:t>as</w:t>
      </w:r>
      <w:r w:rsidR="000C44A5" w:rsidRPr="009D2BD2">
        <w:rPr>
          <w:lang w:eastAsia="lt-LT"/>
        </w:rPr>
        <w:t xml:space="preserve">, </w:t>
      </w:r>
      <w:r w:rsidR="005F2B2E" w:rsidRPr="009D2BD2">
        <w:rPr>
          <w:lang w:eastAsia="lt-LT"/>
        </w:rPr>
        <w:t>todėl</w:t>
      </w:r>
      <w:r w:rsidR="004D51C2" w:rsidRPr="009D2BD2">
        <w:rPr>
          <w:lang w:eastAsia="lt-LT"/>
        </w:rPr>
        <w:t xml:space="preserve"> </w:t>
      </w:r>
      <w:r w:rsidR="000C44A5" w:rsidRPr="009D2BD2">
        <w:rPr>
          <w:lang w:eastAsia="lt-LT"/>
        </w:rPr>
        <w:t>finansavim</w:t>
      </w:r>
      <w:r w:rsidR="00BA3723" w:rsidRPr="009D2BD2">
        <w:rPr>
          <w:lang w:eastAsia="lt-LT"/>
        </w:rPr>
        <w:t>as</w:t>
      </w:r>
      <w:r w:rsidR="000C44A5" w:rsidRPr="009D2BD2">
        <w:rPr>
          <w:lang w:eastAsia="lt-LT"/>
        </w:rPr>
        <w:t xml:space="preserve"> iš </w:t>
      </w:r>
      <w:r w:rsidR="00480068" w:rsidRPr="009D2BD2">
        <w:rPr>
          <w:lang w:eastAsia="lt-LT"/>
        </w:rPr>
        <w:t>S</w:t>
      </w:r>
      <w:r w:rsidR="000C44A5" w:rsidRPr="009D2BD2">
        <w:rPr>
          <w:lang w:eastAsia="lt-LT"/>
        </w:rPr>
        <w:t>avivaldybės biudžeto lėšų</w:t>
      </w:r>
      <w:r w:rsidR="00BA3723" w:rsidRPr="009D2BD2">
        <w:rPr>
          <w:lang w:eastAsia="lt-LT"/>
        </w:rPr>
        <w:t xml:space="preserve"> augs:</w:t>
      </w:r>
    </w:p>
    <w:p w14:paraId="31D04E84" w14:textId="2D02AE11" w:rsidR="004D51C2" w:rsidRPr="006D1EA8" w:rsidRDefault="00620B64" w:rsidP="002F480F">
      <w:pPr>
        <w:widowControl w:val="0"/>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6D1EA8">
        <w:t xml:space="preserve">ilgalaikės socialinės globos paslaugų intelekto ir (ar) psichikos negalią turinčių asmenų teikimui </w:t>
      </w:r>
      <w:r w:rsidR="004D51C2" w:rsidRPr="006D1EA8">
        <w:t>GGN</w:t>
      </w:r>
      <w:r w:rsidRPr="006D1EA8">
        <w:t xml:space="preserve"> (juose </w:t>
      </w:r>
      <w:r w:rsidR="004D51C2" w:rsidRPr="006D1EA8">
        <w:t>gyvens 20</w:t>
      </w:r>
      <w:r w:rsidR="00AD5DF3">
        <w:t>–</w:t>
      </w:r>
      <w:r w:rsidR="004D51C2" w:rsidRPr="006D1EA8">
        <w:t>30</w:t>
      </w:r>
      <w:r w:rsidRPr="006D1EA8">
        <w:t xml:space="preserve"> asmenų)</w:t>
      </w:r>
      <w:r w:rsidR="00AD5DF3">
        <w:t>;</w:t>
      </w:r>
    </w:p>
    <w:p w14:paraId="160D0762" w14:textId="25ECC23A" w:rsidR="00FF2D98" w:rsidRDefault="00FF2D98" w:rsidP="002F480F">
      <w:pPr>
        <w:widowControl w:val="0"/>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bookmarkStart w:id="58" w:name="_Hlk164534943"/>
      <w:r w:rsidRPr="006D1EA8">
        <w:rPr>
          <w:lang w:eastAsia="lt-LT"/>
        </w:rPr>
        <w:t>apgyvendinimo apsaugota</w:t>
      </w:r>
      <w:r w:rsidR="00C566A0" w:rsidRPr="006D1EA8">
        <w:rPr>
          <w:lang w:eastAsia="lt-LT"/>
        </w:rPr>
        <w:t>me</w:t>
      </w:r>
      <w:r w:rsidRPr="006D1EA8">
        <w:rPr>
          <w:lang w:eastAsia="lt-LT"/>
        </w:rPr>
        <w:t xml:space="preserve"> būste paslaugos asmenims</w:t>
      </w:r>
      <w:r w:rsidR="00AD5DF3">
        <w:rPr>
          <w:lang w:eastAsia="lt-LT"/>
        </w:rPr>
        <w:t>,</w:t>
      </w:r>
      <w:r w:rsidRPr="006D1EA8">
        <w:rPr>
          <w:lang w:eastAsia="lt-LT"/>
        </w:rPr>
        <w:t xml:space="preserve"> turintiems </w:t>
      </w:r>
      <w:r w:rsidR="00620B64" w:rsidRPr="006D1EA8">
        <w:rPr>
          <w:lang w:eastAsia="lt-LT"/>
        </w:rPr>
        <w:t>intelekto</w:t>
      </w:r>
      <w:r w:rsidRPr="006D1EA8">
        <w:rPr>
          <w:lang w:eastAsia="lt-LT"/>
        </w:rPr>
        <w:t xml:space="preserve"> ir (ar) psich</w:t>
      </w:r>
      <w:r w:rsidR="00620B64" w:rsidRPr="006D1EA8">
        <w:rPr>
          <w:lang w:eastAsia="lt-LT"/>
        </w:rPr>
        <w:t>ikos</w:t>
      </w:r>
      <w:r w:rsidRPr="006D1EA8">
        <w:rPr>
          <w:lang w:eastAsia="lt-LT"/>
        </w:rPr>
        <w:t xml:space="preserve"> negalią</w:t>
      </w:r>
      <w:r w:rsidR="00EB2491" w:rsidRPr="006D1EA8">
        <w:rPr>
          <w:lang w:eastAsia="lt-LT"/>
        </w:rPr>
        <w:t xml:space="preserve"> teikimui</w:t>
      </w:r>
      <w:r w:rsidR="00620B64" w:rsidRPr="006D1EA8">
        <w:rPr>
          <w:lang w:eastAsia="lt-LT"/>
        </w:rPr>
        <w:t xml:space="preserve"> plėtros atveju</w:t>
      </w:r>
      <w:r w:rsidR="00B73B46">
        <w:rPr>
          <w:lang w:eastAsia="lt-LT"/>
        </w:rPr>
        <w:t xml:space="preserve"> (iki 5 būstų);</w:t>
      </w:r>
    </w:p>
    <w:p w14:paraId="41BB11CC" w14:textId="0ABA75E5" w:rsidR="002406A0" w:rsidRPr="00D87863" w:rsidRDefault="005C3EA3" w:rsidP="002F480F">
      <w:pPr>
        <w:widowControl w:val="0"/>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Pr>
          <w:lang w:eastAsia="lt-LT"/>
        </w:rPr>
        <w:t>siekiama</w:t>
      </w:r>
      <w:r w:rsidR="006B2F1A" w:rsidRPr="00D166D3">
        <w:rPr>
          <w:lang w:eastAsia="lt-LT"/>
        </w:rPr>
        <w:t xml:space="preserve"> sutartis sudaryti </w:t>
      </w:r>
      <w:r>
        <w:rPr>
          <w:lang w:eastAsia="lt-LT"/>
        </w:rPr>
        <w:t xml:space="preserve">dar </w:t>
      </w:r>
      <w:r w:rsidR="006B2F1A" w:rsidRPr="00D166D3">
        <w:rPr>
          <w:lang w:eastAsia="lt-LT"/>
        </w:rPr>
        <w:t xml:space="preserve">su </w:t>
      </w:r>
      <w:r w:rsidR="006B2F1A">
        <w:rPr>
          <w:lang w:eastAsia="lt-LT"/>
        </w:rPr>
        <w:t>1</w:t>
      </w:r>
      <w:r w:rsidR="006B2F1A" w:rsidRPr="00D166D3">
        <w:rPr>
          <w:lang w:eastAsia="lt-LT"/>
        </w:rPr>
        <w:t xml:space="preserve"> budinči</w:t>
      </w:r>
      <w:r w:rsidR="006B2F1A">
        <w:rPr>
          <w:lang w:eastAsia="lt-LT"/>
        </w:rPr>
        <w:t>u ir 1 nuolatiniu globotoju</w:t>
      </w:r>
      <w:r w:rsidR="006B2F1A" w:rsidRPr="00D166D3">
        <w:rPr>
          <w:lang w:eastAsia="lt-LT"/>
        </w:rPr>
        <w:t>, kuriems už vaikų priežiūrą bus mokamos lėšos</w:t>
      </w:r>
      <w:r w:rsidR="006B2F1A">
        <w:rPr>
          <w:lang w:eastAsia="lt-LT"/>
        </w:rPr>
        <w:t>.</w:t>
      </w:r>
      <w:bookmarkEnd w:id="58"/>
    </w:p>
    <w:p w14:paraId="64B2CF92" w14:textId="5928D89D" w:rsidR="000C44A5" w:rsidRPr="002406A0" w:rsidRDefault="006C1FF9"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2406A0">
        <w:rPr>
          <w:lang w:eastAsia="lt-LT"/>
        </w:rPr>
        <w:t>S</w:t>
      </w:r>
      <w:r w:rsidR="000C44A5" w:rsidRPr="002406A0">
        <w:rPr>
          <w:lang w:eastAsia="lt-LT"/>
        </w:rPr>
        <w:t xml:space="preserve">avivaldybėje trūksta arba visai neteikiamos šios socialinės paslaugos: </w:t>
      </w:r>
    </w:p>
    <w:p w14:paraId="3AD210A5" w14:textId="77777777" w:rsidR="000C44A5" w:rsidRPr="002406A0" w:rsidRDefault="000C44A5" w:rsidP="002F480F">
      <w:pPr>
        <w:widowControl w:val="0"/>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2406A0">
        <w:rPr>
          <w:lang w:eastAsia="lt-LT"/>
        </w:rPr>
        <w:t>apgyvendinimo savarankiško gyvenimo namuose paslaugos vienišiems</w:t>
      </w:r>
      <w:r w:rsidR="004E4457" w:rsidRPr="002406A0">
        <w:rPr>
          <w:lang w:eastAsia="lt-LT"/>
        </w:rPr>
        <w:t>,</w:t>
      </w:r>
      <w:r w:rsidRPr="002406A0">
        <w:rPr>
          <w:lang w:eastAsia="lt-LT"/>
        </w:rPr>
        <w:t xml:space="preserve"> social</w:t>
      </w:r>
      <w:r w:rsidR="00F3689B" w:rsidRPr="002406A0">
        <w:rPr>
          <w:lang w:eastAsia="lt-LT"/>
        </w:rPr>
        <w:t>inę riziką</w:t>
      </w:r>
      <w:r w:rsidR="00614263" w:rsidRPr="002406A0">
        <w:rPr>
          <w:lang w:eastAsia="lt-LT"/>
        </w:rPr>
        <w:t xml:space="preserve"> </w:t>
      </w:r>
      <w:r w:rsidRPr="002406A0">
        <w:rPr>
          <w:lang w:eastAsia="lt-LT"/>
        </w:rPr>
        <w:t>patiriantiems asmenims;</w:t>
      </w:r>
      <w:bookmarkStart w:id="59" w:name="_Hlk99569638"/>
    </w:p>
    <w:p w14:paraId="27D56668" w14:textId="2E259239" w:rsidR="001148F5" w:rsidRPr="002406A0" w:rsidRDefault="001148F5" w:rsidP="002F480F">
      <w:pPr>
        <w:widowControl w:val="0"/>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2406A0">
        <w:rPr>
          <w:lang w:eastAsia="lt-LT"/>
        </w:rPr>
        <w:t>trumpalaikė</w:t>
      </w:r>
      <w:r w:rsidR="00963DF6" w:rsidRPr="002406A0">
        <w:rPr>
          <w:lang w:eastAsia="lt-LT"/>
        </w:rPr>
        <w:t>s</w:t>
      </w:r>
      <w:r w:rsidRPr="002406A0">
        <w:rPr>
          <w:lang w:eastAsia="lt-LT"/>
        </w:rPr>
        <w:t xml:space="preserve"> socialinė</w:t>
      </w:r>
      <w:r w:rsidR="00963DF6" w:rsidRPr="002406A0">
        <w:rPr>
          <w:lang w:eastAsia="lt-LT"/>
        </w:rPr>
        <w:t>s</w:t>
      </w:r>
      <w:r w:rsidRPr="002406A0">
        <w:rPr>
          <w:lang w:eastAsia="lt-LT"/>
        </w:rPr>
        <w:t xml:space="preserve"> glob</w:t>
      </w:r>
      <w:r w:rsidR="00963DF6" w:rsidRPr="002406A0">
        <w:rPr>
          <w:lang w:eastAsia="lt-LT"/>
        </w:rPr>
        <w:t>os paslaugos</w:t>
      </w:r>
      <w:r w:rsidRPr="002406A0">
        <w:rPr>
          <w:lang w:eastAsia="lt-LT"/>
        </w:rPr>
        <w:t xml:space="preserve"> asmens namuose;</w:t>
      </w:r>
    </w:p>
    <w:bookmarkEnd w:id="59"/>
    <w:p w14:paraId="40C65CCD" w14:textId="1D9985C5" w:rsidR="007803FB" w:rsidRPr="002406A0" w:rsidRDefault="00763A32" w:rsidP="002F480F">
      <w:pPr>
        <w:widowControl w:val="0"/>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2406A0">
        <w:rPr>
          <w:lang w:eastAsia="lt-LT"/>
        </w:rPr>
        <w:t xml:space="preserve">dienos </w:t>
      </w:r>
      <w:r w:rsidR="007803FB" w:rsidRPr="002406A0">
        <w:rPr>
          <w:lang w:eastAsia="lt-LT"/>
        </w:rPr>
        <w:t>socialinės globos paslaug</w:t>
      </w:r>
      <w:r w:rsidR="002406A0" w:rsidRPr="002406A0">
        <w:rPr>
          <w:lang w:eastAsia="lt-LT"/>
        </w:rPr>
        <w:t>os</w:t>
      </w:r>
      <w:r w:rsidR="007803FB" w:rsidRPr="002406A0">
        <w:rPr>
          <w:lang w:eastAsia="lt-LT"/>
        </w:rPr>
        <w:t xml:space="preserve"> </w:t>
      </w:r>
      <w:r w:rsidR="00A62A5D" w:rsidRPr="002406A0">
        <w:rPr>
          <w:lang w:eastAsia="lt-LT"/>
        </w:rPr>
        <w:t xml:space="preserve">ilgesnį laiką </w:t>
      </w:r>
      <w:r w:rsidR="007803FB" w:rsidRPr="002406A0">
        <w:rPr>
          <w:lang w:eastAsia="lt-LT"/>
        </w:rPr>
        <w:t xml:space="preserve">asmens namuose </w:t>
      </w:r>
      <w:r w:rsidRPr="002406A0">
        <w:rPr>
          <w:lang w:eastAsia="lt-LT"/>
        </w:rPr>
        <w:t>individualių pagalbos</w:t>
      </w:r>
      <w:r w:rsidR="002406A0" w:rsidRPr="002406A0">
        <w:rPr>
          <w:lang w:eastAsia="lt-LT"/>
        </w:rPr>
        <w:t xml:space="preserve"> poreikių</w:t>
      </w:r>
      <w:r w:rsidRPr="002406A0">
        <w:rPr>
          <w:lang w:eastAsia="lt-LT"/>
        </w:rPr>
        <w:t xml:space="preserve"> /</w:t>
      </w:r>
      <w:r w:rsidR="007803FB" w:rsidRPr="002406A0">
        <w:rPr>
          <w:lang w:eastAsia="lt-LT"/>
        </w:rPr>
        <w:t>specialiųjų poreikių turintiems asmenims;</w:t>
      </w:r>
    </w:p>
    <w:p w14:paraId="7B5F8099" w14:textId="0A1C16BC" w:rsidR="00163F40" w:rsidRPr="002406A0" w:rsidRDefault="009F698E" w:rsidP="002F480F">
      <w:pPr>
        <w:widowControl w:val="0"/>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2406A0">
        <w:rPr>
          <w:lang w:eastAsia="lt-LT"/>
        </w:rPr>
        <w:t>socialinės priežiūros</w:t>
      </w:r>
      <w:r w:rsidR="0028638C" w:rsidRPr="002406A0">
        <w:rPr>
          <w:lang w:eastAsia="lt-LT"/>
        </w:rPr>
        <w:t xml:space="preserve"> ir dienos socialinės globos</w:t>
      </w:r>
      <w:r w:rsidRPr="002406A0">
        <w:rPr>
          <w:lang w:eastAsia="lt-LT"/>
        </w:rPr>
        <w:t xml:space="preserve"> paslaugų</w:t>
      </w:r>
      <w:r w:rsidR="0028638C" w:rsidRPr="002406A0">
        <w:rPr>
          <w:lang w:eastAsia="lt-LT"/>
        </w:rPr>
        <w:t xml:space="preserve"> užimtumo centruose</w:t>
      </w:r>
      <w:r w:rsidRPr="002406A0">
        <w:rPr>
          <w:lang w:eastAsia="lt-LT"/>
        </w:rPr>
        <w:t xml:space="preserve"> senyvo </w:t>
      </w:r>
      <w:r w:rsidRPr="002406A0">
        <w:rPr>
          <w:lang w:eastAsia="lt-LT"/>
        </w:rPr>
        <w:lastRenderedPageBreak/>
        <w:t>amžiaus</w:t>
      </w:r>
      <w:r w:rsidR="0028638C" w:rsidRPr="002406A0">
        <w:rPr>
          <w:lang w:eastAsia="lt-LT"/>
        </w:rPr>
        <w:t xml:space="preserve"> ir </w:t>
      </w:r>
      <w:r w:rsidR="0028638C" w:rsidRPr="0072607E">
        <w:rPr>
          <w:lang w:eastAsia="lt-LT"/>
        </w:rPr>
        <w:t>s</w:t>
      </w:r>
      <w:r w:rsidR="0028638C" w:rsidRPr="0097742E">
        <w:rPr>
          <w:lang w:eastAsia="lt-LT"/>
        </w:rPr>
        <w:t>ergantiems demen</w:t>
      </w:r>
      <w:r w:rsidR="00AE55CE" w:rsidRPr="002F480F">
        <w:rPr>
          <w:lang w:eastAsia="lt-LT"/>
        </w:rPr>
        <w:t>c</w:t>
      </w:r>
      <w:r w:rsidR="0028638C" w:rsidRPr="0097742E">
        <w:rPr>
          <w:lang w:eastAsia="lt-LT"/>
        </w:rPr>
        <w:t>ija</w:t>
      </w:r>
      <w:r w:rsidRPr="0097742E">
        <w:rPr>
          <w:lang w:eastAsia="lt-LT"/>
        </w:rPr>
        <w:t xml:space="preserve"> </w:t>
      </w:r>
      <w:r w:rsidR="0028638C" w:rsidRPr="004E708C">
        <w:rPr>
          <w:lang w:eastAsia="lt-LT"/>
        </w:rPr>
        <w:t>asmenims;</w:t>
      </w:r>
    </w:p>
    <w:p w14:paraId="6493659A" w14:textId="19947158" w:rsidR="00F50F1C" w:rsidRPr="00287436" w:rsidRDefault="007803FB" w:rsidP="002F480F">
      <w:pPr>
        <w:widowControl w:val="0"/>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2406A0">
        <w:rPr>
          <w:lang w:eastAsia="lt-LT"/>
        </w:rPr>
        <w:t xml:space="preserve">laikino atokvėpio paslaugos </w:t>
      </w:r>
      <w:r w:rsidR="00E03CAC" w:rsidRPr="002406A0">
        <w:rPr>
          <w:lang w:eastAsia="lt-LT"/>
        </w:rPr>
        <w:t xml:space="preserve">namuose </w:t>
      </w:r>
      <w:r w:rsidRPr="002406A0">
        <w:rPr>
          <w:lang w:eastAsia="lt-LT"/>
        </w:rPr>
        <w:t>šeimos narius prižiūrintiems asm</w:t>
      </w:r>
      <w:r w:rsidR="00E03CAC" w:rsidRPr="002406A0">
        <w:rPr>
          <w:lang w:eastAsia="lt-LT"/>
        </w:rPr>
        <w:t>e</w:t>
      </w:r>
      <w:r w:rsidR="00C14751" w:rsidRPr="002406A0">
        <w:rPr>
          <w:lang w:eastAsia="lt-LT"/>
        </w:rPr>
        <w:t>nims.</w:t>
      </w:r>
    </w:p>
    <w:p w14:paraId="05ADAEE6" w14:textId="77777777" w:rsidR="006221A3" w:rsidRPr="002A0B54" w:rsidRDefault="000C44A5" w:rsidP="0069597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b/>
          <w:color w:val="FF0000"/>
          <w:lang w:eastAsia="lt-LT"/>
        </w:rPr>
      </w:pPr>
      <w:r w:rsidRPr="002A0B54">
        <w:rPr>
          <w:b/>
          <w:color w:val="FF0000"/>
          <w:lang w:eastAsia="lt-LT"/>
        </w:rPr>
        <w:t xml:space="preserve"> </w:t>
      </w:r>
    </w:p>
    <w:p w14:paraId="731B5AE2" w14:textId="77777777" w:rsidR="00B10156" w:rsidRPr="00786147" w:rsidRDefault="00B10156" w:rsidP="00AD5B67">
      <w:pPr>
        <w:widowControl w:val="0"/>
        <w:shd w:val="clear" w:color="auto" w:fill="FFFFFF"/>
        <w:ind w:firstLine="720"/>
        <w:jc w:val="both"/>
        <w:rPr>
          <w:b/>
          <w:lang w:eastAsia="lt-LT"/>
        </w:rPr>
      </w:pPr>
      <w:r w:rsidRPr="00786147">
        <w:rPr>
          <w:rFonts w:eastAsia="Calibri"/>
          <w:b/>
          <w:bCs/>
        </w:rPr>
        <w:t>15.1. Savivaldybės organizuojamų socialinių paslaugų įvertinimas</w:t>
      </w:r>
      <w:r w:rsidR="00E463B8" w:rsidRPr="00786147">
        <w:rPr>
          <w:rFonts w:eastAsia="Calibri"/>
          <w:b/>
          <w:bCs/>
        </w:rPr>
        <w:t>.</w:t>
      </w:r>
      <w:r w:rsidRPr="00786147">
        <w:rPr>
          <w:lang w:eastAsia="lt-LT"/>
        </w:rPr>
        <w:t xml:space="preserve">      </w:t>
      </w:r>
    </w:p>
    <w:p w14:paraId="7B7A8C2E" w14:textId="7A7CF6AB" w:rsidR="00B10156" w:rsidRPr="00786147" w:rsidRDefault="00B10156" w:rsidP="00AD5B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786147">
        <w:rPr>
          <w:lang w:eastAsia="lt-LT"/>
        </w:rPr>
        <w:t xml:space="preserve">LR socialinės apsaugos ir darbo ministro 2014 </w:t>
      </w:r>
      <w:proofErr w:type="spellStart"/>
      <w:r w:rsidRPr="00786147">
        <w:rPr>
          <w:lang w:eastAsia="lt-LT"/>
        </w:rPr>
        <w:t>m</w:t>
      </w:r>
      <w:proofErr w:type="spellEnd"/>
      <w:r w:rsidRPr="00786147">
        <w:rPr>
          <w:lang w:eastAsia="lt-LT"/>
        </w:rPr>
        <w:t xml:space="preserve">. sausio 20 </w:t>
      </w:r>
      <w:proofErr w:type="spellStart"/>
      <w:r w:rsidRPr="00786147">
        <w:rPr>
          <w:lang w:eastAsia="lt-LT"/>
        </w:rPr>
        <w:t>d</w:t>
      </w:r>
      <w:proofErr w:type="spellEnd"/>
      <w:r w:rsidRPr="00786147">
        <w:rPr>
          <w:lang w:eastAsia="lt-LT"/>
        </w:rPr>
        <w:t xml:space="preserve">. įsakymu </w:t>
      </w:r>
      <w:proofErr w:type="spellStart"/>
      <w:r w:rsidRPr="00786147">
        <w:rPr>
          <w:lang w:eastAsia="lt-LT"/>
        </w:rPr>
        <w:t>Nr</w:t>
      </w:r>
      <w:proofErr w:type="spellEnd"/>
      <w:r w:rsidRPr="00786147">
        <w:rPr>
          <w:lang w:eastAsia="lt-LT"/>
        </w:rPr>
        <w:t>. A1-23 patvirtinti Socialinių paslaugų išvystymo normatyvai</w:t>
      </w:r>
      <w:r w:rsidR="003544B4" w:rsidRPr="00786147">
        <w:rPr>
          <w:lang w:eastAsia="lt-LT"/>
        </w:rPr>
        <w:t xml:space="preserve"> (</w:t>
      </w:r>
      <w:r w:rsidR="002E0321" w:rsidRPr="00786147">
        <w:rPr>
          <w:lang w:eastAsia="lt-LT"/>
        </w:rPr>
        <w:t>LR</w:t>
      </w:r>
      <w:r w:rsidR="003544B4" w:rsidRPr="00786147">
        <w:rPr>
          <w:lang w:eastAsia="lt-LT"/>
        </w:rPr>
        <w:t xml:space="preserve"> socialinės apsaugos ir darbo ministro 2022 </w:t>
      </w:r>
      <w:proofErr w:type="spellStart"/>
      <w:r w:rsidR="003544B4" w:rsidRPr="00786147">
        <w:rPr>
          <w:lang w:eastAsia="lt-LT"/>
        </w:rPr>
        <w:t>m</w:t>
      </w:r>
      <w:proofErr w:type="spellEnd"/>
      <w:r w:rsidR="003544B4" w:rsidRPr="00786147">
        <w:rPr>
          <w:lang w:eastAsia="lt-LT"/>
        </w:rPr>
        <w:t xml:space="preserve">. vasario 10 </w:t>
      </w:r>
      <w:proofErr w:type="spellStart"/>
      <w:r w:rsidR="003544B4" w:rsidRPr="00786147">
        <w:rPr>
          <w:lang w:eastAsia="lt-LT"/>
        </w:rPr>
        <w:t>d</w:t>
      </w:r>
      <w:proofErr w:type="spellEnd"/>
      <w:r w:rsidR="003544B4" w:rsidRPr="00786147">
        <w:rPr>
          <w:lang w:eastAsia="lt-LT"/>
        </w:rPr>
        <w:t xml:space="preserve">. įsakymo </w:t>
      </w:r>
      <w:proofErr w:type="spellStart"/>
      <w:r w:rsidR="003544B4" w:rsidRPr="00786147">
        <w:rPr>
          <w:lang w:eastAsia="lt-LT"/>
        </w:rPr>
        <w:t>Nr</w:t>
      </w:r>
      <w:proofErr w:type="spellEnd"/>
      <w:r w:rsidR="003544B4" w:rsidRPr="00786147">
        <w:rPr>
          <w:lang w:eastAsia="lt-LT"/>
        </w:rPr>
        <w:t xml:space="preserve">. A1-99 redakcija). </w:t>
      </w:r>
      <w:r w:rsidRPr="00786147">
        <w:rPr>
          <w:lang w:eastAsia="lt-LT"/>
        </w:rPr>
        <w:t>Vertinant pagal normatyvuose nustatytus soc</w:t>
      </w:r>
      <w:r w:rsidR="002E1669" w:rsidRPr="00786147">
        <w:rPr>
          <w:lang w:eastAsia="lt-LT"/>
        </w:rPr>
        <w:t>ialinių paslaugų poreikius</w:t>
      </w:r>
      <w:r w:rsidRPr="00786147">
        <w:rPr>
          <w:lang w:eastAsia="lt-LT"/>
        </w:rPr>
        <w:t xml:space="preserve"> </w:t>
      </w:r>
      <w:r w:rsidR="002E0321" w:rsidRPr="00786147">
        <w:rPr>
          <w:lang w:eastAsia="lt-LT"/>
        </w:rPr>
        <w:t>S</w:t>
      </w:r>
      <w:r w:rsidRPr="00786147">
        <w:rPr>
          <w:lang w:eastAsia="lt-LT"/>
        </w:rPr>
        <w:t>avivaldybės gyventojams tenka:</w:t>
      </w:r>
    </w:p>
    <w:p w14:paraId="2760B91F" w14:textId="77777777" w:rsidR="00595843" w:rsidRPr="002A0B54" w:rsidRDefault="00595843" w:rsidP="00AD5B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color w:val="FF0000"/>
          <w:lang w:eastAsia="lt-LT"/>
        </w:rPr>
      </w:pPr>
    </w:p>
    <w:p w14:paraId="44AAB034" w14:textId="77777777" w:rsidR="00595843" w:rsidRPr="008E09C8" w:rsidRDefault="00595843" w:rsidP="005D316A">
      <w:pPr>
        <w:jc w:val="center"/>
        <w:rPr>
          <w:rFonts w:ascii="TimesLT" w:hAnsi="TimesLT"/>
          <w:b/>
          <w:caps/>
        </w:rPr>
      </w:pPr>
      <w:r w:rsidRPr="008E09C8">
        <w:rPr>
          <w:rFonts w:ascii="TimesLT" w:hAnsi="TimesLT"/>
          <w:b/>
          <w:caps/>
        </w:rPr>
        <w:t>SOCIALINIŲ PASLAUGŲ IŠVYSTYMO NORMATYVAI</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9"/>
        <w:gridCol w:w="3856"/>
        <w:gridCol w:w="1417"/>
        <w:gridCol w:w="1276"/>
        <w:gridCol w:w="1134"/>
        <w:gridCol w:w="1134"/>
      </w:tblGrid>
      <w:tr w:rsidR="002A0B54" w:rsidRPr="002A0B54" w14:paraId="2155D98A" w14:textId="77777777" w:rsidTr="002F480F">
        <w:trPr>
          <w:trHeight w:val="294"/>
        </w:trPr>
        <w:tc>
          <w:tcPr>
            <w:tcW w:w="959" w:type="dxa"/>
            <w:vMerge w:val="restart"/>
            <w:shd w:val="clear" w:color="auto" w:fill="F2F2F2"/>
            <w:vAlign w:val="center"/>
          </w:tcPr>
          <w:p w14:paraId="6336A1D7" w14:textId="77777777" w:rsidR="00DE6C67" w:rsidRPr="008E09C8" w:rsidRDefault="00DE6C67"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lang w:eastAsia="lt-LT"/>
              </w:rPr>
            </w:pPr>
            <w:bookmarkStart w:id="60" w:name="_Hlk131681901"/>
            <w:proofErr w:type="spellStart"/>
            <w:r w:rsidRPr="008E09C8">
              <w:rPr>
                <w:b/>
                <w:bCs/>
                <w:lang w:eastAsia="lt-LT"/>
              </w:rPr>
              <w:t>Eil</w:t>
            </w:r>
            <w:proofErr w:type="spellEnd"/>
            <w:r w:rsidRPr="008E09C8">
              <w:rPr>
                <w:b/>
                <w:bCs/>
                <w:lang w:eastAsia="lt-LT"/>
              </w:rPr>
              <w:t>.</w:t>
            </w:r>
          </w:p>
          <w:p w14:paraId="41EBA4F9" w14:textId="77777777" w:rsidR="00DE6C67" w:rsidRPr="008E09C8" w:rsidRDefault="00DE6C67"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lang w:eastAsia="lt-LT"/>
              </w:rPr>
            </w:pPr>
            <w:proofErr w:type="spellStart"/>
            <w:r w:rsidRPr="008E09C8">
              <w:rPr>
                <w:b/>
                <w:bCs/>
                <w:lang w:eastAsia="lt-LT"/>
              </w:rPr>
              <w:t>Nr</w:t>
            </w:r>
            <w:proofErr w:type="spellEnd"/>
            <w:r w:rsidRPr="008E09C8">
              <w:rPr>
                <w:b/>
                <w:bCs/>
                <w:lang w:eastAsia="lt-LT"/>
              </w:rPr>
              <w:t>.</w:t>
            </w:r>
          </w:p>
        </w:tc>
        <w:tc>
          <w:tcPr>
            <w:tcW w:w="3856" w:type="dxa"/>
            <w:vMerge w:val="restart"/>
            <w:shd w:val="clear" w:color="auto" w:fill="F2F2F2"/>
            <w:vAlign w:val="center"/>
          </w:tcPr>
          <w:p w14:paraId="0824C591" w14:textId="77777777" w:rsidR="00DE6C67" w:rsidRPr="008E09C8" w:rsidRDefault="00DE6C67" w:rsidP="0059584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lang w:eastAsia="lt-LT"/>
              </w:rPr>
            </w:pPr>
            <w:r w:rsidRPr="008E09C8">
              <w:rPr>
                <w:b/>
                <w:bCs/>
              </w:rPr>
              <w:t>Socialinės paslaugos pagal gavėjų grupes</w:t>
            </w:r>
          </w:p>
        </w:tc>
        <w:tc>
          <w:tcPr>
            <w:tcW w:w="1417" w:type="dxa"/>
            <w:vMerge w:val="restart"/>
            <w:shd w:val="clear" w:color="auto" w:fill="F2F2F2"/>
          </w:tcPr>
          <w:p w14:paraId="05BC0EBE" w14:textId="77777777" w:rsidR="00DE6C67" w:rsidRPr="008E09C8" w:rsidRDefault="00DE6C67" w:rsidP="00595843">
            <w:pPr>
              <w:jc w:val="center"/>
              <w:rPr>
                <w:b/>
                <w:bCs/>
                <w:lang w:eastAsia="lt-LT"/>
              </w:rPr>
            </w:pPr>
            <w:r w:rsidRPr="008E09C8">
              <w:rPr>
                <w:b/>
                <w:bCs/>
              </w:rPr>
              <w:t>Minimalus rodiklis</w:t>
            </w:r>
          </w:p>
        </w:tc>
        <w:tc>
          <w:tcPr>
            <w:tcW w:w="1276" w:type="dxa"/>
            <w:vMerge w:val="restart"/>
            <w:shd w:val="clear" w:color="auto" w:fill="F2F2F2"/>
          </w:tcPr>
          <w:p w14:paraId="1A8E31F1" w14:textId="77777777" w:rsidR="00DE6C67" w:rsidRPr="008E09C8" w:rsidRDefault="00DE6C67" w:rsidP="00595843">
            <w:pPr>
              <w:jc w:val="center"/>
              <w:rPr>
                <w:b/>
                <w:bCs/>
                <w:lang w:eastAsia="lt-LT"/>
              </w:rPr>
            </w:pPr>
            <w:r w:rsidRPr="008E09C8">
              <w:rPr>
                <w:b/>
                <w:bCs/>
              </w:rPr>
              <w:t>Siektinas rodiklis</w:t>
            </w:r>
          </w:p>
        </w:tc>
        <w:tc>
          <w:tcPr>
            <w:tcW w:w="2268" w:type="dxa"/>
            <w:gridSpan w:val="2"/>
            <w:shd w:val="clear" w:color="auto" w:fill="F2F2F2"/>
          </w:tcPr>
          <w:p w14:paraId="5C1EB6C0" w14:textId="4D5DDEFA" w:rsidR="00DE6C67" w:rsidRPr="00C320AC" w:rsidRDefault="00C51819" w:rsidP="00595843">
            <w:pPr>
              <w:jc w:val="center"/>
              <w:rPr>
                <w:b/>
                <w:bCs/>
              </w:rPr>
            </w:pPr>
            <w:r w:rsidRPr="00C320AC">
              <w:rPr>
                <w:b/>
                <w:bCs/>
              </w:rPr>
              <w:t>S</w:t>
            </w:r>
            <w:r w:rsidR="00DE6C67" w:rsidRPr="00C320AC">
              <w:rPr>
                <w:b/>
                <w:bCs/>
              </w:rPr>
              <w:t>ituacija</w:t>
            </w:r>
            <w:r w:rsidRPr="00C320AC">
              <w:rPr>
                <w:b/>
                <w:bCs/>
              </w:rPr>
              <w:t xml:space="preserve"> 202</w:t>
            </w:r>
            <w:r w:rsidR="00C320AC" w:rsidRPr="00C320AC">
              <w:rPr>
                <w:b/>
                <w:bCs/>
              </w:rPr>
              <w:t>3</w:t>
            </w:r>
            <w:r w:rsidRPr="00C320AC">
              <w:rPr>
                <w:b/>
                <w:bCs/>
              </w:rPr>
              <w:t xml:space="preserve"> </w:t>
            </w:r>
            <w:proofErr w:type="spellStart"/>
            <w:r w:rsidRPr="00C320AC">
              <w:rPr>
                <w:b/>
                <w:bCs/>
              </w:rPr>
              <w:t>m</w:t>
            </w:r>
            <w:proofErr w:type="spellEnd"/>
            <w:r w:rsidRPr="00C320AC">
              <w:rPr>
                <w:b/>
                <w:bCs/>
              </w:rPr>
              <w:t>.</w:t>
            </w:r>
          </w:p>
        </w:tc>
      </w:tr>
      <w:bookmarkEnd w:id="60"/>
      <w:tr w:rsidR="002A0B54" w:rsidRPr="002A0B54" w14:paraId="7112F6D8" w14:textId="77777777" w:rsidTr="002F480F">
        <w:trPr>
          <w:trHeight w:val="535"/>
        </w:trPr>
        <w:tc>
          <w:tcPr>
            <w:tcW w:w="959" w:type="dxa"/>
            <w:vMerge/>
            <w:shd w:val="clear" w:color="auto" w:fill="F2F2F2"/>
            <w:vAlign w:val="center"/>
          </w:tcPr>
          <w:p w14:paraId="75874B49" w14:textId="77777777" w:rsidR="00DE6C67" w:rsidRPr="008E09C8" w:rsidRDefault="00DE6C67"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lang w:eastAsia="lt-LT"/>
              </w:rPr>
            </w:pPr>
          </w:p>
        </w:tc>
        <w:tc>
          <w:tcPr>
            <w:tcW w:w="3856" w:type="dxa"/>
            <w:vMerge/>
            <w:shd w:val="clear" w:color="auto" w:fill="F2F2F2"/>
            <w:vAlign w:val="center"/>
          </w:tcPr>
          <w:p w14:paraId="62602CA6" w14:textId="77777777" w:rsidR="00DE6C67" w:rsidRPr="008E09C8" w:rsidRDefault="00DE6C67" w:rsidP="0059584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rPr>
            </w:pPr>
          </w:p>
        </w:tc>
        <w:tc>
          <w:tcPr>
            <w:tcW w:w="1417" w:type="dxa"/>
            <w:vMerge/>
            <w:shd w:val="clear" w:color="auto" w:fill="F2F2F2"/>
          </w:tcPr>
          <w:p w14:paraId="1E9DC355" w14:textId="77777777" w:rsidR="00DE6C67" w:rsidRPr="002A0B54" w:rsidRDefault="00DE6C67" w:rsidP="00595843">
            <w:pPr>
              <w:jc w:val="center"/>
              <w:rPr>
                <w:b/>
                <w:bCs/>
                <w:color w:val="FF0000"/>
              </w:rPr>
            </w:pPr>
          </w:p>
        </w:tc>
        <w:tc>
          <w:tcPr>
            <w:tcW w:w="1276" w:type="dxa"/>
            <w:vMerge/>
            <w:shd w:val="clear" w:color="auto" w:fill="F2F2F2"/>
          </w:tcPr>
          <w:p w14:paraId="255B645B" w14:textId="77777777" w:rsidR="00DE6C67" w:rsidRPr="002A0B54" w:rsidRDefault="00DE6C67" w:rsidP="00595843">
            <w:pPr>
              <w:jc w:val="center"/>
              <w:rPr>
                <w:b/>
                <w:bCs/>
                <w:color w:val="FF0000"/>
              </w:rPr>
            </w:pPr>
          </w:p>
        </w:tc>
        <w:tc>
          <w:tcPr>
            <w:tcW w:w="1134" w:type="dxa"/>
            <w:shd w:val="clear" w:color="auto" w:fill="FDE9D9" w:themeFill="accent6" w:themeFillTint="33"/>
          </w:tcPr>
          <w:p w14:paraId="3E25ADAF" w14:textId="77777777" w:rsidR="00DE6C67" w:rsidRPr="00C320AC" w:rsidRDefault="00DE6C67" w:rsidP="00595843">
            <w:pPr>
              <w:jc w:val="center"/>
              <w:rPr>
                <w:b/>
                <w:bCs/>
              </w:rPr>
            </w:pPr>
            <w:r w:rsidRPr="00C320AC">
              <w:rPr>
                <w:b/>
                <w:bCs/>
                <w:lang w:eastAsia="lt-LT"/>
              </w:rPr>
              <w:t>Gavėjų skaičius</w:t>
            </w:r>
          </w:p>
        </w:tc>
        <w:tc>
          <w:tcPr>
            <w:tcW w:w="1134" w:type="dxa"/>
            <w:shd w:val="clear" w:color="auto" w:fill="FDE9D9" w:themeFill="accent6" w:themeFillTint="33"/>
          </w:tcPr>
          <w:p w14:paraId="4684D602" w14:textId="6CCA2970" w:rsidR="00DE6C67" w:rsidRPr="00C320AC" w:rsidRDefault="00DE6C67" w:rsidP="00595843">
            <w:pPr>
              <w:jc w:val="center"/>
              <w:rPr>
                <w:b/>
                <w:bCs/>
              </w:rPr>
            </w:pPr>
            <w:r w:rsidRPr="00C320AC">
              <w:rPr>
                <w:b/>
                <w:bCs/>
                <w:lang w:eastAsia="lt-LT"/>
              </w:rPr>
              <w:t xml:space="preserve">Rodiklis </w:t>
            </w:r>
            <w:r w:rsidR="006176F4" w:rsidRPr="00C320AC">
              <w:rPr>
                <w:b/>
                <w:bCs/>
                <w:lang w:eastAsia="lt-LT"/>
              </w:rPr>
              <w:t>S</w:t>
            </w:r>
            <w:r w:rsidRPr="00C320AC">
              <w:rPr>
                <w:b/>
                <w:bCs/>
                <w:lang w:eastAsia="lt-LT"/>
              </w:rPr>
              <w:t>avivaldybėje</w:t>
            </w:r>
          </w:p>
        </w:tc>
      </w:tr>
      <w:tr w:rsidR="002A0B54" w:rsidRPr="002A0B54" w14:paraId="18E3DAB9" w14:textId="77777777" w:rsidTr="002F480F">
        <w:trPr>
          <w:trHeight w:val="1112"/>
        </w:trPr>
        <w:tc>
          <w:tcPr>
            <w:tcW w:w="959" w:type="dxa"/>
            <w:shd w:val="clear" w:color="auto" w:fill="F2F2F2"/>
            <w:vAlign w:val="center"/>
          </w:tcPr>
          <w:p w14:paraId="7F94C0CA" w14:textId="77777777" w:rsidR="00DE6C67" w:rsidRPr="008E09C8" w:rsidRDefault="00DE6C67"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lang w:eastAsia="lt-LT"/>
              </w:rPr>
            </w:pPr>
            <w:r w:rsidRPr="008E09C8">
              <w:rPr>
                <w:b/>
                <w:bCs/>
                <w:lang w:eastAsia="lt-LT"/>
              </w:rPr>
              <w:t>1.</w:t>
            </w:r>
          </w:p>
        </w:tc>
        <w:tc>
          <w:tcPr>
            <w:tcW w:w="3856" w:type="dxa"/>
            <w:shd w:val="clear" w:color="auto" w:fill="F2F2F2"/>
            <w:vAlign w:val="center"/>
          </w:tcPr>
          <w:p w14:paraId="22622BBA" w14:textId="7DCBE6D5" w:rsidR="00DE6C67" w:rsidRPr="008E09C8" w:rsidRDefault="00DE6C67" w:rsidP="0059584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lang w:eastAsia="lt-LT"/>
              </w:rPr>
            </w:pPr>
            <w:r w:rsidRPr="008E09C8">
              <w:rPr>
                <w:b/>
                <w:bCs/>
                <w:lang w:eastAsia="lt-LT"/>
              </w:rPr>
              <w:t>Socialinės paslaugos senyvo amžiaus asmenims</w:t>
            </w:r>
            <w:r w:rsidR="009E4A1F">
              <w:rPr>
                <w:b/>
                <w:bCs/>
                <w:lang w:eastAsia="lt-LT"/>
              </w:rPr>
              <w:t xml:space="preserve"> </w:t>
            </w:r>
            <w:r w:rsidRPr="008E09C8">
              <w:rPr>
                <w:b/>
                <w:bCs/>
                <w:lang w:eastAsia="lt-LT"/>
              </w:rPr>
              <w:t>(jų šeimoms)</w:t>
            </w:r>
          </w:p>
        </w:tc>
        <w:tc>
          <w:tcPr>
            <w:tcW w:w="2693" w:type="dxa"/>
            <w:gridSpan w:val="2"/>
            <w:shd w:val="clear" w:color="auto" w:fill="F2F2F2"/>
          </w:tcPr>
          <w:p w14:paraId="2B3439C4" w14:textId="481B93B6" w:rsidR="00DE6C67" w:rsidRPr="002A0B54" w:rsidRDefault="00DE6C67" w:rsidP="00595843">
            <w:pPr>
              <w:jc w:val="center"/>
              <w:rPr>
                <w:rFonts w:eastAsia="Calibri"/>
                <w:b/>
                <w:bCs/>
                <w:color w:val="FF0000"/>
              </w:rPr>
            </w:pPr>
            <w:r w:rsidRPr="008E09C8">
              <w:rPr>
                <w:b/>
                <w:bCs/>
                <w:lang w:eastAsia="lt-LT"/>
              </w:rPr>
              <w:t xml:space="preserve">Gavėjų skaičius, tenkantis 1 000 senyvo amžiaus asmenų </w:t>
            </w:r>
            <w:r w:rsidR="00AD5DF3">
              <w:rPr>
                <w:b/>
                <w:bCs/>
                <w:lang w:eastAsia="lt-LT"/>
              </w:rPr>
              <w:t>S</w:t>
            </w:r>
            <w:r w:rsidRPr="008E09C8">
              <w:rPr>
                <w:b/>
                <w:bCs/>
                <w:lang w:eastAsia="lt-LT"/>
              </w:rPr>
              <w:t>avivaldybėje</w:t>
            </w:r>
          </w:p>
        </w:tc>
        <w:tc>
          <w:tcPr>
            <w:tcW w:w="2268" w:type="dxa"/>
            <w:gridSpan w:val="2"/>
            <w:shd w:val="clear" w:color="auto" w:fill="F2F2F2"/>
          </w:tcPr>
          <w:p w14:paraId="0D98DAB7" w14:textId="77777777" w:rsidR="00DE6C67" w:rsidRPr="002A0B54" w:rsidRDefault="00DE6C67" w:rsidP="00595843">
            <w:pPr>
              <w:jc w:val="center"/>
              <w:rPr>
                <w:b/>
                <w:bCs/>
                <w:i/>
                <w:iCs/>
                <w:color w:val="FF0000"/>
                <w:u w:val="single"/>
                <w:lang w:eastAsia="lt-LT"/>
              </w:rPr>
            </w:pPr>
          </w:p>
          <w:p w14:paraId="3C0B4F09" w14:textId="1F75E469" w:rsidR="00DE6C67" w:rsidRPr="002A0B54" w:rsidRDefault="006336E4" w:rsidP="00595843">
            <w:pPr>
              <w:jc w:val="center"/>
              <w:rPr>
                <w:b/>
                <w:bCs/>
                <w:color w:val="FF0000"/>
                <w:lang w:eastAsia="lt-LT"/>
              </w:rPr>
            </w:pPr>
            <w:r w:rsidRPr="00B72865">
              <w:rPr>
                <w:b/>
                <w:bCs/>
                <w:lang w:eastAsia="lt-LT"/>
              </w:rPr>
              <w:t>7411</w:t>
            </w:r>
          </w:p>
        </w:tc>
      </w:tr>
      <w:tr w:rsidR="002A0B54" w:rsidRPr="002A0B54" w14:paraId="37F6DCC3" w14:textId="77777777" w:rsidTr="002F480F">
        <w:tc>
          <w:tcPr>
            <w:tcW w:w="959" w:type="dxa"/>
            <w:shd w:val="clear" w:color="auto" w:fill="auto"/>
          </w:tcPr>
          <w:p w14:paraId="784AA580" w14:textId="77777777" w:rsidR="009C600F" w:rsidRPr="009E4A1F" w:rsidRDefault="009C600F"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trike/>
                <w:sz w:val="23"/>
                <w:szCs w:val="23"/>
                <w:lang w:eastAsia="lt-LT"/>
              </w:rPr>
            </w:pPr>
            <w:r w:rsidRPr="009E4A1F">
              <w:rPr>
                <w:sz w:val="23"/>
                <w:szCs w:val="23"/>
                <w:lang w:eastAsia="lt-LT"/>
              </w:rPr>
              <w:t>1.1.</w:t>
            </w:r>
          </w:p>
        </w:tc>
        <w:tc>
          <w:tcPr>
            <w:tcW w:w="3856" w:type="dxa"/>
            <w:shd w:val="clear" w:color="auto" w:fill="auto"/>
          </w:tcPr>
          <w:p w14:paraId="62BC057A" w14:textId="77777777" w:rsidR="009C600F" w:rsidRPr="009E4A1F" w:rsidRDefault="009C600F" w:rsidP="0059584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Pagalba į namus</w:t>
            </w:r>
          </w:p>
        </w:tc>
        <w:tc>
          <w:tcPr>
            <w:tcW w:w="1417" w:type="dxa"/>
            <w:vAlign w:val="center"/>
          </w:tcPr>
          <w:p w14:paraId="622AFB66" w14:textId="77777777" w:rsidR="009C600F" w:rsidRPr="009E4A1F" w:rsidRDefault="009C600F" w:rsidP="0059584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25</w:t>
            </w:r>
          </w:p>
        </w:tc>
        <w:tc>
          <w:tcPr>
            <w:tcW w:w="1276" w:type="dxa"/>
            <w:vAlign w:val="center"/>
          </w:tcPr>
          <w:p w14:paraId="25FB6F58" w14:textId="77777777" w:rsidR="009C600F" w:rsidRPr="009E4A1F" w:rsidRDefault="009C600F" w:rsidP="00595843">
            <w:pPr>
              <w:jc w:val="center"/>
              <w:rPr>
                <w:sz w:val="23"/>
                <w:szCs w:val="23"/>
                <w:lang w:eastAsia="lt-LT"/>
              </w:rPr>
            </w:pPr>
            <w:r w:rsidRPr="009E4A1F">
              <w:rPr>
                <w:sz w:val="23"/>
                <w:szCs w:val="23"/>
                <w:lang w:eastAsia="lt-LT"/>
              </w:rPr>
              <w:t>35</w:t>
            </w:r>
          </w:p>
        </w:tc>
        <w:tc>
          <w:tcPr>
            <w:tcW w:w="1134" w:type="dxa"/>
          </w:tcPr>
          <w:p w14:paraId="39EB3D0A" w14:textId="06DAF665" w:rsidR="009C600F" w:rsidRPr="009E4A1F" w:rsidRDefault="00BC73B6" w:rsidP="00595843">
            <w:pPr>
              <w:jc w:val="center"/>
              <w:rPr>
                <w:sz w:val="23"/>
                <w:szCs w:val="23"/>
                <w:lang w:eastAsia="lt-LT"/>
              </w:rPr>
            </w:pPr>
            <w:r w:rsidRPr="009E4A1F">
              <w:rPr>
                <w:sz w:val="23"/>
                <w:szCs w:val="23"/>
                <w:lang w:eastAsia="lt-LT"/>
              </w:rPr>
              <w:t>292</w:t>
            </w:r>
          </w:p>
        </w:tc>
        <w:tc>
          <w:tcPr>
            <w:tcW w:w="1134" w:type="dxa"/>
          </w:tcPr>
          <w:p w14:paraId="109179B5" w14:textId="5DA82D1C" w:rsidR="009C600F" w:rsidRPr="009E4A1F" w:rsidRDefault="00AF13E4" w:rsidP="00595843">
            <w:pPr>
              <w:jc w:val="center"/>
              <w:rPr>
                <w:color w:val="FF0000"/>
                <w:sz w:val="23"/>
                <w:szCs w:val="23"/>
                <w:lang w:eastAsia="lt-LT"/>
              </w:rPr>
            </w:pPr>
            <w:r w:rsidRPr="009E4A1F">
              <w:rPr>
                <w:sz w:val="23"/>
                <w:szCs w:val="23"/>
                <w:lang w:eastAsia="lt-LT"/>
              </w:rPr>
              <w:t>39,4</w:t>
            </w:r>
            <w:r w:rsidR="001E2CCC" w:rsidRPr="009E4A1F">
              <w:rPr>
                <w:sz w:val="23"/>
                <w:szCs w:val="23"/>
                <w:lang w:eastAsia="lt-LT"/>
              </w:rPr>
              <w:t>0</w:t>
            </w:r>
          </w:p>
        </w:tc>
      </w:tr>
      <w:tr w:rsidR="002A0B54" w:rsidRPr="002A0B54" w14:paraId="003FE441" w14:textId="77777777" w:rsidTr="002F480F">
        <w:tc>
          <w:tcPr>
            <w:tcW w:w="959" w:type="dxa"/>
            <w:shd w:val="clear" w:color="auto" w:fill="auto"/>
          </w:tcPr>
          <w:p w14:paraId="147FEDAC" w14:textId="77777777" w:rsidR="00E238C3" w:rsidRPr="009E4A1F" w:rsidRDefault="00E238C3"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1.2.</w:t>
            </w:r>
          </w:p>
        </w:tc>
        <w:tc>
          <w:tcPr>
            <w:tcW w:w="3856" w:type="dxa"/>
            <w:shd w:val="clear" w:color="auto" w:fill="auto"/>
          </w:tcPr>
          <w:p w14:paraId="0ACDA83E" w14:textId="77777777" w:rsidR="00E238C3" w:rsidRPr="009E4A1F" w:rsidRDefault="00E238C3" w:rsidP="00E238C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Laikinas atokvėpis (socialinė priežiūra asmens namuose)</w:t>
            </w:r>
          </w:p>
        </w:tc>
        <w:tc>
          <w:tcPr>
            <w:tcW w:w="1417" w:type="dxa"/>
            <w:vAlign w:val="center"/>
          </w:tcPr>
          <w:p w14:paraId="0EBC1450" w14:textId="77777777" w:rsidR="00E238C3" w:rsidRPr="009E4A1F" w:rsidRDefault="00E238C3" w:rsidP="00E238C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w:t>
            </w:r>
          </w:p>
        </w:tc>
        <w:tc>
          <w:tcPr>
            <w:tcW w:w="1276" w:type="dxa"/>
            <w:vAlign w:val="center"/>
          </w:tcPr>
          <w:p w14:paraId="606406F8" w14:textId="77777777" w:rsidR="00E238C3" w:rsidRPr="009E4A1F" w:rsidRDefault="00E238C3" w:rsidP="00E238C3">
            <w:pPr>
              <w:jc w:val="center"/>
              <w:rPr>
                <w:sz w:val="23"/>
                <w:szCs w:val="23"/>
                <w:lang w:eastAsia="lt-LT"/>
              </w:rPr>
            </w:pPr>
            <w:r w:rsidRPr="009E4A1F">
              <w:rPr>
                <w:sz w:val="23"/>
                <w:szCs w:val="23"/>
                <w:lang w:eastAsia="lt-LT"/>
              </w:rPr>
              <w:t>2</w:t>
            </w:r>
          </w:p>
        </w:tc>
        <w:tc>
          <w:tcPr>
            <w:tcW w:w="1134" w:type="dxa"/>
            <w:vAlign w:val="center"/>
          </w:tcPr>
          <w:p w14:paraId="786C43FD" w14:textId="3F04996D" w:rsidR="00E238C3" w:rsidRPr="009E4A1F" w:rsidRDefault="00C320AC" w:rsidP="00E238C3">
            <w:pPr>
              <w:jc w:val="center"/>
              <w:rPr>
                <w:sz w:val="23"/>
                <w:szCs w:val="23"/>
                <w:lang w:eastAsia="lt-LT"/>
              </w:rPr>
            </w:pPr>
            <w:r w:rsidRPr="009E4A1F">
              <w:rPr>
                <w:sz w:val="23"/>
                <w:szCs w:val="23"/>
                <w:lang w:eastAsia="lt-LT"/>
              </w:rPr>
              <w:t>0</w:t>
            </w:r>
          </w:p>
        </w:tc>
        <w:tc>
          <w:tcPr>
            <w:tcW w:w="1134" w:type="dxa"/>
            <w:vAlign w:val="center"/>
          </w:tcPr>
          <w:p w14:paraId="6C793053" w14:textId="4B7E049D" w:rsidR="00E238C3" w:rsidRPr="009E4A1F" w:rsidRDefault="00E238C3" w:rsidP="00E238C3">
            <w:pPr>
              <w:jc w:val="center"/>
              <w:rPr>
                <w:sz w:val="23"/>
                <w:szCs w:val="23"/>
                <w:lang w:eastAsia="lt-LT"/>
              </w:rPr>
            </w:pPr>
            <w:r w:rsidRPr="009E4A1F">
              <w:rPr>
                <w:sz w:val="23"/>
                <w:szCs w:val="23"/>
                <w:lang w:eastAsia="lt-LT"/>
              </w:rPr>
              <w:t>0</w:t>
            </w:r>
          </w:p>
        </w:tc>
      </w:tr>
      <w:tr w:rsidR="008E3766" w:rsidRPr="002A0B54" w14:paraId="08CF10E1" w14:textId="77777777" w:rsidTr="002F480F">
        <w:tc>
          <w:tcPr>
            <w:tcW w:w="959" w:type="dxa"/>
            <w:shd w:val="clear" w:color="auto" w:fill="auto"/>
          </w:tcPr>
          <w:p w14:paraId="2E244E15" w14:textId="77777777" w:rsidR="008E3766" w:rsidRPr="009E4A1F" w:rsidRDefault="008E376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1.3.</w:t>
            </w:r>
          </w:p>
        </w:tc>
        <w:tc>
          <w:tcPr>
            <w:tcW w:w="3856" w:type="dxa"/>
            <w:shd w:val="clear" w:color="auto" w:fill="auto"/>
          </w:tcPr>
          <w:p w14:paraId="41D44583" w14:textId="77777777" w:rsidR="008E3766" w:rsidRPr="009E4A1F" w:rsidRDefault="008E3766" w:rsidP="008E37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trike/>
                <w:sz w:val="23"/>
                <w:szCs w:val="23"/>
                <w:lang w:eastAsia="lt-LT"/>
              </w:rPr>
            </w:pPr>
            <w:r w:rsidRPr="009E4A1F">
              <w:rPr>
                <w:sz w:val="23"/>
                <w:szCs w:val="23"/>
                <w:lang w:eastAsia="lt-LT"/>
              </w:rPr>
              <w:t>Dienos socialinė globa asmens namuose</w:t>
            </w:r>
          </w:p>
        </w:tc>
        <w:tc>
          <w:tcPr>
            <w:tcW w:w="1417" w:type="dxa"/>
            <w:vAlign w:val="center"/>
          </w:tcPr>
          <w:p w14:paraId="077B7834" w14:textId="77777777" w:rsidR="008E3766" w:rsidRPr="009E4A1F" w:rsidRDefault="008E3766" w:rsidP="008E37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Cs/>
                <w:strike/>
                <w:sz w:val="23"/>
                <w:szCs w:val="23"/>
                <w:lang w:eastAsia="lt-LT"/>
              </w:rPr>
            </w:pPr>
            <w:r w:rsidRPr="009E4A1F">
              <w:rPr>
                <w:bCs/>
                <w:sz w:val="23"/>
                <w:szCs w:val="23"/>
                <w:lang w:eastAsia="lt-LT"/>
              </w:rPr>
              <w:t>6</w:t>
            </w:r>
          </w:p>
        </w:tc>
        <w:tc>
          <w:tcPr>
            <w:tcW w:w="1276" w:type="dxa"/>
            <w:vAlign w:val="center"/>
          </w:tcPr>
          <w:p w14:paraId="26BF0C8D" w14:textId="77777777" w:rsidR="008E3766" w:rsidRPr="009E4A1F" w:rsidRDefault="008E3766" w:rsidP="008E3766">
            <w:pPr>
              <w:ind w:left="2"/>
              <w:jc w:val="center"/>
              <w:rPr>
                <w:sz w:val="23"/>
                <w:szCs w:val="23"/>
                <w:lang w:eastAsia="lt-LT"/>
              </w:rPr>
            </w:pPr>
            <w:r w:rsidRPr="009E4A1F">
              <w:rPr>
                <w:sz w:val="23"/>
                <w:szCs w:val="23"/>
                <w:lang w:eastAsia="lt-LT"/>
              </w:rPr>
              <w:t>12</w:t>
            </w:r>
          </w:p>
        </w:tc>
        <w:tc>
          <w:tcPr>
            <w:tcW w:w="1134" w:type="dxa"/>
            <w:vAlign w:val="center"/>
          </w:tcPr>
          <w:p w14:paraId="0A5156C4" w14:textId="751F215F" w:rsidR="008E3766" w:rsidRPr="009E4A1F" w:rsidRDefault="008E3766" w:rsidP="008E3766">
            <w:pPr>
              <w:ind w:left="2"/>
              <w:jc w:val="center"/>
              <w:rPr>
                <w:sz w:val="23"/>
                <w:szCs w:val="23"/>
                <w:lang w:eastAsia="lt-LT"/>
              </w:rPr>
            </w:pPr>
            <w:r w:rsidRPr="009E4A1F">
              <w:rPr>
                <w:sz w:val="23"/>
                <w:szCs w:val="23"/>
                <w:lang w:eastAsia="lt-LT"/>
              </w:rPr>
              <w:t>45</w:t>
            </w:r>
          </w:p>
        </w:tc>
        <w:tc>
          <w:tcPr>
            <w:tcW w:w="1134" w:type="dxa"/>
            <w:vAlign w:val="center"/>
          </w:tcPr>
          <w:p w14:paraId="6D7A5300" w14:textId="65D4908C" w:rsidR="008E3766" w:rsidRPr="009E4A1F" w:rsidRDefault="008E3766" w:rsidP="008E3766">
            <w:pPr>
              <w:ind w:left="2"/>
              <w:jc w:val="center"/>
              <w:rPr>
                <w:sz w:val="23"/>
                <w:szCs w:val="23"/>
                <w:lang w:eastAsia="lt-LT"/>
              </w:rPr>
            </w:pPr>
            <w:r w:rsidRPr="009E4A1F">
              <w:rPr>
                <w:sz w:val="23"/>
                <w:szCs w:val="23"/>
                <w:lang w:eastAsia="lt-LT"/>
              </w:rPr>
              <w:t>6,07</w:t>
            </w:r>
          </w:p>
        </w:tc>
      </w:tr>
      <w:tr w:rsidR="002A0B54" w:rsidRPr="002A0B54" w14:paraId="3A514A54" w14:textId="77777777" w:rsidTr="002F480F">
        <w:tc>
          <w:tcPr>
            <w:tcW w:w="959" w:type="dxa"/>
            <w:shd w:val="clear" w:color="auto" w:fill="auto"/>
          </w:tcPr>
          <w:p w14:paraId="0AC72E2E" w14:textId="77777777" w:rsidR="009C600F" w:rsidRPr="009E4A1F" w:rsidRDefault="009C600F"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1.4.</w:t>
            </w:r>
          </w:p>
        </w:tc>
        <w:tc>
          <w:tcPr>
            <w:tcW w:w="3856" w:type="dxa"/>
            <w:shd w:val="clear" w:color="auto" w:fill="auto"/>
          </w:tcPr>
          <w:p w14:paraId="16435528" w14:textId="77777777" w:rsidR="009C600F" w:rsidRPr="009E4A1F" w:rsidRDefault="009C600F" w:rsidP="0059584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 xml:space="preserve">Socialinių įgūdžių ugdymas, palaikymas ir (ar) atkūrimas įstaigoje (socialinių paslaugų centre, dienos centre, šeimos paramos centre, paramos šeimai tarnyboje ir </w:t>
            </w:r>
            <w:proofErr w:type="spellStart"/>
            <w:r w:rsidRPr="009E4A1F">
              <w:rPr>
                <w:sz w:val="23"/>
                <w:szCs w:val="23"/>
                <w:lang w:eastAsia="lt-LT"/>
              </w:rPr>
              <w:t>kt</w:t>
            </w:r>
            <w:proofErr w:type="spellEnd"/>
            <w:r w:rsidRPr="009E4A1F">
              <w:rPr>
                <w:sz w:val="23"/>
                <w:szCs w:val="23"/>
                <w:lang w:eastAsia="lt-LT"/>
              </w:rPr>
              <w:t>.)</w:t>
            </w:r>
          </w:p>
        </w:tc>
        <w:tc>
          <w:tcPr>
            <w:tcW w:w="1417" w:type="dxa"/>
            <w:vAlign w:val="center"/>
          </w:tcPr>
          <w:p w14:paraId="3026AD15" w14:textId="77777777" w:rsidR="009C600F" w:rsidRPr="009E4A1F" w:rsidRDefault="009C600F" w:rsidP="0059584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6</w:t>
            </w:r>
          </w:p>
        </w:tc>
        <w:tc>
          <w:tcPr>
            <w:tcW w:w="1276" w:type="dxa"/>
            <w:vAlign w:val="center"/>
          </w:tcPr>
          <w:p w14:paraId="56CAD864" w14:textId="77777777" w:rsidR="009C600F" w:rsidRPr="009E4A1F" w:rsidRDefault="009C600F" w:rsidP="00595843">
            <w:pPr>
              <w:ind w:left="2"/>
              <w:jc w:val="center"/>
              <w:rPr>
                <w:sz w:val="23"/>
                <w:szCs w:val="23"/>
                <w:lang w:eastAsia="lt-LT"/>
              </w:rPr>
            </w:pPr>
            <w:r w:rsidRPr="009E4A1F">
              <w:rPr>
                <w:sz w:val="23"/>
                <w:szCs w:val="23"/>
                <w:lang w:eastAsia="lt-LT"/>
              </w:rPr>
              <w:t>10</w:t>
            </w:r>
          </w:p>
        </w:tc>
        <w:tc>
          <w:tcPr>
            <w:tcW w:w="1134" w:type="dxa"/>
          </w:tcPr>
          <w:p w14:paraId="3EDC6565" w14:textId="77777777" w:rsidR="00493DAA" w:rsidRPr="009E4A1F" w:rsidRDefault="00493DAA" w:rsidP="00595843">
            <w:pPr>
              <w:ind w:left="2"/>
              <w:jc w:val="center"/>
              <w:rPr>
                <w:sz w:val="23"/>
                <w:szCs w:val="23"/>
                <w:lang w:eastAsia="lt-LT"/>
              </w:rPr>
            </w:pPr>
          </w:p>
          <w:p w14:paraId="282AB134" w14:textId="77777777" w:rsidR="00493DAA" w:rsidRPr="009E4A1F" w:rsidRDefault="00493DAA" w:rsidP="00595843">
            <w:pPr>
              <w:ind w:left="2"/>
              <w:jc w:val="center"/>
              <w:rPr>
                <w:sz w:val="23"/>
                <w:szCs w:val="23"/>
                <w:lang w:eastAsia="lt-LT"/>
              </w:rPr>
            </w:pPr>
          </w:p>
          <w:p w14:paraId="08DCE5BF" w14:textId="77777777" w:rsidR="009C600F" w:rsidRPr="009E4A1F" w:rsidRDefault="00493DAA" w:rsidP="00595843">
            <w:pPr>
              <w:ind w:left="2"/>
              <w:jc w:val="center"/>
              <w:rPr>
                <w:sz w:val="23"/>
                <w:szCs w:val="23"/>
                <w:lang w:eastAsia="lt-LT"/>
              </w:rPr>
            </w:pPr>
            <w:r w:rsidRPr="009E4A1F">
              <w:rPr>
                <w:sz w:val="23"/>
                <w:szCs w:val="23"/>
                <w:lang w:eastAsia="lt-LT"/>
              </w:rPr>
              <w:t>0</w:t>
            </w:r>
          </w:p>
        </w:tc>
        <w:tc>
          <w:tcPr>
            <w:tcW w:w="1134" w:type="dxa"/>
          </w:tcPr>
          <w:p w14:paraId="1D66794D" w14:textId="77777777" w:rsidR="00493DAA" w:rsidRPr="009E4A1F" w:rsidRDefault="00493DAA" w:rsidP="00595843">
            <w:pPr>
              <w:ind w:left="2"/>
              <w:jc w:val="center"/>
              <w:rPr>
                <w:color w:val="FF0000"/>
                <w:sz w:val="23"/>
                <w:szCs w:val="23"/>
                <w:lang w:eastAsia="lt-LT"/>
              </w:rPr>
            </w:pPr>
          </w:p>
          <w:p w14:paraId="7F483930" w14:textId="77777777" w:rsidR="00493DAA" w:rsidRPr="009E4A1F" w:rsidRDefault="00493DAA" w:rsidP="00595843">
            <w:pPr>
              <w:ind w:left="2"/>
              <w:jc w:val="center"/>
              <w:rPr>
                <w:color w:val="FF0000"/>
                <w:sz w:val="23"/>
                <w:szCs w:val="23"/>
                <w:lang w:eastAsia="lt-LT"/>
              </w:rPr>
            </w:pPr>
          </w:p>
          <w:p w14:paraId="10C6EBD0" w14:textId="77777777" w:rsidR="009C600F" w:rsidRPr="009E4A1F" w:rsidRDefault="00493DAA" w:rsidP="00595843">
            <w:pPr>
              <w:ind w:left="2"/>
              <w:jc w:val="center"/>
              <w:rPr>
                <w:color w:val="FF0000"/>
                <w:sz w:val="23"/>
                <w:szCs w:val="23"/>
                <w:lang w:eastAsia="lt-LT"/>
              </w:rPr>
            </w:pPr>
            <w:r w:rsidRPr="009E4A1F">
              <w:rPr>
                <w:sz w:val="23"/>
                <w:szCs w:val="23"/>
                <w:lang w:eastAsia="lt-LT"/>
              </w:rPr>
              <w:t>0</w:t>
            </w:r>
          </w:p>
        </w:tc>
      </w:tr>
      <w:tr w:rsidR="002A0B54" w:rsidRPr="002A0B54" w14:paraId="69CA219D" w14:textId="77777777" w:rsidTr="002F480F">
        <w:tc>
          <w:tcPr>
            <w:tcW w:w="959" w:type="dxa"/>
            <w:shd w:val="clear" w:color="auto" w:fill="auto"/>
          </w:tcPr>
          <w:p w14:paraId="5B9D4218" w14:textId="77777777" w:rsidR="002B5213" w:rsidRPr="009E4A1F" w:rsidRDefault="002B5213"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1.5.</w:t>
            </w:r>
          </w:p>
        </w:tc>
        <w:tc>
          <w:tcPr>
            <w:tcW w:w="3856" w:type="dxa"/>
            <w:shd w:val="clear" w:color="auto" w:fill="auto"/>
          </w:tcPr>
          <w:p w14:paraId="3AFD7ACB" w14:textId="77777777" w:rsidR="002B5213" w:rsidRPr="009E4A1F" w:rsidRDefault="002B5213" w:rsidP="002B521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Dienos socialinė globa įstaigoje (dienos centre)</w:t>
            </w:r>
          </w:p>
        </w:tc>
        <w:tc>
          <w:tcPr>
            <w:tcW w:w="1417" w:type="dxa"/>
            <w:vAlign w:val="center"/>
          </w:tcPr>
          <w:p w14:paraId="295CA30D" w14:textId="77777777" w:rsidR="002B5213" w:rsidRPr="009E4A1F" w:rsidRDefault="002B5213" w:rsidP="002B521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w:t>
            </w:r>
          </w:p>
        </w:tc>
        <w:tc>
          <w:tcPr>
            <w:tcW w:w="1276" w:type="dxa"/>
            <w:vAlign w:val="center"/>
          </w:tcPr>
          <w:p w14:paraId="61E7F360" w14:textId="77777777" w:rsidR="002B5213" w:rsidRPr="009E4A1F" w:rsidRDefault="002B5213" w:rsidP="002B5213">
            <w:pPr>
              <w:ind w:left="2"/>
              <w:jc w:val="center"/>
              <w:rPr>
                <w:sz w:val="23"/>
                <w:szCs w:val="23"/>
                <w:lang w:eastAsia="lt-LT"/>
              </w:rPr>
            </w:pPr>
            <w:r w:rsidRPr="009E4A1F">
              <w:rPr>
                <w:sz w:val="23"/>
                <w:szCs w:val="23"/>
                <w:lang w:eastAsia="lt-LT"/>
              </w:rPr>
              <w:t>3</w:t>
            </w:r>
          </w:p>
        </w:tc>
        <w:tc>
          <w:tcPr>
            <w:tcW w:w="1134" w:type="dxa"/>
            <w:vAlign w:val="center"/>
          </w:tcPr>
          <w:p w14:paraId="1A7098EC" w14:textId="77777777" w:rsidR="002B5213" w:rsidRPr="009E4A1F" w:rsidRDefault="002B5213" w:rsidP="002B5213">
            <w:pPr>
              <w:ind w:left="2"/>
              <w:jc w:val="center"/>
              <w:rPr>
                <w:sz w:val="23"/>
                <w:szCs w:val="23"/>
                <w:lang w:eastAsia="lt-LT"/>
              </w:rPr>
            </w:pPr>
            <w:r w:rsidRPr="009E4A1F">
              <w:rPr>
                <w:sz w:val="23"/>
                <w:szCs w:val="23"/>
                <w:lang w:eastAsia="lt-LT"/>
              </w:rPr>
              <w:t>1</w:t>
            </w:r>
          </w:p>
        </w:tc>
        <w:tc>
          <w:tcPr>
            <w:tcW w:w="1134" w:type="dxa"/>
            <w:vAlign w:val="center"/>
          </w:tcPr>
          <w:p w14:paraId="6CA7508D" w14:textId="64557B5C" w:rsidR="002B5213" w:rsidRPr="009E4A1F" w:rsidRDefault="00244675" w:rsidP="002B5213">
            <w:pPr>
              <w:ind w:left="2"/>
              <w:jc w:val="center"/>
              <w:rPr>
                <w:color w:val="FF0000"/>
                <w:sz w:val="23"/>
                <w:szCs w:val="23"/>
                <w:lang w:eastAsia="lt-LT"/>
              </w:rPr>
            </w:pPr>
            <w:r w:rsidRPr="009E4A1F">
              <w:rPr>
                <w:sz w:val="23"/>
                <w:szCs w:val="23"/>
                <w:lang w:eastAsia="lt-LT"/>
              </w:rPr>
              <w:t>0,</w:t>
            </w:r>
            <w:r w:rsidR="001E2CCC" w:rsidRPr="009E4A1F">
              <w:rPr>
                <w:sz w:val="23"/>
                <w:szCs w:val="23"/>
                <w:lang w:eastAsia="lt-LT"/>
              </w:rPr>
              <w:t>1</w:t>
            </w:r>
            <w:r w:rsidR="000C71B4" w:rsidRPr="009E4A1F">
              <w:rPr>
                <w:sz w:val="23"/>
                <w:szCs w:val="23"/>
                <w:lang w:eastAsia="lt-LT"/>
              </w:rPr>
              <w:t>3</w:t>
            </w:r>
          </w:p>
        </w:tc>
      </w:tr>
      <w:tr w:rsidR="002A0B54" w:rsidRPr="002A0B54" w14:paraId="3A5E3772" w14:textId="77777777" w:rsidTr="002F480F">
        <w:tc>
          <w:tcPr>
            <w:tcW w:w="959" w:type="dxa"/>
            <w:shd w:val="clear" w:color="auto" w:fill="auto"/>
          </w:tcPr>
          <w:p w14:paraId="0A786F90" w14:textId="77777777" w:rsidR="002B5213" w:rsidRPr="009E4A1F" w:rsidRDefault="002B5213"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1.6.</w:t>
            </w:r>
          </w:p>
        </w:tc>
        <w:tc>
          <w:tcPr>
            <w:tcW w:w="3856" w:type="dxa"/>
            <w:shd w:val="clear" w:color="auto" w:fill="auto"/>
          </w:tcPr>
          <w:p w14:paraId="495C8D87" w14:textId="77777777" w:rsidR="002B5213" w:rsidRPr="009E4A1F" w:rsidRDefault="002B5213" w:rsidP="002B521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Apgyvendinimas savarankiško gyvenimo namuose</w:t>
            </w:r>
          </w:p>
        </w:tc>
        <w:tc>
          <w:tcPr>
            <w:tcW w:w="1417" w:type="dxa"/>
            <w:vAlign w:val="center"/>
          </w:tcPr>
          <w:p w14:paraId="7EAE3FF1" w14:textId="77777777" w:rsidR="002B5213" w:rsidRPr="009E4A1F" w:rsidRDefault="002B5213" w:rsidP="002B521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w:t>
            </w:r>
          </w:p>
        </w:tc>
        <w:tc>
          <w:tcPr>
            <w:tcW w:w="1276" w:type="dxa"/>
            <w:vAlign w:val="center"/>
          </w:tcPr>
          <w:p w14:paraId="7DD800D3" w14:textId="77777777" w:rsidR="002B5213" w:rsidRPr="009E4A1F" w:rsidRDefault="002B5213" w:rsidP="002B5213">
            <w:pPr>
              <w:ind w:left="2"/>
              <w:jc w:val="center"/>
              <w:rPr>
                <w:sz w:val="23"/>
                <w:szCs w:val="23"/>
                <w:lang w:eastAsia="lt-LT"/>
              </w:rPr>
            </w:pPr>
            <w:r w:rsidRPr="009E4A1F">
              <w:rPr>
                <w:sz w:val="23"/>
                <w:szCs w:val="23"/>
                <w:lang w:eastAsia="lt-LT"/>
              </w:rPr>
              <w:t>2</w:t>
            </w:r>
          </w:p>
        </w:tc>
        <w:tc>
          <w:tcPr>
            <w:tcW w:w="1134" w:type="dxa"/>
            <w:vAlign w:val="center"/>
          </w:tcPr>
          <w:p w14:paraId="62A49DA7" w14:textId="77777777" w:rsidR="002B5213" w:rsidRPr="009E4A1F" w:rsidRDefault="002B5213" w:rsidP="002B5213">
            <w:pPr>
              <w:ind w:left="2"/>
              <w:jc w:val="center"/>
              <w:rPr>
                <w:sz w:val="23"/>
                <w:szCs w:val="23"/>
                <w:lang w:eastAsia="lt-LT"/>
              </w:rPr>
            </w:pPr>
            <w:r w:rsidRPr="009E4A1F">
              <w:rPr>
                <w:sz w:val="23"/>
                <w:szCs w:val="23"/>
                <w:lang w:eastAsia="lt-LT"/>
              </w:rPr>
              <w:t>0</w:t>
            </w:r>
          </w:p>
        </w:tc>
        <w:tc>
          <w:tcPr>
            <w:tcW w:w="1134" w:type="dxa"/>
            <w:vAlign w:val="center"/>
          </w:tcPr>
          <w:p w14:paraId="60410B5F" w14:textId="77777777" w:rsidR="002B5213" w:rsidRPr="009E4A1F" w:rsidRDefault="002B5213" w:rsidP="002B5213">
            <w:pPr>
              <w:ind w:left="2"/>
              <w:jc w:val="center"/>
              <w:rPr>
                <w:color w:val="FF0000"/>
                <w:sz w:val="23"/>
                <w:szCs w:val="23"/>
                <w:lang w:eastAsia="lt-LT"/>
              </w:rPr>
            </w:pPr>
            <w:r w:rsidRPr="009E4A1F">
              <w:rPr>
                <w:sz w:val="23"/>
                <w:szCs w:val="23"/>
                <w:lang w:eastAsia="lt-LT"/>
              </w:rPr>
              <w:t>0</w:t>
            </w:r>
          </w:p>
        </w:tc>
      </w:tr>
      <w:tr w:rsidR="002A0B54" w:rsidRPr="002A0B54" w14:paraId="2C1B0BCD" w14:textId="77777777" w:rsidTr="002F480F">
        <w:tc>
          <w:tcPr>
            <w:tcW w:w="959" w:type="dxa"/>
            <w:shd w:val="clear" w:color="auto" w:fill="auto"/>
          </w:tcPr>
          <w:p w14:paraId="4B81D486" w14:textId="77777777" w:rsidR="002B5213" w:rsidRPr="009E4A1F" w:rsidRDefault="002B5213"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w:t>
            </w:r>
            <w:r w:rsidRPr="009E4A1F">
              <w:rPr>
                <w:sz w:val="23"/>
                <w:szCs w:val="23"/>
              </w:rPr>
              <w:t>.7.</w:t>
            </w:r>
          </w:p>
        </w:tc>
        <w:tc>
          <w:tcPr>
            <w:tcW w:w="3856" w:type="dxa"/>
            <w:shd w:val="clear" w:color="auto" w:fill="auto"/>
          </w:tcPr>
          <w:p w14:paraId="4EC2F6CA" w14:textId="77777777" w:rsidR="002B5213" w:rsidRPr="009E4A1F" w:rsidRDefault="002B5213" w:rsidP="002B521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Trumpalaikė socialinė globa (asmens namuose arba įstaigoje)</w:t>
            </w:r>
          </w:p>
        </w:tc>
        <w:tc>
          <w:tcPr>
            <w:tcW w:w="1417" w:type="dxa"/>
            <w:vAlign w:val="center"/>
          </w:tcPr>
          <w:p w14:paraId="2882829E" w14:textId="77777777" w:rsidR="002B5213" w:rsidRPr="009E4A1F" w:rsidRDefault="002B5213" w:rsidP="002B521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w:t>
            </w:r>
          </w:p>
        </w:tc>
        <w:tc>
          <w:tcPr>
            <w:tcW w:w="1276" w:type="dxa"/>
            <w:vAlign w:val="center"/>
          </w:tcPr>
          <w:p w14:paraId="31D9BC12" w14:textId="77777777" w:rsidR="002B5213" w:rsidRPr="009E4A1F" w:rsidRDefault="002B5213" w:rsidP="002B5213">
            <w:pPr>
              <w:ind w:left="2"/>
              <w:jc w:val="center"/>
              <w:rPr>
                <w:sz w:val="23"/>
                <w:szCs w:val="23"/>
                <w:lang w:eastAsia="lt-LT"/>
              </w:rPr>
            </w:pPr>
            <w:r w:rsidRPr="009E4A1F">
              <w:rPr>
                <w:bCs/>
                <w:sz w:val="23"/>
                <w:szCs w:val="23"/>
                <w:lang w:eastAsia="lt-LT"/>
              </w:rPr>
              <w:t>2</w:t>
            </w:r>
          </w:p>
        </w:tc>
        <w:tc>
          <w:tcPr>
            <w:tcW w:w="1134" w:type="dxa"/>
            <w:vAlign w:val="center"/>
          </w:tcPr>
          <w:p w14:paraId="0910BBC2" w14:textId="2C57F41D" w:rsidR="002B5213" w:rsidRPr="009E4A1F" w:rsidRDefault="00053D1A" w:rsidP="002B5213">
            <w:pPr>
              <w:ind w:left="2"/>
              <w:jc w:val="center"/>
              <w:rPr>
                <w:bCs/>
                <w:sz w:val="23"/>
                <w:szCs w:val="23"/>
                <w:lang w:eastAsia="lt-LT"/>
              </w:rPr>
            </w:pPr>
            <w:r w:rsidRPr="009E4A1F">
              <w:rPr>
                <w:sz w:val="23"/>
                <w:szCs w:val="23"/>
                <w:lang w:eastAsia="lt-LT"/>
              </w:rPr>
              <w:t>37</w:t>
            </w:r>
          </w:p>
        </w:tc>
        <w:tc>
          <w:tcPr>
            <w:tcW w:w="1134" w:type="dxa"/>
            <w:vAlign w:val="center"/>
          </w:tcPr>
          <w:p w14:paraId="61FFC450" w14:textId="3A3A0A53" w:rsidR="002B5213" w:rsidRPr="009E4A1F" w:rsidRDefault="008E3766" w:rsidP="002B5213">
            <w:pPr>
              <w:ind w:left="2"/>
              <w:jc w:val="center"/>
              <w:rPr>
                <w:bCs/>
                <w:color w:val="FF0000"/>
                <w:sz w:val="23"/>
                <w:szCs w:val="23"/>
                <w:lang w:eastAsia="lt-LT"/>
              </w:rPr>
            </w:pPr>
            <w:r w:rsidRPr="009E4A1F">
              <w:rPr>
                <w:bCs/>
                <w:sz w:val="23"/>
                <w:szCs w:val="23"/>
                <w:lang w:eastAsia="lt-LT"/>
              </w:rPr>
              <w:t>5,0</w:t>
            </w:r>
          </w:p>
        </w:tc>
      </w:tr>
      <w:tr w:rsidR="002A0B54" w:rsidRPr="002A0B54" w14:paraId="47C1766F" w14:textId="77777777" w:rsidTr="002F480F">
        <w:tc>
          <w:tcPr>
            <w:tcW w:w="959" w:type="dxa"/>
            <w:shd w:val="clear" w:color="auto" w:fill="auto"/>
          </w:tcPr>
          <w:p w14:paraId="24A0900A" w14:textId="77777777" w:rsidR="002B5213" w:rsidRPr="009E4A1F" w:rsidRDefault="002B5213"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1.8.</w:t>
            </w:r>
          </w:p>
        </w:tc>
        <w:tc>
          <w:tcPr>
            <w:tcW w:w="3856" w:type="dxa"/>
            <w:shd w:val="clear" w:color="auto" w:fill="auto"/>
          </w:tcPr>
          <w:p w14:paraId="3EC29DEF" w14:textId="77777777" w:rsidR="002B5213" w:rsidRPr="009E4A1F" w:rsidRDefault="002B5213" w:rsidP="002B521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Laikinas atokvėpis (trumpalaikė ar (ir) dienos socialinė globa)</w:t>
            </w:r>
          </w:p>
        </w:tc>
        <w:tc>
          <w:tcPr>
            <w:tcW w:w="1417" w:type="dxa"/>
            <w:vAlign w:val="center"/>
          </w:tcPr>
          <w:p w14:paraId="4B31AC8B" w14:textId="77777777" w:rsidR="002B5213" w:rsidRPr="009E4A1F" w:rsidRDefault="002B5213" w:rsidP="002B521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w:t>
            </w:r>
          </w:p>
        </w:tc>
        <w:tc>
          <w:tcPr>
            <w:tcW w:w="1276" w:type="dxa"/>
            <w:vAlign w:val="center"/>
          </w:tcPr>
          <w:p w14:paraId="4BB53EB7" w14:textId="77777777" w:rsidR="002B5213" w:rsidRPr="009E4A1F" w:rsidRDefault="002B5213" w:rsidP="002B5213">
            <w:pPr>
              <w:ind w:left="2"/>
              <w:jc w:val="center"/>
              <w:rPr>
                <w:bCs/>
                <w:sz w:val="23"/>
                <w:szCs w:val="23"/>
                <w:lang w:eastAsia="lt-LT"/>
              </w:rPr>
            </w:pPr>
            <w:r w:rsidRPr="009E4A1F">
              <w:rPr>
                <w:bCs/>
                <w:sz w:val="23"/>
                <w:szCs w:val="23"/>
                <w:lang w:eastAsia="lt-LT"/>
              </w:rPr>
              <w:t>6</w:t>
            </w:r>
          </w:p>
        </w:tc>
        <w:tc>
          <w:tcPr>
            <w:tcW w:w="1134" w:type="dxa"/>
            <w:vAlign w:val="center"/>
          </w:tcPr>
          <w:p w14:paraId="0333D3BE" w14:textId="306DA1D3" w:rsidR="002B5213" w:rsidRPr="009E4A1F" w:rsidRDefault="00053D1A" w:rsidP="002B5213">
            <w:pPr>
              <w:ind w:left="2"/>
              <w:jc w:val="center"/>
              <w:rPr>
                <w:bCs/>
                <w:sz w:val="23"/>
                <w:szCs w:val="23"/>
                <w:lang w:eastAsia="lt-LT"/>
              </w:rPr>
            </w:pPr>
            <w:r w:rsidRPr="009E4A1F">
              <w:rPr>
                <w:sz w:val="23"/>
                <w:szCs w:val="23"/>
                <w:lang w:eastAsia="lt-LT"/>
              </w:rPr>
              <w:t>7</w:t>
            </w:r>
          </w:p>
        </w:tc>
        <w:tc>
          <w:tcPr>
            <w:tcW w:w="1134" w:type="dxa"/>
            <w:vAlign w:val="center"/>
          </w:tcPr>
          <w:p w14:paraId="764ECAA8" w14:textId="7C428FDD" w:rsidR="002B5213" w:rsidRPr="009E4A1F" w:rsidRDefault="00244675" w:rsidP="002B5213">
            <w:pPr>
              <w:ind w:left="2"/>
              <w:jc w:val="center"/>
              <w:rPr>
                <w:bCs/>
                <w:color w:val="FF0000"/>
                <w:sz w:val="23"/>
                <w:szCs w:val="23"/>
                <w:lang w:eastAsia="lt-LT"/>
              </w:rPr>
            </w:pPr>
            <w:r w:rsidRPr="009E4A1F">
              <w:rPr>
                <w:bCs/>
                <w:sz w:val="23"/>
                <w:szCs w:val="23"/>
                <w:lang w:eastAsia="lt-LT"/>
              </w:rPr>
              <w:t>0,</w:t>
            </w:r>
            <w:r w:rsidR="000C71B4" w:rsidRPr="009E4A1F">
              <w:rPr>
                <w:bCs/>
                <w:sz w:val="23"/>
                <w:szCs w:val="23"/>
                <w:lang w:eastAsia="lt-LT"/>
              </w:rPr>
              <w:t>94</w:t>
            </w:r>
          </w:p>
        </w:tc>
      </w:tr>
      <w:tr w:rsidR="002A0B54" w:rsidRPr="002A0B54" w14:paraId="39B70B5B" w14:textId="77777777" w:rsidTr="002F480F">
        <w:tc>
          <w:tcPr>
            <w:tcW w:w="959" w:type="dxa"/>
            <w:shd w:val="clear" w:color="auto" w:fill="auto"/>
          </w:tcPr>
          <w:p w14:paraId="63E9645A" w14:textId="77777777" w:rsidR="009C600F" w:rsidRPr="009E4A1F" w:rsidRDefault="009C600F"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1.9.</w:t>
            </w:r>
          </w:p>
        </w:tc>
        <w:tc>
          <w:tcPr>
            <w:tcW w:w="3856" w:type="dxa"/>
            <w:shd w:val="clear" w:color="auto" w:fill="auto"/>
          </w:tcPr>
          <w:p w14:paraId="0BBBBD58" w14:textId="77777777" w:rsidR="009C600F" w:rsidRPr="009E4A1F" w:rsidRDefault="009C600F" w:rsidP="0059584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 xml:space="preserve">Ilgalaikė socialinė globa </w:t>
            </w:r>
          </w:p>
        </w:tc>
        <w:tc>
          <w:tcPr>
            <w:tcW w:w="1417" w:type="dxa"/>
            <w:vAlign w:val="center"/>
          </w:tcPr>
          <w:p w14:paraId="3C5B9AFB" w14:textId="77777777" w:rsidR="009C600F" w:rsidRPr="009E4A1F" w:rsidRDefault="009C600F" w:rsidP="0059584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12,5</w:t>
            </w:r>
          </w:p>
        </w:tc>
        <w:tc>
          <w:tcPr>
            <w:tcW w:w="1276" w:type="dxa"/>
            <w:vAlign w:val="center"/>
          </w:tcPr>
          <w:p w14:paraId="21556A00" w14:textId="77777777" w:rsidR="009C600F" w:rsidRPr="009E4A1F" w:rsidRDefault="009C600F" w:rsidP="00595843">
            <w:pPr>
              <w:ind w:left="2"/>
              <w:jc w:val="center"/>
              <w:rPr>
                <w:bCs/>
                <w:sz w:val="23"/>
                <w:szCs w:val="23"/>
                <w:lang w:eastAsia="lt-LT"/>
              </w:rPr>
            </w:pPr>
            <w:r w:rsidRPr="009E4A1F">
              <w:rPr>
                <w:sz w:val="23"/>
                <w:szCs w:val="23"/>
                <w:lang w:eastAsia="lt-LT"/>
              </w:rPr>
              <w:t>15</w:t>
            </w:r>
          </w:p>
        </w:tc>
        <w:tc>
          <w:tcPr>
            <w:tcW w:w="1134" w:type="dxa"/>
          </w:tcPr>
          <w:p w14:paraId="64D03B2B" w14:textId="38DA6BCC" w:rsidR="009C600F" w:rsidRPr="009E4A1F" w:rsidRDefault="00493DAA" w:rsidP="00595843">
            <w:pPr>
              <w:ind w:left="2"/>
              <w:jc w:val="center"/>
              <w:rPr>
                <w:sz w:val="23"/>
                <w:szCs w:val="23"/>
                <w:lang w:eastAsia="lt-LT"/>
              </w:rPr>
            </w:pPr>
            <w:r w:rsidRPr="009E4A1F">
              <w:rPr>
                <w:sz w:val="23"/>
                <w:szCs w:val="23"/>
                <w:lang w:eastAsia="lt-LT"/>
              </w:rPr>
              <w:t>1</w:t>
            </w:r>
            <w:r w:rsidR="00CB2DA8" w:rsidRPr="009E4A1F">
              <w:rPr>
                <w:sz w:val="23"/>
                <w:szCs w:val="23"/>
                <w:lang w:eastAsia="lt-LT"/>
              </w:rPr>
              <w:t>33</w:t>
            </w:r>
          </w:p>
        </w:tc>
        <w:tc>
          <w:tcPr>
            <w:tcW w:w="1134" w:type="dxa"/>
          </w:tcPr>
          <w:p w14:paraId="237AD12A" w14:textId="3CB8EF19" w:rsidR="009C600F" w:rsidRPr="009E4A1F" w:rsidRDefault="00244675" w:rsidP="00595843">
            <w:pPr>
              <w:ind w:left="2"/>
              <w:jc w:val="center"/>
              <w:rPr>
                <w:color w:val="FF0000"/>
                <w:sz w:val="23"/>
                <w:szCs w:val="23"/>
                <w:lang w:eastAsia="lt-LT"/>
              </w:rPr>
            </w:pPr>
            <w:r w:rsidRPr="009E4A1F">
              <w:rPr>
                <w:sz w:val="23"/>
                <w:szCs w:val="23"/>
                <w:lang w:eastAsia="lt-LT"/>
              </w:rPr>
              <w:t>1</w:t>
            </w:r>
            <w:r w:rsidR="000C71B4" w:rsidRPr="009E4A1F">
              <w:rPr>
                <w:sz w:val="23"/>
                <w:szCs w:val="23"/>
                <w:lang w:eastAsia="lt-LT"/>
              </w:rPr>
              <w:t>7,9</w:t>
            </w:r>
            <w:r w:rsidR="008E3766" w:rsidRPr="009E4A1F">
              <w:rPr>
                <w:sz w:val="23"/>
                <w:szCs w:val="23"/>
                <w:lang w:eastAsia="lt-LT"/>
              </w:rPr>
              <w:t>5</w:t>
            </w:r>
          </w:p>
        </w:tc>
      </w:tr>
      <w:tr w:rsidR="002A0B54" w:rsidRPr="002A0B54" w14:paraId="3E879574" w14:textId="77777777" w:rsidTr="002F480F">
        <w:tc>
          <w:tcPr>
            <w:tcW w:w="959" w:type="dxa"/>
            <w:shd w:val="clear" w:color="auto" w:fill="auto"/>
          </w:tcPr>
          <w:p w14:paraId="3E3B6665" w14:textId="77777777" w:rsidR="005D316A" w:rsidRPr="009E4A1F" w:rsidRDefault="005D316A"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val="en-US" w:eastAsia="lt-LT"/>
              </w:rPr>
            </w:pPr>
            <w:r w:rsidRPr="009E4A1F">
              <w:rPr>
                <w:b/>
                <w:bCs/>
                <w:sz w:val="23"/>
                <w:szCs w:val="23"/>
                <w:lang w:val="en-US" w:eastAsia="lt-LT"/>
              </w:rPr>
              <w:t>1.10.</w:t>
            </w:r>
          </w:p>
        </w:tc>
        <w:tc>
          <w:tcPr>
            <w:tcW w:w="3856" w:type="dxa"/>
            <w:shd w:val="clear" w:color="auto" w:fill="auto"/>
          </w:tcPr>
          <w:p w14:paraId="07D3FD59" w14:textId="64FE7665" w:rsidR="005D316A" w:rsidRPr="009E4A1F" w:rsidRDefault="005D316A" w:rsidP="005D316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sz w:val="23"/>
                <w:szCs w:val="23"/>
                <w:lang w:eastAsia="lt-LT"/>
              </w:rPr>
            </w:pPr>
            <w:r w:rsidRPr="009E4A1F">
              <w:rPr>
                <w:b/>
                <w:bCs/>
                <w:sz w:val="23"/>
                <w:szCs w:val="23"/>
                <w:lang w:eastAsia="lt-LT"/>
              </w:rPr>
              <w:t xml:space="preserve">Socialinių paslaugų gavėjų – senyvo amžiaus asmenų – skaičius, tenkantis 1 000 senyvo amžiaus asmenų </w:t>
            </w:r>
            <w:r w:rsidR="00AD5DF3">
              <w:rPr>
                <w:b/>
                <w:bCs/>
                <w:sz w:val="23"/>
                <w:szCs w:val="23"/>
                <w:lang w:eastAsia="lt-LT"/>
              </w:rPr>
              <w:t>S</w:t>
            </w:r>
            <w:r w:rsidRPr="009E4A1F">
              <w:rPr>
                <w:b/>
                <w:bCs/>
                <w:sz w:val="23"/>
                <w:szCs w:val="23"/>
                <w:lang w:eastAsia="lt-LT"/>
              </w:rPr>
              <w:t xml:space="preserve">avivaldybėje, iš viso: </w:t>
            </w:r>
          </w:p>
        </w:tc>
        <w:tc>
          <w:tcPr>
            <w:tcW w:w="1417" w:type="dxa"/>
            <w:vAlign w:val="center"/>
          </w:tcPr>
          <w:p w14:paraId="6AAAEBD6" w14:textId="77777777" w:rsidR="005D316A" w:rsidRPr="009E4A1F" w:rsidRDefault="005D316A" w:rsidP="005D316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56,5</w:t>
            </w:r>
          </w:p>
        </w:tc>
        <w:tc>
          <w:tcPr>
            <w:tcW w:w="1276" w:type="dxa"/>
            <w:vAlign w:val="center"/>
          </w:tcPr>
          <w:p w14:paraId="3A266CE6" w14:textId="77777777" w:rsidR="005D316A" w:rsidRPr="009E4A1F" w:rsidRDefault="005D316A" w:rsidP="005D316A">
            <w:pPr>
              <w:ind w:left="2"/>
              <w:jc w:val="center"/>
              <w:rPr>
                <w:b/>
                <w:bCs/>
                <w:sz w:val="23"/>
                <w:szCs w:val="23"/>
                <w:lang w:eastAsia="lt-LT"/>
              </w:rPr>
            </w:pPr>
            <w:r w:rsidRPr="009E4A1F">
              <w:rPr>
                <w:b/>
                <w:bCs/>
                <w:sz w:val="23"/>
                <w:szCs w:val="23"/>
                <w:lang w:eastAsia="lt-LT"/>
              </w:rPr>
              <w:t>87</w:t>
            </w:r>
          </w:p>
        </w:tc>
        <w:tc>
          <w:tcPr>
            <w:tcW w:w="1134" w:type="dxa"/>
            <w:shd w:val="clear" w:color="auto" w:fill="auto"/>
            <w:vAlign w:val="center"/>
          </w:tcPr>
          <w:p w14:paraId="6F2C8C91" w14:textId="38DFFFC3" w:rsidR="005D316A" w:rsidRPr="009E4A1F" w:rsidRDefault="000C71B4" w:rsidP="008E3766">
            <w:pPr>
              <w:ind w:left="2"/>
              <w:jc w:val="center"/>
              <w:rPr>
                <w:b/>
                <w:sz w:val="23"/>
                <w:szCs w:val="23"/>
                <w:lang w:eastAsia="lt-LT"/>
              </w:rPr>
            </w:pPr>
            <w:r w:rsidRPr="009E4A1F">
              <w:rPr>
                <w:b/>
                <w:sz w:val="23"/>
                <w:szCs w:val="23"/>
                <w:lang w:eastAsia="lt-LT"/>
              </w:rPr>
              <w:t>515</w:t>
            </w:r>
          </w:p>
        </w:tc>
        <w:tc>
          <w:tcPr>
            <w:tcW w:w="1134" w:type="dxa"/>
            <w:shd w:val="clear" w:color="auto" w:fill="auto"/>
            <w:vAlign w:val="center"/>
          </w:tcPr>
          <w:p w14:paraId="1B198ECA" w14:textId="3720B0CE" w:rsidR="005D316A" w:rsidRPr="009E4A1F" w:rsidRDefault="000C71B4" w:rsidP="005D316A">
            <w:pPr>
              <w:ind w:left="2"/>
              <w:jc w:val="center"/>
              <w:rPr>
                <w:b/>
                <w:sz w:val="23"/>
                <w:szCs w:val="23"/>
                <w:lang w:eastAsia="lt-LT"/>
              </w:rPr>
            </w:pPr>
            <w:r w:rsidRPr="009E4A1F">
              <w:rPr>
                <w:b/>
                <w:sz w:val="23"/>
                <w:szCs w:val="23"/>
                <w:lang w:eastAsia="lt-LT"/>
              </w:rPr>
              <w:t>69,49</w:t>
            </w:r>
          </w:p>
        </w:tc>
      </w:tr>
      <w:tr w:rsidR="002A0B54" w:rsidRPr="002A0B54" w14:paraId="4E29120E" w14:textId="77777777" w:rsidTr="002F480F">
        <w:tc>
          <w:tcPr>
            <w:tcW w:w="959" w:type="dxa"/>
            <w:shd w:val="clear" w:color="auto" w:fill="F2F2F2"/>
            <w:vAlign w:val="center"/>
          </w:tcPr>
          <w:p w14:paraId="727D5436" w14:textId="77777777" w:rsidR="00DE6C67" w:rsidRPr="009E4A1F" w:rsidRDefault="00DE6C67"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b/>
                <w:sz w:val="23"/>
                <w:szCs w:val="23"/>
                <w:lang w:eastAsia="lt-LT"/>
              </w:rPr>
              <w:t>2.</w:t>
            </w:r>
          </w:p>
        </w:tc>
        <w:tc>
          <w:tcPr>
            <w:tcW w:w="3856" w:type="dxa"/>
            <w:shd w:val="clear" w:color="auto" w:fill="F2F2F2"/>
            <w:vAlign w:val="center"/>
          </w:tcPr>
          <w:p w14:paraId="4D1489FC" w14:textId="77777777" w:rsidR="00DE6C67" w:rsidRPr="009E4A1F" w:rsidRDefault="00DE6C67" w:rsidP="0059584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b/>
                <w:sz w:val="23"/>
                <w:szCs w:val="23"/>
                <w:lang w:eastAsia="lt-LT"/>
              </w:rPr>
              <w:t>S</w:t>
            </w:r>
            <w:r w:rsidRPr="009E4A1F">
              <w:rPr>
                <w:b/>
                <w:sz w:val="23"/>
                <w:szCs w:val="23"/>
              </w:rPr>
              <w:t>ocialinės paslaugos darbingo amžiaus</w:t>
            </w:r>
            <w:r w:rsidRPr="009E4A1F">
              <w:rPr>
                <w:b/>
                <w:sz w:val="23"/>
                <w:szCs w:val="23"/>
                <w:lang w:eastAsia="lt-LT"/>
              </w:rPr>
              <w:t xml:space="preserve"> asmeni</w:t>
            </w:r>
            <w:r w:rsidRPr="009E4A1F">
              <w:rPr>
                <w:b/>
                <w:sz w:val="23"/>
                <w:szCs w:val="23"/>
              </w:rPr>
              <w:t>m</w:t>
            </w:r>
            <w:r w:rsidRPr="009E4A1F">
              <w:rPr>
                <w:b/>
                <w:sz w:val="23"/>
                <w:szCs w:val="23"/>
                <w:lang w:eastAsia="lt-LT"/>
              </w:rPr>
              <w:t>s su negalia (jų šeimoms)</w:t>
            </w:r>
          </w:p>
        </w:tc>
        <w:tc>
          <w:tcPr>
            <w:tcW w:w="2693" w:type="dxa"/>
            <w:gridSpan w:val="2"/>
            <w:shd w:val="clear" w:color="auto" w:fill="F2F2F2"/>
          </w:tcPr>
          <w:p w14:paraId="27FE77D1" w14:textId="1110F343" w:rsidR="00DE6C67" w:rsidRPr="009E4A1F" w:rsidRDefault="00DE6C67" w:rsidP="00595843">
            <w:pPr>
              <w:jc w:val="center"/>
              <w:rPr>
                <w:rFonts w:eastAsia="Calibri"/>
                <w:b/>
                <w:bCs/>
                <w:color w:val="FF0000"/>
                <w:sz w:val="23"/>
                <w:szCs w:val="23"/>
                <w:lang w:eastAsia="lt-LT"/>
              </w:rPr>
            </w:pPr>
            <w:r w:rsidRPr="009E4A1F">
              <w:rPr>
                <w:rFonts w:eastAsia="Calibri"/>
                <w:b/>
                <w:bCs/>
                <w:sz w:val="23"/>
                <w:szCs w:val="23"/>
                <w:lang w:eastAsia="lt-LT"/>
              </w:rPr>
              <w:t>Gavėjų skaičius, tenkantis 1 000 d</w:t>
            </w:r>
            <w:r w:rsidRPr="009E4A1F">
              <w:rPr>
                <w:rFonts w:eastAsia="Calibri"/>
                <w:b/>
                <w:bCs/>
                <w:sz w:val="23"/>
                <w:szCs w:val="23"/>
              </w:rPr>
              <w:t>arbingo amžiaus asmenų su negalia</w:t>
            </w:r>
            <w:r w:rsidRPr="009E4A1F">
              <w:rPr>
                <w:rFonts w:eastAsia="Calibri"/>
                <w:b/>
                <w:bCs/>
                <w:sz w:val="23"/>
                <w:szCs w:val="23"/>
                <w:lang w:eastAsia="lt-LT"/>
              </w:rPr>
              <w:t xml:space="preserve"> </w:t>
            </w:r>
            <w:r w:rsidR="00AD5DF3">
              <w:rPr>
                <w:rFonts w:eastAsia="Calibri"/>
                <w:b/>
                <w:bCs/>
                <w:sz w:val="23"/>
                <w:szCs w:val="23"/>
                <w:lang w:eastAsia="lt-LT"/>
              </w:rPr>
              <w:t>S</w:t>
            </w:r>
            <w:r w:rsidRPr="009E4A1F">
              <w:rPr>
                <w:rFonts w:eastAsia="Calibri"/>
                <w:b/>
                <w:bCs/>
                <w:sz w:val="23"/>
                <w:szCs w:val="23"/>
                <w:lang w:eastAsia="lt-LT"/>
              </w:rPr>
              <w:t>avivaldybėje</w:t>
            </w:r>
          </w:p>
        </w:tc>
        <w:tc>
          <w:tcPr>
            <w:tcW w:w="2268" w:type="dxa"/>
            <w:gridSpan w:val="2"/>
            <w:shd w:val="clear" w:color="auto" w:fill="F2F2F2"/>
          </w:tcPr>
          <w:p w14:paraId="68475CA6" w14:textId="77777777" w:rsidR="00DE6C67" w:rsidRPr="009E4A1F" w:rsidRDefault="00DE6C67" w:rsidP="00595843">
            <w:pPr>
              <w:jc w:val="center"/>
              <w:rPr>
                <w:rFonts w:eastAsia="Calibri"/>
                <w:b/>
                <w:bCs/>
                <w:i/>
                <w:iCs/>
                <w:color w:val="FF0000"/>
                <w:sz w:val="23"/>
                <w:szCs w:val="23"/>
                <w:u w:val="single"/>
                <w:lang w:eastAsia="lt-LT"/>
              </w:rPr>
            </w:pPr>
          </w:p>
          <w:p w14:paraId="14BA3056" w14:textId="77777777" w:rsidR="00DE6C67" w:rsidRPr="009E4A1F" w:rsidRDefault="00DE6C67" w:rsidP="00595843">
            <w:pPr>
              <w:jc w:val="center"/>
              <w:rPr>
                <w:rFonts w:eastAsia="Calibri"/>
                <w:b/>
                <w:bCs/>
                <w:i/>
                <w:iCs/>
                <w:color w:val="FF0000"/>
                <w:sz w:val="23"/>
                <w:szCs w:val="23"/>
                <w:u w:val="single"/>
                <w:lang w:eastAsia="lt-LT"/>
              </w:rPr>
            </w:pPr>
          </w:p>
          <w:p w14:paraId="45DD1986" w14:textId="69D216DB" w:rsidR="00DE6C67" w:rsidRPr="009E4A1F" w:rsidRDefault="001E3C07" w:rsidP="00595843">
            <w:pPr>
              <w:jc w:val="center"/>
              <w:rPr>
                <w:rFonts w:eastAsia="Calibri"/>
                <w:b/>
                <w:bCs/>
                <w:color w:val="FF0000"/>
                <w:sz w:val="23"/>
                <w:szCs w:val="23"/>
                <w:lang w:eastAsia="lt-LT"/>
              </w:rPr>
            </w:pPr>
            <w:r w:rsidRPr="009E4A1F">
              <w:rPr>
                <w:rFonts w:eastAsia="Calibri"/>
                <w:b/>
                <w:bCs/>
                <w:sz w:val="23"/>
                <w:szCs w:val="23"/>
                <w:lang w:eastAsia="lt-LT"/>
              </w:rPr>
              <w:t>1664</w:t>
            </w:r>
          </w:p>
        </w:tc>
      </w:tr>
      <w:tr w:rsidR="002A0B54" w:rsidRPr="002A0B54" w14:paraId="5CC48D66" w14:textId="77777777" w:rsidTr="002F480F">
        <w:trPr>
          <w:trHeight w:val="416"/>
        </w:trPr>
        <w:tc>
          <w:tcPr>
            <w:tcW w:w="959" w:type="dxa"/>
            <w:shd w:val="clear" w:color="auto" w:fill="auto"/>
          </w:tcPr>
          <w:p w14:paraId="18A67DE7" w14:textId="77777777" w:rsidR="002B5213" w:rsidRPr="009E4A1F" w:rsidRDefault="002B5213"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2.1.</w:t>
            </w:r>
          </w:p>
        </w:tc>
        <w:tc>
          <w:tcPr>
            <w:tcW w:w="3856" w:type="dxa"/>
            <w:shd w:val="clear" w:color="auto" w:fill="auto"/>
          </w:tcPr>
          <w:p w14:paraId="4638C017" w14:textId="77777777" w:rsidR="002B5213" w:rsidRPr="009E4A1F" w:rsidRDefault="002B5213" w:rsidP="002B521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Pagalba į namus, socialinių įgūdžių ugdymas, palaikymas ir (ar) atkūrimas asmens namuose</w:t>
            </w:r>
          </w:p>
        </w:tc>
        <w:tc>
          <w:tcPr>
            <w:tcW w:w="1417" w:type="dxa"/>
            <w:vAlign w:val="center"/>
          </w:tcPr>
          <w:p w14:paraId="0A2DFC8A" w14:textId="77777777" w:rsidR="002B5213" w:rsidRPr="009E4A1F" w:rsidRDefault="002B5213" w:rsidP="002B521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10</w:t>
            </w:r>
          </w:p>
        </w:tc>
        <w:tc>
          <w:tcPr>
            <w:tcW w:w="1276" w:type="dxa"/>
            <w:vAlign w:val="center"/>
          </w:tcPr>
          <w:p w14:paraId="213DE6DE" w14:textId="77777777" w:rsidR="002B5213" w:rsidRPr="009E4A1F" w:rsidRDefault="002B5213" w:rsidP="002B5213">
            <w:pPr>
              <w:tabs>
                <w:tab w:val="left" w:pos="459"/>
              </w:tabs>
              <w:ind w:left="459" w:hanging="428"/>
              <w:jc w:val="center"/>
              <w:rPr>
                <w:rFonts w:eastAsia="Calibri"/>
                <w:sz w:val="23"/>
                <w:szCs w:val="23"/>
                <w:lang w:eastAsia="lt-LT"/>
              </w:rPr>
            </w:pPr>
            <w:r w:rsidRPr="009E4A1F">
              <w:rPr>
                <w:rFonts w:eastAsia="Calibri"/>
                <w:sz w:val="23"/>
                <w:szCs w:val="23"/>
                <w:lang w:eastAsia="lt-LT"/>
              </w:rPr>
              <w:t>20</w:t>
            </w:r>
          </w:p>
        </w:tc>
        <w:tc>
          <w:tcPr>
            <w:tcW w:w="1134" w:type="dxa"/>
            <w:vAlign w:val="center"/>
          </w:tcPr>
          <w:p w14:paraId="5ECE96FB" w14:textId="5D6D1F7C" w:rsidR="002B5213" w:rsidRPr="009E4A1F" w:rsidRDefault="0088072D" w:rsidP="002B5213">
            <w:pPr>
              <w:tabs>
                <w:tab w:val="left" w:pos="459"/>
              </w:tabs>
              <w:ind w:left="459" w:hanging="428"/>
              <w:jc w:val="center"/>
              <w:rPr>
                <w:rFonts w:eastAsia="Calibri"/>
                <w:color w:val="FF0000"/>
                <w:sz w:val="23"/>
                <w:szCs w:val="23"/>
                <w:lang w:eastAsia="lt-LT"/>
              </w:rPr>
            </w:pPr>
            <w:r w:rsidRPr="009E4A1F">
              <w:rPr>
                <w:sz w:val="23"/>
                <w:szCs w:val="23"/>
                <w:lang w:eastAsia="lt-LT"/>
              </w:rPr>
              <w:t>15</w:t>
            </w:r>
          </w:p>
        </w:tc>
        <w:tc>
          <w:tcPr>
            <w:tcW w:w="1134" w:type="dxa"/>
            <w:vAlign w:val="center"/>
          </w:tcPr>
          <w:p w14:paraId="36830E33" w14:textId="75843570" w:rsidR="002B5213" w:rsidRPr="009E4A1F" w:rsidRDefault="007140A8" w:rsidP="002B5213">
            <w:pPr>
              <w:tabs>
                <w:tab w:val="left" w:pos="459"/>
              </w:tabs>
              <w:ind w:left="459" w:hanging="428"/>
              <w:jc w:val="center"/>
              <w:rPr>
                <w:rFonts w:eastAsia="Calibri"/>
                <w:color w:val="FF0000"/>
                <w:sz w:val="23"/>
                <w:szCs w:val="23"/>
                <w:lang w:eastAsia="lt-LT"/>
              </w:rPr>
            </w:pPr>
            <w:r w:rsidRPr="009E4A1F">
              <w:rPr>
                <w:rFonts w:eastAsia="Calibri"/>
                <w:sz w:val="23"/>
                <w:szCs w:val="23"/>
                <w:lang w:eastAsia="lt-LT"/>
              </w:rPr>
              <w:t>9,01</w:t>
            </w:r>
          </w:p>
        </w:tc>
      </w:tr>
      <w:tr w:rsidR="002A0B54" w:rsidRPr="002A0B54" w14:paraId="18278945" w14:textId="77777777" w:rsidTr="002F480F">
        <w:tc>
          <w:tcPr>
            <w:tcW w:w="959" w:type="dxa"/>
            <w:shd w:val="clear" w:color="auto" w:fill="auto"/>
          </w:tcPr>
          <w:p w14:paraId="7B7157D8" w14:textId="6158AC16" w:rsidR="007B7E70" w:rsidRPr="009E4A1F" w:rsidRDefault="007B7E70"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2.2.</w:t>
            </w:r>
          </w:p>
        </w:tc>
        <w:tc>
          <w:tcPr>
            <w:tcW w:w="3856" w:type="dxa"/>
            <w:shd w:val="clear" w:color="auto" w:fill="auto"/>
          </w:tcPr>
          <w:p w14:paraId="4643F8D9" w14:textId="77777777" w:rsidR="007B7E70" w:rsidRPr="009E4A1F" w:rsidRDefault="007B7E70" w:rsidP="007B7E7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Laikinas atokvėpis (socialinė priežiūra asmens namuose)</w:t>
            </w:r>
          </w:p>
        </w:tc>
        <w:tc>
          <w:tcPr>
            <w:tcW w:w="1417" w:type="dxa"/>
            <w:vAlign w:val="center"/>
          </w:tcPr>
          <w:p w14:paraId="38AE6E94" w14:textId="77777777" w:rsidR="007B7E70" w:rsidRPr="009E4A1F" w:rsidRDefault="007B7E70" w:rsidP="007B7E7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w:t>
            </w:r>
          </w:p>
        </w:tc>
        <w:tc>
          <w:tcPr>
            <w:tcW w:w="1276" w:type="dxa"/>
            <w:vAlign w:val="center"/>
          </w:tcPr>
          <w:p w14:paraId="16D50420" w14:textId="77777777" w:rsidR="007B7E70" w:rsidRPr="009E4A1F" w:rsidRDefault="007B7E70" w:rsidP="007B7E70">
            <w:pPr>
              <w:tabs>
                <w:tab w:val="left" w:pos="459"/>
              </w:tabs>
              <w:ind w:left="459" w:hanging="428"/>
              <w:jc w:val="center"/>
              <w:rPr>
                <w:rFonts w:eastAsia="Calibri"/>
                <w:sz w:val="23"/>
                <w:szCs w:val="23"/>
                <w:lang w:eastAsia="lt-LT"/>
              </w:rPr>
            </w:pPr>
            <w:r w:rsidRPr="009E4A1F">
              <w:rPr>
                <w:rFonts w:eastAsia="Calibri"/>
                <w:sz w:val="23"/>
                <w:szCs w:val="23"/>
                <w:lang w:eastAsia="lt-LT"/>
              </w:rPr>
              <w:t>2</w:t>
            </w:r>
          </w:p>
        </w:tc>
        <w:tc>
          <w:tcPr>
            <w:tcW w:w="1134" w:type="dxa"/>
            <w:vAlign w:val="center"/>
          </w:tcPr>
          <w:p w14:paraId="050C09BC" w14:textId="77777777" w:rsidR="007B7E70" w:rsidRPr="009E4A1F" w:rsidRDefault="007B7E70" w:rsidP="007B7E70">
            <w:pPr>
              <w:tabs>
                <w:tab w:val="left" w:pos="459"/>
              </w:tabs>
              <w:jc w:val="center"/>
              <w:rPr>
                <w:rFonts w:eastAsia="Calibri"/>
                <w:sz w:val="23"/>
                <w:szCs w:val="23"/>
                <w:lang w:eastAsia="lt-LT"/>
              </w:rPr>
            </w:pPr>
            <w:r w:rsidRPr="009E4A1F">
              <w:rPr>
                <w:rFonts w:eastAsia="Calibri"/>
                <w:sz w:val="23"/>
                <w:szCs w:val="23"/>
                <w:lang w:eastAsia="lt-LT"/>
              </w:rPr>
              <w:t>0</w:t>
            </w:r>
          </w:p>
        </w:tc>
        <w:tc>
          <w:tcPr>
            <w:tcW w:w="1134" w:type="dxa"/>
            <w:vAlign w:val="center"/>
          </w:tcPr>
          <w:p w14:paraId="39DE1710" w14:textId="77777777" w:rsidR="007B7E70" w:rsidRPr="009E4A1F" w:rsidRDefault="007B7E70" w:rsidP="007B7E70">
            <w:pPr>
              <w:tabs>
                <w:tab w:val="left" w:pos="459"/>
              </w:tabs>
              <w:ind w:left="459" w:hanging="428"/>
              <w:jc w:val="center"/>
              <w:rPr>
                <w:rFonts w:eastAsia="Calibri"/>
                <w:color w:val="FF0000"/>
                <w:sz w:val="23"/>
                <w:szCs w:val="23"/>
                <w:lang w:eastAsia="lt-LT"/>
              </w:rPr>
            </w:pPr>
            <w:r w:rsidRPr="009E4A1F">
              <w:rPr>
                <w:rFonts w:eastAsia="Calibri"/>
                <w:sz w:val="23"/>
                <w:szCs w:val="23"/>
                <w:lang w:eastAsia="lt-LT"/>
              </w:rPr>
              <w:t>0</w:t>
            </w:r>
          </w:p>
        </w:tc>
      </w:tr>
      <w:tr w:rsidR="004215ED" w:rsidRPr="002A0B54" w14:paraId="1A34AFF3" w14:textId="77777777" w:rsidTr="002F480F">
        <w:tc>
          <w:tcPr>
            <w:tcW w:w="959" w:type="dxa"/>
            <w:shd w:val="clear" w:color="auto" w:fill="auto"/>
          </w:tcPr>
          <w:p w14:paraId="3FC9E858"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2.3.</w:t>
            </w:r>
          </w:p>
        </w:tc>
        <w:tc>
          <w:tcPr>
            <w:tcW w:w="3856" w:type="dxa"/>
            <w:shd w:val="clear" w:color="auto" w:fill="auto"/>
          </w:tcPr>
          <w:p w14:paraId="3FE34E5D"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Dienos socialinė globa asmens namuose</w:t>
            </w:r>
          </w:p>
        </w:tc>
        <w:tc>
          <w:tcPr>
            <w:tcW w:w="1417" w:type="dxa"/>
            <w:vAlign w:val="center"/>
          </w:tcPr>
          <w:p w14:paraId="0E4209D3"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6</w:t>
            </w:r>
          </w:p>
        </w:tc>
        <w:tc>
          <w:tcPr>
            <w:tcW w:w="1276" w:type="dxa"/>
            <w:vAlign w:val="center"/>
          </w:tcPr>
          <w:p w14:paraId="167F946F"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sz w:val="23"/>
                <w:szCs w:val="23"/>
                <w:lang w:eastAsia="lt-LT"/>
              </w:rPr>
              <w:t>9</w:t>
            </w:r>
          </w:p>
        </w:tc>
        <w:tc>
          <w:tcPr>
            <w:tcW w:w="1134" w:type="dxa"/>
            <w:vAlign w:val="center"/>
          </w:tcPr>
          <w:p w14:paraId="376E2351" w14:textId="44899B45"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rFonts w:eastAsia="Calibri"/>
                <w:sz w:val="23"/>
                <w:szCs w:val="23"/>
                <w:lang w:eastAsia="lt-LT"/>
              </w:rPr>
              <w:t>7</w:t>
            </w:r>
          </w:p>
        </w:tc>
        <w:tc>
          <w:tcPr>
            <w:tcW w:w="1134" w:type="dxa"/>
            <w:vAlign w:val="center"/>
          </w:tcPr>
          <w:p w14:paraId="174DAEB9" w14:textId="7B3CE17E"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color w:val="FF0000"/>
                <w:sz w:val="23"/>
                <w:szCs w:val="23"/>
                <w:lang w:eastAsia="lt-LT"/>
              </w:rPr>
            </w:pPr>
            <w:r w:rsidRPr="009E4A1F">
              <w:rPr>
                <w:rFonts w:eastAsia="Calibri"/>
                <w:sz w:val="23"/>
                <w:szCs w:val="23"/>
                <w:lang w:eastAsia="lt-LT"/>
              </w:rPr>
              <w:t>4,21</w:t>
            </w:r>
          </w:p>
        </w:tc>
      </w:tr>
      <w:tr w:rsidR="004215ED" w:rsidRPr="002A0B54" w14:paraId="249A8858" w14:textId="77777777" w:rsidTr="002F480F">
        <w:tc>
          <w:tcPr>
            <w:tcW w:w="959" w:type="dxa"/>
            <w:shd w:val="clear" w:color="auto" w:fill="auto"/>
          </w:tcPr>
          <w:p w14:paraId="724EAE5A"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lastRenderedPageBreak/>
              <w:t>2.4.</w:t>
            </w:r>
          </w:p>
        </w:tc>
        <w:tc>
          <w:tcPr>
            <w:tcW w:w="3856" w:type="dxa"/>
            <w:shd w:val="clear" w:color="auto" w:fill="auto"/>
          </w:tcPr>
          <w:p w14:paraId="4F83B1EC"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 xml:space="preserve">Socialinių įgūdžių ugdymas, palaikymas ir (ar) atkūrimas įstaigoje (socialinių paslaugų centre, dienos centre, šeimos paramos centre, paramos šeimai tarnyboje ir </w:t>
            </w:r>
            <w:proofErr w:type="spellStart"/>
            <w:r w:rsidRPr="009E4A1F">
              <w:rPr>
                <w:sz w:val="23"/>
                <w:szCs w:val="23"/>
                <w:lang w:eastAsia="lt-LT"/>
              </w:rPr>
              <w:t>kt</w:t>
            </w:r>
            <w:proofErr w:type="spellEnd"/>
            <w:r w:rsidRPr="009E4A1F">
              <w:rPr>
                <w:sz w:val="23"/>
                <w:szCs w:val="23"/>
                <w:lang w:eastAsia="lt-LT"/>
              </w:rPr>
              <w:t>.)</w:t>
            </w:r>
          </w:p>
        </w:tc>
        <w:tc>
          <w:tcPr>
            <w:tcW w:w="1417" w:type="dxa"/>
            <w:vAlign w:val="center"/>
          </w:tcPr>
          <w:p w14:paraId="0A4D9510"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40</w:t>
            </w:r>
          </w:p>
        </w:tc>
        <w:tc>
          <w:tcPr>
            <w:tcW w:w="1276" w:type="dxa"/>
            <w:vAlign w:val="center"/>
          </w:tcPr>
          <w:p w14:paraId="5D5C309F"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sz w:val="23"/>
                <w:szCs w:val="23"/>
                <w:lang w:eastAsia="lt-LT"/>
              </w:rPr>
              <w:t>52</w:t>
            </w:r>
          </w:p>
        </w:tc>
        <w:tc>
          <w:tcPr>
            <w:tcW w:w="1134" w:type="dxa"/>
          </w:tcPr>
          <w:p w14:paraId="34C22B3D"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p>
          <w:p w14:paraId="18019715"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p>
          <w:p w14:paraId="100DC4E4" w14:textId="4D7D1122"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sz w:val="23"/>
                <w:szCs w:val="23"/>
                <w:lang w:eastAsia="lt-LT"/>
              </w:rPr>
              <w:t>13</w:t>
            </w:r>
          </w:p>
        </w:tc>
        <w:tc>
          <w:tcPr>
            <w:tcW w:w="1134" w:type="dxa"/>
          </w:tcPr>
          <w:p w14:paraId="7B472482"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color w:val="FF0000"/>
                <w:sz w:val="23"/>
                <w:szCs w:val="23"/>
                <w:lang w:eastAsia="lt-LT"/>
              </w:rPr>
            </w:pPr>
          </w:p>
          <w:p w14:paraId="73508C94"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color w:val="FF0000"/>
                <w:sz w:val="23"/>
                <w:szCs w:val="23"/>
                <w:lang w:eastAsia="lt-LT"/>
              </w:rPr>
            </w:pPr>
          </w:p>
          <w:p w14:paraId="742E059F" w14:textId="085FFFB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color w:val="FF0000"/>
                <w:sz w:val="23"/>
                <w:szCs w:val="23"/>
                <w:lang w:eastAsia="lt-LT"/>
              </w:rPr>
            </w:pPr>
            <w:r w:rsidRPr="009E4A1F">
              <w:rPr>
                <w:sz w:val="23"/>
                <w:szCs w:val="23"/>
                <w:lang w:eastAsia="lt-LT"/>
              </w:rPr>
              <w:t>7,81</w:t>
            </w:r>
          </w:p>
        </w:tc>
      </w:tr>
      <w:tr w:rsidR="004215ED" w:rsidRPr="002A0B54" w14:paraId="744579FA" w14:textId="77777777" w:rsidTr="002F480F">
        <w:tc>
          <w:tcPr>
            <w:tcW w:w="959" w:type="dxa"/>
            <w:shd w:val="clear" w:color="auto" w:fill="auto"/>
          </w:tcPr>
          <w:p w14:paraId="576D5AE1" w14:textId="77777777" w:rsidR="004215ED" w:rsidRPr="009E4A1F" w:rsidRDefault="004215ED"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trike/>
                <w:sz w:val="23"/>
                <w:szCs w:val="23"/>
                <w:lang w:eastAsia="lt-LT"/>
              </w:rPr>
            </w:pPr>
            <w:r w:rsidRPr="009E4A1F">
              <w:rPr>
                <w:sz w:val="23"/>
                <w:szCs w:val="23"/>
                <w:lang w:eastAsia="lt-LT"/>
              </w:rPr>
              <w:t>2.5.</w:t>
            </w:r>
          </w:p>
        </w:tc>
        <w:tc>
          <w:tcPr>
            <w:tcW w:w="3856" w:type="dxa"/>
            <w:shd w:val="clear" w:color="auto" w:fill="auto"/>
          </w:tcPr>
          <w:p w14:paraId="19444B73"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Dienos socialinė globa įstaigoje (dienos centre)</w:t>
            </w:r>
          </w:p>
        </w:tc>
        <w:tc>
          <w:tcPr>
            <w:tcW w:w="1417" w:type="dxa"/>
            <w:vAlign w:val="center"/>
          </w:tcPr>
          <w:p w14:paraId="6C0F28DB"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13</w:t>
            </w:r>
          </w:p>
        </w:tc>
        <w:tc>
          <w:tcPr>
            <w:tcW w:w="1276" w:type="dxa"/>
            <w:vAlign w:val="center"/>
          </w:tcPr>
          <w:p w14:paraId="1C9F4E99"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sz w:val="23"/>
                <w:szCs w:val="23"/>
                <w:lang w:eastAsia="lt-LT"/>
              </w:rPr>
              <w:t>18</w:t>
            </w:r>
          </w:p>
        </w:tc>
        <w:tc>
          <w:tcPr>
            <w:tcW w:w="1134" w:type="dxa"/>
            <w:vAlign w:val="center"/>
          </w:tcPr>
          <w:p w14:paraId="269712EF" w14:textId="78D3CEFC"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18</w:t>
            </w:r>
          </w:p>
        </w:tc>
        <w:tc>
          <w:tcPr>
            <w:tcW w:w="1134" w:type="dxa"/>
            <w:vAlign w:val="center"/>
          </w:tcPr>
          <w:p w14:paraId="0CBE1C04" w14:textId="33BE1D62"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color w:val="FF0000"/>
                <w:sz w:val="23"/>
                <w:szCs w:val="23"/>
                <w:lang w:eastAsia="lt-LT"/>
              </w:rPr>
            </w:pPr>
            <w:r w:rsidRPr="009E4A1F">
              <w:rPr>
                <w:sz w:val="23"/>
                <w:szCs w:val="23"/>
                <w:lang w:eastAsia="lt-LT"/>
              </w:rPr>
              <w:t>10,82</w:t>
            </w:r>
          </w:p>
        </w:tc>
      </w:tr>
      <w:tr w:rsidR="004215ED" w:rsidRPr="002A0B54" w14:paraId="03CFFFDB" w14:textId="77777777" w:rsidTr="002F480F">
        <w:tc>
          <w:tcPr>
            <w:tcW w:w="959" w:type="dxa"/>
            <w:shd w:val="clear" w:color="auto" w:fill="auto"/>
          </w:tcPr>
          <w:p w14:paraId="28655253" w14:textId="77777777" w:rsidR="004215ED" w:rsidRPr="009E4A1F" w:rsidRDefault="004215ED"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2.6.</w:t>
            </w:r>
          </w:p>
        </w:tc>
        <w:tc>
          <w:tcPr>
            <w:tcW w:w="3856" w:type="dxa"/>
            <w:shd w:val="clear" w:color="auto" w:fill="auto"/>
          </w:tcPr>
          <w:p w14:paraId="52140036"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Apgyvendinimas savarankiško gyvenimo namuose</w:t>
            </w:r>
          </w:p>
        </w:tc>
        <w:tc>
          <w:tcPr>
            <w:tcW w:w="1417" w:type="dxa"/>
            <w:vAlign w:val="center"/>
          </w:tcPr>
          <w:p w14:paraId="6458EB16"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3</w:t>
            </w:r>
          </w:p>
        </w:tc>
        <w:tc>
          <w:tcPr>
            <w:tcW w:w="1276" w:type="dxa"/>
            <w:vAlign w:val="center"/>
          </w:tcPr>
          <w:p w14:paraId="423F922B"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sz w:val="23"/>
                <w:szCs w:val="23"/>
                <w:lang w:eastAsia="lt-LT"/>
              </w:rPr>
              <w:t>9</w:t>
            </w:r>
          </w:p>
        </w:tc>
        <w:tc>
          <w:tcPr>
            <w:tcW w:w="1134" w:type="dxa"/>
            <w:vAlign w:val="center"/>
          </w:tcPr>
          <w:p w14:paraId="1BD75A09"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rFonts w:eastAsia="Calibri"/>
                <w:sz w:val="23"/>
                <w:szCs w:val="23"/>
                <w:lang w:eastAsia="lt-LT"/>
              </w:rPr>
              <w:t>0</w:t>
            </w:r>
          </w:p>
        </w:tc>
        <w:tc>
          <w:tcPr>
            <w:tcW w:w="1134" w:type="dxa"/>
            <w:vAlign w:val="center"/>
          </w:tcPr>
          <w:p w14:paraId="2FA5B9A7"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color w:val="FF0000"/>
                <w:sz w:val="23"/>
                <w:szCs w:val="23"/>
                <w:lang w:eastAsia="lt-LT"/>
              </w:rPr>
            </w:pPr>
            <w:r w:rsidRPr="009E4A1F">
              <w:rPr>
                <w:rFonts w:eastAsia="Calibri"/>
                <w:sz w:val="23"/>
                <w:szCs w:val="23"/>
                <w:lang w:eastAsia="lt-LT"/>
              </w:rPr>
              <w:t>0</w:t>
            </w:r>
          </w:p>
        </w:tc>
      </w:tr>
      <w:tr w:rsidR="004215ED" w:rsidRPr="002A0B54" w14:paraId="36F2D84B" w14:textId="77777777" w:rsidTr="002F480F">
        <w:tc>
          <w:tcPr>
            <w:tcW w:w="959" w:type="dxa"/>
            <w:shd w:val="clear" w:color="auto" w:fill="auto"/>
          </w:tcPr>
          <w:p w14:paraId="5D973346" w14:textId="77777777" w:rsidR="004215ED" w:rsidRPr="009E4A1F" w:rsidRDefault="004215ED"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2.7.</w:t>
            </w:r>
          </w:p>
        </w:tc>
        <w:tc>
          <w:tcPr>
            <w:tcW w:w="3856" w:type="dxa"/>
            <w:shd w:val="clear" w:color="auto" w:fill="auto"/>
          </w:tcPr>
          <w:p w14:paraId="0C96DF8C"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Apgyvendinimas apsaugotame būste</w:t>
            </w:r>
          </w:p>
        </w:tc>
        <w:tc>
          <w:tcPr>
            <w:tcW w:w="1417" w:type="dxa"/>
            <w:vAlign w:val="center"/>
          </w:tcPr>
          <w:p w14:paraId="130AAC8B"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w:t>
            </w:r>
          </w:p>
        </w:tc>
        <w:tc>
          <w:tcPr>
            <w:tcW w:w="1276" w:type="dxa"/>
            <w:vAlign w:val="center"/>
          </w:tcPr>
          <w:p w14:paraId="1B8A0A32"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sz w:val="23"/>
                <w:szCs w:val="23"/>
                <w:lang w:eastAsia="lt-LT"/>
              </w:rPr>
              <w:t>5</w:t>
            </w:r>
          </w:p>
        </w:tc>
        <w:tc>
          <w:tcPr>
            <w:tcW w:w="1134" w:type="dxa"/>
          </w:tcPr>
          <w:p w14:paraId="19B5CE66" w14:textId="72098DDC"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sz w:val="23"/>
                <w:szCs w:val="23"/>
                <w:lang w:eastAsia="lt-LT"/>
              </w:rPr>
              <w:t>3</w:t>
            </w:r>
          </w:p>
        </w:tc>
        <w:tc>
          <w:tcPr>
            <w:tcW w:w="1134" w:type="dxa"/>
          </w:tcPr>
          <w:p w14:paraId="6EBBD54D" w14:textId="27133D5B"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color w:val="FF0000"/>
                <w:sz w:val="23"/>
                <w:szCs w:val="23"/>
                <w:lang w:eastAsia="lt-LT"/>
              </w:rPr>
            </w:pPr>
            <w:r w:rsidRPr="009E4A1F">
              <w:rPr>
                <w:sz w:val="23"/>
                <w:szCs w:val="23"/>
                <w:lang w:eastAsia="lt-LT"/>
              </w:rPr>
              <w:t>1,80</w:t>
            </w:r>
          </w:p>
        </w:tc>
      </w:tr>
      <w:tr w:rsidR="004215ED" w:rsidRPr="002A0B54" w14:paraId="3596E2A1" w14:textId="77777777" w:rsidTr="002F480F">
        <w:tc>
          <w:tcPr>
            <w:tcW w:w="959" w:type="dxa"/>
            <w:shd w:val="clear" w:color="auto" w:fill="auto"/>
          </w:tcPr>
          <w:p w14:paraId="1D608FB0" w14:textId="77777777" w:rsidR="004215ED" w:rsidRPr="009E4A1F" w:rsidRDefault="004215ED"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2.8.</w:t>
            </w:r>
          </w:p>
        </w:tc>
        <w:tc>
          <w:tcPr>
            <w:tcW w:w="3856" w:type="dxa"/>
            <w:shd w:val="clear" w:color="auto" w:fill="auto"/>
          </w:tcPr>
          <w:p w14:paraId="1C750FA2"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Trumpalaikė socialinė globa</w:t>
            </w:r>
          </w:p>
        </w:tc>
        <w:tc>
          <w:tcPr>
            <w:tcW w:w="1417" w:type="dxa"/>
            <w:vAlign w:val="center"/>
          </w:tcPr>
          <w:p w14:paraId="51E57246"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3</w:t>
            </w:r>
          </w:p>
        </w:tc>
        <w:tc>
          <w:tcPr>
            <w:tcW w:w="1276" w:type="dxa"/>
            <w:vAlign w:val="center"/>
          </w:tcPr>
          <w:p w14:paraId="6A5DB8A6"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sz w:val="23"/>
                <w:szCs w:val="23"/>
                <w:lang w:eastAsia="lt-LT"/>
              </w:rPr>
              <w:t>5</w:t>
            </w:r>
          </w:p>
        </w:tc>
        <w:tc>
          <w:tcPr>
            <w:tcW w:w="1134" w:type="dxa"/>
          </w:tcPr>
          <w:p w14:paraId="2881B49D" w14:textId="3C63945F"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sz w:val="23"/>
                <w:szCs w:val="23"/>
                <w:lang w:eastAsia="lt-LT"/>
              </w:rPr>
              <w:t>9</w:t>
            </w:r>
          </w:p>
        </w:tc>
        <w:tc>
          <w:tcPr>
            <w:tcW w:w="1134" w:type="dxa"/>
          </w:tcPr>
          <w:p w14:paraId="12FAABA0" w14:textId="636E04E2"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color w:val="FF0000"/>
                <w:sz w:val="23"/>
                <w:szCs w:val="23"/>
                <w:lang w:eastAsia="lt-LT"/>
              </w:rPr>
            </w:pPr>
            <w:r w:rsidRPr="009E4A1F">
              <w:rPr>
                <w:sz w:val="23"/>
                <w:szCs w:val="23"/>
                <w:lang w:eastAsia="lt-LT"/>
              </w:rPr>
              <w:t>5,41</w:t>
            </w:r>
          </w:p>
        </w:tc>
      </w:tr>
      <w:tr w:rsidR="004215ED" w:rsidRPr="002A0B54" w14:paraId="7A16CABE" w14:textId="77777777" w:rsidTr="002F480F">
        <w:tc>
          <w:tcPr>
            <w:tcW w:w="959" w:type="dxa"/>
            <w:shd w:val="clear" w:color="auto" w:fill="auto"/>
          </w:tcPr>
          <w:p w14:paraId="78811B98" w14:textId="77777777" w:rsidR="004215ED" w:rsidRPr="009E4A1F" w:rsidRDefault="004215ED"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07"/>
              <w:jc w:val="center"/>
              <w:textAlignment w:val="baseline"/>
              <w:rPr>
                <w:sz w:val="23"/>
                <w:szCs w:val="23"/>
                <w:lang w:eastAsia="lt-LT"/>
              </w:rPr>
            </w:pPr>
            <w:r w:rsidRPr="009E4A1F">
              <w:rPr>
                <w:sz w:val="23"/>
                <w:szCs w:val="23"/>
                <w:lang w:eastAsia="lt-LT"/>
              </w:rPr>
              <w:t>2.9.</w:t>
            </w:r>
          </w:p>
        </w:tc>
        <w:tc>
          <w:tcPr>
            <w:tcW w:w="3856" w:type="dxa"/>
            <w:shd w:val="clear" w:color="auto" w:fill="auto"/>
          </w:tcPr>
          <w:p w14:paraId="0C0C7FA5"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Laikinas atokvėpis (trumpalaikė ar (ir) dienos socialinė globa)</w:t>
            </w:r>
          </w:p>
        </w:tc>
        <w:tc>
          <w:tcPr>
            <w:tcW w:w="1417" w:type="dxa"/>
            <w:vAlign w:val="center"/>
          </w:tcPr>
          <w:p w14:paraId="5689A64C"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10</w:t>
            </w:r>
          </w:p>
        </w:tc>
        <w:tc>
          <w:tcPr>
            <w:tcW w:w="1276" w:type="dxa"/>
            <w:vAlign w:val="center"/>
          </w:tcPr>
          <w:p w14:paraId="79BD84C7"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sz w:val="23"/>
                <w:szCs w:val="23"/>
                <w:lang w:eastAsia="lt-LT"/>
              </w:rPr>
              <w:t>25</w:t>
            </w:r>
          </w:p>
        </w:tc>
        <w:tc>
          <w:tcPr>
            <w:tcW w:w="1134" w:type="dxa"/>
            <w:vAlign w:val="center"/>
          </w:tcPr>
          <w:p w14:paraId="769BB7F5" w14:textId="1BAE00C0"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sz w:val="23"/>
                <w:szCs w:val="23"/>
                <w:lang w:eastAsia="lt-LT"/>
              </w:rPr>
              <w:t>4</w:t>
            </w:r>
          </w:p>
        </w:tc>
        <w:tc>
          <w:tcPr>
            <w:tcW w:w="1134" w:type="dxa"/>
            <w:vAlign w:val="center"/>
          </w:tcPr>
          <w:p w14:paraId="4EED20F9" w14:textId="67A41FFD"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color w:val="FF0000"/>
                <w:sz w:val="23"/>
                <w:szCs w:val="23"/>
                <w:lang w:eastAsia="lt-LT"/>
              </w:rPr>
            </w:pPr>
            <w:r w:rsidRPr="009E4A1F">
              <w:rPr>
                <w:sz w:val="23"/>
                <w:szCs w:val="23"/>
                <w:lang w:eastAsia="lt-LT"/>
              </w:rPr>
              <w:t>2,40</w:t>
            </w:r>
          </w:p>
        </w:tc>
      </w:tr>
      <w:tr w:rsidR="004215ED" w:rsidRPr="002A0B54" w14:paraId="7A9A472D" w14:textId="77777777" w:rsidTr="002F480F">
        <w:tc>
          <w:tcPr>
            <w:tcW w:w="959" w:type="dxa"/>
            <w:shd w:val="clear" w:color="auto" w:fill="auto"/>
          </w:tcPr>
          <w:p w14:paraId="576CD681" w14:textId="77777777" w:rsidR="004215ED" w:rsidRPr="009E4A1F" w:rsidRDefault="004215ED"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2.10.</w:t>
            </w:r>
          </w:p>
        </w:tc>
        <w:tc>
          <w:tcPr>
            <w:tcW w:w="3856" w:type="dxa"/>
            <w:shd w:val="clear" w:color="auto" w:fill="auto"/>
          </w:tcPr>
          <w:p w14:paraId="056DF9E5"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Ilgalaikė socialinė globa:</w:t>
            </w:r>
          </w:p>
        </w:tc>
        <w:tc>
          <w:tcPr>
            <w:tcW w:w="1417" w:type="dxa"/>
            <w:vAlign w:val="center"/>
          </w:tcPr>
          <w:p w14:paraId="6718704D"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p>
        </w:tc>
        <w:tc>
          <w:tcPr>
            <w:tcW w:w="1276" w:type="dxa"/>
            <w:vAlign w:val="center"/>
          </w:tcPr>
          <w:p w14:paraId="2F9916F6"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p>
        </w:tc>
        <w:tc>
          <w:tcPr>
            <w:tcW w:w="1134" w:type="dxa"/>
            <w:vAlign w:val="center"/>
          </w:tcPr>
          <w:p w14:paraId="1F129ECE" w14:textId="201C9BDE"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sz w:val="23"/>
                <w:szCs w:val="23"/>
                <w:lang w:eastAsia="lt-LT"/>
              </w:rPr>
            </w:pPr>
            <w:r w:rsidRPr="009E4A1F">
              <w:rPr>
                <w:rFonts w:eastAsia="Calibri"/>
                <w:sz w:val="23"/>
                <w:szCs w:val="23"/>
                <w:lang w:eastAsia="lt-LT"/>
              </w:rPr>
              <w:t>39</w:t>
            </w:r>
          </w:p>
        </w:tc>
        <w:tc>
          <w:tcPr>
            <w:tcW w:w="1134" w:type="dxa"/>
            <w:vAlign w:val="center"/>
          </w:tcPr>
          <w:p w14:paraId="28630A99" w14:textId="51A569BB"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color w:val="FF0000"/>
                <w:sz w:val="23"/>
                <w:szCs w:val="23"/>
                <w:lang w:eastAsia="lt-LT"/>
              </w:rPr>
            </w:pPr>
            <w:r w:rsidRPr="009E4A1F">
              <w:rPr>
                <w:sz w:val="23"/>
                <w:szCs w:val="23"/>
                <w:lang w:eastAsia="lt-LT"/>
              </w:rPr>
              <w:t>23,44</w:t>
            </w:r>
          </w:p>
        </w:tc>
      </w:tr>
      <w:tr w:rsidR="004215ED" w:rsidRPr="002A0B54" w14:paraId="1F32B53D" w14:textId="77777777" w:rsidTr="002F480F">
        <w:tc>
          <w:tcPr>
            <w:tcW w:w="959" w:type="dxa"/>
            <w:shd w:val="clear" w:color="auto" w:fill="auto"/>
          </w:tcPr>
          <w:p w14:paraId="0BA98103" w14:textId="77777777" w:rsidR="004215ED" w:rsidRPr="009E4A1F" w:rsidRDefault="004215ED"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2.10.1.</w:t>
            </w:r>
          </w:p>
        </w:tc>
        <w:tc>
          <w:tcPr>
            <w:tcW w:w="3856" w:type="dxa"/>
            <w:shd w:val="clear" w:color="auto" w:fill="auto"/>
          </w:tcPr>
          <w:p w14:paraId="00C706B7"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grupinio gyvenimo namuose</w:t>
            </w:r>
          </w:p>
        </w:tc>
        <w:tc>
          <w:tcPr>
            <w:tcW w:w="1417" w:type="dxa"/>
            <w:vAlign w:val="center"/>
          </w:tcPr>
          <w:p w14:paraId="6E595DEA"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3</w:t>
            </w:r>
          </w:p>
        </w:tc>
        <w:tc>
          <w:tcPr>
            <w:tcW w:w="1276" w:type="dxa"/>
            <w:vAlign w:val="center"/>
          </w:tcPr>
          <w:p w14:paraId="7574C621" w14:textId="7777777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bCs/>
                <w:sz w:val="23"/>
                <w:szCs w:val="23"/>
                <w:lang w:eastAsia="lt-LT"/>
              </w:rPr>
            </w:pPr>
            <w:r w:rsidRPr="009E4A1F">
              <w:rPr>
                <w:bCs/>
                <w:sz w:val="23"/>
                <w:szCs w:val="23"/>
                <w:lang w:eastAsia="lt-LT"/>
              </w:rPr>
              <w:t>13</w:t>
            </w:r>
          </w:p>
        </w:tc>
        <w:tc>
          <w:tcPr>
            <w:tcW w:w="1134" w:type="dxa"/>
            <w:vAlign w:val="center"/>
          </w:tcPr>
          <w:p w14:paraId="1BE1C991" w14:textId="76668B47"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bCs/>
                <w:sz w:val="23"/>
                <w:szCs w:val="23"/>
                <w:lang w:eastAsia="lt-LT"/>
              </w:rPr>
            </w:pPr>
            <w:r w:rsidRPr="009E4A1F">
              <w:rPr>
                <w:rFonts w:eastAsia="Calibri"/>
                <w:sz w:val="23"/>
                <w:szCs w:val="23"/>
                <w:lang w:eastAsia="lt-LT"/>
              </w:rPr>
              <w:t>1</w:t>
            </w:r>
          </w:p>
        </w:tc>
        <w:tc>
          <w:tcPr>
            <w:tcW w:w="1134" w:type="dxa"/>
            <w:vAlign w:val="center"/>
          </w:tcPr>
          <w:p w14:paraId="3FFE709B" w14:textId="43AEC5DE" w:rsidR="004215ED" w:rsidRPr="009E4A1F" w:rsidRDefault="004215ED" w:rsidP="004215ED">
            <w:pPr>
              <w:widowControl w:val="0"/>
              <w:tabs>
                <w:tab w:val="left" w:pos="45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56" w:hanging="428"/>
              <w:jc w:val="center"/>
              <w:textAlignment w:val="baseline"/>
              <w:rPr>
                <w:bCs/>
                <w:color w:val="FF0000"/>
                <w:sz w:val="23"/>
                <w:szCs w:val="23"/>
                <w:lang w:eastAsia="lt-LT"/>
              </w:rPr>
            </w:pPr>
            <w:r w:rsidRPr="009E4A1F">
              <w:rPr>
                <w:rFonts w:eastAsia="Calibri"/>
                <w:sz w:val="23"/>
                <w:szCs w:val="23"/>
                <w:lang w:eastAsia="lt-LT"/>
              </w:rPr>
              <w:t>0,60</w:t>
            </w:r>
          </w:p>
        </w:tc>
      </w:tr>
      <w:tr w:rsidR="004215ED" w:rsidRPr="002A0B54" w14:paraId="320FF60F" w14:textId="77777777" w:rsidTr="002F480F">
        <w:tc>
          <w:tcPr>
            <w:tcW w:w="959" w:type="dxa"/>
            <w:shd w:val="clear" w:color="auto" w:fill="auto"/>
          </w:tcPr>
          <w:p w14:paraId="775FB136" w14:textId="77777777" w:rsidR="004215ED" w:rsidRPr="009E4A1F" w:rsidRDefault="004215ED" w:rsidP="0056621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2.10.2.</w:t>
            </w:r>
          </w:p>
        </w:tc>
        <w:tc>
          <w:tcPr>
            <w:tcW w:w="3856" w:type="dxa"/>
            <w:shd w:val="clear" w:color="auto" w:fill="auto"/>
          </w:tcPr>
          <w:p w14:paraId="2D1E4C78"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socialinės globos namuose, specializuotuose slaugos ir socialinės globos namuose</w:t>
            </w:r>
          </w:p>
        </w:tc>
        <w:tc>
          <w:tcPr>
            <w:tcW w:w="1417" w:type="dxa"/>
            <w:vAlign w:val="center"/>
          </w:tcPr>
          <w:p w14:paraId="7E686823"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30</w:t>
            </w:r>
          </w:p>
        </w:tc>
        <w:tc>
          <w:tcPr>
            <w:tcW w:w="1276" w:type="dxa"/>
            <w:vAlign w:val="center"/>
          </w:tcPr>
          <w:p w14:paraId="06701109"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Cs/>
                <w:sz w:val="23"/>
                <w:szCs w:val="23"/>
                <w:lang w:eastAsia="lt-LT"/>
              </w:rPr>
            </w:pPr>
            <w:r w:rsidRPr="009E4A1F">
              <w:rPr>
                <w:bCs/>
                <w:sz w:val="23"/>
                <w:szCs w:val="23"/>
                <w:lang w:eastAsia="lt-LT"/>
              </w:rPr>
              <w:t>16</w:t>
            </w:r>
          </w:p>
        </w:tc>
        <w:tc>
          <w:tcPr>
            <w:tcW w:w="1134" w:type="dxa"/>
          </w:tcPr>
          <w:p w14:paraId="144A45BD"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Cs/>
                <w:sz w:val="23"/>
                <w:szCs w:val="23"/>
                <w:lang w:eastAsia="lt-LT"/>
              </w:rPr>
            </w:pPr>
          </w:p>
          <w:p w14:paraId="0062115F" w14:textId="7BCA0B63"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Cs/>
                <w:sz w:val="23"/>
                <w:szCs w:val="23"/>
                <w:lang w:eastAsia="lt-LT"/>
              </w:rPr>
            </w:pPr>
            <w:r w:rsidRPr="009E4A1F">
              <w:rPr>
                <w:bCs/>
                <w:sz w:val="23"/>
                <w:szCs w:val="23"/>
                <w:lang w:eastAsia="lt-LT"/>
              </w:rPr>
              <w:t>38</w:t>
            </w:r>
          </w:p>
        </w:tc>
        <w:tc>
          <w:tcPr>
            <w:tcW w:w="1134" w:type="dxa"/>
          </w:tcPr>
          <w:p w14:paraId="4D411558"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Cs/>
                <w:color w:val="FF0000"/>
                <w:sz w:val="23"/>
                <w:szCs w:val="23"/>
                <w:lang w:eastAsia="lt-LT"/>
              </w:rPr>
            </w:pPr>
          </w:p>
          <w:p w14:paraId="54DCB4C6" w14:textId="4B530EB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Cs/>
                <w:color w:val="FF0000"/>
                <w:sz w:val="23"/>
                <w:szCs w:val="23"/>
                <w:lang w:eastAsia="lt-LT"/>
              </w:rPr>
            </w:pPr>
            <w:r w:rsidRPr="009E4A1F">
              <w:rPr>
                <w:bCs/>
                <w:sz w:val="23"/>
                <w:szCs w:val="23"/>
                <w:lang w:eastAsia="lt-LT"/>
              </w:rPr>
              <w:t>22,84</w:t>
            </w:r>
          </w:p>
        </w:tc>
      </w:tr>
      <w:tr w:rsidR="004215ED" w:rsidRPr="002A0B54" w14:paraId="63ECECF4" w14:textId="77777777" w:rsidTr="002F480F">
        <w:tc>
          <w:tcPr>
            <w:tcW w:w="959" w:type="dxa"/>
            <w:shd w:val="clear" w:color="auto" w:fill="auto"/>
          </w:tcPr>
          <w:p w14:paraId="295F6708"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2.11.</w:t>
            </w:r>
          </w:p>
        </w:tc>
        <w:tc>
          <w:tcPr>
            <w:tcW w:w="3856" w:type="dxa"/>
            <w:shd w:val="clear" w:color="auto" w:fill="auto"/>
          </w:tcPr>
          <w:p w14:paraId="4C005F9E"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Socialinių įgūdžių ugdymas, palaikymas ir (ar) atkūrimas socialinėse dirbtuvėse</w:t>
            </w:r>
          </w:p>
        </w:tc>
        <w:tc>
          <w:tcPr>
            <w:tcW w:w="1417" w:type="dxa"/>
            <w:vAlign w:val="center"/>
          </w:tcPr>
          <w:p w14:paraId="456115B4"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4</w:t>
            </w:r>
          </w:p>
        </w:tc>
        <w:tc>
          <w:tcPr>
            <w:tcW w:w="1276" w:type="dxa"/>
            <w:vAlign w:val="center"/>
          </w:tcPr>
          <w:p w14:paraId="388A640C"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6</w:t>
            </w:r>
          </w:p>
        </w:tc>
        <w:tc>
          <w:tcPr>
            <w:tcW w:w="1134" w:type="dxa"/>
            <w:vAlign w:val="center"/>
          </w:tcPr>
          <w:p w14:paraId="302CE90B"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0</w:t>
            </w:r>
          </w:p>
        </w:tc>
        <w:tc>
          <w:tcPr>
            <w:tcW w:w="1134" w:type="dxa"/>
            <w:vAlign w:val="center"/>
          </w:tcPr>
          <w:p w14:paraId="45F505D1"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0</w:t>
            </w:r>
          </w:p>
        </w:tc>
      </w:tr>
      <w:tr w:rsidR="004215ED" w:rsidRPr="002A0B54" w14:paraId="4DC124A4" w14:textId="77777777" w:rsidTr="002F480F">
        <w:tc>
          <w:tcPr>
            <w:tcW w:w="959" w:type="dxa"/>
            <w:shd w:val="clear" w:color="auto" w:fill="auto"/>
          </w:tcPr>
          <w:p w14:paraId="134B382A"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2.12.</w:t>
            </w:r>
          </w:p>
        </w:tc>
        <w:tc>
          <w:tcPr>
            <w:tcW w:w="3856" w:type="dxa"/>
            <w:shd w:val="clear" w:color="auto" w:fill="auto"/>
          </w:tcPr>
          <w:p w14:paraId="47B66FD6" w14:textId="5250FA66"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sz w:val="23"/>
                <w:szCs w:val="23"/>
                <w:lang w:eastAsia="lt-LT"/>
              </w:rPr>
            </w:pPr>
            <w:r w:rsidRPr="009E4A1F">
              <w:rPr>
                <w:b/>
                <w:bCs/>
                <w:sz w:val="23"/>
                <w:szCs w:val="23"/>
                <w:lang w:eastAsia="lt-LT"/>
              </w:rPr>
              <w:t xml:space="preserve">Socialinių paslaugų gavėjų – darbingo amžiaus asmenų su negalia – skaičius, tenkantis 1 000 darbingo amžiaus asmenų su negalia </w:t>
            </w:r>
            <w:r w:rsidR="00AD5DF3">
              <w:rPr>
                <w:b/>
                <w:bCs/>
                <w:sz w:val="23"/>
                <w:szCs w:val="23"/>
                <w:lang w:eastAsia="lt-LT"/>
              </w:rPr>
              <w:t>S</w:t>
            </w:r>
            <w:r w:rsidRPr="009E4A1F">
              <w:rPr>
                <w:b/>
                <w:bCs/>
                <w:sz w:val="23"/>
                <w:szCs w:val="23"/>
                <w:lang w:eastAsia="lt-LT"/>
              </w:rPr>
              <w:t xml:space="preserve">avivaldybėje, iš viso: </w:t>
            </w:r>
          </w:p>
        </w:tc>
        <w:tc>
          <w:tcPr>
            <w:tcW w:w="1417" w:type="dxa"/>
            <w:vAlign w:val="center"/>
          </w:tcPr>
          <w:p w14:paraId="3CED30A5"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125</w:t>
            </w:r>
          </w:p>
        </w:tc>
        <w:tc>
          <w:tcPr>
            <w:tcW w:w="1276" w:type="dxa"/>
            <w:vAlign w:val="center"/>
          </w:tcPr>
          <w:p w14:paraId="727003DA"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180</w:t>
            </w:r>
          </w:p>
        </w:tc>
        <w:tc>
          <w:tcPr>
            <w:tcW w:w="1134" w:type="dxa"/>
          </w:tcPr>
          <w:p w14:paraId="5541B371" w14:textId="77777777" w:rsidR="00DE2294" w:rsidRDefault="00DE2294"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p>
          <w:p w14:paraId="482B0BF8" w14:textId="77777777" w:rsidR="00DE2294" w:rsidRDefault="00DE2294"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p>
          <w:p w14:paraId="1678BE95" w14:textId="3E1B2834"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108</w:t>
            </w:r>
          </w:p>
        </w:tc>
        <w:tc>
          <w:tcPr>
            <w:tcW w:w="1134" w:type="dxa"/>
          </w:tcPr>
          <w:p w14:paraId="548DE000" w14:textId="77777777" w:rsidR="00DE2294" w:rsidRDefault="00DE2294"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p>
          <w:p w14:paraId="3676F6B8" w14:textId="77777777" w:rsidR="00DE2294" w:rsidRDefault="00DE2294"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p>
          <w:p w14:paraId="34737E4D" w14:textId="62C31C75"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64,90</w:t>
            </w:r>
          </w:p>
        </w:tc>
      </w:tr>
      <w:tr w:rsidR="004215ED" w:rsidRPr="002A0B54" w14:paraId="022152E8" w14:textId="77777777" w:rsidTr="002F480F">
        <w:tc>
          <w:tcPr>
            <w:tcW w:w="959" w:type="dxa"/>
            <w:shd w:val="clear" w:color="auto" w:fill="F2F2F2"/>
            <w:vAlign w:val="center"/>
          </w:tcPr>
          <w:p w14:paraId="05A78B29"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3.</w:t>
            </w:r>
          </w:p>
        </w:tc>
        <w:tc>
          <w:tcPr>
            <w:tcW w:w="3856" w:type="dxa"/>
            <w:shd w:val="clear" w:color="auto" w:fill="F2F2F2"/>
            <w:vAlign w:val="center"/>
          </w:tcPr>
          <w:p w14:paraId="079266BC"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sz w:val="23"/>
                <w:szCs w:val="23"/>
                <w:lang w:eastAsia="lt-LT"/>
              </w:rPr>
            </w:pPr>
            <w:r w:rsidRPr="009E4A1F">
              <w:rPr>
                <w:b/>
                <w:bCs/>
                <w:sz w:val="23"/>
                <w:szCs w:val="23"/>
                <w:lang w:eastAsia="lt-LT"/>
              </w:rPr>
              <w:t xml:space="preserve">Socialinės paslaugos vaikams (jų šeimoms) </w:t>
            </w:r>
          </w:p>
        </w:tc>
        <w:tc>
          <w:tcPr>
            <w:tcW w:w="2693" w:type="dxa"/>
            <w:gridSpan w:val="2"/>
            <w:shd w:val="clear" w:color="auto" w:fill="F2F2F2"/>
          </w:tcPr>
          <w:p w14:paraId="167BEEAD" w14:textId="07A30994"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 xml:space="preserve">Gavėjų skaičius, tenkantis 1 000 vaikų </w:t>
            </w:r>
            <w:r w:rsidR="00AD5DF3">
              <w:rPr>
                <w:b/>
                <w:bCs/>
                <w:sz w:val="23"/>
                <w:szCs w:val="23"/>
                <w:lang w:eastAsia="lt-LT"/>
              </w:rPr>
              <w:t>S</w:t>
            </w:r>
            <w:r w:rsidRPr="009E4A1F">
              <w:rPr>
                <w:b/>
                <w:bCs/>
                <w:sz w:val="23"/>
                <w:szCs w:val="23"/>
                <w:lang w:eastAsia="lt-LT"/>
              </w:rPr>
              <w:t>avivaldybėje</w:t>
            </w:r>
          </w:p>
        </w:tc>
        <w:tc>
          <w:tcPr>
            <w:tcW w:w="2268" w:type="dxa"/>
            <w:gridSpan w:val="2"/>
            <w:shd w:val="clear" w:color="auto" w:fill="F2F2F2"/>
          </w:tcPr>
          <w:p w14:paraId="2B80150D"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color w:val="FF0000"/>
                <w:sz w:val="23"/>
                <w:szCs w:val="23"/>
                <w:lang w:eastAsia="lt-LT"/>
              </w:rPr>
            </w:pPr>
          </w:p>
          <w:p w14:paraId="6BB46205" w14:textId="10FC7C0D"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5682</w:t>
            </w:r>
          </w:p>
        </w:tc>
      </w:tr>
      <w:tr w:rsidR="004215ED" w:rsidRPr="002A0B54" w14:paraId="39053567"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53762FC6"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3.1.</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7813A030"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Socialinių įgūdžių ugdymas, palaikymas</w:t>
            </w:r>
            <w:r w:rsidRPr="009E4A1F">
              <w:rPr>
                <w:sz w:val="23"/>
                <w:szCs w:val="23"/>
              </w:rPr>
              <w:t xml:space="preserve"> </w:t>
            </w:r>
            <w:r w:rsidRPr="009E4A1F">
              <w:rPr>
                <w:sz w:val="23"/>
                <w:szCs w:val="23"/>
                <w:lang w:eastAsia="lt-LT"/>
              </w:rPr>
              <w:t xml:space="preserve">ir (ar) atkūrimas) asmens (šeimos) namuose (gavėjai – vaikai, kurių šeimoms teikiama socialinė priežiūra) </w:t>
            </w:r>
          </w:p>
        </w:tc>
        <w:tc>
          <w:tcPr>
            <w:tcW w:w="1417" w:type="dxa"/>
            <w:tcBorders>
              <w:top w:val="single" w:sz="4" w:space="0" w:color="auto"/>
              <w:left w:val="single" w:sz="4" w:space="0" w:color="auto"/>
              <w:bottom w:val="single" w:sz="4" w:space="0" w:color="auto"/>
              <w:right w:val="single" w:sz="4" w:space="0" w:color="auto"/>
            </w:tcBorders>
            <w:vAlign w:val="center"/>
          </w:tcPr>
          <w:p w14:paraId="23F53971"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50</w:t>
            </w:r>
          </w:p>
        </w:tc>
        <w:tc>
          <w:tcPr>
            <w:tcW w:w="1276" w:type="dxa"/>
            <w:tcBorders>
              <w:left w:val="single" w:sz="4" w:space="0" w:color="auto"/>
              <w:right w:val="single" w:sz="4" w:space="0" w:color="auto"/>
            </w:tcBorders>
            <w:vAlign w:val="center"/>
          </w:tcPr>
          <w:p w14:paraId="11A95C06" w14:textId="77777777" w:rsidR="004215ED" w:rsidRPr="009E4A1F" w:rsidRDefault="004215ED" w:rsidP="004215ED">
            <w:pPr>
              <w:tabs>
                <w:tab w:val="left" w:pos="1344"/>
              </w:tabs>
              <w:jc w:val="center"/>
              <w:rPr>
                <w:sz w:val="23"/>
                <w:szCs w:val="23"/>
                <w:lang w:eastAsia="lt-LT"/>
              </w:rPr>
            </w:pPr>
            <w:r w:rsidRPr="009E4A1F">
              <w:rPr>
                <w:sz w:val="23"/>
                <w:szCs w:val="23"/>
                <w:lang w:eastAsia="lt-LT"/>
              </w:rPr>
              <w:t>56</w:t>
            </w:r>
          </w:p>
        </w:tc>
        <w:tc>
          <w:tcPr>
            <w:tcW w:w="1134" w:type="dxa"/>
            <w:vAlign w:val="center"/>
          </w:tcPr>
          <w:p w14:paraId="293C1FF5" w14:textId="170AECB9" w:rsidR="004215ED" w:rsidRPr="009E4A1F" w:rsidRDefault="004215ED" w:rsidP="004215ED">
            <w:pPr>
              <w:tabs>
                <w:tab w:val="left" w:pos="1344"/>
              </w:tabs>
              <w:jc w:val="center"/>
              <w:rPr>
                <w:sz w:val="23"/>
                <w:szCs w:val="23"/>
                <w:lang w:eastAsia="lt-LT"/>
              </w:rPr>
            </w:pPr>
            <w:r w:rsidRPr="009E4A1F">
              <w:rPr>
                <w:rFonts w:eastAsia="Calibri"/>
                <w:sz w:val="23"/>
                <w:szCs w:val="23"/>
                <w:lang w:eastAsia="lt-LT"/>
              </w:rPr>
              <w:t>498</w:t>
            </w:r>
          </w:p>
        </w:tc>
        <w:tc>
          <w:tcPr>
            <w:tcW w:w="1134" w:type="dxa"/>
            <w:vAlign w:val="center"/>
          </w:tcPr>
          <w:p w14:paraId="02A2C250" w14:textId="2DE367BA" w:rsidR="004215ED" w:rsidRPr="009E4A1F" w:rsidRDefault="004215ED" w:rsidP="004215ED">
            <w:pPr>
              <w:tabs>
                <w:tab w:val="left" w:pos="1344"/>
              </w:tabs>
              <w:jc w:val="center"/>
              <w:rPr>
                <w:color w:val="FF0000"/>
                <w:sz w:val="23"/>
                <w:szCs w:val="23"/>
                <w:lang w:eastAsia="lt-LT"/>
              </w:rPr>
            </w:pPr>
            <w:r w:rsidRPr="009E4A1F">
              <w:rPr>
                <w:sz w:val="23"/>
                <w:szCs w:val="23"/>
                <w:lang w:eastAsia="lt-LT"/>
              </w:rPr>
              <w:t>87,65</w:t>
            </w:r>
          </w:p>
        </w:tc>
      </w:tr>
      <w:tr w:rsidR="004215ED" w:rsidRPr="002A0B54" w14:paraId="55006EDA"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17DE8F0F"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3.2.</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5022E660"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 xml:space="preserve">Vaikų dienos socialinė priežiūra </w:t>
            </w:r>
          </w:p>
        </w:tc>
        <w:tc>
          <w:tcPr>
            <w:tcW w:w="1417" w:type="dxa"/>
            <w:tcBorders>
              <w:top w:val="single" w:sz="4" w:space="0" w:color="auto"/>
              <w:left w:val="single" w:sz="4" w:space="0" w:color="auto"/>
              <w:bottom w:val="single" w:sz="4" w:space="0" w:color="auto"/>
              <w:right w:val="single" w:sz="4" w:space="0" w:color="auto"/>
            </w:tcBorders>
            <w:vAlign w:val="center"/>
          </w:tcPr>
          <w:p w14:paraId="65ECC5FE"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23</w:t>
            </w:r>
          </w:p>
        </w:tc>
        <w:tc>
          <w:tcPr>
            <w:tcW w:w="1276" w:type="dxa"/>
            <w:tcBorders>
              <w:left w:val="single" w:sz="4" w:space="0" w:color="auto"/>
              <w:right w:val="single" w:sz="4" w:space="0" w:color="auto"/>
            </w:tcBorders>
            <w:vAlign w:val="center"/>
          </w:tcPr>
          <w:p w14:paraId="4774884D" w14:textId="77777777" w:rsidR="004215ED" w:rsidRPr="009E4A1F" w:rsidRDefault="004215ED" w:rsidP="004215ED">
            <w:pPr>
              <w:tabs>
                <w:tab w:val="left" w:pos="1344"/>
              </w:tabs>
              <w:jc w:val="center"/>
              <w:rPr>
                <w:sz w:val="23"/>
                <w:szCs w:val="23"/>
                <w:lang w:eastAsia="lt-LT"/>
              </w:rPr>
            </w:pPr>
            <w:r w:rsidRPr="009E4A1F">
              <w:rPr>
                <w:sz w:val="23"/>
                <w:szCs w:val="23"/>
                <w:lang w:eastAsia="lt-LT"/>
              </w:rPr>
              <w:t>26</w:t>
            </w:r>
          </w:p>
        </w:tc>
        <w:tc>
          <w:tcPr>
            <w:tcW w:w="1134" w:type="dxa"/>
            <w:tcBorders>
              <w:left w:val="single" w:sz="4" w:space="0" w:color="auto"/>
              <w:right w:val="single" w:sz="4" w:space="0" w:color="auto"/>
            </w:tcBorders>
          </w:tcPr>
          <w:p w14:paraId="5C9DC272" w14:textId="3995F6EF" w:rsidR="004215ED" w:rsidRPr="009E4A1F" w:rsidRDefault="004215ED" w:rsidP="004215ED">
            <w:pPr>
              <w:tabs>
                <w:tab w:val="left" w:pos="1344"/>
              </w:tabs>
              <w:jc w:val="center"/>
              <w:rPr>
                <w:sz w:val="23"/>
                <w:szCs w:val="23"/>
                <w:lang w:eastAsia="lt-LT"/>
              </w:rPr>
            </w:pPr>
            <w:r w:rsidRPr="009E4A1F">
              <w:rPr>
                <w:sz w:val="23"/>
                <w:szCs w:val="23"/>
                <w:lang w:eastAsia="lt-LT"/>
              </w:rPr>
              <w:t>231</w:t>
            </w:r>
          </w:p>
        </w:tc>
        <w:tc>
          <w:tcPr>
            <w:tcW w:w="1134" w:type="dxa"/>
            <w:tcBorders>
              <w:left w:val="single" w:sz="4" w:space="0" w:color="auto"/>
              <w:right w:val="single" w:sz="4" w:space="0" w:color="auto"/>
            </w:tcBorders>
          </w:tcPr>
          <w:p w14:paraId="2B396C67" w14:textId="5AEF9687" w:rsidR="004215ED" w:rsidRPr="009E4A1F" w:rsidRDefault="004215ED" w:rsidP="004215ED">
            <w:pPr>
              <w:tabs>
                <w:tab w:val="left" w:pos="1344"/>
              </w:tabs>
              <w:jc w:val="center"/>
              <w:rPr>
                <w:color w:val="FF0000"/>
                <w:sz w:val="23"/>
                <w:szCs w:val="23"/>
                <w:lang w:eastAsia="lt-LT"/>
              </w:rPr>
            </w:pPr>
            <w:r w:rsidRPr="009E4A1F">
              <w:rPr>
                <w:sz w:val="23"/>
                <w:szCs w:val="23"/>
                <w:lang w:eastAsia="lt-LT"/>
              </w:rPr>
              <w:t>40,65</w:t>
            </w:r>
          </w:p>
        </w:tc>
      </w:tr>
      <w:tr w:rsidR="004215ED" w:rsidRPr="001E69CF" w14:paraId="03CE61B0"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0CA98D52"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3.3.</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5F9F3A62"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Intensyvi krizių įveikimo pagalba (krizių centre, laikino apgyvendinimo įstaigoje šeimoms, turinčioms vaikų, savarankiško gyvenimo namuose, kitose socialinių paslaugų įstaigose) (gavėjai – vaikai, kuriems pagal Lietuvos Respublikos vaiko teisių apsaugos pagrindų įstatymą nustatyta laikinoji priežiūra)</w:t>
            </w:r>
          </w:p>
        </w:tc>
        <w:tc>
          <w:tcPr>
            <w:tcW w:w="1417" w:type="dxa"/>
            <w:tcBorders>
              <w:top w:val="single" w:sz="4" w:space="0" w:color="auto"/>
              <w:left w:val="single" w:sz="4" w:space="0" w:color="auto"/>
              <w:bottom w:val="single" w:sz="4" w:space="0" w:color="auto"/>
              <w:right w:val="single" w:sz="4" w:space="0" w:color="auto"/>
            </w:tcBorders>
            <w:vAlign w:val="center"/>
          </w:tcPr>
          <w:p w14:paraId="7A8FB942"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3</w:t>
            </w:r>
          </w:p>
        </w:tc>
        <w:tc>
          <w:tcPr>
            <w:tcW w:w="1276" w:type="dxa"/>
            <w:tcBorders>
              <w:left w:val="single" w:sz="4" w:space="0" w:color="auto"/>
              <w:right w:val="single" w:sz="4" w:space="0" w:color="auto"/>
            </w:tcBorders>
            <w:vAlign w:val="center"/>
          </w:tcPr>
          <w:p w14:paraId="76C31C3F" w14:textId="77777777" w:rsidR="004215ED" w:rsidRPr="009E4A1F" w:rsidRDefault="004215ED" w:rsidP="004215ED">
            <w:pPr>
              <w:tabs>
                <w:tab w:val="left" w:pos="1344"/>
              </w:tabs>
              <w:jc w:val="center"/>
              <w:rPr>
                <w:sz w:val="23"/>
                <w:szCs w:val="23"/>
                <w:lang w:eastAsia="lt-LT"/>
              </w:rPr>
            </w:pPr>
            <w:r w:rsidRPr="009E4A1F">
              <w:rPr>
                <w:sz w:val="23"/>
                <w:szCs w:val="23"/>
                <w:lang w:eastAsia="lt-LT"/>
              </w:rPr>
              <w:t>5</w:t>
            </w:r>
          </w:p>
        </w:tc>
        <w:tc>
          <w:tcPr>
            <w:tcW w:w="1134" w:type="dxa"/>
            <w:vAlign w:val="center"/>
          </w:tcPr>
          <w:p w14:paraId="361FA615" w14:textId="3D5BE431" w:rsidR="004215ED" w:rsidRPr="009E4A1F" w:rsidRDefault="0053383A" w:rsidP="004215ED">
            <w:pPr>
              <w:tabs>
                <w:tab w:val="left" w:pos="1344"/>
              </w:tabs>
              <w:jc w:val="center"/>
              <w:rPr>
                <w:sz w:val="23"/>
                <w:szCs w:val="23"/>
                <w:lang w:eastAsia="lt-LT"/>
              </w:rPr>
            </w:pPr>
            <w:r w:rsidRPr="009E4A1F">
              <w:rPr>
                <w:rFonts w:eastAsia="Calibri"/>
                <w:sz w:val="23"/>
                <w:szCs w:val="23"/>
                <w:lang w:eastAsia="lt-LT"/>
              </w:rPr>
              <w:t>2</w:t>
            </w:r>
          </w:p>
        </w:tc>
        <w:tc>
          <w:tcPr>
            <w:tcW w:w="1134" w:type="dxa"/>
            <w:vAlign w:val="center"/>
          </w:tcPr>
          <w:p w14:paraId="77333D95" w14:textId="15CAF5A8" w:rsidR="004215ED" w:rsidRPr="009E4A1F" w:rsidRDefault="00FE3594" w:rsidP="004215ED">
            <w:pPr>
              <w:tabs>
                <w:tab w:val="left" w:pos="1344"/>
              </w:tabs>
              <w:jc w:val="center"/>
              <w:rPr>
                <w:sz w:val="23"/>
                <w:szCs w:val="23"/>
                <w:lang w:eastAsia="lt-LT"/>
              </w:rPr>
            </w:pPr>
            <w:r w:rsidRPr="009E4A1F">
              <w:rPr>
                <w:sz w:val="23"/>
                <w:szCs w:val="23"/>
                <w:lang w:eastAsia="lt-LT"/>
              </w:rPr>
              <w:t>0,35</w:t>
            </w:r>
          </w:p>
        </w:tc>
      </w:tr>
      <w:tr w:rsidR="004215ED" w:rsidRPr="002A0B54" w14:paraId="71EB4056"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1F86476D"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3.4.</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7D6ED3B2" w14:textId="14B3232C"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sz w:val="23"/>
                <w:szCs w:val="23"/>
                <w:lang w:eastAsia="lt-LT"/>
              </w:rPr>
            </w:pPr>
            <w:r w:rsidRPr="009E4A1F">
              <w:rPr>
                <w:rFonts w:ascii="TimesLT" w:hAnsi="TimesLT"/>
                <w:b/>
                <w:bCs/>
                <w:sz w:val="23"/>
                <w:szCs w:val="23"/>
              </w:rPr>
              <w:t xml:space="preserve">Socialinių paslaugų gavėjų – vaikų – skaičius, tenkantis 1 000 vaikų </w:t>
            </w:r>
            <w:r w:rsidR="00AD5DF3">
              <w:rPr>
                <w:rFonts w:ascii="TimesLT" w:hAnsi="TimesLT"/>
                <w:b/>
                <w:bCs/>
                <w:sz w:val="23"/>
                <w:szCs w:val="23"/>
              </w:rPr>
              <w:t>S</w:t>
            </w:r>
            <w:r w:rsidRPr="009E4A1F">
              <w:rPr>
                <w:rFonts w:ascii="TimesLT" w:hAnsi="TimesLT"/>
                <w:b/>
                <w:bCs/>
                <w:sz w:val="23"/>
                <w:szCs w:val="23"/>
              </w:rPr>
              <w:t>avivaldybėje, iš viso:</w:t>
            </w:r>
          </w:p>
        </w:tc>
        <w:tc>
          <w:tcPr>
            <w:tcW w:w="1417" w:type="dxa"/>
            <w:tcBorders>
              <w:top w:val="single" w:sz="4" w:space="0" w:color="auto"/>
              <w:left w:val="single" w:sz="4" w:space="0" w:color="auto"/>
              <w:bottom w:val="single" w:sz="4" w:space="0" w:color="auto"/>
              <w:right w:val="single" w:sz="4" w:space="0" w:color="auto"/>
            </w:tcBorders>
          </w:tcPr>
          <w:p w14:paraId="1FBC4F39"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rFonts w:ascii="TimesLT" w:hAnsi="TimesLT"/>
                <w:b/>
                <w:bCs/>
                <w:sz w:val="23"/>
                <w:szCs w:val="23"/>
              </w:rPr>
              <w:t>76</w:t>
            </w:r>
          </w:p>
        </w:tc>
        <w:tc>
          <w:tcPr>
            <w:tcW w:w="1276" w:type="dxa"/>
            <w:tcBorders>
              <w:left w:val="single" w:sz="4" w:space="0" w:color="auto"/>
              <w:right w:val="single" w:sz="4" w:space="0" w:color="auto"/>
            </w:tcBorders>
          </w:tcPr>
          <w:p w14:paraId="1638056B" w14:textId="77777777" w:rsidR="004215ED" w:rsidRPr="009E4A1F" w:rsidRDefault="004215ED" w:rsidP="004215ED">
            <w:pPr>
              <w:tabs>
                <w:tab w:val="left" w:pos="1344"/>
              </w:tabs>
              <w:jc w:val="center"/>
              <w:rPr>
                <w:b/>
                <w:bCs/>
                <w:sz w:val="23"/>
                <w:szCs w:val="23"/>
                <w:lang w:eastAsia="lt-LT"/>
              </w:rPr>
            </w:pPr>
            <w:r w:rsidRPr="009E4A1F">
              <w:rPr>
                <w:rFonts w:ascii="TimesLT" w:hAnsi="TimesLT"/>
                <w:b/>
                <w:bCs/>
                <w:sz w:val="23"/>
                <w:szCs w:val="23"/>
              </w:rPr>
              <w:t>87</w:t>
            </w:r>
          </w:p>
        </w:tc>
        <w:tc>
          <w:tcPr>
            <w:tcW w:w="1134" w:type="dxa"/>
            <w:tcBorders>
              <w:left w:val="single" w:sz="4" w:space="0" w:color="auto"/>
              <w:right w:val="single" w:sz="4" w:space="0" w:color="auto"/>
            </w:tcBorders>
          </w:tcPr>
          <w:p w14:paraId="7E3486D3" w14:textId="5794506C" w:rsidR="004215ED" w:rsidRPr="009E4A1F" w:rsidRDefault="004215ED" w:rsidP="004215ED">
            <w:pPr>
              <w:tabs>
                <w:tab w:val="left" w:pos="1344"/>
              </w:tabs>
              <w:jc w:val="center"/>
              <w:rPr>
                <w:rFonts w:ascii="TimesLT" w:hAnsi="TimesLT"/>
                <w:b/>
                <w:bCs/>
                <w:sz w:val="23"/>
                <w:szCs w:val="23"/>
              </w:rPr>
            </w:pPr>
            <w:r w:rsidRPr="009E4A1F">
              <w:rPr>
                <w:rFonts w:ascii="TimesLT" w:hAnsi="TimesLT"/>
                <w:b/>
                <w:bCs/>
                <w:sz w:val="23"/>
                <w:szCs w:val="23"/>
              </w:rPr>
              <w:t>73</w:t>
            </w:r>
            <w:r w:rsidR="00FE3594" w:rsidRPr="009E4A1F">
              <w:rPr>
                <w:rFonts w:ascii="TimesLT" w:hAnsi="TimesLT"/>
                <w:b/>
                <w:bCs/>
                <w:sz w:val="23"/>
                <w:szCs w:val="23"/>
              </w:rPr>
              <w:t>1</w:t>
            </w:r>
          </w:p>
        </w:tc>
        <w:tc>
          <w:tcPr>
            <w:tcW w:w="1134" w:type="dxa"/>
            <w:tcBorders>
              <w:left w:val="single" w:sz="4" w:space="0" w:color="auto"/>
              <w:right w:val="single" w:sz="4" w:space="0" w:color="auto"/>
            </w:tcBorders>
          </w:tcPr>
          <w:p w14:paraId="40254C41" w14:textId="439EA79B" w:rsidR="004215ED" w:rsidRPr="009E4A1F" w:rsidRDefault="004215ED" w:rsidP="004215ED">
            <w:pPr>
              <w:tabs>
                <w:tab w:val="left" w:pos="1344"/>
              </w:tabs>
              <w:jc w:val="center"/>
              <w:rPr>
                <w:rFonts w:ascii="TimesLT" w:hAnsi="TimesLT"/>
                <w:b/>
                <w:bCs/>
                <w:sz w:val="23"/>
                <w:szCs w:val="23"/>
              </w:rPr>
            </w:pPr>
            <w:r w:rsidRPr="009E4A1F">
              <w:rPr>
                <w:rFonts w:ascii="TimesLT" w:hAnsi="TimesLT"/>
                <w:b/>
                <w:bCs/>
                <w:sz w:val="23"/>
                <w:szCs w:val="23"/>
              </w:rPr>
              <w:t>12</w:t>
            </w:r>
            <w:r w:rsidR="00FE3594" w:rsidRPr="009E4A1F">
              <w:rPr>
                <w:rFonts w:ascii="TimesLT" w:hAnsi="TimesLT"/>
                <w:b/>
                <w:bCs/>
                <w:sz w:val="23"/>
                <w:szCs w:val="23"/>
              </w:rPr>
              <w:t>8,65</w:t>
            </w:r>
          </w:p>
        </w:tc>
      </w:tr>
      <w:tr w:rsidR="004215ED" w:rsidRPr="002A0B54" w14:paraId="501017E1"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F2F2F2"/>
            <w:vAlign w:val="center"/>
          </w:tcPr>
          <w:p w14:paraId="69102491"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4.</w:t>
            </w:r>
          </w:p>
        </w:tc>
        <w:tc>
          <w:tcPr>
            <w:tcW w:w="3856" w:type="dxa"/>
            <w:tcBorders>
              <w:top w:val="single" w:sz="4" w:space="0" w:color="auto"/>
              <w:left w:val="single" w:sz="4" w:space="0" w:color="auto"/>
              <w:bottom w:val="single" w:sz="4" w:space="0" w:color="auto"/>
              <w:right w:val="single" w:sz="4" w:space="0" w:color="auto"/>
            </w:tcBorders>
            <w:shd w:val="clear" w:color="auto" w:fill="F2F2F2"/>
            <w:vAlign w:val="center"/>
          </w:tcPr>
          <w:p w14:paraId="2B57BC4C"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sz w:val="23"/>
                <w:szCs w:val="23"/>
                <w:lang w:eastAsia="lt-LT"/>
              </w:rPr>
            </w:pPr>
            <w:r w:rsidRPr="009E4A1F">
              <w:rPr>
                <w:b/>
                <w:bCs/>
                <w:sz w:val="23"/>
                <w:szCs w:val="23"/>
                <w:lang w:eastAsia="lt-LT"/>
              </w:rPr>
              <w:t>Socialinės paslaugos vaikams su negalia (jų šeimoms)</w:t>
            </w:r>
          </w:p>
        </w:tc>
        <w:tc>
          <w:tcPr>
            <w:tcW w:w="2693"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14:paraId="5FDF7F7B" w14:textId="37590F80" w:rsidR="004215ED" w:rsidRPr="009E4A1F" w:rsidRDefault="004215ED" w:rsidP="004215ED">
            <w:pPr>
              <w:tabs>
                <w:tab w:val="left" w:pos="1344"/>
              </w:tabs>
              <w:jc w:val="center"/>
              <w:rPr>
                <w:b/>
                <w:bCs/>
                <w:sz w:val="23"/>
                <w:szCs w:val="23"/>
                <w:lang w:eastAsia="lt-LT"/>
              </w:rPr>
            </w:pPr>
            <w:r w:rsidRPr="009E4A1F">
              <w:rPr>
                <w:b/>
                <w:bCs/>
                <w:sz w:val="23"/>
                <w:szCs w:val="23"/>
                <w:lang w:eastAsia="lt-LT"/>
              </w:rPr>
              <w:t xml:space="preserve">Gavėjų skaičius, tenkantis 1 000 vaikų su negalia </w:t>
            </w:r>
            <w:r w:rsidR="00AD5DF3">
              <w:rPr>
                <w:b/>
                <w:bCs/>
                <w:sz w:val="23"/>
                <w:szCs w:val="23"/>
                <w:lang w:eastAsia="lt-LT"/>
              </w:rPr>
              <w:t>S</w:t>
            </w:r>
            <w:r w:rsidRPr="009E4A1F">
              <w:rPr>
                <w:b/>
                <w:bCs/>
                <w:sz w:val="23"/>
                <w:szCs w:val="23"/>
                <w:lang w:eastAsia="lt-LT"/>
              </w:rPr>
              <w:t>avivaldybėje</w:t>
            </w:r>
          </w:p>
        </w:tc>
        <w:tc>
          <w:tcPr>
            <w:tcW w:w="2268" w:type="dxa"/>
            <w:gridSpan w:val="2"/>
            <w:tcBorders>
              <w:top w:val="single" w:sz="4" w:space="0" w:color="auto"/>
              <w:left w:val="single" w:sz="4" w:space="0" w:color="auto"/>
              <w:bottom w:val="single" w:sz="4" w:space="0" w:color="auto"/>
              <w:right w:val="single" w:sz="4" w:space="0" w:color="auto"/>
            </w:tcBorders>
            <w:shd w:val="clear" w:color="auto" w:fill="F2F2F2"/>
          </w:tcPr>
          <w:p w14:paraId="1C2A83A7" w14:textId="77777777" w:rsidR="004215ED" w:rsidRPr="009E4A1F" w:rsidRDefault="004215ED" w:rsidP="004215ED">
            <w:pPr>
              <w:tabs>
                <w:tab w:val="left" w:pos="1344"/>
              </w:tabs>
              <w:jc w:val="center"/>
              <w:rPr>
                <w:b/>
                <w:bCs/>
                <w:color w:val="FF0000"/>
                <w:sz w:val="23"/>
                <w:szCs w:val="23"/>
                <w:lang w:eastAsia="lt-LT"/>
              </w:rPr>
            </w:pPr>
          </w:p>
          <w:p w14:paraId="26095BB6" w14:textId="1AAA402A" w:rsidR="004215ED" w:rsidRPr="009E4A1F" w:rsidRDefault="004215ED" w:rsidP="004215ED">
            <w:pPr>
              <w:tabs>
                <w:tab w:val="left" w:pos="1344"/>
              </w:tabs>
              <w:jc w:val="center"/>
              <w:rPr>
                <w:b/>
                <w:bCs/>
                <w:color w:val="FF0000"/>
                <w:sz w:val="23"/>
                <w:szCs w:val="23"/>
                <w:lang w:eastAsia="lt-LT"/>
              </w:rPr>
            </w:pPr>
            <w:r w:rsidRPr="009E4A1F">
              <w:rPr>
                <w:b/>
                <w:bCs/>
                <w:sz w:val="23"/>
                <w:szCs w:val="23"/>
                <w:lang w:eastAsia="lt-LT"/>
              </w:rPr>
              <w:t>247</w:t>
            </w:r>
          </w:p>
        </w:tc>
      </w:tr>
      <w:tr w:rsidR="004215ED" w:rsidRPr="002A0B54" w14:paraId="52659630"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1470E683"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4.1.</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4A47E5EA"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 xml:space="preserve">Laikinas atokvėpis (socialinė priežiūra asmens namuose)  </w:t>
            </w:r>
          </w:p>
        </w:tc>
        <w:tc>
          <w:tcPr>
            <w:tcW w:w="1417" w:type="dxa"/>
            <w:tcBorders>
              <w:top w:val="single" w:sz="4" w:space="0" w:color="auto"/>
              <w:left w:val="single" w:sz="4" w:space="0" w:color="auto"/>
              <w:bottom w:val="single" w:sz="4" w:space="0" w:color="auto"/>
              <w:right w:val="single" w:sz="4" w:space="0" w:color="auto"/>
            </w:tcBorders>
            <w:vAlign w:val="center"/>
          </w:tcPr>
          <w:p w14:paraId="434C0FEF"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30</w:t>
            </w:r>
          </w:p>
        </w:tc>
        <w:tc>
          <w:tcPr>
            <w:tcW w:w="1276" w:type="dxa"/>
            <w:tcBorders>
              <w:left w:val="single" w:sz="4" w:space="0" w:color="auto"/>
              <w:right w:val="single" w:sz="4" w:space="0" w:color="auto"/>
            </w:tcBorders>
            <w:vAlign w:val="center"/>
          </w:tcPr>
          <w:p w14:paraId="580C1A11" w14:textId="77777777" w:rsidR="004215ED" w:rsidRPr="009E4A1F" w:rsidRDefault="004215ED" w:rsidP="004215ED">
            <w:pPr>
              <w:tabs>
                <w:tab w:val="left" w:pos="1344"/>
              </w:tabs>
              <w:jc w:val="center"/>
              <w:rPr>
                <w:sz w:val="23"/>
                <w:szCs w:val="23"/>
                <w:lang w:eastAsia="lt-LT"/>
              </w:rPr>
            </w:pPr>
            <w:r w:rsidRPr="009E4A1F">
              <w:rPr>
                <w:sz w:val="23"/>
                <w:szCs w:val="23"/>
                <w:lang w:eastAsia="lt-LT"/>
              </w:rPr>
              <w:t>100</w:t>
            </w:r>
          </w:p>
        </w:tc>
        <w:tc>
          <w:tcPr>
            <w:tcW w:w="1134" w:type="dxa"/>
            <w:vAlign w:val="center"/>
          </w:tcPr>
          <w:p w14:paraId="6350DAA3" w14:textId="77777777" w:rsidR="004215ED" w:rsidRPr="009E4A1F" w:rsidRDefault="004215ED" w:rsidP="004215ED">
            <w:pPr>
              <w:tabs>
                <w:tab w:val="left" w:pos="1344"/>
              </w:tabs>
              <w:jc w:val="center"/>
              <w:rPr>
                <w:sz w:val="23"/>
                <w:szCs w:val="23"/>
                <w:lang w:eastAsia="lt-LT"/>
              </w:rPr>
            </w:pPr>
            <w:r w:rsidRPr="009E4A1F">
              <w:rPr>
                <w:rFonts w:eastAsia="Calibri"/>
                <w:sz w:val="23"/>
                <w:szCs w:val="23"/>
                <w:lang w:eastAsia="lt-LT"/>
              </w:rPr>
              <w:t>0</w:t>
            </w:r>
          </w:p>
        </w:tc>
        <w:tc>
          <w:tcPr>
            <w:tcW w:w="1134" w:type="dxa"/>
            <w:vAlign w:val="center"/>
          </w:tcPr>
          <w:p w14:paraId="2FE07E9A" w14:textId="77777777" w:rsidR="004215ED" w:rsidRPr="009E4A1F" w:rsidRDefault="004215ED" w:rsidP="004215ED">
            <w:pPr>
              <w:tabs>
                <w:tab w:val="left" w:pos="1344"/>
              </w:tabs>
              <w:jc w:val="center"/>
              <w:rPr>
                <w:color w:val="FF0000"/>
                <w:sz w:val="23"/>
                <w:szCs w:val="23"/>
                <w:lang w:eastAsia="lt-LT"/>
              </w:rPr>
            </w:pPr>
            <w:r w:rsidRPr="009E4A1F">
              <w:rPr>
                <w:rFonts w:eastAsia="Calibri"/>
                <w:sz w:val="23"/>
                <w:szCs w:val="23"/>
                <w:lang w:eastAsia="lt-LT"/>
              </w:rPr>
              <w:t>0</w:t>
            </w:r>
          </w:p>
        </w:tc>
      </w:tr>
      <w:tr w:rsidR="00DF3498" w:rsidRPr="002A0B54" w14:paraId="43132345"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1E3F8AC7" w14:textId="77777777" w:rsidR="00DF3498" w:rsidRPr="009E4A1F" w:rsidRDefault="00DF3498"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4.2.</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06BBB7E2" w14:textId="77777777" w:rsidR="00DF3498" w:rsidRPr="009E4A1F" w:rsidRDefault="00DF3498" w:rsidP="00DF349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trike/>
                <w:sz w:val="23"/>
                <w:szCs w:val="23"/>
                <w:lang w:eastAsia="lt-LT"/>
              </w:rPr>
            </w:pPr>
            <w:r w:rsidRPr="009E4A1F">
              <w:rPr>
                <w:sz w:val="23"/>
                <w:szCs w:val="23"/>
                <w:lang w:eastAsia="lt-LT"/>
              </w:rPr>
              <w:t xml:space="preserve">Dienos socialinė globa asmens </w:t>
            </w:r>
            <w:r w:rsidRPr="009E4A1F">
              <w:rPr>
                <w:sz w:val="23"/>
                <w:szCs w:val="23"/>
                <w:lang w:eastAsia="lt-LT"/>
              </w:rPr>
              <w:lastRenderedPageBreak/>
              <w:t xml:space="preserve">namuose </w:t>
            </w:r>
          </w:p>
        </w:tc>
        <w:tc>
          <w:tcPr>
            <w:tcW w:w="1417" w:type="dxa"/>
            <w:tcBorders>
              <w:top w:val="single" w:sz="4" w:space="0" w:color="auto"/>
              <w:left w:val="single" w:sz="4" w:space="0" w:color="auto"/>
              <w:bottom w:val="single" w:sz="4" w:space="0" w:color="auto"/>
              <w:right w:val="single" w:sz="4" w:space="0" w:color="auto"/>
            </w:tcBorders>
            <w:vAlign w:val="center"/>
          </w:tcPr>
          <w:p w14:paraId="6A8A066E" w14:textId="77777777" w:rsidR="00DF3498" w:rsidRPr="009E4A1F" w:rsidRDefault="00DF3498" w:rsidP="00DF3498">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lastRenderedPageBreak/>
              <w:t>10</w:t>
            </w:r>
          </w:p>
        </w:tc>
        <w:tc>
          <w:tcPr>
            <w:tcW w:w="1276" w:type="dxa"/>
            <w:tcBorders>
              <w:left w:val="single" w:sz="4" w:space="0" w:color="auto"/>
              <w:right w:val="single" w:sz="4" w:space="0" w:color="auto"/>
            </w:tcBorders>
            <w:vAlign w:val="center"/>
          </w:tcPr>
          <w:p w14:paraId="4C25A60B" w14:textId="77777777" w:rsidR="00DF3498" w:rsidRPr="009E4A1F" w:rsidRDefault="00DF3498" w:rsidP="00DF3498">
            <w:pPr>
              <w:tabs>
                <w:tab w:val="left" w:pos="1344"/>
              </w:tabs>
              <w:jc w:val="center"/>
              <w:rPr>
                <w:sz w:val="23"/>
                <w:szCs w:val="23"/>
                <w:lang w:eastAsia="lt-LT"/>
              </w:rPr>
            </w:pPr>
            <w:r w:rsidRPr="009E4A1F">
              <w:rPr>
                <w:sz w:val="23"/>
                <w:szCs w:val="23"/>
                <w:lang w:eastAsia="lt-LT"/>
              </w:rPr>
              <w:t>13</w:t>
            </w:r>
          </w:p>
        </w:tc>
        <w:tc>
          <w:tcPr>
            <w:tcW w:w="1134" w:type="dxa"/>
            <w:vAlign w:val="center"/>
          </w:tcPr>
          <w:p w14:paraId="5B5FC60B" w14:textId="3D04830B" w:rsidR="00DF3498" w:rsidRPr="009E4A1F" w:rsidRDefault="00DF3498" w:rsidP="00DF3498">
            <w:pPr>
              <w:tabs>
                <w:tab w:val="left" w:pos="1344"/>
              </w:tabs>
              <w:jc w:val="center"/>
              <w:rPr>
                <w:sz w:val="23"/>
                <w:szCs w:val="23"/>
                <w:lang w:eastAsia="lt-LT"/>
              </w:rPr>
            </w:pPr>
            <w:r w:rsidRPr="009E4A1F">
              <w:rPr>
                <w:rFonts w:eastAsia="Calibri"/>
                <w:sz w:val="23"/>
                <w:szCs w:val="23"/>
                <w:lang w:eastAsia="lt-LT"/>
              </w:rPr>
              <w:t>1</w:t>
            </w:r>
          </w:p>
        </w:tc>
        <w:tc>
          <w:tcPr>
            <w:tcW w:w="1134" w:type="dxa"/>
            <w:tcBorders>
              <w:left w:val="single" w:sz="4" w:space="0" w:color="auto"/>
              <w:right w:val="single" w:sz="4" w:space="0" w:color="auto"/>
            </w:tcBorders>
            <w:vAlign w:val="center"/>
          </w:tcPr>
          <w:p w14:paraId="043D69DE" w14:textId="34EECC18" w:rsidR="00DF3498" w:rsidRPr="009E4A1F" w:rsidRDefault="00DF3498" w:rsidP="00DF3498">
            <w:pPr>
              <w:tabs>
                <w:tab w:val="left" w:pos="1344"/>
              </w:tabs>
              <w:jc w:val="center"/>
              <w:rPr>
                <w:color w:val="FF0000"/>
                <w:sz w:val="23"/>
                <w:szCs w:val="23"/>
                <w:lang w:eastAsia="lt-LT"/>
              </w:rPr>
            </w:pPr>
            <w:r w:rsidRPr="009E4A1F">
              <w:rPr>
                <w:rFonts w:eastAsia="Calibri"/>
                <w:sz w:val="23"/>
                <w:szCs w:val="23"/>
                <w:lang w:eastAsia="lt-LT"/>
              </w:rPr>
              <w:t>4,05</w:t>
            </w:r>
          </w:p>
        </w:tc>
      </w:tr>
      <w:tr w:rsidR="004215ED" w:rsidRPr="002A0B54" w14:paraId="0B84B0FA"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503CDBB1"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lastRenderedPageBreak/>
              <w:t>4.3.</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49C4F608"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Dienos socialinė globa ar socialinė priežiūra įstaigoje</w:t>
            </w:r>
          </w:p>
          <w:p w14:paraId="241F7DDB"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w:t>
            </w:r>
            <w:r w:rsidRPr="0072607E">
              <w:rPr>
                <w:sz w:val="23"/>
                <w:szCs w:val="23"/>
                <w:lang w:eastAsia="lt-LT"/>
              </w:rPr>
              <w:t>dienos centre ar</w:t>
            </w:r>
            <w:r w:rsidRPr="0097742E">
              <w:rPr>
                <w:sz w:val="23"/>
                <w:szCs w:val="23"/>
                <w:lang w:eastAsia="lt-LT"/>
              </w:rPr>
              <w:t xml:space="preserve"> </w:t>
            </w:r>
            <w:proofErr w:type="spellStart"/>
            <w:r w:rsidRPr="0097742E">
              <w:rPr>
                <w:sz w:val="23"/>
                <w:szCs w:val="23"/>
                <w:lang w:eastAsia="lt-LT"/>
              </w:rPr>
              <w:t>kt</w:t>
            </w:r>
            <w:proofErr w:type="spellEnd"/>
            <w:r w:rsidRPr="0097742E">
              <w:rPr>
                <w:sz w:val="23"/>
                <w:szCs w:val="23"/>
                <w:lang w:eastAsia="lt-LT"/>
              </w:rPr>
              <w:t>.)</w:t>
            </w:r>
            <w:r w:rsidRPr="009E4A1F">
              <w:rPr>
                <w:sz w:val="23"/>
                <w:szCs w:val="23"/>
                <w:lang w:eastAsia="lt-LT"/>
              </w:rPr>
              <w:t xml:space="preserve"> </w:t>
            </w:r>
          </w:p>
        </w:tc>
        <w:tc>
          <w:tcPr>
            <w:tcW w:w="1417" w:type="dxa"/>
            <w:tcBorders>
              <w:top w:val="single" w:sz="4" w:space="0" w:color="auto"/>
              <w:left w:val="single" w:sz="4" w:space="0" w:color="auto"/>
              <w:bottom w:val="single" w:sz="4" w:space="0" w:color="auto"/>
              <w:right w:val="single" w:sz="4" w:space="0" w:color="auto"/>
            </w:tcBorders>
            <w:vAlign w:val="center"/>
          </w:tcPr>
          <w:p w14:paraId="672BF214"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170</w:t>
            </w:r>
          </w:p>
        </w:tc>
        <w:tc>
          <w:tcPr>
            <w:tcW w:w="1276" w:type="dxa"/>
            <w:tcBorders>
              <w:left w:val="single" w:sz="4" w:space="0" w:color="auto"/>
              <w:right w:val="single" w:sz="4" w:space="0" w:color="auto"/>
            </w:tcBorders>
            <w:vAlign w:val="center"/>
          </w:tcPr>
          <w:p w14:paraId="1BF2D9F6" w14:textId="77777777" w:rsidR="004215ED" w:rsidRPr="009E4A1F" w:rsidRDefault="004215ED" w:rsidP="004215ED">
            <w:pPr>
              <w:tabs>
                <w:tab w:val="left" w:pos="1344"/>
              </w:tabs>
              <w:jc w:val="center"/>
              <w:rPr>
                <w:sz w:val="23"/>
                <w:szCs w:val="23"/>
                <w:lang w:eastAsia="lt-LT"/>
              </w:rPr>
            </w:pPr>
            <w:r w:rsidRPr="009E4A1F">
              <w:rPr>
                <w:sz w:val="23"/>
                <w:szCs w:val="23"/>
              </w:rPr>
              <w:t>250</w:t>
            </w:r>
          </w:p>
        </w:tc>
        <w:tc>
          <w:tcPr>
            <w:tcW w:w="1134" w:type="dxa"/>
            <w:vAlign w:val="center"/>
          </w:tcPr>
          <w:p w14:paraId="4EA06D09" w14:textId="60726668" w:rsidR="004215ED" w:rsidRPr="009E4A1F" w:rsidRDefault="004215ED" w:rsidP="004215ED">
            <w:pPr>
              <w:tabs>
                <w:tab w:val="left" w:pos="1344"/>
              </w:tabs>
              <w:jc w:val="center"/>
              <w:rPr>
                <w:sz w:val="23"/>
                <w:szCs w:val="23"/>
              </w:rPr>
            </w:pPr>
            <w:r w:rsidRPr="009E4A1F">
              <w:rPr>
                <w:sz w:val="23"/>
                <w:szCs w:val="23"/>
              </w:rPr>
              <w:t>15</w:t>
            </w:r>
          </w:p>
        </w:tc>
        <w:tc>
          <w:tcPr>
            <w:tcW w:w="1134" w:type="dxa"/>
            <w:vAlign w:val="center"/>
          </w:tcPr>
          <w:p w14:paraId="7B83D4B9" w14:textId="478B00B2" w:rsidR="004215ED" w:rsidRPr="009E4A1F" w:rsidRDefault="00DF3498" w:rsidP="004215ED">
            <w:pPr>
              <w:tabs>
                <w:tab w:val="left" w:pos="1344"/>
              </w:tabs>
              <w:jc w:val="center"/>
              <w:rPr>
                <w:color w:val="FF0000"/>
                <w:sz w:val="23"/>
                <w:szCs w:val="23"/>
              </w:rPr>
            </w:pPr>
            <w:r w:rsidRPr="009E4A1F">
              <w:rPr>
                <w:sz w:val="23"/>
                <w:szCs w:val="23"/>
              </w:rPr>
              <w:t>60,73</w:t>
            </w:r>
          </w:p>
        </w:tc>
      </w:tr>
      <w:tr w:rsidR="004215ED" w:rsidRPr="002A0B54" w14:paraId="16B1BCF1"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7C860C5B"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4.4.</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3D94FF56"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lang w:eastAsia="lt-LT"/>
              </w:rPr>
            </w:pPr>
            <w:r w:rsidRPr="009E4A1F">
              <w:rPr>
                <w:sz w:val="23"/>
                <w:szCs w:val="23"/>
                <w:lang w:eastAsia="lt-LT"/>
              </w:rPr>
              <w:t xml:space="preserve">Laikinas atokvėpis (trumpalaikė ar (ir) dienos socialinė globa) </w:t>
            </w:r>
          </w:p>
        </w:tc>
        <w:tc>
          <w:tcPr>
            <w:tcW w:w="1417" w:type="dxa"/>
            <w:tcBorders>
              <w:top w:val="single" w:sz="4" w:space="0" w:color="auto"/>
              <w:left w:val="single" w:sz="4" w:space="0" w:color="auto"/>
              <w:bottom w:val="single" w:sz="4" w:space="0" w:color="auto"/>
              <w:right w:val="single" w:sz="4" w:space="0" w:color="auto"/>
            </w:tcBorders>
            <w:vAlign w:val="center"/>
          </w:tcPr>
          <w:p w14:paraId="18145EE3"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50</w:t>
            </w:r>
          </w:p>
        </w:tc>
        <w:tc>
          <w:tcPr>
            <w:tcW w:w="1276" w:type="dxa"/>
            <w:tcBorders>
              <w:left w:val="single" w:sz="4" w:space="0" w:color="auto"/>
              <w:right w:val="single" w:sz="4" w:space="0" w:color="auto"/>
            </w:tcBorders>
            <w:vAlign w:val="center"/>
          </w:tcPr>
          <w:p w14:paraId="6088D95E" w14:textId="77777777" w:rsidR="004215ED" w:rsidRPr="009E4A1F" w:rsidRDefault="004215ED" w:rsidP="004215ED">
            <w:pPr>
              <w:tabs>
                <w:tab w:val="left" w:pos="1344"/>
              </w:tabs>
              <w:jc w:val="center"/>
              <w:rPr>
                <w:sz w:val="23"/>
                <w:szCs w:val="23"/>
                <w:lang w:eastAsia="lt-LT"/>
              </w:rPr>
            </w:pPr>
            <w:r w:rsidRPr="009E4A1F">
              <w:rPr>
                <w:sz w:val="23"/>
                <w:szCs w:val="23"/>
              </w:rPr>
              <w:t>140</w:t>
            </w:r>
          </w:p>
        </w:tc>
        <w:tc>
          <w:tcPr>
            <w:tcW w:w="1134" w:type="dxa"/>
            <w:vAlign w:val="center"/>
          </w:tcPr>
          <w:p w14:paraId="7D07E01C" w14:textId="3047B175" w:rsidR="004215ED" w:rsidRPr="009E4A1F" w:rsidRDefault="004215ED" w:rsidP="004215ED">
            <w:pPr>
              <w:tabs>
                <w:tab w:val="left" w:pos="1344"/>
              </w:tabs>
              <w:jc w:val="center"/>
              <w:rPr>
                <w:sz w:val="23"/>
                <w:szCs w:val="23"/>
              </w:rPr>
            </w:pPr>
            <w:r w:rsidRPr="009E4A1F">
              <w:rPr>
                <w:rFonts w:eastAsia="Calibri"/>
                <w:sz w:val="23"/>
                <w:szCs w:val="23"/>
                <w:lang w:eastAsia="lt-LT"/>
              </w:rPr>
              <w:t>0</w:t>
            </w:r>
          </w:p>
        </w:tc>
        <w:tc>
          <w:tcPr>
            <w:tcW w:w="1134" w:type="dxa"/>
            <w:vAlign w:val="center"/>
          </w:tcPr>
          <w:p w14:paraId="322D80C4" w14:textId="30239936" w:rsidR="004215ED" w:rsidRPr="009E4A1F" w:rsidRDefault="00DF3498" w:rsidP="004215ED">
            <w:pPr>
              <w:tabs>
                <w:tab w:val="left" w:pos="1344"/>
              </w:tabs>
              <w:jc w:val="center"/>
              <w:rPr>
                <w:color w:val="FF0000"/>
                <w:sz w:val="23"/>
                <w:szCs w:val="23"/>
              </w:rPr>
            </w:pPr>
            <w:r w:rsidRPr="009E4A1F">
              <w:rPr>
                <w:sz w:val="23"/>
                <w:szCs w:val="23"/>
              </w:rPr>
              <w:t>0</w:t>
            </w:r>
          </w:p>
        </w:tc>
      </w:tr>
      <w:tr w:rsidR="004215ED" w:rsidRPr="002A0B54" w14:paraId="44FD3770"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3BAA25F2"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4.5.</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097E77D4"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Ilgalaikė (trumpalaikė) socialinė globa vaikams su negalia socialinės globos namuose vaikams su negalia,</w:t>
            </w:r>
            <w:r w:rsidRPr="009E4A1F">
              <w:rPr>
                <w:sz w:val="23"/>
                <w:szCs w:val="23"/>
              </w:rPr>
              <w:t xml:space="preserve"> </w:t>
            </w:r>
            <w:r w:rsidRPr="009E4A1F">
              <w:rPr>
                <w:sz w:val="23"/>
                <w:szCs w:val="23"/>
                <w:lang w:eastAsia="lt-LT"/>
              </w:rPr>
              <w:t xml:space="preserve">specializuotuose slaugos ir socialinės globos namuose </w:t>
            </w:r>
          </w:p>
        </w:tc>
        <w:tc>
          <w:tcPr>
            <w:tcW w:w="1417" w:type="dxa"/>
            <w:tcBorders>
              <w:top w:val="single" w:sz="4" w:space="0" w:color="auto"/>
              <w:left w:val="single" w:sz="4" w:space="0" w:color="auto"/>
              <w:bottom w:val="single" w:sz="4" w:space="0" w:color="auto"/>
              <w:right w:val="single" w:sz="4" w:space="0" w:color="auto"/>
            </w:tcBorders>
            <w:vAlign w:val="center"/>
          </w:tcPr>
          <w:p w14:paraId="53C7BB5C"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5</w:t>
            </w:r>
          </w:p>
        </w:tc>
        <w:tc>
          <w:tcPr>
            <w:tcW w:w="1276" w:type="dxa"/>
            <w:tcBorders>
              <w:left w:val="single" w:sz="4" w:space="0" w:color="auto"/>
              <w:right w:val="single" w:sz="4" w:space="0" w:color="auto"/>
            </w:tcBorders>
            <w:vAlign w:val="center"/>
          </w:tcPr>
          <w:p w14:paraId="306B8CDE" w14:textId="77777777" w:rsidR="004215ED" w:rsidRPr="009E4A1F" w:rsidRDefault="004215ED" w:rsidP="004215ED">
            <w:pPr>
              <w:tabs>
                <w:tab w:val="left" w:pos="1344"/>
              </w:tabs>
              <w:jc w:val="center"/>
              <w:rPr>
                <w:sz w:val="23"/>
                <w:szCs w:val="23"/>
                <w:lang w:eastAsia="lt-LT"/>
              </w:rPr>
            </w:pPr>
            <w:r w:rsidRPr="009E4A1F">
              <w:rPr>
                <w:sz w:val="23"/>
                <w:szCs w:val="23"/>
              </w:rPr>
              <w:t>4</w:t>
            </w:r>
          </w:p>
        </w:tc>
        <w:tc>
          <w:tcPr>
            <w:tcW w:w="1134" w:type="dxa"/>
            <w:tcBorders>
              <w:left w:val="single" w:sz="4" w:space="0" w:color="auto"/>
              <w:right w:val="single" w:sz="4" w:space="0" w:color="auto"/>
            </w:tcBorders>
          </w:tcPr>
          <w:p w14:paraId="2907EF53" w14:textId="77777777" w:rsidR="004215ED" w:rsidRPr="009E4A1F" w:rsidRDefault="004215ED" w:rsidP="004215ED">
            <w:pPr>
              <w:tabs>
                <w:tab w:val="left" w:pos="1344"/>
              </w:tabs>
              <w:jc w:val="center"/>
              <w:rPr>
                <w:sz w:val="23"/>
                <w:szCs w:val="23"/>
              </w:rPr>
            </w:pPr>
          </w:p>
          <w:p w14:paraId="3075125A" w14:textId="77777777" w:rsidR="004215ED" w:rsidRPr="009E4A1F" w:rsidRDefault="004215ED" w:rsidP="004215ED">
            <w:pPr>
              <w:tabs>
                <w:tab w:val="left" w:pos="1344"/>
              </w:tabs>
              <w:jc w:val="center"/>
              <w:rPr>
                <w:sz w:val="23"/>
                <w:szCs w:val="23"/>
              </w:rPr>
            </w:pPr>
          </w:p>
          <w:p w14:paraId="164DE050" w14:textId="04D8A8F5" w:rsidR="004215ED" w:rsidRPr="009E4A1F" w:rsidRDefault="004215ED" w:rsidP="004215ED">
            <w:pPr>
              <w:tabs>
                <w:tab w:val="left" w:pos="1344"/>
              </w:tabs>
              <w:jc w:val="center"/>
              <w:rPr>
                <w:sz w:val="23"/>
                <w:szCs w:val="23"/>
              </w:rPr>
            </w:pPr>
            <w:r w:rsidRPr="009E4A1F">
              <w:rPr>
                <w:sz w:val="23"/>
                <w:szCs w:val="23"/>
              </w:rPr>
              <w:t>1</w:t>
            </w:r>
          </w:p>
        </w:tc>
        <w:tc>
          <w:tcPr>
            <w:tcW w:w="1134" w:type="dxa"/>
            <w:tcBorders>
              <w:left w:val="single" w:sz="4" w:space="0" w:color="auto"/>
              <w:right w:val="single" w:sz="4" w:space="0" w:color="auto"/>
            </w:tcBorders>
          </w:tcPr>
          <w:p w14:paraId="44A319D4" w14:textId="77777777" w:rsidR="004215ED" w:rsidRPr="009E4A1F" w:rsidRDefault="004215ED" w:rsidP="004215ED">
            <w:pPr>
              <w:tabs>
                <w:tab w:val="left" w:pos="1344"/>
              </w:tabs>
              <w:jc w:val="center"/>
              <w:rPr>
                <w:color w:val="FF0000"/>
                <w:sz w:val="23"/>
                <w:szCs w:val="23"/>
              </w:rPr>
            </w:pPr>
          </w:p>
          <w:p w14:paraId="4022BFC5" w14:textId="77777777" w:rsidR="004215ED" w:rsidRPr="009E4A1F" w:rsidRDefault="004215ED" w:rsidP="004215ED">
            <w:pPr>
              <w:tabs>
                <w:tab w:val="left" w:pos="1344"/>
              </w:tabs>
              <w:jc w:val="center"/>
              <w:rPr>
                <w:color w:val="FF0000"/>
                <w:sz w:val="23"/>
                <w:szCs w:val="23"/>
              </w:rPr>
            </w:pPr>
          </w:p>
          <w:p w14:paraId="1023B5AC" w14:textId="7A3F9587" w:rsidR="004215ED" w:rsidRPr="009E4A1F" w:rsidRDefault="00DF3498" w:rsidP="004215ED">
            <w:pPr>
              <w:tabs>
                <w:tab w:val="left" w:pos="1344"/>
              </w:tabs>
              <w:jc w:val="center"/>
              <w:rPr>
                <w:color w:val="FF0000"/>
                <w:sz w:val="23"/>
                <w:szCs w:val="23"/>
              </w:rPr>
            </w:pPr>
            <w:r w:rsidRPr="009E4A1F">
              <w:rPr>
                <w:sz w:val="23"/>
                <w:szCs w:val="23"/>
              </w:rPr>
              <w:t>4,05</w:t>
            </w:r>
          </w:p>
        </w:tc>
      </w:tr>
      <w:tr w:rsidR="004215ED" w:rsidRPr="002A0B54" w14:paraId="71AF5D67"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4144A71E"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4.6.</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01CC052A" w14:textId="6EB46409"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b/>
                <w:bCs/>
                <w:sz w:val="23"/>
                <w:szCs w:val="23"/>
                <w:lang w:eastAsia="lt-LT"/>
              </w:rPr>
              <w:t xml:space="preserve">Socialinių paslaugų gavėjų – vaikų su negalia – skaičius, tenkantis 1 000 vaikų su negalia </w:t>
            </w:r>
            <w:r w:rsidR="00AD5DF3">
              <w:rPr>
                <w:b/>
                <w:bCs/>
                <w:sz w:val="23"/>
                <w:szCs w:val="23"/>
                <w:lang w:eastAsia="lt-LT"/>
              </w:rPr>
              <w:t>S</w:t>
            </w:r>
            <w:r w:rsidRPr="009E4A1F">
              <w:rPr>
                <w:b/>
                <w:bCs/>
                <w:sz w:val="23"/>
                <w:szCs w:val="23"/>
                <w:lang w:eastAsia="lt-LT"/>
              </w:rPr>
              <w:t>avivaldybėje, iš viso:</w:t>
            </w:r>
          </w:p>
        </w:tc>
        <w:tc>
          <w:tcPr>
            <w:tcW w:w="1417" w:type="dxa"/>
            <w:tcBorders>
              <w:top w:val="single" w:sz="4" w:space="0" w:color="auto"/>
              <w:left w:val="single" w:sz="4" w:space="0" w:color="auto"/>
              <w:bottom w:val="single" w:sz="4" w:space="0" w:color="auto"/>
              <w:right w:val="single" w:sz="4" w:space="0" w:color="auto"/>
            </w:tcBorders>
            <w:vAlign w:val="center"/>
          </w:tcPr>
          <w:p w14:paraId="0AEED8E1"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rFonts w:ascii="TimesLT" w:hAnsi="TimesLT"/>
                <w:b/>
                <w:bCs/>
                <w:sz w:val="23"/>
                <w:szCs w:val="23"/>
                <w:lang w:val="en-GB"/>
              </w:rPr>
              <w:t>265</w:t>
            </w:r>
          </w:p>
        </w:tc>
        <w:tc>
          <w:tcPr>
            <w:tcW w:w="1276" w:type="dxa"/>
            <w:tcBorders>
              <w:left w:val="single" w:sz="4" w:space="0" w:color="auto"/>
              <w:right w:val="single" w:sz="4" w:space="0" w:color="auto"/>
            </w:tcBorders>
            <w:vAlign w:val="center"/>
          </w:tcPr>
          <w:p w14:paraId="0802E132" w14:textId="77777777" w:rsidR="004215ED" w:rsidRPr="009E4A1F" w:rsidRDefault="004215ED" w:rsidP="004215ED">
            <w:pPr>
              <w:tabs>
                <w:tab w:val="left" w:pos="1344"/>
              </w:tabs>
              <w:jc w:val="center"/>
              <w:rPr>
                <w:b/>
                <w:bCs/>
                <w:sz w:val="23"/>
                <w:szCs w:val="23"/>
              </w:rPr>
            </w:pPr>
            <w:r w:rsidRPr="009E4A1F">
              <w:rPr>
                <w:rFonts w:ascii="TimesLT" w:hAnsi="TimesLT"/>
                <w:b/>
                <w:bCs/>
                <w:sz w:val="23"/>
                <w:szCs w:val="23"/>
                <w:lang w:val="en-GB"/>
              </w:rPr>
              <w:t>507</w:t>
            </w:r>
          </w:p>
        </w:tc>
        <w:tc>
          <w:tcPr>
            <w:tcW w:w="1134" w:type="dxa"/>
            <w:vAlign w:val="center"/>
          </w:tcPr>
          <w:p w14:paraId="71860123" w14:textId="33B07E65" w:rsidR="004215ED" w:rsidRPr="009E4A1F" w:rsidRDefault="00B4753A" w:rsidP="004215ED">
            <w:pPr>
              <w:tabs>
                <w:tab w:val="left" w:pos="1344"/>
              </w:tabs>
              <w:jc w:val="center"/>
              <w:rPr>
                <w:rFonts w:ascii="TimesLT" w:hAnsi="TimesLT"/>
                <w:b/>
                <w:bCs/>
                <w:sz w:val="23"/>
                <w:szCs w:val="23"/>
                <w:lang w:val="en-GB"/>
              </w:rPr>
            </w:pPr>
            <w:r w:rsidRPr="009E4A1F">
              <w:rPr>
                <w:rFonts w:ascii="TimesLT" w:hAnsi="TimesLT"/>
                <w:b/>
                <w:bCs/>
                <w:sz w:val="23"/>
                <w:szCs w:val="23"/>
                <w:lang w:val="en-GB"/>
              </w:rPr>
              <w:t>17</w:t>
            </w:r>
          </w:p>
        </w:tc>
        <w:tc>
          <w:tcPr>
            <w:tcW w:w="1134" w:type="dxa"/>
            <w:vAlign w:val="center"/>
          </w:tcPr>
          <w:p w14:paraId="3CE67F53" w14:textId="03A47BF6" w:rsidR="004215ED" w:rsidRPr="009E4A1F" w:rsidRDefault="00B4753A" w:rsidP="004215ED">
            <w:pPr>
              <w:tabs>
                <w:tab w:val="left" w:pos="1344"/>
              </w:tabs>
              <w:jc w:val="center"/>
              <w:rPr>
                <w:rFonts w:ascii="TimesLT" w:hAnsi="TimesLT"/>
                <w:b/>
                <w:bCs/>
                <w:sz w:val="23"/>
                <w:szCs w:val="23"/>
                <w:lang w:val="en-GB"/>
              </w:rPr>
            </w:pPr>
            <w:r w:rsidRPr="009E4A1F">
              <w:rPr>
                <w:rFonts w:ascii="TimesLT" w:hAnsi="TimesLT"/>
                <w:b/>
                <w:bCs/>
                <w:sz w:val="23"/>
                <w:szCs w:val="23"/>
                <w:lang w:val="en-GB"/>
              </w:rPr>
              <w:t>68,83</w:t>
            </w:r>
          </w:p>
        </w:tc>
      </w:tr>
      <w:tr w:rsidR="004215ED" w:rsidRPr="002A0B54" w14:paraId="17AA3D4B"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F2F2F2"/>
            <w:vAlign w:val="center"/>
          </w:tcPr>
          <w:p w14:paraId="6F9F38D8"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5.</w:t>
            </w:r>
          </w:p>
        </w:tc>
        <w:tc>
          <w:tcPr>
            <w:tcW w:w="3856" w:type="dxa"/>
            <w:tcBorders>
              <w:top w:val="single" w:sz="4" w:space="0" w:color="auto"/>
              <w:left w:val="single" w:sz="4" w:space="0" w:color="auto"/>
              <w:bottom w:val="single" w:sz="4" w:space="0" w:color="auto"/>
              <w:right w:val="single" w:sz="4" w:space="0" w:color="auto"/>
            </w:tcBorders>
            <w:shd w:val="clear" w:color="auto" w:fill="F2F2F2"/>
            <w:vAlign w:val="center"/>
          </w:tcPr>
          <w:p w14:paraId="2B1F6234" w14:textId="3FA4FEDA"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sz w:val="23"/>
                <w:szCs w:val="23"/>
                <w:lang w:eastAsia="lt-LT"/>
              </w:rPr>
            </w:pPr>
            <w:r w:rsidRPr="009E4A1F">
              <w:rPr>
                <w:b/>
                <w:bCs/>
                <w:sz w:val="23"/>
                <w:szCs w:val="23"/>
                <w:lang w:eastAsia="lt-LT"/>
              </w:rPr>
              <w:t>Socialinės paslaugos likusiems be tėvų globos vaikams</w:t>
            </w:r>
            <w:r w:rsidR="004903D1">
              <w:rPr>
                <w:b/>
                <w:bCs/>
                <w:sz w:val="23"/>
                <w:szCs w:val="23"/>
                <w:lang w:eastAsia="lt-LT"/>
              </w:rPr>
              <w:t xml:space="preserve"> </w:t>
            </w:r>
            <w:r w:rsidRPr="009E4A1F">
              <w:rPr>
                <w:b/>
                <w:bCs/>
                <w:sz w:val="23"/>
                <w:szCs w:val="23"/>
                <w:lang w:eastAsia="lt-LT"/>
              </w:rPr>
              <w:t>(jų šeimoms)</w:t>
            </w:r>
          </w:p>
        </w:tc>
        <w:tc>
          <w:tcPr>
            <w:tcW w:w="2693"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14:paraId="6E0732F7" w14:textId="196E9280" w:rsidR="004215ED" w:rsidRPr="009E4A1F" w:rsidRDefault="004215ED" w:rsidP="004215ED">
            <w:pPr>
              <w:tabs>
                <w:tab w:val="left" w:pos="1344"/>
              </w:tabs>
              <w:jc w:val="center"/>
              <w:rPr>
                <w:b/>
                <w:bCs/>
                <w:sz w:val="23"/>
                <w:szCs w:val="23"/>
                <w:lang w:eastAsia="lt-LT"/>
              </w:rPr>
            </w:pPr>
            <w:r w:rsidRPr="009E4A1F">
              <w:rPr>
                <w:b/>
                <w:bCs/>
                <w:sz w:val="23"/>
                <w:szCs w:val="23"/>
                <w:lang w:eastAsia="lt-LT"/>
              </w:rPr>
              <w:t xml:space="preserve">Gavėjų skaičius, tenkantis 1 000 vaikų, kuriems nustatyta globa (rūpyba), </w:t>
            </w:r>
            <w:r w:rsidR="00AD5DF3">
              <w:rPr>
                <w:b/>
                <w:bCs/>
                <w:sz w:val="23"/>
                <w:szCs w:val="23"/>
                <w:lang w:eastAsia="lt-LT"/>
              </w:rPr>
              <w:t>S</w:t>
            </w:r>
            <w:r w:rsidRPr="009E4A1F">
              <w:rPr>
                <w:b/>
                <w:bCs/>
                <w:sz w:val="23"/>
                <w:szCs w:val="23"/>
                <w:lang w:eastAsia="lt-LT"/>
              </w:rPr>
              <w:t>avivaldybėje</w:t>
            </w:r>
          </w:p>
        </w:tc>
        <w:tc>
          <w:tcPr>
            <w:tcW w:w="2268" w:type="dxa"/>
            <w:gridSpan w:val="2"/>
            <w:tcBorders>
              <w:top w:val="single" w:sz="4" w:space="0" w:color="auto"/>
              <w:left w:val="single" w:sz="4" w:space="0" w:color="auto"/>
              <w:bottom w:val="single" w:sz="4" w:space="0" w:color="auto"/>
              <w:right w:val="single" w:sz="4" w:space="0" w:color="auto"/>
            </w:tcBorders>
            <w:shd w:val="clear" w:color="auto" w:fill="F2F2F2"/>
          </w:tcPr>
          <w:p w14:paraId="253B11E9" w14:textId="77777777" w:rsidR="004215ED" w:rsidRPr="009E4A1F" w:rsidRDefault="004215ED" w:rsidP="004215ED">
            <w:pPr>
              <w:tabs>
                <w:tab w:val="left" w:pos="1344"/>
              </w:tabs>
              <w:jc w:val="center"/>
              <w:rPr>
                <w:b/>
                <w:bCs/>
                <w:color w:val="FF0000"/>
                <w:sz w:val="23"/>
                <w:szCs w:val="23"/>
                <w:lang w:eastAsia="lt-LT"/>
              </w:rPr>
            </w:pPr>
          </w:p>
          <w:p w14:paraId="662AEBF0" w14:textId="6AC8A39E" w:rsidR="004215ED" w:rsidRPr="009E4A1F" w:rsidRDefault="004215ED" w:rsidP="004215ED">
            <w:pPr>
              <w:tabs>
                <w:tab w:val="left" w:pos="1344"/>
              </w:tabs>
              <w:jc w:val="center"/>
              <w:rPr>
                <w:b/>
                <w:bCs/>
                <w:color w:val="FF0000"/>
                <w:sz w:val="23"/>
                <w:szCs w:val="23"/>
                <w:lang w:eastAsia="lt-LT"/>
              </w:rPr>
            </w:pPr>
            <w:r w:rsidRPr="009E4A1F">
              <w:rPr>
                <w:b/>
                <w:bCs/>
                <w:sz w:val="23"/>
                <w:szCs w:val="23"/>
                <w:lang w:eastAsia="lt-LT"/>
              </w:rPr>
              <w:t>70</w:t>
            </w:r>
          </w:p>
        </w:tc>
      </w:tr>
      <w:tr w:rsidR="004215ED" w:rsidRPr="002A0B54" w14:paraId="41DD58E4"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78FE1752"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5.1.</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46D1A404"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Pagalba globėjams (rūpintojams), budintiems globotojams, įtėviams ir šeimynų dalyviams ar besirengiantiems jais tapti (gavėjai – vaikai, kurių globėjai (rūpintojai), budintys globotojai, įtėviai ir šeimynų dalyviai gauna pagalbą)</w:t>
            </w:r>
          </w:p>
        </w:tc>
        <w:tc>
          <w:tcPr>
            <w:tcW w:w="1417" w:type="dxa"/>
            <w:tcBorders>
              <w:top w:val="single" w:sz="4" w:space="0" w:color="auto"/>
              <w:left w:val="single" w:sz="4" w:space="0" w:color="auto"/>
              <w:bottom w:val="single" w:sz="4" w:space="0" w:color="auto"/>
              <w:right w:val="single" w:sz="4" w:space="0" w:color="auto"/>
            </w:tcBorders>
            <w:vAlign w:val="center"/>
          </w:tcPr>
          <w:p w14:paraId="738E17C6"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500</w:t>
            </w:r>
          </w:p>
        </w:tc>
        <w:tc>
          <w:tcPr>
            <w:tcW w:w="1276" w:type="dxa"/>
            <w:tcBorders>
              <w:left w:val="single" w:sz="4" w:space="0" w:color="auto"/>
              <w:right w:val="single" w:sz="4" w:space="0" w:color="auto"/>
            </w:tcBorders>
            <w:vAlign w:val="center"/>
          </w:tcPr>
          <w:p w14:paraId="2D32FD78" w14:textId="77777777" w:rsidR="004215ED" w:rsidRPr="009E4A1F" w:rsidRDefault="004215ED" w:rsidP="004215ED">
            <w:pPr>
              <w:tabs>
                <w:tab w:val="left" w:pos="1344"/>
              </w:tabs>
              <w:jc w:val="center"/>
              <w:rPr>
                <w:sz w:val="23"/>
                <w:szCs w:val="23"/>
              </w:rPr>
            </w:pPr>
            <w:r w:rsidRPr="009E4A1F">
              <w:rPr>
                <w:sz w:val="23"/>
                <w:szCs w:val="23"/>
                <w:lang w:eastAsia="lt-LT"/>
              </w:rPr>
              <w:t>700</w:t>
            </w:r>
          </w:p>
        </w:tc>
        <w:tc>
          <w:tcPr>
            <w:tcW w:w="1134" w:type="dxa"/>
            <w:vAlign w:val="center"/>
          </w:tcPr>
          <w:p w14:paraId="1832A5DC" w14:textId="4DFBF989" w:rsidR="004215ED" w:rsidRPr="009E4A1F" w:rsidRDefault="004215ED" w:rsidP="004215ED">
            <w:pPr>
              <w:tabs>
                <w:tab w:val="left" w:pos="1344"/>
              </w:tabs>
              <w:jc w:val="center"/>
              <w:rPr>
                <w:sz w:val="23"/>
                <w:szCs w:val="23"/>
                <w:lang w:eastAsia="lt-LT"/>
              </w:rPr>
            </w:pPr>
            <w:r w:rsidRPr="009E4A1F">
              <w:rPr>
                <w:rFonts w:eastAsia="Calibri"/>
                <w:sz w:val="23"/>
                <w:szCs w:val="23"/>
                <w:lang w:eastAsia="lt-LT"/>
              </w:rPr>
              <w:t>84</w:t>
            </w:r>
          </w:p>
        </w:tc>
        <w:tc>
          <w:tcPr>
            <w:tcW w:w="1134" w:type="dxa"/>
            <w:vAlign w:val="center"/>
          </w:tcPr>
          <w:p w14:paraId="6A11A46A" w14:textId="44AE877A" w:rsidR="004215ED" w:rsidRPr="009E4A1F" w:rsidRDefault="004215ED" w:rsidP="004215ED">
            <w:pPr>
              <w:tabs>
                <w:tab w:val="left" w:pos="1344"/>
              </w:tabs>
              <w:jc w:val="center"/>
              <w:rPr>
                <w:color w:val="FF0000"/>
                <w:sz w:val="23"/>
                <w:szCs w:val="23"/>
                <w:lang w:eastAsia="lt-LT"/>
              </w:rPr>
            </w:pPr>
            <w:r w:rsidRPr="009E4A1F">
              <w:rPr>
                <w:sz w:val="23"/>
                <w:szCs w:val="23"/>
                <w:lang w:eastAsia="lt-LT"/>
              </w:rPr>
              <w:t>1200</w:t>
            </w:r>
          </w:p>
        </w:tc>
      </w:tr>
      <w:tr w:rsidR="004215ED" w:rsidRPr="002A0B54" w14:paraId="675E3CF0"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63A7E942"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5.2.</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3BAC7F4A" w14:textId="41F6FB43"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Ilgalaikė (trumpalaikė) socialinė globa</w:t>
            </w:r>
          </w:p>
        </w:tc>
        <w:tc>
          <w:tcPr>
            <w:tcW w:w="1417" w:type="dxa"/>
            <w:tcBorders>
              <w:top w:val="single" w:sz="4" w:space="0" w:color="auto"/>
              <w:left w:val="single" w:sz="4" w:space="0" w:color="auto"/>
              <w:bottom w:val="single" w:sz="4" w:space="0" w:color="auto"/>
              <w:right w:val="single" w:sz="4" w:space="0" w:color="auto"/>
            </w:tcBorders>
            <w:vAlign w:val="center"/>
          </w:tcPr>
          <w:p w14:paraId="639C0C74"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p>
        </w:tc>
        <w:tc>
          <w:tcPr>
            <w:tcW w:w="1276" w:type="dxa"/>
            <w:tcBorders>
              <w:left w:val="single" w:sz="4" w:space="0" w:color="auto"/>
              <w:right w:val="single" w:sz="4" w:space="0" w:color="auto"/>
            </w:tcBorders>
            <w:vAlign w:val="center"/>
          </w:tcPr>
          <w:p w14:paraId="74969E6C" w14:textId="77777777" w:rsidR="004215ED" w:rsidRPr="009E4A1F" w:rsidRDefault="004215ED" w:rsidP="004215ED">
            <w:pPr>
              <w:tabs>
                <w:tab w:val="left" w:pos="1344"/>
              </w:tabs>
              <w:jc w:val="center"/>
              <w:rPr>
                <w:sz w:val="23"/>
                <w:szCs w:val="23"/>
              </w:rPr>
            </w:pPr>
          </w:p>
        </w:tc>
        <w:tc>
          <w:tcPr>
            <w:tcW w:w="1134" w:type="dxa"/>
            <w:tcBorders>
              <w:left w:val="single" w:sz="4" w:space="0" w:color="auto"/>
              <w:right w:val="single" w:sz="4" w:space="0" w:color="auto"/>
            </w:tcBorders>
          </w:tcPr>
          <w:p w14:paraId="51487EBC" w14:textId="5F4A08BB" w:rsidR="004215ED" w:rsidRPr="009E4A1F" w:rsidRDefault="004215ED" w:rsidP="004215ED">
            <w:pPr>
              <w:tabs>
                <w:tab w:val="left" w:pos="1344"/>
              </w:tabs>
              <w:jc w:val="center"/>
              <w:rPr>
                <w:color w:val="FF0000"/>
                <w:sz w:val="23"/>
                <w:szCs w:val="23"/>
              </w:rPr>
            </w:pPr>
            <w:r w:rsidRPr="009E4A1F">
              <w:rPr>
                <w:sz w:val="23"/>
                <w:szCs w:val="23"/>
              </w:rPr>
              <w:t>13</w:t>
            </w:r>
          </w:p>
        </w:tc>
        <w:tc>
          <w:tcPr>
            <w:tcW w:w="1134" w:type="dxa"/>
            <w:tcBorders>
              <w:left w:val="single" w:sz="4" w:space="0" w:color="auto"/>
              <w:right w:val="single" w:sz="4" w:space="0" w:color="auto"/>
            </w:tcBorders>
          </w:tcPr>
          <w:p w14:paraId="6532C28B" w14:textId="0EDFE601" w:rsidR="004215ED" w:rsidRPr="009E4A1F" w:rsidRDefault="004215ED" w:rsidP="004215ED">
            <w:pPr>
              <w:tabs>
                <w:tab w:val="left" w:pos="1344"/>
              </w:tabs>
              <w:jc w:val="center"/>
              <w:rPr>
                <w:color w:val="FF0000"/>
                <w:sz w:val="23"/>
                <w:szCs w:val="23"/>
              </w:rPr>
            </w:pPr>
            <w:r w:rsidRPr="009E4A1F">
              <w:rPr>
                <w:sz w:val="23"/>
                <w:szCs w:val="23"/>
              </w:rPr>
              <w:t>1</w:t>
            </w:r>
            <w:r w:rsidR="00185E99" w:rsidRPr="009E4A1F">
              <w:rPr>
                <w:sz w:val="23"/>
                <w:szCs w:val="23"/>
              </w:rPr>
              <w:t>85,71</w:t>
            </w:r>
          </w:p>
        </w:tc>
      </w:tr>
      <w:tr w:rsidR="004215ED" w:rsidRPr="002A0B54" w14:paraId="75F2C850" w14:textId="77777777" w:rsidTr="002F480F">
        <w:trPr>
          <w:trHeight w:val="291"/>
        </w:trPr>
        <w:tc>
          <w:tcPr>
            <w:tcW w:w="959" w:type="dxa"/>
            <w:tcBorders>
              <w:top w:val="single" w:sz="4" w:space="0" w:color="auto"/>
              <w:left w:val="single" w:sz="4" w:space="0" w:color="auto"/>
              <w:bottom w:val="single" w:sz="4" w:space="0" w:color="auto"/>
              <w:right w:val="single" w:sz="4" w:space="0" w:color="auto"/>
            </w:tcBorders>
            <w:shd w:val="clear" w:color="auto" w:fill="auto"/>
          </w:tcPr>
          <w:p w14:paraId="2554B95A"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5.2.1.</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3E577654"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šeimynose</w:t>
            </w:r>
          </w:p>
        </w:tc>
        <w:tc>
          <w:tcPr>
            <w:tcW w:w="1417" w:type="dxa"/>
            <w:tcBorders>
              <w:top w:val="single" w:sz="4" w:space="0" w:color="auto"/>
              <w:left w:val="single" w:sz="4" w:space="0" w:color="auto"/>
              <w:bottom w:val="single" w:sz="4" w:space="0" w:color="auto"/>
              <w:right w:val="single" w:sz="4" w:space="0" w:color="auto"/>
            </w:tcBorders>
            <w:vAlign w:val="center"/>
          </w:tcPr>
          <w:p w14:paraId="3C635D0B"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60</w:t>
            </w:r>
          </w:p>
        </w:tc>
        <w:tc>
          <w:tcPr>
            <w:tcW w:w="1276" w:type="dxa"/>
            <w:tcBorders>
              <w:left w:val="single" w:sz="4" w:space="0" w:color="auto"/>
              <w:right w:val="single" w:sz="4" w:space="0" w:color="auto"/>
            </w:tcBorders>
            <w:vAlign w:val="center"/>
          </w:tcPr>
          <w:p w14:paraId="4AF53162" w14:textId="77777777" w:rsidR="004215ED" w:rsidRPr="009E4A1F" w:rsidRDefault="004215ED" w:rsidP="004215ED">
            <w:pPr>
              <w:tabs>
                <w:tab w:val="left" w:pos="1344"/>
              </w:tabs>
              <w:jc w:val="center"/>
              <w:rPr>
                <w:sz w:val="23"/>
                <w:szCs w:val="23"/>
              </w:rPr>
            </w:pPr>
            <w:r w:rsidRPr="009E4A1F">
              <w:rPr>
                <w:sz w:val="23"/>
                <w:szCs w:val="23"/>
                <w:lang w:eastAsia="lt-LT"/>
              </w:rPr>
              <w:t>65</w:t>
            </w:r>
          </w:p>
        </w:tc>
        <w:tc>
          <w:tcPr>
            <w:tcW w:w="1134" w:type="dxa"/>
            <w:vAlign w:val="center"/>
          </w:tcPr>
          <w:p w14:paraId="3B7453E5" w14:textId="77777777" w:rsidR="004215ED" w:rsidRPr="009E4A1F" w:rsidRDefault="004215ED" w:rsidP="004215ED">
            <w:pPr>
              <w:tabs>
                <w:tab w:val="left" w:pos="1344"/>
              </w:tabs>
              <w:jc w:val="center"/>
              <w:rPr>
                <w:sz w:val="23"/>
                <w:szCs w:val="23"/>
                <w:lang w:eastAsia="lt-LT"/>
              </w:rPr>
            </w:pPr>
            <w:r w:rsidRPr="009E4A1F">
              <w:rPr>
                <w:rFonts w:eastAsia="Calibri"/>
                <w:sz w:val="23"/>
                <w:szCs w:val="23"/>
                <w:lang w:eastAsia="lt-LT"/>
              </w:rPr>
              <w:t>0</w:t>
            </w:r>
          </w:p>
        </w:tc>
        <w:tc>
          <w:tcPr>
            <w:tcW w:w="1134" w:type="dxa"/>
            <w:vAlign w:val="center"/>
          </w:tcPr>
          <w:p w14:paraId="78C3431E" w14:textId="77777777" w:rsidR="004215ED" w:rsidRPr="009E4A1F" w:rsidRDefault="004215ED" w:rsidP="004215ED">
            <w:pPr>
              <w:tabs>
                <w:tab w:val="left" w:pos="1344"/>
              </w:tabs>
              <w:jc w:val="center"/>
              <w:rPr>
                <w:color w:val="FF0000"/>
                <w:sz w:val="23"/>
                <w:szCs w:val="23"/>
                <w:lang w:eastAsia="lt-LT"/>
              </w:rPr>
            </w:pPr>
            <w:r w:rsidRPr="009E4A1F">
              <w:rPr>
                <w:rFonts w:eastAsia="Calibri"/>
                <w:sz w:val="23"/>
                <w:szCs w:val="23"/>
                <w:lang w:eastAsia="lt-LT"/>
              </w:rPr>
              <w:t>0</w:t>
            </w:r>
          </w:p>
        </w:tc>
      </w:tr>
      <w:tr w:rsidR="004215ED" w:rsidRPr="002A0B54" w14:paraId="04C5541F"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7DFB8CFC"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trike/>
                <w:sz w:val="23"/>
                <w:szCs w:val="23"/>
                <w:lang w:eastAsia="lt-LT"/>
              </w:rPr>
            </w:pPr>
            <w:r w:rsidRPr="009E4A1F">
              <w:rPr>
                <w:sz w:val="23"/>
                <w:szCs w:val="23"/>
                <w:lang w:eastAsia="lt-LT"/>
              </w:rPr>
              <w:t>5.2.2.</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365C9D5A"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bendruomeniniuose vaikų globos namuose</w:t>
            </w:r>
          </w:p>
        </w:tc>
        <w:tc>
          <w:tcPr>
            <w:tcW w:w="1417" w:type="dxa"/>
            <w:tcBorders>
              <w:top w:val="single" w:sz="4" w:space="0" w:color="auto"/>
              <w:left w:val="single" w:sz="4" w:space="0" w:color="auto"/>
              <w:bottom w:val="single" w:sz="4" w:space="0" w:color="auto"/>
              <w:right w:val="single" w:sz="4" w:space="0" w:color="auto"/>
            </w:tcBorders>
            <w:vAlign w:val="center"/>
          </w:tcPr>
          <w:p w14:paraId="1A0D5EA3"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120</w:t>
            </w:r>
          </w:p>
        </w:tc>
        <w:tc>
          <w:tcPr>
            <w:tcW w:w="1276" w:type="dxa"/>
            <w:tcBorders>
              <w:left w:val="single" w:sz="4" w:space="0" w:color="auto"/>
              <w:right w:val="single" w:sz="4" w:space="0" w:color="auto"/>
            </w:tcBorders>
            <w:vAlign w:val="center"/>
          </w:tcPr>
          <w:p w14:paraId="0DF45DFF"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130</w:t>
            </w:r>
          </w:p>
        </w:tc>
        <w:tc>
          <w:tcPr>
            <w:tcW w:w="1134" w:type="dxa"/>
            <w:vAlign w:val="center"/>
          </w:tcPr>
          <w:p w14:paraId="72C6BDC0" w14:textId="738D9555"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color w:val="FF0000"/>
                <w:sz w:val="23"/>
                <w:szCs w:val="23"/>
                <w:lang w:eastAsia="lt-LT"/>
              </w:rPr>
            </w:pPr>
            <w:r w:rsidRPr="009E4A1F">
              <w:rPr>
                <w:rFonts w:eastAsia="Calibri"/>
                <w:sz w:val="23"/>
                <w:szCs w:val="23"/>
                <w:lang w:eastAsia="lt-LT"/>
              </w:rPr>
              <w:t>11</w:t>
            </w:r>
          </w:p>
        </w:tc>
        <w:tc>
          <w:tcPr>
            <w:tcW w:w="1134" w:type="dxa"/>
            <w:vAlign w:val="center"/>
          </w:tcPr>
          <w:p w14:paraId="4D6A5ED8" w14:textId="36A3D5FC"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color w:val="FF0000"/>
                <w:sz w:val="23"/>
                <w:szCs w:val="23"/>
                <w:lang w:eastAsia="lt-LT"/>
              </w:rPr>
            </w:pPr>
            <w:r w:rsidRPr="009E4A1F">
              <w:rPr>
                <w:sz w:val="23"/>
                <w:szCs w:val="23"/>
                <w:lang w:eastAsia="lt-LT"/>
              </w:rPr>
              <w:t>1</w:t>
            </w:r>
            <w:r w:rsidR="00185E99" w:rsidRPr="009E4A1F">
              <w:rPr>
                <w:sz w:val="23"/>
                <w:szCs w:val="23"/>
                <w:lang w:eastAsia="lt-LT"/>
              </w:rPr>
              <w:t>57,14</w:t>
            </w:r>
          </w:p>
        </w:tc>
      </w:tr>
      <w:tr w:rsidR="004215ED" w:rsidRPr="002A0B54" w14:paraId="14676D6C"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2138DFF6"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5.3.</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1DF4AAC6" w14:textId="3B120D1C"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sz w:val="23"/>
                <w:szCs w:val="23"/>
                <w:lang w:eastAsia="lt-LT"/>
              </w:rPr>
            </w:pPr>
            <w:r w:rsidRPr="009E4A1F">
              <w:rPr>
                <w:b/>
                <w:bCs/>
                <w:sz w:val="23"/>
                <w:szCs w:val="23"/>
                <w:lang w:eastAsia="lt-LT"/>
              </w:rPr>
              <w:t xml:space="preserve">Socialinių paslaugų gavėjų – likusių be tėvų globos vaikų – skaičius, tenkantis 1 000 vaikų, kuriems nustatyta globa (rūpyba), </w:t>
            </w:r>
            <w:r w:rsidR="00AD5DF3">
              <w:rPr>
                <w:b/>
                <w:bCs/>
                <w:sz w:val="23"/>
                <w:szCs w:val="23"/>
                <w:lang w:eastAsia="lt-LT"/>
              </w:rPr>
              <w:t>S</w:t>
            </w:r>
            <w:r w:rsidRPr="009E4A1F">
              <w:rPr>
                <w:b/>
                <w:bCs/>
                <w:sz w:val="23"/>
                <w:szCs w:val="23"/>
                <w:lang w:eastAsia="lt-LT"/>
              </w:rPr>
              <w:t>avivaldybėje, iš viso:</w:t>
            </w:r>
          </w:p>
        </w:tc>
        <w:tc>
          <w:tcPr>
            <w:tcW w:w="1417" w:type="dxa"/>
            <w:tcBorders>
              <w:top w:val="single" w:sz="4" w:space="0" w:color="auto"/>
              <w:left w:val="single" w:sz="4" w:space="0" w:color="auto"/>
              <w:bottom w:val="single" w:sz="4" w:space="0" w:color="auto"/>
              <w:right w:val="single" w:sz="4" w:space="0" w:color="auto"/>
            </w:tcBorders>
            <w:vAlign w:val="center"/>
          </w:tcPr>
          <w:p w14:paraId="4E482F91"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680</w:t>
            </w:r>
          </w:p>
        </w:tc>
        <w:tc>
          <w:tcPr>
            <w:tcW w:w="1276" w:type="dxa"/>
            <w:tcBorders>
              <w:left w:val="single" w:sz="4" w:space="0" w:color="auto"/>
              <w:right w:val="single" w:sz="4" w:space="0" w:color="auto"/>
            </w:tcBorders>
            <w:vAlign w:val="center"/>
          </w:tcPr>
          <w:p w14:paraId="4255AC03"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895</w:t>
            </w:r>
          </w:p>
        </w:tc>
        <w:tc>
          <w:tcPr>
            <w:tcW w:w="1134" w:type="dxa"/>
            <w:vAlign w:val="center"/>
          </w:tcPr>
          <w:p w14:paraId="6BB4BCDD" w14:textId="035850CD" w:rsidR="004215ED" w:rsidRPr="009E4A1F" w:rsidRDefault="00FA3C3E"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Pr>
                <w:b/>
                <w:bCs/>
                <w:sz w:val="23"/>
                <w:szCs w:val="23"/>
                <w:lang w:eastAsia="lt-LT"/>
              </w:rPr>
              <w:t>97</w:t>
            </w:r>
          </w:p>
        </w:tc>
        <w:tc>
          <w:tcPr>
            <w:tcW w:w="1134" w:type="dxa"/>
            <w:vAlign w:val="center"/>
          </w:tcPr>
          <w:p w14:paraId="0FBE58F5" w14:textId="0F8ADDD1"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1</w:t>
            </w:r>
            <w:r w:rsidR="003978FA">
              <w:rPr>
                <w:b/>
                <w:bCs/>
                <w:sz w:val="23"/>
                <w:szCs w:val="23"/>
                <w:lang w:eastAsia="lt-LT"/>
              </w:rPr>
              <w:t>385,71</w:t>
            </w:r>
          </w:p>
        </w:tc>
      </w:tr>
      <w:tr w:rsidR="004215ED" w:rsidRPr="002A0B54" w14:paraId="66390096"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F2F2F2"/>
            <w:vAlign w:val="center"/>
          </w:tcPr>
          <w:p w14:paraId="5EDD8779"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6.</w:t>
            </w:r>
          </w:p>
        </w:tc>
        <w:tc>
          <w:tcPr>
            <w:tcW w:w="3856" w:type="dxa"/>
            <w:tcBorders>
              <w:top w:val="single" w:sz="4" w:space="0" w:color="auto"/>
              <w:left w:val="single" w:sz="4" w:space="0" w:color="auto"/>
              <w:bottom w:val="single" w:sz="4" w:space="0" w:color="auto"/>
              <w:right w:val="single" w:sz="4" w:space="0" w:color="auto"/>
            </w:tcBorders>
            <w:shd w:val="clear" w:color="auto" w:fill="F2F2F2"/>
            <w:vAlign w:val="center"/>
          </w:tcPr>
          <w:p w14:paraId="73A3127B"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sz w:val="23"/>
                <w:szCs w:val="23"/>
                <w:lang w:eastAsia="lt-LT"/>
              </w:rPr>
            </w:pPr>
            <w:r w:rsidRPr="009E4A1F">
              <w:rPr>
                <w:b/>
                <w:bCs/>
                <w:sz w:val="23"/>
                <w:szCs w:val="23"/>
                <w:lang w:eastAsia="lt-LT"/>
              </w:rPr>
              <w:t>Palydėjimo paslauga jaunuoliams (jų šeimoms)</w:t>
            </w:r>
          </w:p>
        </w:tc>
        <w:tc>
          <w:tcPr>
            <w:tcW w:w="2693"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14:paraId="5208FD9B" w14:textId="3E8DC7DC"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 xml:space="preserve">Gavėjų skaičius, tenkantis 1 000 asmenų nuo 16 iki 24 metų </w:t>
            </w:r>
            <w:r w:rsidR="00AD5DF3">
              <w:rPr>
                <w:b/>
                <w:bCs/>
                <w:sz w:val="23"/>
                <w:szCs w:val="23"/>
                <w:lang w:eastAsia="lt-LT"/>
              </w:rPr>
              <w:t>S</w:t>
            </w:r>
            <w:r w:rsidRPr="009E4A1F">
              <w:rPr>
                <w:b/>
                <w:bCs/>
                <w:sz w:val="23"/>
                <w:szCs w:val="23"/>
                <w:lang w:eastAsia="lt-LT"/>
              </w:rPr>
              <w:t>avivaldybėje</w:t>
            </w:r>
          </w:p>
        </w:tc>
        <w:tc>
          <w:tcPr>
            <w:tcW w:w="2268" w:type="dxa"/>
            <w:gridSpan w:val="2"/>
            <w:tcBorders>
              <w:top w:val="single" w:sz="4" w:space="0" w:color="auto"/>
              <w:left w:val="single" w:sz="4" w:space="0" w:color="auto"/>
              <w:bottom w:val="single" w:sz="4" w:space="0" w:color="auto"/>
              <w:right w:val="single" w:sz="4" w:space="0" w:color="auto"/>
            </w:tcBorders>
            <w:shd w:val="clear" w:color="auto" w:fill="F2F2F2"/>
          </w:tcPr>
          <w:p w14:paraId="3DF60624"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color w:val="FF0000"/>
                <w:sz w:val="23"/>
                <w:szCs w:val="23"/>
                <w:lang w:eastAsia="lt-LT"/>
              </w:rPr>
            </w:pPr>
          </w:p>
          <w:p w14:paraId="22565CF6" w14:textId="422D872A"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color w:val="FF0000"/>
                <w:sz w:val="23"/>
                <w:szCs w:val="23"/>
                <w:lang w:eastAsia="lt-LT"/>
              </w:rPr>
            </w:pPr>
            <w:r w:rsidRPr="009E4A1F">
              <w:rPr>
                <w:b/>
                <w:bCs/>
                <w:sz w:val="23"/>
                <w:szCs w:val="23"/>
                <w:lang w:eastAsia="lt-LT"/>
              </w:rPr>
              <w:t>3160</w:t>
            </w:r>
          </w:p>
        </w:tc>
      </w:tr>
      <w:tr w:rsidR="004215ED" w:rsidRPr="002A0B54" w14:paraId="1E74EA50"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33D875AD"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6.1.</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12273901"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su laikinu apgyvendinimu</w:t>
            </w:r>
          </w:p>
          <w:p w14:paraId="05C295F6"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(savarankiško gyvenimo namuose ar apsaugotame būste)</w:t>
            </w:r>
          </w:p>
        </w:tc>
        <w:tc>
          <w:tcPr>
            <w:tcW w:w="1417" w:type="dxa"/>
            <w:tcBorders>
              <w:top w:val="single" w:sz="4" w:space="0" w:color="auto"/>
              <w:left w:val="single" w:sz="4" w:space="0" w:color="auto"/>
              <w:bottom w:val="single" w:sz="4" w:space="0" w:color="auto"/>
              <w:right w:val="single" w:sz="4" w:space="0" w:color="auto"/>
            </w:tcBorders>
            <w:vAlign w:val="center"/>
          </w:tcPr>
          <w:p w14:paraId="14FFB37F"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w:t>
            </w:r>
          </w:p>
        </w:tc>
        <w:tc>
          <w:tcPr>
            <w:tcW w:w="1276" w:type="dxa"/>
            <w:tcBorders>
              <w:left w:val="single" w:sz="4" w:space="0" w:color="auto"/>
              <w:right w:val="single" w:sz="4" w:space="0" w:color="auto"/>
            </w:tcBorders>
            <w:vAlign w:val="center"/>
          </w:tcPr>
          <w:p w14:paraId="3095BA4C"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4</w:t>
            </w:r>
          </w:p>
        </w:tc>
        <w:tc>
          <w:tcPr>
            <w:tcW w:w="1134" w:type="dxa"/>
            <w:vAlign w:val="center"/>
          </w:tcPr>
          <w:p w14:paraId="7B18C10F" w14:textId="7D3597DD"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2</w:t>
            </w:r>
          </w:p>
        </w:tc>
        <w:tc>
          <w:tcPr>
            <w:tcW w:w="1134" w:type="dxa"/>
            <w:vAlign w:val="center"/>
          </w:tcPr>
          <w:p w14:paraId="7FB35947" w14:textId="6A1AA4F9"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color w:val="FF0000"/>
                <w:sz w:val="23"/>
                <w:szCs w:val="23"/>
                <w:lang w:eastAsia="lt-LT"/>
              </w:rPr>
            </w:pPr>
            <w:r w:rsidRPr="009E4A1F">
              <w:rPr>
                <w:sz w:val="23"/>
                <w:szCs w:val="23"/>
                <w:lang w:eastAsia="lt-LT"/>
              </w:rPr>
              <w:t>0,63</w:t>
            </w:r>
          </w:p>
        </w:tc>
      </w:tr>
      <w:tr w:rsidR="004215ED" w:rsidRPr="002A0B54" w14:paraId="63EA18B6"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064DB9BC"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6.2.</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6EDB1D63"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be laikino apgyvendinimo</w:t>
            </w:r>
          </w:p>
          <w:p w14:paraId="670352BA"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(socialinių paslaugų įstaigoje ar asmens namuose)</w:t>
            </w:r>
          </w:p>
        </w:tc>
        <w:tc>
          <w:tcPr>
            <w:tcW w:w="1417" w:type="dxa"/>
            <w:tcBorders>
              <w:top w:val="single" w:sz="4" w:space="0" w:color="auto"/>
              <w:left w:val="single" w:sz="4" w:space="0" w:color="auto"/>
              <w:bottom w:val="single" w:sz="4" w:space="0" w:color="auto"/>
              <w:right w:val="single" w:sz="4" w:space="0" w:color="auto"/>
            </w:tcBorders>
            <w:vAlign w:val="center"/>
          </w:tcPr>
          <w:p w14:paraId="05899BD7"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10</w:t>
            </w:r>
          </w:p>
        </w:tc>
        <w:tc>
          <w:tcPr>
            <w:tcW w:w="1276" w:type="dxa"/>
            <w:tcBorders>
              <w:left w:val="single" w:sz="4" w:space="0" w:color="auto"/>
              <w:right w:val="single" w:sz="4" w:space="0" w:color="auto"/>
            </w:tcBorders>
            <w:vAlign w:val="center"/>
          </w:tcPr>
          <w:p w14:paraId="0B2C3AA9"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15</w:t>
            </w:r>
          </w:p>
        </w:tc>
        <w:tc>
          <w:tcPr>
            <w:tcW w:w="1134" w:type="dxa"/>
            <w:vAlign w:val="center"/>
          </w:tcPr>
          <w:p w14:paraId="3AD317AC"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0</w:t>
            </w:r>
          </w:p>
        </w:tc>
        <w:tc>
          <w:tcPr>
            <w:tcW w:w="1134" w:type="dxa"/>
            <w:vAlign w:val="center"/>
          </w:tcPr>
          <w:p w14:paraId="4F3FF6C1" w14:textId="77777777" w:rsidR="004215ED" w:rsidRPr="009E4A1F" w:rsidRDefault="004215ED" w:rsidP="004215ED">
            <w:pPr>
              <w:widowControl w:val="0"/>
              <w:tabs>
                <w:tab w:val="left" w:pos="916"/>
                <w:tab w:val="left" w:pos="134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color w:val="FF0000"/>
                <w:sz w:val="23"/>
                <w:szCs w:val="23"/>
                <w:lang w:eastAsia="lt-LT"/>
              </w:rPr>
            </w:pPr>
            <w:r w:rsidRPr="009E4A1F">
              <w:rPr>
                <w:rFonts w:eastAsia="Calibri"/>
                <w:sz w:val="23"/>
                <w:szCs w:val="23"/>
                <w:lang w:eastAsia="lt-LT"/>
              </w:rPr>
              <w:t>0</w:t>
            </w:r>
          </w:p>
        </w:tc>
      </w:tr>
      <w:tr w:rsidR="004215ED" w:rsidRPr="002A0B54" w14:paraId="600E19F4"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vAlign w:val="center"/>
          </w:tcPr>
          <w:p w14:paraId="26C2ECB7"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6.3.</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1EFFDFDB" w14:textId="603910D8"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sz w:val="23"/>
                <w:szCs w:val="23"/>
                <w:lang w:eastAsia="lt-LT"/>
              </w:rPr>
            </w:pPr>
            <w:r w:rsidRPr="009E4A1F">
              <w:rPr>
                <w:b/>
                <w:bCs/>
                <w:sz w:val="23"/>
                <w:szCs w:val="23"/>
                <w:lang w:eastAsia="lt-LT"/>
              </w:rPr>
              <w:t xml:space="preserve">Palydėjimo paslaugų gavėjų – jaunuolių – skaičius, tenkantis 1 000 asmenų nuo 16 iki 24 metų </w:t>
            </w:r>
            <w:r w:rsidR="00AD5DF3">
              <w:rPr>
                <w:b/>
                <w:bCs/>
                <w:sz w:val="23"/>
                <w:szCs w:val="23"/>
                <w:lang w:eastAsia="lt-LT"/>
              </w:rPr>
              <w:t>S</w:t>
            </w:r>
            <w:r w:rsidRPr="009E4A1F">
              <w:rPr>
                <w:b/>
                <w:bCs/>
                <w:sz w:val="23"/>
                <w:szCs w:val="23"/>
                <w:lang w:eastAsia="lt-LT"/>
              </w:rPr>
              <w:t>avivaldybėje, iš viso:</w:t>
            </w:r>
          </w:p>
        </w:tc>
        <w:tc>
          <w:tcPr>
            <w:tcW w:w="1417" w:type="dxa"/>
            <w:tcBorders>
              <w:top w:val="single" w:sz="4" w:space="0" w:color="auto"/>
              <w:left w:val="single" w:sz="4" w:space="0" w:color="auto"/>
              <w:bottom w:val="single" w:sz="4" w:space="0" w:color="auto"/>
              <w:right w:val="single" w:sz="4" w:space="0" w:color="auto"/>
            </w:tcBorders>
            <w:vAlign w:val="center"/>
          </w:tcPr>
          <w:p w14:paraId="593B90F3"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12</w:t>
            </w:r>
          </w:p>
        </w:tc>
        <w:tc>
          <w:tcPr>
            <w:tcW w:w="1276" w:type="dxa"/>
            <w:tcBorders>
              <w:left w:val="single" w:sz="4" w:space="0" w:color="auto"/>
              <w:right w:val="single" w:sz="4" w:space="0" w:color="auto"/>
            </w:tcBorders>
            <w:vAlign w:val="center"/>
          </w:tcPr>
          <w:p w14:paraId="5D34A38D"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19</w:t>
            </w:r>
          </w:p>
        </w:tc>
        <w:tc>
          <w:tcPr>
            <w:tcW w:w="1134" w:type="dxa"/>
            <w:vAlign w:val="center"/>
          </w:tcPr>
          <w:p w14:paraId="477339EE" w14:textId="6A0745E9"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2</w:t>
            </w:r>
          </w:p>
        </w:tc>
        <w:tc>
          <w:tcPr>
            <w:tcW w:w="1134" w:type="dxa"/>
            <w:vAlign w:val="center"/>
          </w:tcPr>
          <w:p w14:paraId="2A8233E8" w14:textId="0C7766A3"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color w:val="FF0000"/>
                <w:sz w:val="23"/>
                <w:szCs w:val="23"/>
                <w:lang w:eastAsia="lt-LT"/>
              </w:rPr>
            </w:pPr>
            <w:r w:rsidRPr="009E4A1F">
              <w:rPr>
                <w:b/>
                <w:bCs/>
                <w:sz w:val="23"/>
                <w:szCs w:val="23"/>
                <w:lang w:eastAsia="lt-LT"/>
              </w:rPr>
              <w:t>0,63</w:t>
            </w:r>
          </w:p>
        </w:tc>
      </w:tr>
      <w:tr w:rsidR="004215ED" w:rsidRPr="00331C72" w14:paraId="65650155" w14:textId="77777777" w:rsidTr="002F480F">
        <w:tc>
          <w:tcPr>
            <w:tcW w:w="959" w:type="dxa"/>
            <w:tcBorders>
              <w:top w:val="single" w:sz="4" w:space="0" w:color="auto"/>
              <w:left w:val="single" w:sz="4" w:space="0" w:color="auto"/>
              <w:right w:val="single" w:sz="4" w:space="0" w:color="auto"/>
            </w:tcBorders>
            <w:shd w:val="clear" w:color="auto" w:fill="F2F2F2"/>
            <w:vAlign w:val="center"/>
          </w:tcPr>
          <w:p w14:paraId="18069B35"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7.</w:t>
            </w:r>
          </w:p>
        </w:tc>
        <w:tc>
          <w:tcPr>
            <w:tcW w:w="3856" w:type="dxa"/>
            <w:tcBorders>
              <w:top w:val="single" w:sz="4" w:space="0" w:color="auto"/>
              <w:left w:val="single" w:sz="4" w:space="0" w:color="auto"/>
              <w:right w:val="single" w:sz="4" w:space="0" w:color="auto"/>
            </w:tcBorders>
            <w:shd w:val="clear" w:color="auto" w:fill="F2F2F2"/>
            <w:vAlign w:val="center"/>
          </w:tcPr>
          <w:p w14:paraId="507CF381"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sz w:val="23"/>
                <w:szCs w:val="23"/>
                <w:lang w:eastAsia="lt-LT"/>
              </w:rPr>
            </w:pPr>
            <w:r w:rsidRPr="009E4A1F">
              <w:rPr>
                <w:b/>
                <w:bCs/>
                <w:sz w:val="23"/>
                <w:szCs w:val="23"/>
                <w:lang w:eastAsia="lt-LT"/>
              </w:rPr>
              <w:t>Socialinės paslaugos socialinę riziką patiriantiems suaugusiems asmenims (jų šeimoms)</w:t>
            </w:r>
          </w:p>
        </w:tc>
        <w:tc>
          <w:tcPr>
            <w:tcW w:w="2693" w:type="dxa"/>
            <w:gridSpan w:val="2"/>
            <w:tcBorders>
              <w:top w:val="single" w:sz="4" w:space="0" w:color="auto"/>
              <w:left w:val="single" w:sz="4" w:space="0" w:color="auto"/>
              <w:bottom w:val="single" w:sz="4" w:space="0" w:color="auto"/>
              <w:right w:val="single" w:sz="4" w:space="0" w:color="auto"/>
            </w:tcBorders>
            <w:shd w:val="clear" w:color="auto" w:fill="F2F2F2"/>
          </w:tcPr>
          <w:p w14:paraId="64967EFE" w14:textId="08482B14"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 xml:space="preserve">Gavėjų skaičius, tenkantis 1 000 suaugusių asmenų </w:t>
            </w:r>
            <w:r w:rsidR="00AD5DF3">
              <w:rPr>
                <w:b/>
                <w:bCs/>
                <w:sz w:val="23"/>
                <w:szCs w:val="23"/>
                <w:lang w:eastAsia="lt-LT"/>
              </w:rPr>
              <w:t>S</w:t>
            </w:r>
            <w:r w:rsidRPr="009E4A1F">
              <w:rPr>
                <w:b/>
                <w:bCs/>
                <w:sz w:val="23"/>
                <w:szCs w:val="23"/>
                <w:lang w:eastAsia="lt-LT"/>
              </w:rPr>
              <w:t>avivaldybėje</w:t>
            </w:r>
          </w:p>
        </w:tc>
        <w:tc>
          <w:tcPr>
            <w:tcW w:w="2268" w:type="dxa"/>
            <w:gridSpan w:val="2"/>
            <w:tcBorders>
              <w:top w:val="single" w:sz="4" w:space="0" w:color="auto"/>
              <w:left w:val="single" w:sz="4" w:space="0" w:color="auto"/>
              <w:bottom w:val="single" w:sz="4" w:space="0" w:color="auto"/>
              <w:right w:val="single" w:sz="4" w:space="0" w:color="auto"/>
            </w:tcBorders>
            <w:shd w:val="clear" w:color="auto" w:fill="F2F2F2"/>
          </w:tcPr>
          <w:p w14:paraId="7C92BC06"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p>
          <w:p w14:paraId="244425A5" w14:textId="7F237D6C"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27360</w:t>
            </w:r>
          </w:p>
        </w:tc>
      </w:tr>
      <w:tr w:rsidR="004215ED" w:rsidRPr="002A0B54" w14:paraId="3E711ED1"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6EF10446"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trike/>
                <w:sz w:val="23"/>
                <w:szCs w:val="23"/>
                <w:lang w:eastAsia="lt-LT"/>
              </w:rPr>
            </w:pPr>
          </w:p>
          <w:p w14:paraId="2F3DEEF0"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7.1.</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76042A40"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Psichosocialinė pagalba (socialinių paslaugų įstaigose ar asmens namuose)</w:t>
            </w:r>
          </w:p>
        </w:tc>
        <w:tc>
          <w:tcPr>
            <w:tcW w:w="1417" w:type="dxa"/>
            <w:tcBorders>
              <w:top w:val="single" w:sz="4" w:space="0" w:color="auto"/>
              <w:left w:val="single" w:sz="4" w:space="0" w:color="auto"/>
              <w:bottom w:val="single" w:sz="4" w:space="0" w:color="auto"/>
              <w:right w:val="single" w:sz="4" w:space="0" w:color="auto"/>
            </w:tcBorders>
            <w:vAlign w:val="center"/>
          </w:tcPr>
          <w:p w14:paraId="18D5DAE1"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5</w:t>
            </w:r>
          </w:p>
        </w:tc>
        <w:tc>
          <w:tcPr>
            <w:tcW w:w="1276" w:type="dxa"/>
            <w:tcBorders>
              <w:left w:val="single" w:sz="4" w:space="0" w:color="auto"/>
              <w:right w:val="single" w:sz="4" w:space="0" w:color="auto"/>
            </w:tcBorders>
            <w:vAlign w:val="center"/>
          </w:tcPr>
          <w:p w14:paraId="5F3AA681"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10</w:t>
            </w:r>
          </w:p>
        </w:tc>
        <w:tc>
          <w:tcPr>
            <w:tcW w:w="1134" w:type="dxa"/>
            <w:vAlign w:val="center"/>
          </w:tcPr>
          <w:p w14:paraId="6812889D" w14:textId="63F983E5"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0</w:t>
            </w:r>
          </w:p>
        </w:tc>
        <w:tc>
          <w:tcPr>
            <w:tcW w:w="1134" w:type="dxa"/>
            <w:vAlign w:val="center"/>
          </w:tcPr>
          <w:p w14:paraId="2A0FE280" w14:textId="16D2EA7D"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0</w:t>
            </w:r>
          </w:p>
        </w:tc>
      </w:tr>
      <w:tr w:rsidR="004215ED" w:rsidRPr="002A0B54" w14:paraId="38BC685C"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14B81B5C"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7.2.</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75FE4D51"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 xml:space="preserve">Socialinių įgūdžių ugdymas, palaikymas ir (ar) atkūrimas socialinės priežiūros centruose (dienos centre, socialinių paslaugų centre, krizių centre, paramos šeimai centre ir </w:t>
            </w:r>
            <w:proofErr w:type="spellStart"/>
            <w:r w:rsidRPr="009E4A1F">
              <w:rPr>
                <w:sz w:val="23"/>
                <w:szCs w:val="23"/>
                <w:lang w:eastAsia="lt-LT"/>
              </w:rPr>
              <w:t>kt</w:t>
            </w:r>
            <w:proofErr w:type="spellEnd"/>
            <w:r w:rsidRPr="009E4A1F">
              <w:rPr>
                <w:sz w:val="23"/>
                <w:szCs w:val="23"/>
                <w:lang w:eastAsia="lt-LT"/>
              </w:rPr>
              <w:t>.)</w:t>
            </w:r>
          </w:p>
        </w:tc>
        <w:tc>
          <w:tcPr>
            <w:tcW w:w="1417" w:type="dxa"/>
            <w:tcBorders>
              <w:top w:val="single" w:sz="4" w:space="0" w:color="auto"/>
              <w:left w:val="single" w:sz="4" w:space="0" w:color="auto"/>
              <w:bottom w:val="single" w:sz="4" w:space="0" w:color="auto"/>
              <w:right w:val="single" w:sz="4" w:space="0" w:color="auto"/>
            </w:tcBorders>
            <w:vAlign w:val="center"/>
          </w:tcPr>
          <w:p w14:paraId="37E925C5"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w:t>
            </w:r>
          </w:p>
        </w:tc>
        <w:tc>
          <w:tcPr>
            <w:tcW w:w="1276" w:type="dxa"/>
            <w:tcBorders>
              <w:top w:val="single" w:sz="4" w:space="0" w:color="auto"/>
              <w:left w:val="single" w:sz="4" w:space="0" w:color="auto"/>
              <w:right w:val="single" w:sz="4" w:space="0" w:color="auto"/>
            </w:tcBorders>
            <w:vAlign w:val="center"/>
          </w:tcPr>
          <w:p w14:paraId="065ACE76" w14:textId="77777777" w:rsidR="004215ED" w:rsidRPr="009E4A1F" w:rsidRDefault="004215ED" w:rsidP="004215ED">
            <w:pPr>
              <w:ind w:left="31"/>
              <w:jc w:val="center"/>
              <w:rPr>
                <w:sz w:val="23"/>
                <w:szCs w:val="23"/>
                <w:lang w:eastAsia="lt-LT"/>
              </w:rPr>
            </w:pPr>
            <w:r w:rsidRPr="009E4A1F">
              <w:rPr>
                <w:sz w:val="23"/>
                <w:szCs w:val="23"/>
                <w:lang w:eastAsia="lt-LT"/>
              </w:rPr>
              <w:t>3,5</w:t>
            </w:r>
          </w:p>
        </w:tc>
        <w:tc>
          <w:tcPr>
            <w:tcW w:w="1134" w:type="dxa"/>
            <w:vAlign w:val="center"/>
          </w:tcPr>
          <w:p w14:paraId="64AF3AD0" w14:textId="77777777" w:rsidR="004215ED" w:rsidRPr="009E4A1F" w:rsidRDefault="004215ED" w:rsidP="004215ED">
            <w:pPr>
              <w:ind w:left="31"/>
              <w:jc w:val="center"/>
              <w:rPr>
                <w:sz w:val="23"/>
                <w:szCs w:val="23"/>
                <w:lang w:eastAsia="lt-LT"/>
              </w:rPr>
            </w:pPr>
            <w:r w:rsidRPr="009E4A1F">
              <w:rPr>
                <w:rFonts w:eastAsia="Calibri"/>
                <w:sz w:val="23"/>
                <w:szCs w:val="23"/>
                <w:lang w:eastAsia="lt-LT"/>
              </w:rPr>
              <w:t>0</w:t>
            </w:r>
          </w:p>
        </w:tc>
        <w:tc>
          <w:tcPr>
            <w:tcW w:w="1134" w:type="dxa"/>
            <w:vAlign w:val="center"/>
          </w:tcPr>
          <w:p w14:paraId="31703560" w14:textId="77777777" w:rsidR="004215ED" w:rsidRPr="009E4A1F" w:rsidRDefault="004215ED" w:rsidP="004215ED">
            <w:pPr>
              <w:ind w:left="31"/>
              <w:jc w:val="center"/>
              <w:rPr>
                <w:sz w:val="23"/>
                <w:szCs w:val="23"/>
                <w:lang w:eastAsia="lt-LT"/>
              </w:rPr>
            </w:pPr>
            <w:r w:rsidRPr="009E4A1F">
              <w:rPr>
                <w:rFonts w:eastAsia="Calibri"/>
                <w:sz w:val="23"/>
                <w:szCs w:val="23"/>
                <w:lang w:eastAsia="lt-LT"/>
              </w:rPr>
              <w:t>0</w:t>
            </w:r>
          </w:p>
        </w:tc>
      </w:tr>
      <w:tr w:rsidR="004215ED" w:rsidRPr="002A0B54" w14:paraId="463E7355"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2EFC6C03"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7.3.</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24C879B8"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Apgyvendinimas savarankiško gyvenimo namuose</w:t>
            </w:r>
          </w:p>
        </w:tc>
        <w:tc>
          <w:tcPr>
            <w:tcW w:w="1417" w:type="dxa"/>
            <w:tcBorders>
              <w:top w:val="single" w:sz="4" w:space="0" w:color="auto"/>
              <w:left w:val="single" w:sz="4" w:space="0" w:color="auto"/>
              <w:bottom w:val="single" w:sz="4" w:space="0" w:color="auto"/>
              <w:right w:val="single" w:sz="4" w:space="0" w:color="auto"/>
            </w:tcBorders>
            <w:vAlign w:val="center"/>
          </w:tcPr>
          <w:p w14:paraId="39F25E63"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0,3</w:t>
            </w:r>
          </w:p>
        </w:tc>
        <w:tc>
          <w:tcPr>
            <w:tcW w:w="1276" w:type="dxa"/>
            <w:tcBorders>
              <w:left w:val="single" w:sz="4" w:space="0" w:color="auto"/>
              <w:right w:val="single" w:sz="4" w:space="0" w:color="auto"/>
            </w:tcBorders>
            <w:vAlign w:val="center"/>
          </w:tcPr>
          <w:p w14:paraId="221BCDF0"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w:t>
            </w:r>
          </w:p>
        </w:tc>
        <w:tc>
          <w:tcPr>
            <w:tcW w:w="1134" w:type="dxa"/>
            <w:vAlign w:val="center"/>
          </w:tcPr>
          <w:p w14:paraId="1FB83F17"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0</w:t>
            </w:r>
          </w:p>
        </w:tc>
        <w:tc>
          <w:tcPr>
            <w:tcW w:w="1134" w:type="dxa"/>
            <w:vAlign w:val="center"/>
          </w:tcPr>
          <w:p w14:paraId="7A591318"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color w:val="FF0000"/>
                <w:sz w:val="23"/>
                <w:szCs w:val="23"/>
                <w:lang w:eastAsia="lt-LT"/>
              </w:rPr>
            </w:pPr>
            <w:r w:rsidRPr="009E4A1F">
              <w:rPr>
                <w:rFonts w:eastAsia="Calibri"/>
                <w:sz w:val="23"/>
                <w:szCs w:val="23"/>
                <w:lang w:eastAsia="lt-LT"/>
              </w:rPr>
              <w:t>0</w:t>
            </w:r>
          </w:p>
        </w:tc>
      </w:tr>
      <w:tr w:rsidR="004215ED" w:rsidRPr="002A0B54" w14:paraId="326D36BC"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64DB6835"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7.4.</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50399B69"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rPr>
            </w:pPr>
            <w:r w:rsidRPr="009E4A1F">
              <w:rPr>
                <w:sz w:val="23"/>
                <w:szCs w:val="23"/>
              </w:rPr>
              <w:t>Intensyvi krizių įveikimo pagalba</w:t>
            </w:r>
          </w:p>
          <w:p w14:paraId="4D0BE309" w14:textId="53A9545D"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trike/>
                <w:sz w:val="23"/>
                <w:szCs w:val="23"/>
                <w:lang w:eastAsia="lt-LT"/>
              </w:rPr>
            </w:pPr>
            <w:r w:rsidRPr="009E4A1F">
              <w:rPr>
                <w:sz w:val="23"/>
                <w:szCs w:val="23"/>
              </w:rPr>
              <w:t>(krizių centre, kitose socialinių paslaugų įstaigose)</w:t>
            </w:r>
          </w:p>
        </w:tc>
        <w:tc>
          <w:tcPr>
            <w:tcW w:w="1417" w:type="dxa"/>
            <w:tcBorders>
              <w:top w:val="single" w:sz="4" w:space="0" w:color="auto"/>
              <w:left w:val="single" w:sz="4" w:space="0" w:color="auto"/>
              <w:bottom w:val="single" w:sz="4" w:space="0" w:color="auto"/>
              <w:right w:val="single" w:sz="4" w:space="0" w:color="auto"/>
            </w:tcBorders>
            <w:vAlign w:val="center"/>
          </w:tcPr>
          <w:p w14:paraId="5C11AC94"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p>
        </w:tc>
        <w:tc>
          <w:tcPr>
            <w:tcW w:w="1276" w:type="dxa"/>
            <w:tcBorders>
              <w:left w:val="single" w:sz="4" w:space="0" w:color="auto"/>
              <w:right w:val="single" w:sz="4" w:space="0" w:color="auto"/>
            </w:tcBorders>
            <w:vAlign w:val="center"/>
          </w:tcPr>
          <w:p w14:paraId="2D16A194"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p>
        </w:tc>
        <w:tc>
          <w:tcPr>
            <w:tcW w:w="1134" w:type="dxa"/>
            <w:vAlign w:val="center"/>
          </w:tcPr>
          <w:p w14:paraId="58416F40" w14:textId="3EDD3688"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24</w:t>
            </w:r>
          </w:p>
        </w:tc>
        <w:tc>
          <w:tcPr>
            <w:tcW w:w="1134" w:type="dxa"/>
            <w:vAlign w:val="center"/>
          </w:tcPr>
          <w:p w14:paraId="6155C4D6" w14:textId="65E94221"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0,88</w:t>
            </w:r>
          </w:p>
        </w:tc>
      </w:tr>
      <w:tr w:rsidR="004215ED" w:rsidRPr="002A0B54" w14:paraId="6B0E78DD"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22D9A0D7"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7.4.1.</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11FC2A15"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rPr>
            </w:pPr>
            <w:r w:rsidRPr="009E4A1F">
              <w:rPr>
                <w:sz w:val="23"/>
                <w:szCs w:val="23"/>
              </w:rPr>
              <w:t xml:space="preserve">su laikinu apgyvendinimu </w:t>
            </w:r>
          </w:p>
        </w:tc>
        <w:tc>
          <w:tcPr>
            <w:tcW w:w="1417" w:type="dxa"/>
            <w:tcBorders>
              <w:top w:val="single" w:sz="4" w:space="0" w:color="auto"/>
              <w:left w:val="single" w:sz="4" w:space="0" w:color="auto"/>
              <w:bottom w:val="single" w:sz="4" w:space="0" w:color="auto"/>
              <w:right w:val="single" w:sz="4" w:space="0" w:color="auto"/>
            </w:tcBorders>
            <w:vAlign w:val="center"/>
          </w:tcPr>
          <w:p w14:paraId="11E7102B" w14:textId="69791920"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0</w:t>
            </w:r>
            <w:r w:rsidR="00E22D44" w:rsidRPr="009E4A1F">
              <w:rPr>
                <w:sz w:val="23"/>
                <w:szCs w:val="23"/>
                <w:lang w:eastAsia="lt-LT"/>
              </w:rPr>
              <w:t>,</w:t>
            </w:r>
            <w:r w:rsidRPr="009E4A1F">
              <w:rPr>
                <w:sz w:val="23"/>
                <w:szCs w:val="23"/>
                <w:lang w:eastAsia="lt-LT"/>
              </w:rPr>
              <w:t>4</w:t>
            </w:r>
          </w:p>
        </w:tc>
        <w:tc>
          <w:tcPr>
            <w:tcW w:w="1276" w:type="dxa"/>
            <w:tcBorders>
              <w:left w:val="single" w:sz="4" w:space="0" w:color="auto"/>
              <w:right w:val="single" w:sz="4" w:space="0" w:color="auto"/>
            </w:tcBorders>
            <w:vAlign w:val="center"/>
          </w:tcPr>
          <w:p w14:paraId="6863FF5C"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w:t>
            </w:r>
          </w:p>
        </w:tc>
        <w:tc>
          <w:tcPr>
            <w:tcW w:w="1134" w:type="dxa"/>
            <w:vAlign w:val="center"/>
          </w:tcPr>
          <w:p w14:paraId="5F486009" w14:textId="59758EB5"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24</w:t>
            </w:r>
          </w:p>
        </w:tc>
        <w:tc>
          <w:tcPr>
            <w:tcW w:w="1134" w:type="dxa"/>
            <w:vAlign w:val="center"/>
          </w:tcPr>
          <w:p w14:paraId="76991D85" w14:textId="393CCB32"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0,88</w:t>
            </w:r>
          </w:p>
        </w:tc>
      </w:tr>
      <w:tr w:rsidR="004215ED" w:rsidRPr="002A0B54" w14:paraId="331CF1BC"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253FB8BD"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7.4.2.</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189EE748"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trike/>
                <w:sz w:val="23"/>
                <w:szCs w:val="23"/>
                <w:lang w:eastAsia="lt-LT"/>
              </w:rPr>
            </w:pPr>
            <w:r w:rsidRPr="009E4A1F">
              <w:rPr>
                <w:sz w:val="23"/>
                <w:szCs w:val="23"/>
              </w:rPr>
              <w:t xml:space="preserve">be laikino apgyvendinimo </w:t>
            </w:r>
          </w:p>
        </w:tc>
        <w:tc>
          <w:tcPr>
            <w:tcW w:w="1417" w:type="dxa"/>
            <w:tcBorders>
              <w:top w:val="single" w:sz="4" w:space="0" w:color="auto"/>
              <w:left w:val="single" w:sz="4" w:space="0" w:color="auto"/>
              <w:bottom w:val="single" w:sz="4" w:space="0" w:color="auto"/>
              <w:right w:val="single" w:sz="4" w:space="0" w:color="auto"/>
            </w:tcBorders>
            <w:vAlign w:val="center"/>
          </w:tcPr>
          <w:p w14:paraId="231B669C"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1,5</w:t>
            </w:r>
          </w:p>
        </w:tc>
        <w:tc>
          <w:tcPr>
            <w:tcW w:w="1276" w:type="dxa"/>
            <w:tcBorders>
              <w:left w:val="single" w:sz="4" w:space="0" w:color="auto"/>
              <w:right w:val="single" w:sz="4" w:space="0" w:color="auto"/>
            </w:tcBorders>
            <w:vAlign w:val="center"/>
          </w:tcPr>
          <w:p w14:paraId="6D3C4403"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2,5</w:t>
            </w:r>
          </w:p>
        </w:tc>
        <w:tc>
          <w:tcPr>
            <w:tcW w:w="1134" w:type="dxa"/>
            <w:vAlign w:val="center"/>
          </w:tcPr>
          <w:p w14:paraId="3C0A2306"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0</w:t>
            </w:r>
          </w:p>
        </w:tc>
        <w:tc>
          <w:tcPr>
            <w:tcW w:w="1134" w:type="dxa"/>
            <w:vAlign w:val="center"/>
          </w:tcPr>
          <w:p w14:paraId="6BEE6170"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0</w:t>
            </w:r>
          </w:p>
        </w:tc>
      </w:tr>
      <w:tr w:rsidR="004215ED" w:rsidRPr="002A0B54" w14:paraId="76A2539F"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7872906F"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7.5.</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5E1BFC0A"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val="en-US" w:eastAsia="lt-LT"/>
              </w:rPr>
            </w:pPr>
            <w:r w:rsidRPr="009E4A1F">
              <w:rPr>
                <w:sz w:val="23"/>
                <w:szCs w:val="23"/>
                <w:lang w:eastAsia="lt-LT"/>
              </w:rPr>
              <w:t xml:space="preserve">Apgyvendinimas nakvynės namuose ir laikinas </w:t>
            </w:r>
            <w:proofErr w:type="spellStart"/>
            <w:r w:rsidRPr="009E4A1F">
              <w:rPr>
                <w:sz w:val="23"/>
                <w:szCs w:val="23"/>
                <w:lang w:eastAsia="lt-LT"/>
              </w:rPr>
              <w:t>apnakvindinimas</w:t>
            </w:r>
            <w:proofErr w:type="spellEnd"/>
            <w:r w:rsidRPr="009E4A1F">
              <w:rPr>
                <w:sz w:val="23"/>
                <w:szCs w:val="23"/>
                <w:lang w:eastAsia="lt-LT"/>
              </w:rPr>
              <w:t xml:space="preserve"> laikino </w:t>
            </w:r>
            <w:proofErr w:type="spellStart"/>
            <w:r w:rsidRPr="009E4A1F">
              <w:rPr>
                <w:sz w:val="23"/>
                <w:szCs w:val="23"/>
                <w:lang w:eastAsia="lt-LT"/>
              </w:rPr>
              <w:t>apnakvindinimo</w:t>
            </w:r>
            <w:proofErr w:type="spellEnd"/>
            <w:r w:rsidRPr="009E4A1F">
              <w:rPr>
                <w:sz w:val="23"/>
                <w:szCs w:val="23"/>
                <w:lang w:eastAsia="lt-LT"/>
              </w:rPr>
              <w:t xml:space="preserve"> įstaigose</w:t>
            </w:r>
          </w:p>
        </w:tc>
        <w:tc>
          <w:tcPr>
            <w:tcW w:w="1417" w:type="dxa"/>
            <w:tcBorders>
              <w:top w:val="single" w:sz="4" w:space="0" w:color="auto"/>
              <w:left w:val="single" w:sz="4" w:space="0" w:color="auto"/>
              <w:bottom w:val="single" w:sz="4" w:space="0" w:color="auto"/>
              <w:right w:val="single" w:sz="4" w:space="0" w:color="auto"/>
            </w:tcBorders>
            <w:vAlign w:val="center"/>
          </w:tcPr>
          <w:p w14:paraId="72A10670"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1,5</w:t>
            </w:r>
          </w:p>
        </w:tc>
        <w:tc>
          <w:tcPr>
            <w:tcW w:w="1276" w:type="dxa"/>
            <w:tcBorders>
              <w:left w:val="single" w:sz="4" w:space="0" w:color="auto"/>
              <w:right w:val="single" w:sz="4" w:space="0" w:color="auto"/>
            </w:tcBorders>
            <w:vAlign w:val="center"/>
          </w:tcPr>
          <w:p w14:paraId="2680EBBA"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2,5</w:t>
            </w:r>
          </w:p>
        </w:tc>
        <w:tc>
          <w:tcPr>
            <w:tcW w:w="1134" w:type="dxa"/>
            <w:vAlign w:val="center"/>
          </w:tcPr>
          <w:p w14:paraId="3AE00DEC" w14:textId="14F99EFA"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108</w:t>
            </w:r>
          </w:p>
        </w:tc>
        <w:tc>
          <w:tcPr>
            <w:tcW w:w="1134" w:type="dxa"/>
            <w:vAlign w:val="center"/>
          </w:tcPr>
          <w:p w14:paraId="4082D7EC" w14:textId="7BCBF953"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3,94</w:t>
            </w:r>
          </w:p>
        </w:tc>
      </w:tr>
      <w:tr w:rsidR="004215ED" w:rsidRPr="002A0B54" w14:paraId="1C17C564"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4C6EE143"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7.6.</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54C4B3C3"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sz w:val="23"/>
                <w:szCs w:val="23"/>
                <w:lang w:eastAsia="lt-LT"/>
              </w:rPr>
            </w:pPr>
            <w:r w:rsidRPr="009E4A1F">
              <w:rPr>
                <w:sz w:val="23"/>
                <w:szCs w:val="23"/>
                <w:lang w:eastAsia="lt-LT"/>
              </w:rPr>
              <w:t>Trumpalaikė socialinė globa psichologinės bei socialinės reabilitacijos įstaigose asmenims, priklausomiems nuo psichoaktyviųjų medžiagų</w:t>
            </w:r>
          </w:p>
        </w:tc>
        <w:tc>
          <w:tcPr>
            <w:tcW w:w="1417" w:type="dxa"/>
            <w:tcBorders>
              <w:top w:val="single" w:sz="4" w:space="0" w:color="auto"/>
              <w:left w:val="single" w:sz="4" w:space="0" w:color="auto"/>
              <w:bottom w:val="single" w:sz="4" w:space="0" w:color="auto"/>
              <w:right w:val="single" w:sz="4" w:space="0" w:color="auto"/>
            </w:tcBorders>
            <w:vAlign w:val="center"/>
          </w:tcPr>
          <w:p w14:paraId="19311350"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0,3</w:t>
            </w:r>
          </w:p>
        </w:tc>
        <w:tc>
          <w:tcPr>
            <w:tcW w:w="1276" w:type="dxa"/>
            <w:tcBorders>
              <w:left w:val="single" w:sz="4" w:space="0" w:color="auto"/>
              <w:right w:val="single" w:sz="4" w:space="0" w:color="auto"/>
            </w:tcBorders>
            <w:vAlign w:val="center"/>
          </w:tcPr>
          <w:p w14:paraId="0ABEA4E1"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sz w:val="23"/>
                <w:szCs w:val="23"/>
                <w:lang w:eastAsia="lt-LT"/>
              </w:rPr>
              <w:t>0,5</w:t>
            </w:r>
          </w:p>
        </w:tc>
        <w:tc>
          <w:tcPr>
            <w:tcW w:w="1134" w:type="dxa"/>
            <w:vAlign w:val="center"/>
          </w:tcPr>
          <w:p w14:paraId="4EC803C9"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0</w:t>
            </w:r>
          </w:p>
        </w:tc>
        <w:tc>
          <w:tcPr>
            <w:tcW w:w="1134" w:type="dxa"/>
            <w:vAlign w:val="center"/>
          </w:tcPr>
          <w:p w14:paraId="6A460AC3"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9E4A1F">
              <w:rPr>
                <w:rFonts w:eastAsia="Calibri"/>
                <w:sz w:val="23"/>
                <w:szCs w:val="23"/>
                <w:lang w:eastAsia="lt-LT"/>
              </w:rPr>
              <w:t>0</w:t>
            </w:r>
          </w:p>
        </w:tc>
      </w:tr>
      <w:tr w:rsidR="004215ED" w:rsidRPr="002A0B54" w14:paraId="104B5389" w14:textId="77777777" w:rsidTr="002F480F">
        <w:tc>
          <w:tcPr>
            <w:tcW w:w="959" w:type="dxa"/>
            <w:tcBorders>
              <w:top w:val="single" w:sz="4" w:space="0" w:color="auto"/>
              <w:left w:val="single" w:sz="4" w:space="0" w:color="auto"/>
              <w:bottom w:val="single" w:sz="4" w:space="0" w:color="auto"/>
              <w:right w:val="single" w:sz="4" w:space="0" w:color="auto"/>
            </w:tcBorders>
            <w:shd w:val="clear" w:color="auto" w:fill="auto"/>
          </w:tcPr>
          <w:p w14:paraId="56FC4C0B" w14:textId="77777777" w:rsidR="004215ED" w:rsidRPr="009E4A1F" w:rsidRDefault="004215E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7.7.</w:t>
            </w:r>
          </w:p>
        </w:tc>
        <w:tc>
          <w:tcPr>
            <w:tcW w:w="3856" w:type="dxa"/>
            <w:tcBorders>
              <w:top w:val="single" w:sz="4" w:space="0" w:color="auto"/>
              <w:left w:val="single" w:sz="4" w:space="0" w:color="auto"/>
              <w:bottom w:val="single" w:sz="4" w:space="0" w:color="auto"/>
              <w:right w:val="single" w:sz="4" w:space="0" w:color="auto"/>
            </w:tcBorders>
            <w:shd w:val="clear" w:color="auto" w:fill="auto"/>
          </w:tcPr>
          <w:p w14:paraId="27FE1D1C" w14:textId="2216532C"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bCs/>
                <w:sz w:val="23"/>
                <w:szCs w:val="23"/>
                <w:lang w:eastAsia="lt-LT"/>
              </w:rPr>
            </w:pPr>
            <w:r w:rsidRPr="009E4A1F">
              <w:rPr>
                <w:b/>
                <w:bCs/>
                <w:sz w:val="23"/>
                <w:szCs w:val="23"/>
                <w:lang w:eastAsia="lt-LT"/>
              </w:rPr>
              <w:t xml:space="preserve">Socialinių paslaugų gavėjų – socialinę riziką patiriančių suaugusių asmenų – skaičius, tenkantis 1 000 suaugusių asmenų </w:t>
            </w:r>
            <w:r w:rsidR="00AD5DF3">
              <w:rPr>
                <w:b/>
                <w:bCs/>
                <w:sz w:val="23"/>
                <w:szCs w:val="23"/>
                <w:lang w:eastAsia="lt-LT"/>
              </w:rPr>
              <w:t>S</w:t>
            </w:r>
            <w:r w:rsidRPr="009E4A1F">
              <w:rPr>
                <w:b/>
                <w:bCs/>
                <w:sz w:val="23"/>
                <w:szCs w:val="23"/>
                <w:lang w:eastAsia="lt-LT"/>
              </w:rPr>
              <w:t>avivaldybėje, iš viso:</w:t>
            </w:r>
          </w:p>
        </w:tc>
        <w:tc>
          <w:tcPr>
            <w:tcW w:w="1417" w:type="dxa"/>
            <w:tcBorders>
              <w:top w:val="single" w:sz="4" w:space="0" w:color="auto"/>
              <w:left w:val="single" w:sz="4" w:space="0" w:color="auto"/>
              <w:bottom w:val="single" w:sz="4" w:space="0" w:color="auto"/>
              <w:right w:val="single" w:sz="4" w:space="0" w:color="auto"/>
            </w:tcBorders>
            <w:vAlign w:val="center"/>
          </w:tcPr>
          <w:p w14:paraId="5AAF9037"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11</w:t>
            </w:r>
          </w:p>
        </w:tc>
        <w:tc>
          <w:tcPr>
            <w:tcW w:w="1276" w:type="dxa"/>
            <w:tcBorders>
              <w:left w:val="single" w:sz="4" w:space="0" w:color="auto"/>
              <w:right w:val="single" w:sz="4" w:space="0" w:color="auto"/>
            </w:tcBorders>
            <w:vAlign w:val="center"/>
          </w:tcPr>
          <w:p w14:paraId="1C3C6E0B" w14:textId="77777777"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21</w:t>
            </w:r>
          </w:p>
        </w:tc>
        <w:tc>
          <w:tcPr>
            <w:tcW w:w="1134" w:type="dxa"/>
            <w:shd w:val="clear" w:color="auto" w:fill="auto"/>
            <w:vAlign w:val="center"/>
          </w:tcPr>
          <w:p w14:paraId="55564A3A" w14:textId="691BC536"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132</w:t>
            </w:r>
          </w:p>
        </w:tc>
        <w:tc>
          <w:tcPr>
            <w:tcW w:w="1134" w:type="dxa"/>
            <w:shd w:val="clear" w:color="auto" w:fill="auto"/>
            <w:vAlign w:val="center"/>
          </w:tcPr>
          <w:p w14:paraId="6A6A6FAE" w14:textId="326F8AC8" w:rsidR="004215ED" w:rsidRPr="009E4A1F" w:rsidRDefault="004215ED" w:rsidP="004215E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sz w:val="23"/>
                <w:szCs w:val="23"/>
                <w:lang w:eastAsia="lt-LT"/>
              </w:rPr>
            </w:pPr>
            <w:r w:rsidRPr="009E4A1F">
              <w:rPr>
                <w:b/>
                <w:bCs/>
                <w:sz w:val="23"/>
                <w:szCs w:val="23"/>
                <w:lang w:eastAsia="lt-LT"/>
              </w:rPr>
              <w:t>4,82</w:t>
            </w:r>
          </w:p>
        </w:tc>
      </w:tr>
    </w:tbl>
    <w:p w14:paraId="6ACF9306" w14:textId="77777777" w:rsidR="008215FE" w:rsidRDefault="008215FE" w:rsidP="005D316A">
      <w:pPr>
        <w:widowControl w:val="0"/>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color w:val="FF0000"/>
          <w:lang w:eastAsia="lt-LT"/>
        </w:rPr>
      </w:pPr>
    </w:p>
    <w:p w14:paraId="5EB995F0" w14:textId="65669D8D" w:rsidR="00C21754" w:rsidRDefault="00054562" w:rsidP="00084DCD">
      <w:pPr>
        <w:tabs>
          <w:tab w:val="left" w:pos="1298"/>
        </w:tabs>
        <w:ind w:firstLine="720"/>
        <w:jc w:val="both"/>
        <w:rPr>
          <w:iCs/>
          <w:lang w:eastAsia="lt-LT"/>
        </w:rPr>
      </w:pPr>
      <w:r w:rsidRPr="00054562">
        <w:rPr>
          <w:iCs/>
          <w:lang w:eastAsia="lt-LT"/>
        </w:rPr>
        <w:t>Savivaldybėje į socialinių paslaugų teikimą įsitraukė nevyriausybinės žmonių su negalia organizacijos akreditavusios savo veiklą, tačiau organizacijų iniciatyvos dar labai trūksta kaimiškose vietovėse, arčiau asmenų gyvenamosios vietos. Čia kultūrinę veiklą organizuoja veikiančios kaimiškosios bendruomenės, tačiau šiose vietovėse trūksta įvairesnių, visų socialinių grupių poreikius atitinkančių, socialinių paslaugų. Tikimasi, kad teikiamos prevencinės socialinės paslaugos ir KOPA projekto paslaugos pagerins reikalingų socialinių paslaugų asmenims prieinamumą.</w:t>
      </w:r>
    </w:p>
    <w:p w14:paraId="796C3D23" w14:textId="7B613B68" w:rsidR="006005DE" w:rsidRPr="00BA4257" w:rsidRDefault="00E810B1" w:rsidP="00BA4257">
      <w:pPr>
        <w:tabs>
          <w:tab w:val="left" w:pos="1298"/>
        </w:tabs>
        <w:ind w:firstLine="720"/>
        <w:jc w:val="both"/>
        <w:rPr>
          <w:iCs/>
          <w:color w:val="FF0000"/>
          <w:lang w:eastAsia="lt-LT"/>
        </w:rPr>
      </w:pPr>
      <w:r w:rsidRPr="001047E1">
        <w:rPr>
          <w:iCs/>
          <w:lang w:eastAsia="lt-LT"/>
        </w:rPr>
        <w:t xml:space="preserve">Teikiamų socialinių paslaugų poreikis pagal išvystymo normatyvus yra </w:t>
      </w:r>
      <w:r w:rsidR="00BA4257" w:rsidRPr="001047E1">
        <w:rPr>
          <w:iCs/>
          <w:lang w:eastAsia="lt-LT"/>
        </w:rPr>
        <w:t>tenkinamas: kai kurių paslaugų poreikio patenkinimas</w:t>
      </w:r>
      <w:r w:rsidR="001047E1" w:rsidRPr="001047E1">
        <w:rPr>
          <w:iCs/>
          <w:lang w:eastAsia="lt-LT"/>
        </w:rPr>
        <w:t xml:space="preserve"> siekia minimalius išvystymo rodiklius, kai kurių </w:t>
      </w:r>
      <w:r w:rsidR="00AD5DF3">
        <w:rPr>
          <w:iCs/>
          <w:lang w:eastAsia="lt-LT"/>
        </w:rPr>
        <w:t>–</w:t>
      </w:r>
      <w:r w:rsidR="00BA4257" w:rsidRPr="001047E1">
        <w:rPr>
          <w:iCs/>
          <w:lang w:eastAsia="lt-LT"/>
        </w:rPr>
        <w:t xml:space="preserve"> viršija </w:t>
      </w:r>
      <w:r w:rsidR="001047E1" w:rsidRPr="001047E1">
        <w:rPr>
          <w:iCs/>
          <w:lang w:eastAsia="lt-LT"/>
        </w:rPr>
        <w:t xml:space="preserve">siektino rodiklio nustatytus </w:t>
      </w:r>
      <w:r w:rsidR="00BA4257" w:rsidRPr="001047E1">
        <w:rPr>
          <w:iCs/>
          <w:lang w:eastAsia="lt-LT"/>
        </w:rPr>
        <w:t>normatyv</w:t>
      </w:r>
      <w:r w:rsidR="001047E1" w:rsidRPr="001047E1">
        <w:rPr>
          <w:iCs/>
          <w:lang w:eastAsia="lt-LT"/>
        </w:rPr>
        <w:t>us</w:t>
      </w:r>
      <w:r w:rsidR="00BA4257" w:rsidRPr="001047E1">
        <w:rPr>
          <w:iCs/>
          <w:lang w:eastAsia="lt-LT"/>
        </w:rPr>
        <w:t>, tačiau yra paslaugų, kurios nėra teikiamos arba joms teikti n</w:t>
      </w:r>
      <w:r w:rsidR="001047E1" w:rsidRPr="001047E1">
        <w:rPr>
          <w:iCs/>
          <w:lang w:eastAsia="lt-LT"/>
        </w:rPr>
        <w:t>ebuvo</w:t>
      </w:r>
      <w:r w:rsidR="00BA4257" w:rsidRPr="001047E1">
        <w:rPr>
          <w:iCs/>
          <w:lang w:eastAsia="lt-LT"/>
        </w:rPr>
        <w:t xml:space="preserve"> poreikio.</w:t>
      </w:r>
      <w:r w:rsidR="00B6090F" w:rsidRPr="001047E1">
        <w:rPr>
          <w:iCs/>
          <w:lang w:eastAsia="lt-LT"/>
        </w:rPr>
        <w:t xml:space="preserve"> </w:t>
      </w:r>
      <w:r w:rsidR="00BA4257" w:rsidRPr="001047E1">
        <w:rPr>
          <w:iCs/>
          <w:lang w:eastAsia="lt-LT"/>
        </w:rPr>
        <w:t>P</w:t>
      </w:r>
      <w:r w:rsidRPr="001047E1">
        <w:rPr>
          <w:iCs/>
          <w:lang w:eastAsia="lt-LT"/>
        </w:rPr>
        <w:t>l</w:t>
      </w:r>
      <w:r w:rsidR="00BB6B71" w:rsidRPr="001047E1">
        <w:rPr>
          <w:iCs/>
          <w:lang w:eastAsia="lt-LT"/>
        </w:rPr>
        <w:t>ečiantis</w:t>
      </w:r>
      <w:r w:rsidRPr="001047E1">
        <w:rPr>
          <w:iCs/>
          <w:lang w:eastAsia="lt-LT"/>
        </w:rPr>
        <w:t xml:space="preserve"> soci</w:t>
      </w:r>
      <w:r w:rsidR="00BB6B71" w:rsidRPr="001047E1">
        <w:rPr>
          <w:iCs/>
          <w:lang w:eastAsia="lt-LT"/>
        </w:rPr>
        <w:t>a</w:t>
      </w:r>
      <w:r w:rsidRPr="001047E1">
        <w:rPr>
          <w:iCs/>
          <w:lang w:eastAsia="lt-LT"/>
        </w:rPr>
        <w:t xml:space="preserve">linių </w:t>
      </w:r>
      <w:r w:rsidRPr="0072607E">
        <w:rPr>
          <w:iCs/>
          <w:lang w:eastAsia="lt-LT"/>
        </w:rPr>
        <w:t xml:space="preserve">paslaugų tinklui </w:t>
      </w:r>
      <w:r w:rsidR="00BB6B71" w:rsidRPr="0097742E">
        <w:rPr>
          <w:iCs/>
          <w:lang w:eastAsia="lt-LT"/>
        </w:rPr>
        <w:t>Savivaldybėje palaipsniui bus pradėtos teikti</w:t>
      </w:r>
      <w:r>
        <w:rPr>
          <w:iCs/>
          <w:lang w:eastAsia="lt-LT"/>
        </w:rPr>
        <w:t xml:space="preserve"> nauj</w:t>
      </w:r>
      <w:r w:rsidR="00BB6B71">
        <w:rPr>
          <w:iCs/>
          <w:lang w:eastAsia="lt-LT"/>
        </w:rPr>
        <w:t>os</w:t>
      </w:r>
      <w:r>
        <w:rPr>
          <w:iCs/>
          <w:lang w:eastAsia="lt-LT"/>
        </w:rPr>
        <w:t xml:space="preserve"> soci</w:t>
      </w:r>
      <w:r w:rsidR="00BB6B71">
        <w:rPr>
          <w:iCs/>
          <w:lang w:eastAsia="lt-LT"/>
        </w:rPr>
        <w:t>alinės</w:t>
      </w:r>
      <w:r>
        <w:rPr>
          <w:iCs/>
          <w:lang w:eastAsia="lt-LT"/>
        </w:rPr>
        <w:t xml:space="preserve"> paslaug</w:t>
      </w:r>
      <w:r w:rsidR="00BB6B71">
        <w:rPr>
          <w:iCs/>
          <w:lang w:eastAsia="lt-LT"/>
        </w:rPr>
        <w:t>os.</w:t>
      </w:r>
      <w:r>
        <w:rPr>
          <w:iCs/>
          <w:lang w:eastAsia="lt-LT"/>
        </w:rPr>
        <w:t xml:space="preserve"> Sprendžiant neteikiamų socialinių paslaugų poreikį</w:t>
      </w:r>
      <w:r w:rsidR="00BE2E9B">
        <w:rPr>
          <w:iCs/>
          <w:lang w:eastAsia="lt-LT"/>
        </w:rPr>
        <w:t>,</w:t>
      </w:r>
      <w:r>
        <w:rPr>
          <w:iCs/>
          <w:lang w:eastAsia="lt-LT"/>
        </w:rPr>
        <w:t xml:space="preserve"> gyventojams buvo siūlomos alternatyvios</w:t>
      </w:r>
      <w:r w:rsidR="00BB6B71">
        <w:rPr>
          <w:iCs/>
          <w:lang w:eastAsia="lt-LT"/>
        </w:rPr>
        <w:t xml:space="preserve"> </w:t>
      </w:r>
      <w:r w:rsidR="00BE2E9B">
        <w:rPr>
          <w:iCs/>
          <w:lang w:eastAsia="lt-LT"/>
        </w:rPr>
        <w:t>–</w:t>
      </w:r>
      <w:r w:rsidR="00BB6B71">
        <w:rPr>
          <w:iCs/>
          <w:lang w:eastAsia="lt-LT"/>
        </w:rPr>
        <w:t xml:space="preserve"> panašios</w:t>
      </w:r>
      <w:r>
        <w:rPr>
          <w:iCs/>
          <w:lang w:eastAsia="lt-LT"/>
        </w:rPr>
        <w:t xml:space="preserve"> soci</w:t>
      </w:r>
      <w:r w:rsidR="00BB6B71">
        <w:rPr>
          <w:iCs/>
          <w:lang w:eastAsia="lt-LT"/>
        </w:rPr>
        <w:t>a</w:t>
      </w:r>
      <w:r>
        <w:rPr>
          <w:iCs/>
          <w:lang w:eastAsia="lt-LT"/>
        </w:rPr>
        <w:t xml:space="preserve">linės paslaugos, </w:t>
      </w:r>
      <w:r w:rsidR="00BB6B71">
        <w:rPr>
          <w:iCs/>
          <w:lang w:eastAsia="lt-LT"/>
        </w:rPr>
        <w:t xml:space="preserve">kurios </w:t>
      </w:r>
      <w:r>
        <w:rPr>
          <w:iCs/>
          <w:lang w:eastAsia="lt-LT"/>
        </w:rPr>
        <w:t xml:space="preserve">labiausiai </w:t>
      </w:r>
      <w:r w:rsidR="00BB6B71">
        <w:rPr>
          <w:iCs/>
          <w:lang w:eastAsia="lt-LT"/>
        </w:rPr>
        <w:t xml:space="preserve">artimos patenkinti asmenų poreikius. </w:t>
      </w:r>
      <w:r w:rsidR="00571E78">
        <w:rPr>
          <w:iCs/>
          <w:lang w:eastAsia="lt-LT"/>
        </w:rPr>
        <w:t>2023 metais l</w:t>
      </w:r>
      <w:r w:rsidR="00B6090F">
        <w:rPr>
          <w:iCs/>
          <w:lang w:eastAsia="lt-LT"/>
        </w:rPr>
        <w:t xml:space="preserve">aukiančiųjų eilė buvo ilgalaikės socialinės globos institucijoje ir integralios pagalbos paslaugoms </w:t>
      </w:r>
      <w:r w:rsidR="00571E78">
        <w:rPr>
          <w:iCs/>
          <w:lang w:eastAsia="lt-LT"/>
        </w:rPr>
        <w:t xml:space="preserve">asmens namuose </w:t>
      </w:r>
      <w:r w:rsidR="00B6090F">
        <w:rPr>
          <w:iCs/>
          <w:lang w:eastAsia="lt-LT"/>
        </w:rPr>
        <w:t>gauti.</w:t>
      </w:r>
    </w:p>
    <w:p w14:paraId="455B01FA" w14:textId="5C30EEBA" w:rsidR="008215FE" w:rsidRPr="00820A5C" w:rsidRDefault="00820A5C" w:rsidP="00820A5C">
      <w:pPr>
        <w:tabs>
          <w:tab w:val="left" w:pos="1298"/>
        </w:tabs>
        <w:ind w:firstLine="720"/>
        <w:jc w:val="both"/>
        <w:rPr>
          <w:iCs/>
          <w:lang w:eastAsia="lt-LT"/>
        </w:rPr>
      </w:pPr>
      <w:r w:rsidRPr="0072607E">
        <w:rPr>
          <w:iCs/>
          <w:lang w:eastAsia="lt-LT"/>
        </w:rPr>
        <w:t xml:space="preserve">2023 </w:t>
      </w:r>
      <w:r w:rsidRPr="0097742E">
        <w:rPr>
          <w:iCs/>
          <w:lang w:eastAsia="lt-LT"/>
        </w:rPr>
        <w:t>metais</w:t>
      </w:r>
      <w:r w:rsidR="00AE55CE" w:rsidRPr="002F480F">
        <w:rPr>
          <w:iCs/>
          <w:lang w:eastAsia="lt-LT"/>
        </w:rPr>
        <w:t>,</w:t>
      </w:r>
      <w:r w:rsidRPr="0072607E">
        <w:rPr>
          <w:iCs/>
          <w:lang w:eastAsia="lt-LT"/>
        </w:rPr>
        <w:t xml:space="preserve"> vadovaujantis</w:t>
      </w:r>
      <w:r w:rsidRPr="0097742E">
        <w:rPr>
          <w:iCs/>
          <w:lang w:eastAsia="lt-LT"/>
        </w:rPr>
        <w:t xml:space="preserve"> Plungės</w:t>
      </w:r>
      <w:r w:rsidRPr="00820A5C">
        <w:rPr>
          <w:iCs/>
          <w:lang w:eastAsia="lt-LT"/>
        </w:rPr>
        <w:t xml:space="preserve"> rajono savivaldybės socialinės priežiūros akreditavimo ir įstaigų teikiamos akredituotos socialinės priežiūros kokybės kontrolės tvarkos apraš</w:t>
      </w:r>
      <w:r>
        <w:rPr>
          <w:iCs/>
          <w:lang w:eastAsia="lt-LT"/>
        </w:rPr>
        <w:t>u, patvirtintu</w:t>
      </w:r>
      <w:r w:rsidRPr="00820A5C">
        <w:rPr>
          <w:iCs/>
          <w:lang w:eastAsia="lt-LT"/>
        </w:rPr>
        <w:t xml:space="preserve"> Plungės rajono savivaldybės mero 2023 </w:t>
      </w:r>
      <w:proofErr w:type="spellStart"/>
      <w:r w:rsidRPr="00820A5C">
        <w:rPr>
          <w:iCs/>
          <w:lang w:eastAsia="lt-LT"/>
        </w:rPr>
        <w:t>m</w:t>
      </w:r>
      <w:proofErr w:type="spellEnd"/>
      <w:r w:rsidRPr="00820A5C">
        <w:rPr>
          <w:iCs/>
          <w:lang w:eastAsia="lt-LT"/>
        </w:rPr>
        <w:t xml:space="preserve">. lapkričio 3 </w:t>
      </w:r>
      <w:proofErr w:type="spellStart"/>
      <w:r w:rsidRPr="00820A5C">
        <w:rPr>
          <w:iCs/>
          <w:lang w:eastAsia="lt-LT"/>
        </w:rPr>
        <w:t>d</w:t>
      </w:r>
      <w:proofErr w:type="spellEnd"/>
      <w:r w:rsidRPr="00820A5C">
        <w:rPr>
          <w:iCs/>
          <w:lang w:eastAsia="lt-LT"/>
        </w:rPr>
        <w:t xml:space="preserve">. potvarkiu </w:t>
      </w:r>
      <w:proofErr w:type="spellStart"/>
      <w:r w:rsidRPr="00820A5C">
        <w:rPr>
          <w:iCs/>
          <w:lang w:eastAsia="lt-LT"/>
        </w:rPr>
        <w:t>Nr</w:t>
      </w:r>
      <w:proofErr w:type="spellEnd"/>
      <w:r w:rsidRPr="00820A5C">
        <w:rPr>
          <w:iCs/>
          <w:lang w:eastAsia="lt-LT"/>
        </w:rPr>
        <w:t>. PE-351 „Dėl Plungės rajono savivaldybės socialinės priežiūros akreditavimo ir įstaigų teikiamos akredituotos socialinės priežiūros kokybės kontrolės tvarkos aprašo patvirtinimo“,</w:t>
      </w:r>
      <w:r>
        <w:rPr>
          <w:iCs/>
          <w:lang w:eastAsia="lt-LT"/>
        </w:rPr>
        <w:t xml:space="preserve"> buvo atlikta </w:t>
      </w:r>
      <w:r w:rsidRPr="00820A5C">
        <w:rPr>
          <w:iCs/>
          <w:lang w:eastAsia="lt-LT"/>
        </w:rPr>
        <w:t>akredituotų paslaugų kokybės kontrolė 6 socialinių paslaugų įstaigose</w:t>
      </w:r>
      <w:r>
        <w:rPr>
          <w:iCs/>
          <w:lang w:eastAsia="lt-LT"/>
        </w:rPr>
        <w:t>:</w:t>
      </w:r>
      <w:r w:rsidRPr="00820A5C">
        <w:rPr>
          <w:iCs/>
          <w:lang w:eastAsia="lt-LT"/>
        </w:rPr>
        <w:t xml:space="preserve"> 4 įstaig</w:t>
      </w:r>
      <w:r>
        <w:rPr>
          <w:iCs/>
          <w:lang w:eastAsia="lt-LT"/>
        </w:rPr>
        <w:t>ose</w:t>
      </w:r>
      <w:r w:rsidRPr="00820A5C">
        <w:rPr>
          <w:iCs/>
          <w:lang w:eastAsia="lt-LT"/>
        </w:rPr>
        <w:t>, teikianči</w:t>
      </w:r>
      <w:r>
        <w:rPr>
          <w:iCs/>
          <w:lang w:eastAsia="lt-LT"/>
        </w:rPr>
        <w:t>ose</w:t>
      </w:r>
      <w:r w:rsidRPr="00820A5C">
        <w:rPr>
          <w:iCs/>
          <w:lang w:eastAsia="lt-LT"/>
        </w:rPr>
        <w:t xml:space="preserve"> akredituotą vaikų dienos socialinę priežiūr</w:t>
      </w:r>
      <w:r w:rsidR="00BE2E9B">
        <w:rPr>
          <w:iCs/>
          <w:lang w:eastAsia="lt-LT"/>
        </w:rPr>
        <w:t>ą,</w:t>
      </w:r>
      <w:r w:rsidRPr="00820A5C">
        <w:rPr>
          <w:iCs/>
          <w:lang w:eastAsia="lt-LT"/>
        </w:rPr>
        <w:t xml:space="preserve"> ir 2 įstaig</w:t>
      </w:r>
      <w:r>
        <w:rPr>
          <w:iCs/>
          <w:lang w:eastAsia="lt-LT"/>
        </w:rPr>
        <w:t>ose</w:t>
      </w:r>
      <w:r w:rsidR="00BE2E9B">
        <w:rPr>
          <w:iCs/>
          <w:lang w:eastAsia="lt-LT"/>
        </w:rPr>
        <w:t>,</w:t>
      </w:r>
      <w:r w:rsidRPr="00820A5C">
        <w:rPr>
          <w:iCs/>
          <w:lang w:eastAsia="lt-LT"/>
        </w:rPr>
        <w:t> teikianči</w:t>
      </w:r>
      <w:r>
        <w:rPr>
          <w:iCs/>
          <w:lang w:eastAsia="lt-LT"/>
        </w:rPr>
        <w:t>ose</w:t>
      </w:r>
      <w:r w:rsidRPr="00820A5C">
        <w:rPr>
          <w:iCs/>
          <w:lang w:eastAsia="lt-LT"/>
        </w:rPr>
        <w:t xml:space="preserve"> akredituotą socialinės reabilitacijos asmenims su negalia bendruomenėje paslaugą. </w:t>
      </w:r>
      <w:r>
        <w:rPr>
          <w:iCs/>
          <w:lang w:eastAsia="lt-LT"/>
        </w:rPr>
        <w:t>Atlikus vertinimus įstaigoms p</w:t>
      </w:r>
      <w:r w:rsidRPr="00820A5C">
        <w:rPr>
          <w:iCs/>
          <w:lang w:eastAsia="lt-LT"/>
        </w:rPr>
        <w:t>ateiktos išvados bei rekomendacijos kokybės gerinimo tikslais.</w:t>
      </w:r>
    </w:p>
    <w:p w14:paraId="574D2044" w14:textId="77777777" w:rsidR="008215FE" w:rsidRPr="002A0B54" w:rsidRDefault="008215FE" w:rsidP="005D316A">
      <w:pPr>
        <w:widowControl w:val="0"/>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color w:val="FF0000"/>
          <w:lang w:eastAsia="lt-LT"/>
        </w:rPr>
      </w:pPr>
    </w:p>
    <w:p w14:paraId="3969FBA7" w14:textId="77777777" w:rsidR="00B10156" w:rsidRPr="00C6105C" w:rsidRDefault="00B10156" w:rsidP="00AD5B67">
      <w:pPr>
        <w:widowControl w:val="0"/>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C6105C">
        <w:rPr>
          <w:b/>
          <w:lang w:eastAsia="lt-LT"/>
        </w:rPr>
        <w:t xml:space="preserve">V SKYRIUS </w:t>
      </w:r>
    </w:p>
    <w:p w14:paraId="31E81893" w14:textId="77777777" w:rsidR="00B10156" w:rsidRPr="00C6105C" w:rsidRDefault="00B10156" w:rsidP="00AD5B67">
      <w:pPr>
        <w:widowControl w:val="0"/>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C6105C">
        <w:rPr>
          <w:b/>
          <w:lang w:eastAsia="lt-LT"/>
        </w:rPr>
        <w:t>PLĖTROS VIZIJA IR PROGNOZĖS</w:t>
      </w:r>
    </w:p>
    <w:p w14:paraId="30039040" w14:textId="77777777" w:rsidR="00B10156" w:rsidRPr="00C6105C"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outlineLvl w:val="0"/>
        <w:rPr>
          <w:b/>
          <w:lang w:eastAsia="lt-LT"/>
        </w:rPr>
      </w:pPr>
    </w:p>
    <w:p w14:paraId="13C1C0B8" w14:textId="77777777" w:rsidR="00B10156" w:rsidRPr="00C6105C" w:rsidRDefault="00B10156" w:rsidP="00AD5B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b/>
          <w:lang w:eastAsia="lt-LT"/>
        </w:rPr>
      </w:pPr>
      <w:r w:rsidRPr="00C6105C">
        <w:rPr>
          <w:b/>
          <w:lang w:eastAsia="lt-LT"/>
        </w:rPr>
        <w:t>16. Socialinių paslaugų plėtros vizija.</w:t>
      </w:r>
    </w:p>
    <w:p w14:paraId="1586B105" w14:textId="77777777" w:rsidR="00233653" w:rsidRPr="00C6105C" w:rsidRDefault="008F0F7B" w:rsidP="00AD5B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szCs w:val="20"/>
          <w:lang w:eastAsia="lt-LT"/>
        </w:rPr>
      </w:pPr>
      <w:r w:rsidRPr="00C6105C">
        <w:rPr>
          <w:szCs w:val="20"/>
          <w:lang w:eastAsia="lt-LT"/>
        </w:rPr>
        <w:t>Socialinių paslaugų plėtrą, infrastruktūros pokyčius nulemia valstybės vykdoma politika, priimti teisės aktai</w:t>
      </w:r>
      <w:r w:rsidR="002D1600" w:rsidRPr="00C6105C">
        <w:rPr>
          <w:szCs w:val="20"/>
          <w:lang w:eastAsia="lt-LT"/>
        </w:rPr>
        <w:t>, įgyvendinami projektai ir jų tęstinumo užtikrinimas</w:t>
      </w:r>
      <w:r w:rsidR="0049618F" w:rsidRPr="00C6105C">
        <w:rPr>
          <w:szCs w:val="20"/>
          <w:lang w:eastAsia="lt-LT"/>
        </w:rPr>
        <w:t xml:space="preserve"> bei kokybiškas požiūris į socialinių paslaugų teikimą.</w:t>
      </w:r>
      <w:r w:rsidR="002D1600" w:rsidRPr="00C6105C">
        <w:rPr>
          <w:szCs w:val="20"/>
          <w:lang w:eastAsia="lt-LT"/>
        </w:rPr>
        <w:t xml:space="preserve"> </w:t>
      </w:r>
    </w:p>
    <w:p w14:paraId="0B0B01AD" w14:textId="7056D8ED" w:rsidR="006514E3" w:rsidRPr="00781578" w:rsidRDefault="008542BE" w:rsidP="00AD5B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lang w:eastAsia="lt-LT"/>
        </w:rPr>
      </w:pPr>
      <w:r w:rsidRPr="00C6105C">
        <w:rPr>
          <w:lang w:eastAsia="lt-LT"/>
        </w:rPr>
        <w:t>S</w:t>
      </w:r>
      <w:r w:rsidR="006514E3" w:rsidRPr="00C6105C">
        <w:rPr>
          <w:lang w:eastAsia="lt-LT"/>
        </w:rPr>
        <w:t>avivaldybės ateinančių 3 metų sociali</w:t>
      </w:r>
      <w:r w:rsidR="0059320D" w:rsidRPr="00C6105C">
        <w:rPr>
          <w:lang w:eastAsia="lt-LT"/>
        </w:rPr>
        <w:t xml:space="preserve">nių paslaugų plėtros vizija – </w:t>
      </w:r>
      <w:r w:rsidR="006514E3" w:rsidRPr="00C6105C">
        <w:rPr>
          <w:lang w:eastAsia="lt-LT"/>
        </w:rPr>
        <w:t xml:space="preserve">kurti </w:t>
      </w:r>
      <w:r w:rsidR="0059320D" w:rsidRPr="00C6105C">
        <w:rPr>
          <w:lang w:eastAsia="lt-LT"/>
        </w:rPr>
        <w:t xml:space="preserve">ir plėtoti </w:t>
      </w:r>
      <w:r w:rsidR="006514E3" w:rsidRPr="00C6105C">
        <w:rPr>
          <w:lang w:eastAsia="lt-LT"/>
        </w:rPr>
        <w:t xml:space="preserve">gyventojų poreikius atitinkantį socialinių paslaugų įstaigų tinklą, siekti socialinių paslaugų teikimo optimizavimo bendruomenėje ir šeimose, užtikrinti reikalingų socialinių paslaugų teikimo tęstinumą. Sukurti paslaugų tinklą, kad </w:t>
      </w:r>
      <w:r w:rsidR="00305698" w:rsidRPr="00C6105C">
        <w:rPr>
          <w:lang w:eastAsia="lt-LT"/>
        </w:rPr>
        <w:t>kuo daugiau asmenų gautų paslaugas bendruomenėje</w:t>
      </w:r>
      <w:r w:rsidR="00107C34" w:rsidRPr="00C6105C">
        <w:rPr>
          <w:lang w:eastAsia="lt-LT"/>
        </w:rPr>
        <w:t xml:space="preserve">. </w:t>
      </w:r>
      <w:r w:rsidR="00600A26" w:rsidRPr="00C6105C">
        <w:rPr>
          <w:lang w:eastAsia="lt-LT"/>
        </w:rPr>
        <w:t xml:space="preserve">Saugiuose ir </w:t>
      </w:r>
      <w:r w:rsidR="00600A26" w:rsidRPr="00781578">
        <w:rPr>
          <w:lang w:eastAsia="lt-LT"/>
        </w:rPr>
        <w:t>pritaikytuose n</w:t>
      </w:r>
      <w:r w:rsidR="007D2A97" w:rsidRPr="00781578">
        <w:rPr>
          <w:lang w:eastAsia="lt-LT"/>
        </w:rPr>
        <w:t>amuose bendruomenėje</w:t>
      </w:r>
      <w:r w:rsidR="00D9405B" w:rsidRPr="00781578">
        <w:rPr>
          <w:lang w:eastAsia="lt-LT"/>
        </w:rPr>
        <w:t xml:space="preserve"> gyventų </w:t>
      </w:r>
      <w:r w:rsidR="00C6105C" w:rsidRPr="00781578">
        <w:rPr>
          <w:lang w:eastAsia="lt-LT"/>
        </w:rPr>
        <w:t>asmenys su negalia</w:t>
      </w:r>
      <w:r w:rsidR="006514E3" w:rsidRPr="00781578">
        <w:rPr>
          <w:lang w:eastAsia="lt-LT"/>
        </w:rPr>
        <w:t xml:space="preserve">, turintys </w:t>
      </w:r>
      <w:r w:rsidR="005A4DD5" w:rsidRPr="00781578">
        <w:rPr>
          <w:lang w:eastAsia="lt-LT"/>
        </w:rPr>
        <w:t>intelekto</w:t>
      </w:r>
      <w:r w:rsidR="006514E3" w:rsidRPr="00781578">
        <w:rPr>
          <w:lang w:eastAsia="lt-LT"/>
        </w:rPr>
        <w:t xml:space="preserve"> ir</w:t>
      </w:r>
      <w:r w:rsidR="00CF198A" w:rsidRPr="00781578">
        <w:rPr>
          <w:lang w:eastAsia="lt-LT"/>
        </w:rPr>
        <w:t xml:space="preserve"> (</w:t>
      </w:r>
      <w:r w:rsidR="006514E3" w:rsidRPr="00781578">
        <w:rPr>
          <w:lang w:eastAsia="lt-LT"/>
        </w:rPr>
        <w:t>ar</w:t>
      </w:r>
      <w:r w:rsidR="00CF198A" w:rsidRPr="00781578">
        <w:rPr>
          <w:lang w:eastAsia="lt-LT"/>
        </w:rPr>
        <w:t>)</w:t>
      </w:r>
      <w:r w:rsidR="006514E3" w:rsidRPr="00781578">
        <w:rPr>
          <w:lang w:eastAsia="lt-LT"/>
        </w:rPr>
        <w:t xml:space="preserve"> psichi</w:t>
      </w:r>
      <w:r w:rsidR="005A4DD5" w:rsidRPr="00781578">
        <w:rPr>
          <w:lang w:eastAsia="lt-LT"/>
        </w:rPr>
        <w:t>kos</w:t>
      </w:r>
      <w:r w:rsidR="006514E3" w:rsidRPr="00781578">
        <w:rPr>
          <w:lang w:eastAsia="lt-LT"/>
        </w:rPr>
        <w:t xml:space="preserve"> negalią</w:t>
      </w:r>
      <w:r w:rsidR="00D2731E" w:rsidRPr="00781578">
        <w:rPr>
          <w:lang w:eastAsia="lt-LT"/>
        </w:rPr>
        <w:t>,</w:t>
      </w:r>
      <w:r w:rsidR="006514E3" w:rsidRPr="00781578">
        <w:rPr>
          <w:lang w:eastAsia="lt-LT"/>
        </w:rPr>
        <w:t xml:space="preserve"> ir tėvų globos netekę vaikai</w:t>
      </w:r>
      <w:r w:rsidR="00600A26" w:rsidRPr="00781578">
        <w:rPr>
          <w:lang w:eastAsia="lt-LT"/>
        </w:rPr>
        <w:t>.</w:t>
      </w:r>
      <w:r w:rsidRPr="00781578">
        <w:rPr>
          <w:lang w:eastAsia="lt-LT"/>
        </w:rPr>
        <w:t xml:space="preserve"> </w:t>
      </w:r>
      <w:r w:rsidR="0028638C" w:rsidRPr="00781578">
        <w:rPr>
          <w:lang w:eastAsia="lt-LT"/>
        </w:rPr>
        <w:t>Paslaugas gautų šeimos auginančios negalią turinčius vaikus.</w:t>
      </w:r>
    </w:p>
    <w:p w14:paraId="404C117B" w14:textId="63BEFC14" w:rsidR="006211DE" w:rsidRPr="00781578" w:rsidRDefault="00813BD9" w:rsidP="006211D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lang w:eastAsia="lt-LT"/>
        </w:rPr>
      </w:pPr>
      <w:r w:rsidRPr="00781578">
        <w:rPr>
          <w:lang w:eastAsia="lt-LT"/>
        </w:rPr>
        <w:t>2021–2030 metų</w:t>
      </w:r>
      <w:r w:rsidR="006211DE" w:rsidRPr="00781578">
        <w:rPr>
          <w:lang w:eastAsia="lt-LT"/>
        </w:rPr>
        <w:t xml:space="preserve"> laikotarpiui</w:t>
      </w:r>
      <w:r w:rsidRPr="00781578">
        <w:rPr>
          <w:lang w:eastAsia="lt-LT"/>
        </w:rPr>
        <w:t xml:space="preserve"> LR </w:t>
      </w:r>
      <w:r w:rsidR="00BE2E9B">
        <w:rPr>
          <w:lang w:eastAsia="lt-LT"/>
        </w:rPr>
        <w:t>S</w:t>
      </w:r>
      <w:r w:rsidRPr="00781578">
        <w:rPr>
          <w:lang w:eastAsia="lt-LT"/>
        </w:rPr>
        <w:t>ocialinės apsaugos ir darbo min</w:t>
      </w:r>
      <w:r w:rsidR="006211DE" w:rsidRPr="00781578">
        <w:rPr>
          <w:lang w:eastAsia="lt-LT"/>
        </w:rPr>
        <w:t xml:space="preserve">isterijos (toliau </w:t>
      </w:r>
      <w:r w:rsidR="00BE2E9B">
        <w:rPr>
          <w:lang w:eastAsia="lt-LT"/>
        </w:rPr>
        <w:t>–</w:t>
      </w:r>
      <w:r w:rsidR="006211DE" w:rsidRPr="00781578">
        <w:rPr>
          <w:lang w:eastAsia="lt-LT"/>
        </w:rPr>
        <w:t xml:space="preserve"> SADM) įgyvendinamoje </w:t>
      </w:r>
      <w:r w:rsidRPr="00781578">
        <w:rPr>
          <w:lang w:eastAsia="lt-LT"/>
        </w:rPr>
        <w:t xml:space="preserve">Socialinės </w:t>
      </w:r>
      <w:proofErr w:type="spellStart"/>
      <w:r w:rsidRPr="00781578">
        <w:rPr>
          <w:lang w:eastAsia="lt-LT"/>
        </w:rPr>
        <w:t>sutelkties</w:t>
      </w:r>
      <w:proofErr w:type="spellEnd"/>
      <w:r w:rsidR="006211DE" w:rsidRPr="00781578">
        <w:rPr>
          <w:lang w:eastAsia="lt-LT"/>
        </w:rPr>
        <w:t xml:space="preserve"> plėtros programoje patvirtinta</w:t>
      </w:r>
      <w:r w:rsidRPr="00781578">
        <w:rPr>
          <w:lang w:eastAsia="lt-LT"/>
        </w:rPr>
        <w:t xml:space="preserve"> pažangos </w:t>
      </w:r>
      <w:r w:rsidR="006211DE" w:rsidRPr="00781578">
        <w:rPr>
          <w:lang w:eastAsia="lt-LT"/>
        </w:rPr>
        <w:t>priemonė</w:t>
      </w:r>
      <w:r w:rsidRPr="00781578">
        <w:rPr>
          <w:lang w:eastAsia="lt-LT"/>
        </w:rPr>
        <w:t xml:space="preserve"> </w:t>
      </w:r>
      <w:proofErr w:type="spellStart"/>
      <w:r w:rsidRPr="00781578">
        <w:rPr>
          <w:lang w:eastAsia="lt-LT"/>
        </w:rPr>
        <w:t>Nr</w:t>
      </w:r>
      <w:proofErr w:type="spellEnd"/>
      <w:r w:rsidRPr="00781578">
        <w:rPr>
          <w:lang w:eastAsia="lt-LT"/>
        </w:rPr>
        <w:t>. 09-003-02-02-11 „Sumažinti pažeidžiamų visuomenės grupių gerovės teritorinius skirtumus“</w:t>
      </w:r>
      <w:r w:rsidR="006211DE" w:rsidRPr="00781578">
        <w:rPr>
          <w:lang w:eastAsia="lt-LT"/>
        </w:rPr>
        <w:t xml:space="preserve">, kurioje </w:t>
      </w:r>
      <w:r w:rsidRPr="00781578">
        <w:rPr>
          <w:lang w:eastAsia="lt-LT"/>
        </w:rPr>
        <w:t>numatytas uždavinys „Didinti neįgaliųjų ir jų šeimų, senyvo amžiaus žmonių bei kitų pažeidžiamų ir socialinėje atskirtyje esančių grupių gerovę“.</w:t>
      </w:r>
      <w:r w:rsidR="006211DE" w:rsidRPr="00781578">
        <w:rPr>
          <w:lang w:eastAsia="lt-LT"/>
        </w:rPr>
        <w:t xml:space="preserve"> Šiam uždaviniui įgyvendinti numatyt</w:t>
      </w:r>
      <w:r w:rsidR="007723ED" w:rsidRPr="00781578">
        <w:rPr>
          <w:lang w:eastAsia="lt-LT"/>
        </w:rPr>
        <w:t>as reikalavimas – patvirtinti</w:t>
      </w:r>
      <w:r w:rsidR="006211DE" w:rsidRPr="00781578">
        <w:rPr>
          <w:lang w:eastAsia="lt-LT"/>
        </w:rPr>
        <w:t xml:space="preserve"> regionų p</w:t>
      </w:r>
      <w:r w:rsidR="007723ED" w:rsidRPr="00781578">
        <w:rPr>
          <w:lang w:eastAsia="lt-LT"/>
        </w:rPr>
        <w:t>lėtros planų priemonėse numatytas veiklas, skirta</w:t>
      </w:r>
      <w:r w:rsidR="006211DE" w:rsidRPr="00781578">
        <w:rPr>
          <w:lang w:eastAsia="lt-LT"/>
        </w:rPr>
        <w:t>s institucinė</w:t>
      </w:r>
      <w:r w:rsidR="007723ED" w:rsidRPr="00781578">
        <w:rPr>
          <w:lang w:eastAsia="lt-LT"/>
        </w:rPr>
        <w:t>s globos pertvarkai įgyvendinti</w:t>
      </w:r>
      <w:r w:rsidR="008850BA" w:rsidRPr="00781578">
        <w:rPr>
          <w:lang w:eastAsia="lt-LT"/>
        </w:rPr>
        <w:t>. Numatytos veiklos</w:t>
      </w:r>
      <w:r w:rsidR="006211DE" w:rsidRPr="00781578">
        <w:rPr>
          <w:lang w:eastAsia="lt-LT"/>
        </w:rPr>
        <w:t xml:space="preserve"> parengt</w:t>
      </w:r>
      <w:r w:rsidR="008850BA" w:rsidRPr="00781578">
        <w:rPr>
          <w:lang w:eastAsia="lt-LT"/>
        </w:rPr>
        <w:t>os</w:t>
      </w:r>
      <w:r w:rsidR="006211DE" w:rsidRPr="00781578">
        <w:rPr>
          <w:lang w:eastAsia="lt-LT"/>
        </w:rPr>
        <w:t xml:space="preserve"> ir </w:t>
      </w:r>
      <w:r w:rsidR="008850BA" w:rsidRPr="00781578">
        <w:rPr>
          <w:lang w:eastAsia="lt-LT"/>
        </w:rPr>
        <w:t xml:space="preserve">2022 metais </w:t>
      </w:r>
      <w:r w:rsidR="006211DE" w:rsidRPr="00781578">
        <w:rPr>
          <w:lang w:eastAsia="lt-LT"/>
        </w:rPr>
        <w:t>suderint</w:t>
      </w:r>
      <w:r w:rsidR="008850BA" w:rsidRPr="00781578">
        <w:rPr>
          <w:lang w:eastAsia="lt-LT"/>
        </w:rPr>
        <w:t>os</w:t>
      </w:r>
      <w:r w:rsidR="006211DE" w:rsidRPr="00781578">
        <w:rPr>
          <w:lang w:eastAsia="lt-LT"/>
        </w:rPr>
        <w:t xml:space="preserve"> su SADM regioniniai</w:t>
      </w:r>
      <w:r w:rsidR="007723ED" w:rsidRPr="00781578">
        <w:rPr>
          <w:lang w:eastAsia="lt-LT"/>
        </w:rPr>
        <w:t>s</w:t>
      </w:r>
      <w:r w:rsidR="006211DE" w:rsidRPr="00781578">
        <w:rPr>
          <w:lang w:eastAsia="lt-LT"/>
        </w:rPr>
        <w:t xml:space="preserve"> socialinių paslaugų ir socialinių paslaugų infrastruktūros, reikalingos institucinės globos pertvarkai įgyvendinti, žemėlapiai</w:t>
      </w:r>
      <w:r w:rsidR="007723ED" w:rsidRPr="00781578">
        <w:rPr>
          <w:lang w:eastAsia="lt-LT"/>
        </w:rPr>
        <w:t>s</w:t>
      </w:r>
      <w:r w:rsidR="006211DE" w:rsidRPr="00781578">
        <w:rPr>
          <w:lang w:eastAsia="lt-LT"/>
        </w:rPr>
        <w:t>.</w:t>
      </w:r>
      <w:r w:rsidR="006211DE" w:rsidRPr="00781578">
        <w:rPr>
          <w:sz w:val="20"/>
          <w:szCs w:val="20"/>
        </w:rPr>
        <w:t xml:space="preserve"> </w:t>
      </w:r>
      <w:r w:rsidR="004F2D45" w:rsidRPr="00781578">
        <w:rPr>
          <w:lang w:eastAsia="lt-LT"/>
        </w:rPr>
        <w:t xml:space="preserve">Šis pasirengimas </w:t>
      </w:r>
      <w:r w:rsidR="008850BA" w:rsidRPr="00781578">
        <w:rPr>
          <w:lang w:eastAsia="lt-LT"/>
        </w:rPr>
        <w:t>yra</w:t>
      </w:r>
      <w:r w:rsidR="006211DE" w:rsidRPr="00781578">
        <w:rPr>
          <w:lang w:eastAsia="lt-LT"/>
        </w:rPr>
        <w:t xml:space="preserve"> pagrindas naujam ES finansinio laikotarpio programavimui, kuris bus skirtas perėjimui nuo institucinės globos prie šeimoje ir bendruomenėje teikiamų paslaugų. </w:t>
      </w:r>
    </w:p>
    <w:p w14:paraId="5C672846" w14:textId="4091FEEC" w:rsidR="0016073D" w:rsidRPr="00781578" w:rsidRDefault="00776900" w:rsidP="006176F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lang w:eastAsia="lt-LT"/>
        </w:rPr>
      </w:pPr>
      <w:r w:rsidRPr="00781578">
        <w:rPr>
          <w:lang w:eastAsia="lt-LT"/>
        </w:rPr>
        <w:t>S</w:t>
      </w:r>
      <w:r w:rsidR="00814B02" w:rsidRPr="00781578">
        <w:rPr>
          <w:lang w:eastAsia="lt-LT"/>
        </w:rPr>
        <w:t>avivald</w:t>
      </w:r>
      <w:r w:rsidR="00AE5FFC" w:rsidRPr="00781578">
        <w:rPr>
          <w:lang w:eastAsia="lt-LT"/>
        </w:rPr>
        <w:t xml:space="preserve">ybė </w:t>
      </w:r>
      <w:r w:rsidR="004719FC" w:rsidRPr="00781578">
        <w:rPr>
          <w:lang w:eastAsia="lt-LT"/>
        </w:rPr>
        <w:t>planuoja ir rengia trūkstamų socialinių paslaugų ir infrastruktūros priemonių planą</w:t>
      </w:r>
      <w:r w:rsidR="00BE2E9B">
        <w:rPr>
          <w:lang w:eastAsia="lt-LT"/>
        </w:rPr>
        <w:t>,</w:t>
      </w:r>
      <w:r w:rsidR="004719FC" w:rsidRPr="00781578">
        <w:rPr>
          <w:lang w:eastAsia="lt-LT"/>
        </w:rPr>
        <w:t xml:space="preserve"> </w:t>
      </w:r>
      <w:r w:rsidR="00814B02" w:rsidRPr="00781578">
        <w:rPr>
          <w:lang w:eastAsia="lt-LT"/>
        </w:rPr>
        <w:t>kurių teikimas ir plėtra planuojama įgyvendinti</w:t>
      </w:r>
      <w:r w:rsidR="0049618F" w:rsidRPr="00781578">
        <w:rPr>
          <w:lang w:eastAsia="lt-LT"/>
        </w:rPr>
        <w:t xml:space="preserve"> iki 2030 </w:t>
      </w:r>
      <w:proofErr w:type="spellStart"/>
      <w:r w:rsidR="0049618F" w:rsidRPr="00781578">
        <w:rPr>
          <w:lang w:eastAsia="lt-LT"/>
        </w:rPr>
        <w:t>m</w:t>
      </w:r>
      <w:proofErr w:type="spellEnd"/>
      <w:r w:rsidR="0049618F" w:rsidRPr="00781578">
        <w:rPr>
          <w:lang w:eastAsia="lt-LT"/>
        </w:rPr>
        <w:t>.,</w:t>
      </w:r>
      <w:r w:rsidR="00814B02" w:rsidRPr="00781578">
        <w:rPr>
          <w:lang w:eastAsia="lt-LT"/>
        </w:rPr>
        <w:t xml:space="preserve"> tai:</w:t>
      </w:r>
    </w:p>
    <w:p w14:paraId="6C32E2CF" w14:textId="77777777" w:rsidR="00DE70D7" w:rsidRPr="002A0B54" w:rsidRDefault="00DE70D7" w:rsidP="006176F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color w:val="FF0000"/>
          <w:lang w:eastAsia="lt-LT"/>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4253"/>
        <w:gridCol w:w="2835"/>
        <w:gridCol w:w="2097"/>
      </w:tblGrid>
      <w:tr w:rsidR="00696835" w:rsidRPr="00696835" w14:paraId="4135AE2E" w14:textId="77777777" w:rsidTr="00DC4E8A">
        <w:trPr>
          <w:trHeight w:val="294"/>
        </w:trPr>
        <w:tc>
          <w:tcPr>
            <w:tcW w:w="704" w:type="dxa"/>
            <w:shd w:val="clear" w:color="auto" w:fill="F2F2F2"/>
            <w:vAlign w:val="center"/>
          </w:tcPr>
          <w:p w14:paraId="27344545" w14:textId="77777777" w:rsidR="0016073D" w:rsidRPr="00696835" w:rsidRDefault="0016073D" w:rsidP="007769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i/>
                <w:iCs/>
                <w:lang w:eastAsia="lt-LT"/>
              </w:rPr>
            </w:pPr>
            <w:proofErr w:type="spellStart"/>
            <w:r w:rsidRPr="00696835">
              <w:rPr>
                <w:b/>
                <w:bCs/>
                <w:i/>
                <w:iCs/>
                <w:lang w:eastAsia="lt-LT"/>
              </w:rPr>
              <w:t>Eil</w:t>
            </w:r>
            <w:proofErr w:type="spellEnd"/>
            <w:r w:rsidRPr="00696835">
              <w:rPr>
                <w:b/>
                <w:bCs/>
                <w:i/>
                <w:iCs/>
                <w:lang w:eastAsia="lt-LT"/>
              </w:rPr>
              <w:t>.</w:t>
            </w:r>
          </w:p>
          <w:p w14:paraId="1B5224C3" w14:textId="77777777" w:rsidR="0016073D" w:rsidRPr="00696835" w:rsidRDefault="0016073D" w:rsidP="007769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i/>
                <w:iCs/>
                <w:lang w:eastAsia="lt-LT"/>
              </w:rPr>
            </w:pPr>
            <w:proofErr w:type="spellStart"/>
            <w:r w:rsidRPr="00696835">
              <w:rPr>
                <w:b/>
                <w:bCs/>
                <w:i/>
                <w:iCs/>
                <w:lang w:eastAsia="lt-LT"/>
              </w:rPr>
              <w:t>Nr</w:t>
            </w:r>
            <w:proofErr w:type="spellEnd"/>
            <w:r w:rsidRPr="00696835">
              <w:rPr>
                <w:b/>
                <w:bCs/>
                <w:i/>
                <w:iCs/>
                <w:lang w:eastAsia="lt-LT"/>
              </w:rPr>
              <w:t>.</w:t>
            </w:r>
          </w:p>
        </w:tc>
        <w:tc>
          <w:tcPr>
            <w:tcW w:w="4253" w:type="dxa"/>
            <w:shd w:val="clear" w:color="auto" w:fill="F2F2F2"/>
            <w:vAlign w:val="center"/>
          </w:tcPr>
          <w:p w14:paraId="39590543" w14:textId="5D841879" w:rsidR="0016073D" w:rsidRPr="00696835" w:rsidRDefault="0016073D" w:rsidP="007769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b/>
                <w:bCs/>
                <w:i/>
                <w:iCs/>
                <w:lang w:eastAsia="lt-LT"/>
              </w:rPr>
            </w:pPr>
            <w:r w:rsidRPr="00696835">
              <w:rPr>
                <w:b/>
                <w:bCs/>
                <w:i/>
                <w:iCs/>
              </w:rPr>
              <w:t>Pavadinimas</w:t>
            </w:r>
          </w:p>
        </w:tc>
        <w:tc>
          <w:tcPr>
            <w:tcW w:w="2835" w:type="dxa"/>
            <w:shd w:val="clear" w:color="auto" w:fill="F2F2F2"/>
          </w:tcPr>
          <w:p w14:paraId="203D31C5" w14:textId="77777777" w:rsidR="006176F4" w:rsidRPr="00696835" w:rsidRDefault="006176F4" w:rsidP="00776900">
            <w:pPr>
              <w:jc w:val="center"/>
              <w:rPr>
                <w:b/>
                <w:bCs/>
                <w:i/>
                <w:iCs/>
              </w:rPr>
            </w:pPr>
          </w:p>
          <w:p w14:paraId="272BAC90" w14:textId="22A49D8F" w:rsidR="0016073D" w:rsidRPr="00696835" w:rsidRDefault="0016073D" w:rsidP="00776900">
            <w:pPr>
              <w:jc w:val="center"/>
              <w:rPr>
                <w:b/>
                <w:bCs/>
                <w:i/>
                <w:iCs/>
                <w:lang w:eastAsia="lt-LT"/>
              </w:rPr>
            </w:pPr>
            <w:r w:rsidRPr="00696835">
              <w:rPr>
                <w:b/>
                <w:bCs/>
                <w:i/>
                <w:iCs/>
              </w:rPr>
              <w:t>Siektinas rodiklis</w:t>
            </w:r>
          </w:p>
        </w:tc>
        <w:tc>
          <w:tcPr>
            <w:tcW w:w="2097" w:type="dxa"/>
            <w:shd w:val="clear" w:color="auto" w:fill="F2F2F2"/>
          </w:tcPr>
          <w:p w14:paraId="65993290" w14:textId="3BED6A2B" w:rsidR="0016073D" w:rsidRPr="00696835" w:rsidRDefault="0016073D" w:rsidP="00776900">
            <w:pPr>
              <w:jc w:val="center"/>
              <w:rPr>
                <w:b/>
                <w:bCs/>
                <w:i/>
                <w:iCs/>
                <w:lang w:eastAsia="lt-LT"/>
              </w:rPr>
            </w:pPr>
            <w:r w:rsidRPr="00696835">
              <w:rPr>
                <w:b/>
                <w:bCs/>
                <w:i/>
                <w:iCs/>
              </w:rPr>
              <w:t>Planuojama bendra projekto vertė</w:t>
            </w:r>
            <w:r w:rsidR="00BE2E9B">
              <w:rPr>
                <w:b/>
                <w:bCs/>
                <w:i/>
                <w:iCs/>
              </w:rPr>
              <w:t>,</w:t>
            </w:r>
            <w:r w:rsidR="001E0D10" w:rsidRPr="00696835">
              <w:rPr>
                <w:b/>
                <w:bCs/>
                <w:i/>
                <w:iCs/>
              </w:rPr>
              <w:t xml:space="preserve"> </w:t>
            </w:r>
            <w:proofErr w:type="spellStart"/>
            <w:r w:rsidR="001E0D10" w:rsidRPr="00696835">
              <w:rPr>
                <w:b/>
                <w:bCs/>
                <w:i/>
                <w:iCs/>
              </w:rPr>
              <w:t>Eur</w:t>
            </w:r>
            <w:proofErr w:type="spellEnd"/>
          </w:p>
        </w:tc>
      </w:tr>
      <w:tr w:rsidR="002A0B54" w:rsidRPr="00DC4E8A" w14:paraId="7E460AC8" w14:textId="77777777" w:rsidTr="00DC4E8A">
        <w:trPr>
          <w:trHeight w:val="294"/>
        </w:trPr>
        <w:tc>
          <w:tcPr>
            <w:tcW w:w="704" w:type="dxa"/>
            <w:shd w:val="clear" w:color="auto" w:fill="auto"/>
            <w:vAlign w:val="center"/>
          </w:tcPr>
          <w:p w14:paraId="2558D555" w14:textId="5E167F0D" w:rsidR="0016073D" w:rsidRPr="00DC4E8A" w:rsidRDefault="0016073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color w:val="FF0000"/>
                <w:sz w:val="23"/>
                <w:szCs w:val="23"/>
                <w:lang w:eastAsia="lt-LT"/>
              </w:rPr>
            </w:pPr>
            <w:r w:rsidRPr="00DC4E8A">
              <w:rPr>
                <w:sz w:val="23"/>
                <w:szCs w:val="23"/>
                <w:lang w:eastAsia="lt-LT"/>
              </w:rPr>
              <w:t>1</w:t>
            </w:r>
            <w:r w:rsidR="00BE2E9B">
              <w:rPr>
                <w:sz w:val="23"/>
                <w:szCs w:val="23"/>
                <w:lang w:eastAsia="lt-LT"/>
              </w:rPr>
              <w:t>.</w:t>
            </w:r>
          </w:p>
        </w:tc>
        <w:tc>
          <w:tcPr>
            <w:tcW w:w="4253" w:type="dxa"/>
            <w:shd w:val="clear" w:color="auto" w:fill="auto"/>
            <w:vAlign w:val="center"/>
          </w:tcPr>
          <w:p w14:paraId="5BFCD181" w14:textId="2D4EDCCC" w:rsidR="0016073D" w:rsidRPr="00DC4E8A" w:rsidRDefault="00BE2E9B" w:rsidP="0016073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rPr>
            </w:pPr>
            <w:r>
              <w:rPr>
                <w:i/>
                <w:iCs/>
                <w:sz w:val="23"/>
                <w:szCs w:val="23"/>
              </w:rPr>
              <w:t>„</w:t>
            </w:r>
            <w:r w:rsidR="0016073D" w:rsidRPr="00DC4E8A">
              <w:rPr>
                <w:i/>
                <w:iCs/>
                <w:sz w:val="23"/>
                <w:szCs w:val="23"/>
              </w:rPr>
              <w:t>Apsaugoto būsto infrastruktūros plėtra Plungės rajono savivaldybėje“</w:t>
            </w:r>
            <w:r w:rsidR="0016073D" w:rsidRPr="00DC4E8A">
              <w:rPr>
                <w:sz w:val="23"/>
                <w:szCs w:val="23"/>
              </w:rPr>
              <w:t xml:space="preserve"> </w:t>
            </w:r>
            <w:r>
              <w:rPr>
                <w:sz w:val="23"/>
                <w:szCs w:val="23"/>
              </w:rPr>
              <w:t>–</w:t>
            </w:r>
            <w:r w:rsidR="0016073D" w:rsidRPr="00DC4E8A">
              <w:rPr>
                <w:sz w:val="23"/>
                <w:szCs w:val="23"/>
              </w:rPr>
              <w:t xml:space="preserve"> suaugusiems asmenims su </w:t>
            </w:r>
            <w:r w:rsidR="00696835" w:rsidRPr="00DC4E8A">
              <w:rPr>
                <w:sz w:val="23"/>
                <w:szCs w:val="23"/>
              </w:rPr>
              <w:t>intelekto</w:t>
            </w:r>
            <w:r w:rsidR="0016073D" w:rsidRPr="00DC4E8A">
              <w:rPr>
                <w:sz w:val="23"/>
                <w:szCs w:val="23"/>
              </w:rPr>
              <w:t xml:space="preserve"> ir (ar) psich</w:t>
            </w:r>
            <w:r w:rsidR="00696835" w:rsidRPr="00DC4E8A">
              <w:rPr>
                <w:sz w:val="23"/>
                <w:szCs w:val="23"/>
              </w:rPr>
              <w:t>ikos</w:t>
            </w:r>
            <w:r w:rsidR="0016073D" w:rsidRPr="00DC4E8A">
              <w:rPr>
                <w:sz w:val="23"/>
                <w:szCs w:val="23"/>
              </w:rPr>
              <w:t xml:space="preserve"> negalia. Socialinės priežiūros paslauga ir gyvenamosios vietos suteikimas bendruomenėje. Viename būste apgyvendinami iš dalies savarankiški suaugę asmenys su negalia, paslaugų teikimas derinamas su individualia atvejo vadybininko (socialinio darbuotojo) pagalba ir kitomis paslaugomis bendruomenėje.</w:t>
            </w:r>
          </w:p>
        </w:tc>
        <w:tc>
          <w:tcPr>
            <w:tcW w:w="2835" w:type="dxa"/>
            <w:shd w:val="clear" w:color="auto" w:fill="auto"/>
          </w:tcPr>
          <w:p w14:paraId="0CFE217A" w14:textId="4F79483C" w:rsidR="0016073D" w:rsidRPr="00DC4E8A" w:rsidRDefault="0016073D" w:rsidP="0016073D">
            <w:pPr>
              <w:jc w:val="both"/>
              <w:rPr>
                <w:sz w:val="23"/>
                <w:szCs w:val="23"/>
              </w:rPr>
            </w:pPr>
            <w:r w:rsidRPr="00DC4E8A">
              <w:rPr>
                <w:sz w:val="23"/>
                <w:szCs w:val="23"/>
              </w:rPr>
              <w:t>5 dviejų kambarių būstai po 2 gyventojus</w:t>
            </w:r>
            <w:r w:rsidR="00BE2E9B">
              <w:rPr>
                <w:sz w:val="23"/>
                <w:szCs w:val="23"/>
              </w:rPr>
              <w:t>,</w:t>
            </w:r>
            <w:r w:rsidRPr="00DC4E8A">
              <w:rPr>
                <w:sz w:val="23"/>
                <w:szCs w:val="23"/>
              </w:rPr>
              <w:t xml:space="preserve"> sukuriant 10 vietų paslaugoms teikti.</w:t>
            </w:r>
          </w:p>
        </w:tc>
        <w:tc>
          <w:tcPr>
            <w:tcW w:w="2097" w:type="dxa"/>
            <w:shd w:val="clear" w:color="auto" w:fill="auto"/>
          </w:tcPr>
          <w:p w14:paraId="0C56F01C" w14:textId="60634666" w:rsidR="0016073D" w:rsidRPr="00DC4E8A" w:rsidRDefault="0016073D" w:rsidP="0041746E">
            <w:pPr>
              <w:jc w:val="center"/>
            </w:pPr>
            <w:r w:rsidRPr="00DC4E8A">
              <w:t>500 000</w:t>
            </w:r>
          </w:p>
        </w:tc>
      </w:tr>
      <w:tr w:rsidR="002A0B54" w:rsidRPr="00DC4E8A" w14:paraId="166B3ECB" w14:textId="77777777" w:rsidTr="00DC4E8A">
        <w:trPr>
          <w:trHeight w:val="294"/>
        </w:trPr>
        <w:tc>
          <w:tcPr>
            <w:tcW w:w="704" w:type="dxa"/>
            <w:shd w:val="clear" w:color="auto" w:fill="F2F2F2" w:themeFill="background1" w:themeFillShade="F2"/>
            <w:vAlign w:val="center"/>
          </w:tcPr>
          <w:p w14:paraId="66955E27" w14:textId="2015048B" w:rsidR="0016073D" w:rsidRPr="00DC4E8A" w:rsidRDefault="0016073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DC4E8A">
              <w:rPr>
                <w:sz w:val="23"/>
                <w:szCs w:val="23"/>
                <w:lang w:eastAsia="lt-LT"/>
              </w:rPr>
              <w:t>2</w:t>
            </w:r>
            <w:r w:rsidR="00BE2E9B">
              <w:rPr>
                <w:sz w:val="23"/>
                <w:szCs w:val="23"/>
                <w:lang w:eastAsia="lt-LT"/>
              </w:rPr>
              <w:t>.</w:t>
            </w:r>
          </w:p>
        </w:tc>
        <w:tc>
          <w:tcPr>
            <w:tcW w:w="4253" w:type="dxa"/>
            <w:shd w:val="clear" w:color="auto" w:fill="F2F2F2" w:themeFill="background1" w:themeFillShade="F2"/>
            <w:vAlign w:val="center"/>
          </w:tcPr>
          <w:p w14:paraId="0B49DC22" w14:textId="570846CC" w:rsidR="0016073D" w:rsidRPr="00DC4E8A" w:rsidRDefault="00BE2E9B" w:rsidP="0016073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rPr>
            </w:pPr>
            <w:r>
              <w:rPr>
                <w:i/>
                <w:iCs/>
                <w:sz w:val="23"/>
                <w:szCs w:val="23"/>
              </w:rPr>
              <w:t>„</w:t>
            </w:r>
            <w:r w:rsidR="0016073D" w:rsidRPr="00DC4E8A">
              <w:rPr>
                <w:i/>
                <w:iCs/>
                <w:sz w:val="23"/>
                <w:szCs w:val="23"/>
              </w:rPr>
              <w:t>Grupinio gyvenimo namų infrastruktūros plėtra Plungės rajono savivaldybėje“</w:t>
            </w:r>
            <w:r w:rsidR="0016073D" w:rsidRPr="00DC4E8A">
              <w:rPr>
                <w:sz w:val="23"/>
                <w:szCs w:val="23"/>
              </w:rPr>
              <w:t xml:space="preserve"> –  GGN rekonstrukcija ir pritaikymas suaugusiems asmenims su </w:t>
            </w:r>
            <w:r w:rsidR="00696835" w:rsidRPr="00DC4E8A">
              <w:rPr>
                <w:sz w:val="23"/>
                <w:szCs w:val="23"/>
              </w:rPr>
              <w:t>intelekto</w:t>
            </w:r>
            <w:r w:rsidR="0016073D" w:rsidRPr="00DC4E8A">
              <w:rPr>
                <w:sz w:val="23"/>
                <w:szCs w:val="23"/>
              </w:rPr>
              <w:t xml:space="preserve"> ir (ar) psich</w:t>
            </w:r>
            <w:r w:rsidR="00696835" w:rsidRPr="00DC4E8A">
              <w:rPr>
                <w:sz w:val="23"/>
                <w:szCs w:val="23"/>
              </w:rPr>
              <w:t>ikos</w:t>
            </w:r>
            <w:r w:rsidR="0016073D" w:rsidRPr="00DC4E8A">
              <w:rPr>
                <w:sz w:val="23"/>
                <w:szCs w:val="23"/>
              </w:rPr>
              <w:t xml:space="preserve"> negalia. Bus sudarytos namų aplinkos sąlygos, asmenys aprūpinti būtiniausia įranga ir baldais. </w:t>
            </w:r>
          </w:p>
        </w:tc>
        <w:tc>
          <w:tcPr>
            <w:tcW w:w="2835" w:type="dxa"/>
            <w:shd w:val="clear" w:color="auto" w:fill="F2F2F2" w:themeFill="background1" w:themeFillShade="F2"/>
          </w:tcPr>
          <w:p w14:paraId="2B8EAF49" w14:textId="1EF2C644" w:rsidR="0016073D" w:rsidRPr="00DC4E8A" w:rsidRDefault="0016073D" w:rsidP="0016073D">
            <w:pPr>
              <w:jc w:val="both"/>
              <w:rPr>
                <w:sz w:val="23"/>
                <w:szCs w:val="23"/>
              </w:rPr>
            </w:pPr>
            <w:r w:rsidRPr="00DC4E8A">
              <w:rPr>
                <w:sz w:val="23"/>
                <w:szCs w:val="23"/>
              </w:rPr>
              <w:t xml:space="preserve">1 GGN rekonstrukcija adresu Birutės </w:t>
            </w:r>
            <w:proofErr w:type="spellStart"/>
            <w:r w:rsidRPr="00DC4E8A">
              <w:rPr>
                <w:sz w:val="23"/>
                <w:szCs w:val="23"/>
              </w:rPr>
              <w:t>g</w:t>
            </w:r>
            <w:proofErr w:type="spellEnd"/>
            <w:r w:rsidRPr="00DC4E8A">
              <w:rPr>
                <w:sz w:val="23"/>
                <w:szCs w:val="23"/>
              </w:rPr>
              <w:t>. 6, Plungė, kuriame bus apgyvendinta 10 asmenų.</w:t>
            </w:r>
          </w:p>
        </w:tc>
        <w:tc>
          <w:tcPr>
            <w:tcW w:w="2097" w:type="dxa"/>
            <w:shd w:val="clear" w:color="auto" w:fill="F2F2F2" w:themeFill="background1" w:themeFillShade="F2"/>
          </w:tcPr>
          <w:p w14:paraId="1BE7606F" w14:textId="5B90B0A9" w:rsidR="0016073D" w:rsidRPr="00DC4E8A" w:rsidRDefault="0016073D" w:rsidP="0041746E">
            <w:pPr>
              <w:jc w:val="center"/>
            </w:pPr>
            <w:r w:rsidRPr="00DC4E8A">
              <w:t>823 529</w:t>
            </w:r>
          </w:p>
        </w:tc>
      </w:tr>
      <w:tr w:rsidR="003D2FBA" w:rsidRPr="00DC4E8A" w14:paraId="2FFF2A69" w14:textId="77777777" w:rsidTr="00DC4E8A">
        <w:trPr>
          <w:trHeight w:val="294"/>
        </w:trPr>
        <w:tc>
          <w:tcPr>
            <w:tcW w:w="704" w:type="dxa"/>
            <w:shd w:val="clear" w:color="auto" w:fill="auto"/>
            <w:vAlign w:val="center"/>
          </w:tcPr>
          <w:p w14:paraId="2D372FBC" w14:textId="615C14C5" w:rsidR="0016073D" w:rsidRPr="00DC4E8A" w:rsidRDefault="0016073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DC4E8A">
              <w:rPr>
                <w:sz w:val="23"/>
                <w:szCs w:val="23"/>
                <w:lang w:eastAsia="lt-LT"/>
              </w:rPr>
              <w:t>3</w:t>
            </w:r>
            <w:r w:rsidR="00BE2E9B">
              <w:rPr>
                <w:sz w:val="23"/>
                <w:szCs w:val="23"/>
                <w:lang w:eastAsia="lt-LT"/>
              </w:rPr>
              <w:t>.</w:t>
            </w:r>
          </w:p>
        </w:tc>
        <w:tc>
          <w:tcPr>
            <w:tcW w:w="4253" w:type="dxa"/>
            <w:shd w:val="clear" w:color="auto" w:fill="auto"/>
            <w:vAlign w:val="center"/>
          </w:tcPr>
          <w:p w14:paraId="7EE17055" w14:textId="2F440F15" w:rsidR="00696835" w:rsidRPr="00DC4E8A" w:rsidRDefault="00696835" w:rsidP="00696835">
            <w:pPr>
              <w:jc w:val="both"/>
              <w:textAlignment w:val="baseline"/>
              <w:rPr>
                <w:rFonts w:eastAsia="Calibri"/>
                <w:sz w:val="23"/>
                <w:szCs w:val="23"/>
              </w:rPr>
            </w:pPr>
            <w:r w:rsidRPr="00DC4E8A">
              <w:rPr>
                <w:rFonts w:eastAsia="Calibri"/>
                <w:i/>
                <w:iCs/>
                <w:sz w:val="23"/>
                <w:szCs w:val="23"/>
              </w:rPr>
              <w:t xml:space="preserve">„Socialinių paslaugų infrastruktūros ir </w:t>
            </w:r>
            <w:r w:rsidRPr="00DC4E8A">
              <w:rPr>
                <w:rFonts w:eastAsia="Calibri"/>
                <w:i/>
                <w:iCs/>
                <w:sz w:val="23"/>
                <w:szCs w:val="23"/>
              </w:rPr>
              <w:lastRenderedPageBreak/>
              <w:t>paslaugų modernizavimas bei plėtra Plungės rajono savivaldybėje“</w:t>
            </w:r>
            <w:r w:rsidRPr="00DC4E8A">
              <w:rPr>
                <w:rFonts w:ascii="Arial" w:eastAsia="Calibri" w:hAnsi="Arial" w:cs="Arial"/>
                <w:i/>
                <w:iCs/>
                <w:sz w:val="23"/>
                <w:szCs w:val="23"/>
              </w:rPr>
              <w:t xml:space="preserve"> </w:t>
            </w:r>
            <w:r w:rsidR="003D2FBA" w:rsidRPr="00DC4E8A">
              <w:rPr>
                <w:rFonts w:eastAsia="Calibri"/>
                <w:sz w:val="23"/>
                <w:szCs w:val="23"/>
              </w:rPr>
              <w:t>projekto metu numatoma</w:t>
            </w:r>
            <w:r w:rsidR="00CD28FB" w:rsidRPr="00DC4E8A">
              <w:rPr>
                <w:rFonts w:eastAsia="Calibri"/>
                <w:sz w:val="23"/>
                <w:szCs w:val="23"/>
              </w:rPr>
              <w:t>:</w:t>
            </w:r>
            <w:r w:rsidRPr="00DC4E8A">
              <w:rPr>
                <w:rFonts w:eastAsia="Calibri"/>
                <w:sz w:val="23"/>
                <w:szCs w:val="23"/>
              </w:rPr>
              <w:t xml:space="preserve"> </w:t>
            </w:r>
          </w:p>
          <w:p w14:paraId="2C27410B" w14:textId="6F5E6DF6" w:rsidR="00CD28FB" w:rsidRPr="00AE55CE" w:rsidRDefault="00CD28FB" w:rsidP="00CD28FB">
            <w:pPr>
              <w:jc w:val="both"/>
              <w:textAlignment w:val="baseline"/>
              <w:rPr>
                <w:rFonts w:eastAsia="Calibri"/>
                <w:sz w:val="23"/>
                <w:szCs w:val="23"/>
              </w:rPr>
            </w:pPr>
            <w:r w:rsidRPr="0072607E">
              <w:rPr>
                <w:rFonts w:eastAsia="Calibri"/>
                <w:sz w:val="23"/>
                <w:szCs w:val="23"/>
              </w:rPr>
              <w:t xml:space="preserve">1. </w:t>
            </w:r>
            <w:r w:rsidRPr="0097742E">
              <w:rPr>
                <w:rFonts w:eastAsia="Calibri"/>
                <w:sz w:val="23"/>
                <w:szCs w:val="23"/>
              </w:rPr>
              <w:t>socialinių dirbtuvių</w:t>
            </w:r>
            <w:r w:rsidR="003D2FBA" w:rsidRPr="0097742E">
              <w:rPr>
                <w:rFonts w:eastAsia="Calibri"/>
                <w:sz w:val="23"/>
                <w:szCs w:val="23"/>
              </w:rPr>
              <w:t xml:space="preserve"> (SD)</w:t>
            </w:r>
            <w:r w:rsidRPr="004E708C">
              <w:rPr>
                <w:rFonts w:eastAsia="Calibri"/>
                <w:sz w:val="23"/>
                <w:szCs w:val="23"/>
              </w:rPr>
              <w:t xml:space="preserve"> ir dienos užimtumo centro</w:t>
            </w:r>
            <w:r w:rsidR="003D2FBA" w:rsidRPr="00AE55CE">
              <w:rPr>
                <w:rFonts w:eastAsia="Calibri"/>
                <w:sz w:val="23"/>
                <w:szCs w:val="23"/>
              </w:rPr>
              <w:t xml:space="preserve"> (DUC)</w:t>
            </w:r>
            <w:r w:rsidRPr="00AE55CE">
              <w:rPr>
                <w:rFonts w:eastAsia="Calibri"/>
                <w:sz w:val="23"/>
                <w:szCs w:val="23"/>
              </w:rPr>
              <w:t xml:space="preserve"> intelekto ir (ar) psichikos negalią turintiems asmenims</w:t>
            </w:r>
            <w:r w:rsidR="003D2FBA" w:rsidRPr="00AE55CE">
              <w:rPr>
                <w:rFonts w:eastAsia="Calibri"/>
                <w:sz w:val="23"/>
                <w:szCs w:val="23"/>
              </w:rPr>
              <w:t xml:space="preserve"> įkūrimas</w:t>
            </w:r>
            <w:r w:rsidR="00A52F7D" w:rsidRPr="00AE55CE">
              <w:rPr>
                <w:rFonts w:eastAsia="Calibri"/>
                <w:sz w:val="23"/>
                <w:szCs w:val="23"/>
              </w:rPr>
              <w:t>;</w:t>
            </w:r>
          </w:p>
          <w:p w14:paraId="6AD34985" w14:textId="7390F61E" w:rsidR="00CD28FB" w:rsidRPr="00DC4E8A" w:rsidRDefault="00CD28FB" w:rsidP="00CD28FB">
            <w:pPr>
              <w:jc w:val="both"/>
              <w:textAlignment w:val="baseline"/>
              <w:rPr>
                <w:sz w:val="23"/>
                <w:szCs w:val="23"/>
              </w:rPr>
            </w:pPr>
            <w:r w:rsidRPr="00AE55CE">
              <w:rPr>
                <w:sz w:val="23"/>
                <w:szCs w:val="23"/>
              </w:rPr>
              <w:t>2. dienos užimtumo centro</w:t>
            </w:r>
            <w:r w:rsidR="003D2FBA" w:rsidRPr="00AE55CE">
              <w:rPr>
                <w:sz w:val="23"/>
                <w:szCs w:val="23"/>
              </w:rPr>
              <w:t xml:space="preserve"> (DC)</w:t>
            </w:r>
            <w:r w:rsidR="00A52F7D" w:rsidRPr="00AE55CE">
              <w:rPr>
                <w:sz w:val="23"/>
                <w:szCs w:val="23"/>
              </w:rPr>
              <w:t>,</w:t>
            </w:r>
            <w:r w:rsidR="00A52F7D" w:rsidRPr="00DC4E8A">
              <w:rPr>
                <w:sz w:val="23"/>
                <w:szCs w:val="23"/>
              </w:rPr>
              <w:t xml:space="preserve"> kuriame būtų teikiamos socialinės priežiūro</w:t>
            </w:r>
            <w:r w:rsidR="00F176FB" w:rsidRPr="00DC4E8A">
              <w:rPr>
                <w:sz w:val="23"/>
                <w:szCs w:val="23"/>
              </w:rPr>
              <w:t>s</w:t>
            </w:r>
            <w:r w:rsidR="00A52F7D" w:rsidRPr="00DC4E8A">
              <w:rPr>
                <w:sz w:val="23"/>
                <w:szCs w:val="23"/>
              </w:rPr>
              <w:t xml:space="preserve"> paslaugos </w:t>
            </w:r>
            <w:r w:rsidRPr="00DC4E8A">
              <w:rPr>
                <w:sz w:val="23"/>
                <w:szCs w:val="23"/>
              </w:rPr>
              <w:t>senyvo amžiaus asmenims</w:t>
            </w:r>
            <w:r w:rsidR="00F176FB" w:rsidRPr="00DC4E8A">
              <w:rPr>
                <w:sz w:val="23"/>
                <w:szCs w:val="23"/>
              </w:rPr>
              <w:t>,</w:t>
            </w:r>
            <w:r w:rsidRPr="00DC4E8A">
              <w:rPr>
                <w:sz w:val="23"/>
                <w:szCs w:val="23"/>
              </w:rPr>
              <w:t xml:space="preserve"> įkūrimas</w:t>
            </w:r>
            <w:r w:rsidR="00A52F7D" w:rsidRPr="00DC4E8A">
              <w:rPr>
                <w:sz w:val="23"/>
                <w:szCs w:val="23"/>
              </w:rPr>
              <w:t>.</w:t>
            </w:r>
          </w:p>
          <w:p w14:paraId="392F1C82" w14:textId="20E62231" w:rsidR="0016073D" w:rsidRPr="00DC4E8A" w:rsidRDefault="00CD28FB" w:rsidP="003D2FBA">
            <w:pPr>
              <w:jc w:val="both"/>
              <w:textAlignment w:val="baseline"/>
              <w:rPr>
                <w:rFonts w:eastAsia="Calibri"/>
                <w:sz w:val="23"/>
                <w:szCs w:val="23"/>
              </w:rPr>
            </w:pPr>
            <w:r w:rsidRPr="00DC4E8A">
              <w:rPr>
                <w:rFonts w:eastAsia="Calibri"/>
                <w:sz w:val="23"/>
                <w:szCs w:val="23"/>
              </w:rPr>
              <w:t xml:space="preserve">Projekto metu numatoma patalpų rekonstrukcija ir pritaikymas </w:t>
            </w:r>
            <w:r w:rsidR="00A52F7D" w:rsidRPr="00DC4E8A">
              <w:rPr>
                <w:rFonts w:eastAsia="Calibri"/>
                <w:sz w:val="23"/>
                <w:szCs w:val="23"/>
              </w:rPr>
              <w:t>socialinių paslaugų teikimu</w:t>
            </w:r>
            <w:r w:rsidR="00F176FB" w:rsidRPr="00DC4E8A">
              <w:rPr>
                <w:rFonts w:eastAsia="Calibri"/>
                <w:sz w:val="23"/>
                <w:szCs w:val="23"/>
              </w:rPr>
              <w:t>i</w:t>
            </w:r>
            <w:r w:rsidR="00BE2E9B">
              <w:rPr>
                <w:rFonts w:eastAsia="Calibri"/>
                <w:sz w:val="23"/>
                <w:szCs w:val="23"/>
              </w:rPr>
              <w:t>,</w:t>
            </w:r>
            <w:r w:rsidR="00F176FB" w:rsidRPr="00DC4E8A">
              <w:rPr>
                <w:rFonts w:eastAsia="Calibri"/>
                <w:sz w:val="23"/>
                <w:szCs w:val="23"/>
              </w:rPr>
              <w:t xml:space="preserve"> </w:t>
            </w:r>
            <w:r w:rsidRPr="00DC4E8A">
              <w:rPr>
                <w:rFonts w:eastAsia="Calibri"/>
                <w:sz w:val="23"/>
                <w:szCs w:val="23"/>
              </w:rPr>
              <w:t>aprūpin</w:t>
            </w:r>
            <w:r w:rsidR="00F176FB" w:rsidRPr="00DC4E8A">
              <w:rPr>
                <w:rFonts w:eastAsia="Calibri"/>
                <w:sz w:val="23"/>
                <w:szCs w:val="23"/>
              </w:rPr>
              <w:t>ant</w:t>
            </w:r>
            <w:r w:rsidRPr="00DC4E8A">
              <w:rPr>
                <w:rFonts w:eastAsia="Calibri"/>
                <w:sz w:val="23"/>
                <w:szCs w:val="23"/>
              </w:rPr>
              <w:t xml:space="preserve"> būtiniausia įranga  ir baldais.</w:t>
            </w:r>
          </w:p>
        </w:tc>
        <w:tc>
          <w:tcPr>
            <w:tcW w:w="2835" w:type="dxa"/>
            <w:shd w:val="clear" w:color="auto" w:fill="auto"/>
          </w:tcPr>
          <w:p w14:paraId="749FF0E7" w14:textId="1B3EE053" w:rsidR="00A52F7D" w:rsidRPr="00DC4E8A" w:rsidRDefault="0016073D" w:rsidP="0016073D">
            <w:pPr>
              <w:jc w:val="both"/>
              <w:rPr>
                <w:sz w:val="23"/>
                <w:szCs w:val="23"/>
              </w:rPr>
            </w:pPr>
            <w:r w:rsidRPr="00DC4E8A">
              <w:rPr>
                <w:sz w:val="23"/>
                <w:szCs w:val="23"/>
              </w:rPr>
              <w:lastRenderedPageBreak/>
              <w:t xml:space="preserve">Plungės bendruomenės </w:t>
            </w:r>
            <w:r w:rsidRPr="00DC4E8A">
              <w:rPr>
                <w:sz w:val="23"/>
                <w:szCs w:val="23"/>
              </w:rPr>
              <w:lastRenderedPageBreak/>
              <w:t>centro pastate</w:t>
            </w:r>
            <w:r w:rsidR="00BE2E9B">
              <w:rPr>
                <w:sz w:val="23"/>
                <w:szCs w:val="23"/>
              </w:rPr>
              <w:t>,</w:t>
            </w:r>
            <w:r w:rsidR="00352214" w:rsidRPr="00DC4E8A">
              <w:rPr>
                <w:sz w:val="23"/>
                <w:szCs w:val="23"/>
              </w:rPr>
              <w:t xml:space="preserve"> </w:t>
            </w:r>
            <w:r w:rsidRPr="00DC4E8A">
              <w:rPr>
                <w:sz w:val="23"/>
                <w:szCs w:val="23"/>
              </w:rPr>
              <w:t xml:space="preserve">adresu Vytauto </w:t>
            </w:r>
            <w:proofErr w:type="spellStart"/>
            <w:r w:rsidRPr="00DC4E8A">
              <w:rPr>
                <w:sz w:val="23"/>
                <w:szCs w:val="23"/>
              </w:rPr>
              <w:t>g</w:t>
            </w:r>
            <w:proofErr w:type="spellEnd"/>
            <w:r w:rsidRPr="00DC4E8A">
              <w:rPr>
                <w:sz w:val="23"/>
                <w:szCs w:val="23"/>
              </w:rPr>
              <w:t>. 29, Plungėje</w:t>
            </w:r>
            <w:r w:rsidR="00A52F7D" w:rsidRPr="00DC4E8A">
              <w:rPr>
                <w:sz w:val="23"/>
                <w:szCs w:val="23"/>
              </w:rPr>
              <w:t>:</w:t>
            </w:r>
          </w:p>
          <w:p w14:paraId="4FB22E2E" w14:textId="21ABE154" w:rsidR="0016073D" w:rsidRPr="00DC4E8A" w:rsidRDefault="003D2FBA" w:rsidP="0016073D">
            <w:pPr>
              <w:jc w:val="both"/>
              <w:rPr>
                <w:sz w:val="23"/>
                <w:szCs w:val="23"/>
              </w:rPr>
            </w:pPr>
            <w:r w:rsidRPr="00DC4E8A">
              <w:rPr>
                <w:sz w:val="23"/>
                <w:szCs w:val="23"/>
              </w:rPr>
              <w:t>SD ir DUC</w:t>
            </w:r>
            <w:r w:rsidR="00A52F7D" w:rsidRPr="00DC4E8A">
              <w:rPr>
                <w:sz w:val="23"/>
                <w:szCs w:val="23"/>
              </w:rPr>
              <w:t xml:space="preserve"> I ir III aukštai,</w:t>
            </w:r>
            <w:r w:rsidR="0016073D" w:rsidRPr="00DC4E8A">
              <w:rPr>
                <w:sz w:val="23"/>
                <w:szCs w:val="23"/>
              </w:rPr>
              <w:t xml:space="preserve"> </w:t>
            </w:r>
            <w:r w:rsidR="00A52F7D" w:rsidRPr="00DC4E8A">
              <w:rPr>
                <w:sz w:val="23"/>
                <w:szCs w:val="23"/>
              </w:rPr>
              <w:t>p</w:t>
            </w:r>
            <w:r w:rsidR="0016073D" w:rsidRPr="00DC4E8A">
              <w:rPr>
                <w:sz w:val="23"/>
                <w:szCs w:val="23"/>
              </w:rPr>
              <w:t>aslaugas bus galima teikti 30 asmenų</w:t>
            </w:r>
            <w:r w:rsidR="00A52F7D" w:rsidRPr="00DC4E8A">
              <w:rPr>
                <w:sz w:val="23"/>
                <w:szCs w:val="23"/>
              </w:rPr>
              <w:t>;</w:t>
            </w:r>
          </w:p>
          <w:p w14:paraId="5F657F91" w14:textId="59F0299B" w:rsidR="003D2FBA" w:rsidRPr="00DC4E8A" w:rsidRDefault="003D2FBA" w:rsidP="003D2FBA">
            <w:pPr>
              <w:jc w:val="both"/>
              <w:rPr>
                <w:sz w:val="23"/>
                <w:szCs w:val="23"/>
              </w:rPr>
            </w:pPr>
            <w:r w:rsidRPr="00DC4E8A">
              <w:rPr>
                <w:sz w:val="23"/>
                <w:szCs w:val="23"/>
              </w:rPr>
              <w:t xml:space="preserve">DC </w:t>
            </w:r>
            <w:r w:rsidR="00A52F7D" w:rsidRPr="00DC4E8A">
              <w:rPr>
                <w:sz w:val="23"/>
                <w:szCs w:val="23"/>
              </w:rPr>
              <w:t>II aukštas, paslaugas bus galima teikti 10 asmenų.</w:t>
            </w:r>
          </w:p>
        </w:tc>
        <w:tc>
          <w:tcPr>
            <w:tcW w:w="2097" w:type="dxa"/>
            <w:shd w:val="clear" w:color="auto" w:fill="auto"/>
          </w:tcPr>
          <w:p w14:paraId="53CD5639" w14:textId="1821E551" w:rsidR="00A52F7D" w:rsidRPr="00DC4E8A" w:rsidRDefault="00A52F7D" w:rsidP="0041746E">
            <w:pPr>
              <w:jc w:val="center"/>
            </w:pPr>
            <w:r w:rsidRPr="00DC4E8A">
              <w:lastRenderedPageBreak/>
              <w:t>1 876 471</w:t>
            </w:r>
          </w:p>
          <w:p w14:paraId="53DBBD6F" w14:textId="33B5FB47" w:rsidR="0016073D" w:rsidRPr="00DC4E8A" w:rsidRDefault="0016073D" w:rsidP="0041746E">
            <w:pPr>
              <w:jc w:val="center"/>
              <w:rPr>
                <w:sz w:val="23"/>
                <w:szCs w:val="23"/>
              </w:rPr>
            </w:pPr>
          </w:p>
        </w:tc>
      </w:tr>
      <w:tr w:rsidR="001F5994" w:rsidRPr="00DC4E8A" w14:paraId="28827B1C" w14:textId="77777777" w:rsidTr="00DC4E8A">
        <w:trPr>
          <w:trHeight w:val="294"/>
        </w:trPr>
        <w:tc>
          <w:tcPr>
            <w:tcW w:w="704" w:type="dxa"/>
            <w:shd w:val="clear" w:color="auto" w:fill="F2F2F2" w:themeFill="background1" w:themeFillShade="F2"/>
            <w:vAlign w:val="center"/>
          </w:tcPr>
          <w:p w14:paraId="7DC45753" w14:textId="2495C653" w:rsidR="00352214" w:rsidRPr="00DC4E8A" w:rsidRDefault="003D2FBA"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textAlignment w:val="baseline"/>
              <w:rPr>
                <w:sz w:val="23"/>
                <w:szCs w:val="23"/>
                <w:lang w:eastAsia="lt-LT"/>
              </w:rPr>
            </w:pPr>
            <w:r w:rsidRPr="00DC4E8A">
              <w:rPr>
                <w:sz w:val="23"/>
                <w:szCs w:val="23"/>
                <w:lang w:eastAsia="lt-LT"/>
              </w:rPr>
              <w:lastRenderedPageBreak/>
              <w:t>4</w:t>
            </w:r>
            <w:r w:rsidR="00BE2E9B">
              <w:rPr>
                <w:sz w:val="23"/>
                <w:szCs w:val="23"/>
                <w:lang w:eastAsia="lt-LT"/>
              </w:rPr>
              <w:t>.</w:t>
            </w:r>
          </w:p>
        </w:tc>
        <w:tc>
          <w:tcPr>
            <w:tcW w:w="4253" w:type="dxa"/>
            <w:shd w:val="clear" w:color="auto" w:fill="F2F2F2" w:themeFill="background1" w:themeFillShade="F2"/>
            <w:vAlign w:val="center"/>
          </w:tcPr>
          <w:p w14:paraId="7056F7CC" w14:textId="3C668C51" w:rsidR="00352214" w:rsidRPr="00DC4E8A" w:rsidRDefault="00BE2E9B" w:rsidP="0016073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sz w:val="23"/>
                <w:szCs w:val="23"/>
              </w:rPr>
            </w:pPr>
            <w:r>
              <w:rPr>
                <w:i/>
                <w:iCs/>
                <w:sz w:val="23"/>
                <w:szCs w:val="23"/>
              </w:rPr>
              <w:t>„</w:t>
            </w:r>
            <w:r w:rsidR="00352214" w:rsidRPr="00DC4E8A">
              <w:rPr>
                <w:i/>
                <w:iCs/>
                <w:sz w:val="23"/>
                <w:szCs w:val="23"/>
              </w:rPr>
              <w:t xml:space="preserve">Socialinio būsto fondo plėtra Plungės rajono savivaldybėje“ </w:t>
            </w:r>
            <w:r>
              <w:rPr>
                <w:sz w:val="23"/>
                <w:szCs w:val="23"/>
              </w:rPr>
              <w:t>–</w:t>
            </w:r>
            <w:r w:rsidR="00352214" w:rsidRPr="00DC4E8A">
              <w:rPr>
                <w:sz w:val="23"/>
                <w:szCs w:val="23"/>
              </w:rPr>
              <w:t xml:space="preserve"> </w:t>
            </w:r>
            <w:r w:rsidR="003D2FBA" w:rsidRPr="00DC4E8A">
              <w:rPr>
                <w:sz w:val="23"/>
                <w:szCs w:val="23"/>
              </w:rPr>
              <w:t xml:space="preserve">projekto metu numatoma rekonstruoti pastatą, adresu </w:t>
            </w:r>
            <w:proofErr w:type="spellStart"/>
            <w:r w:rsidR="003D2FBA" w:rsidRPr="00DC4E8A">
              <w:rPr>
                <w:sz w:val="23"/>
                <w:szCs w:val="23"/>
              </w:rPr>
              <w:t>Mendeno</w:t>
            </w:r>
            <w:proofErr w:type="spellEnd"/>
            <w:r w:rsidR="003D2FBA" w:rsidRPr="00DC4E8A">
              <w:rPr>
                <w:sz w:val="23"/>
                <w:szCs w:val="23"/>
              </w:rPr>
              <w:t xml:space="preserve"> </w:t>
            </w:r>
            <w:proofErr w:type="spellStart"/>
            <w:r w:rsidR="003D2FBA" w:rsidRPr="00DC4E8A">
              <w:rPr>
                <w:sz w:val="23"/>
                <w:szCs w:val="23"/>
              </w:rPr>
              <w:t>g</w:t>
            </w:r>
            <w:proofErr w:type="spellEnd"/>
            <w:r w:rsidR="003D2FBA" w:rsidRPr="00DC4E8A">
              <w:rPr>
                <w:sz w:val="23"/>
                <w:szCs w:val="23"/>
              </w:rPr>
              <w:t>. 10, Plungė, jame įrengia</w:t>
            </w:r>
            <w:r>
              <w:rPr>
                <w:sz w:val="23"/>
                <w:szCs w:val="23"/>
              </w:rPr>
              <w:t>n</w:t>
            </w:r>
            <w:r w:rsidR="003D2FBA" w:rsidRPr="00DC4E8A">
              <w:rPr>
                <w:sz w:val="23"/>
                <w:szCs w:val="23"/>
              </w:rPr>
              <w:t xml:space="preserve">t 18 butų. Planuojama, kad iš 18 butų </w:t>
            </w:r>
            <w:r>
              <w:rPr>
                <w:sz w:val="23"/>
                <w:szCs w:val="23"/>
              </w:rPr>
              <w:t xml:space="preserve">– </w:t>
            </w:r>
            <w:r w:rsidR="003D2FBA" w:rsidRPr="00DC4E8A">
              <w:rPr>
                <w:sz w:val="23"/>
                <w:szCs w:val="23"/>
              </w:rPr>
              <w:t>4 butai bus pritaikyti gausioms šeimoms, 14 butų – asmenims su negalia, kuriems reikalingas specialiai pritaikytas būstas. Planuojama, kad iš viso butuose bus galima apgyvendinti iki 35 šeimos narių.</w:t>
            </w:r>
          </w:p>
        </w:tc>
        <w:tc>
          <w:tcPr>
            <w:tcW w:w="2835" w:type="dxa"/>
            <w:shd w:val="clear" w:color="auto" w:fill="F2F2F2" w:themeFill="background1" w:themeFillShade="F2"/>
          </w:tcPr>
          <w:p w14:paraId="71243E9A" w14:textId="44718043" w:rsidR="003D2FBA" w:rsidRPr="00DC4E8A" w:rsidRDefault="003D2FBA" w:rsidP="0016073D">
            <w:pPr>
              <w:jc w:val="both"/>
              <w:rPr>
                <w:sz w:val="23"/>
                <w:szCs w:val="23"/>
              </w:rPr>
            </w:pPr>
            <w:r w:rsidRPr="00DC4E8A">
              <w:rPr>
                <w:rFonts w:eastAsia="Calibri"/>
                <w:sz w:val="23"/>
                <w:szCs w:val="23"/>
              </w:rPr>
              <w:t xml:space="preserve">18 butų daugiabutis namas, adresu </w:t>
            </w:r>
            <w:proofErr w:type="spellStart"/>
            <w:r w:rsidRPr="00DC4E8A">
              <w:rPr>
                <w:rFonts w:eastAsia="Calibri"/>
                <w:sz w:val="23"/>
                <w:szCs w:val="23"/>
              </w:rPr>
              <w:t>Mendeno</w:t>
            </w:r>
            <w:proofErr w:type="spellEnd"/>
            <w:r w:rsidRPr="00DC4E8A">
              <w:rPr>
                <w:rFonts w:eastAsia="Calibri"/>
                <w:sz w:val="23"/>
                <w:szCs w:val="23"/>
              </w:rPr>
              <w:t xml:space="preserve"> </w:t>
            </w:r>
            <w:proofErr w:type="spellStart"/>
            <w:r w:rsidRPr="00DC4E8A">
              <w:rPr>
                <w:rFonts w:eastAsia="Calibri"/>
                <w:sz w:val="23"/>
                <w:szCs w:val="23"/>
              </w:rPr>
              <w:t>g</w:t>
            </w:r>
            <w:proofErr w:type="spellEnd"/>
            <w:r w:rsidRPr="00DC4E8A">
              <w:rPr>
                <w:rFonts w:eastAsia="Calibri"/>
                <w:sz w:val="23"/>
                <w:szCs w:val="23"/>
              </w:rPr>
              <w:t>. 10, Plungėje</w:t>
            </w:r>
            <w:r w:rsidR="00BE2E9B">
              <w:rPr>
                <w:rFonts w:eastAsia="Calibri"/>
                <w:sz w:val="23"/>
                <w:szCs w:val="23"/>
              </w:rPr>
              <w:t>.</w:t>
            </w:r>
            <w:r w:rsidRPr="00DC4E8A">
              <w:rPr>
                <w:rFonts w:eastAsia="Calibri"/>
                <w:sz w:val="23"/>
                <w:szCs w:val="23"/>
              </w:rPr>
              <w:t xml:space="preserve"> Planuojama apgyvendinti iki 35 šeimos narių.</w:t>
            </w:r>
          </w:p>
          <w:p w14:paraId="536D35A2" w14:textId="1E58A186" w:rsidR="00352214" w:rsidRPr="00DC4E8A" w:rsidRDefault="00352214" w:rsidP="0016073D">
            <w:pPr>
              <w:jc w:val="both"/>
              <w:rPr>
                <w:sz w:val="23"/>
                <w:szCs w:val="23"/>
              </w:rPr>
            </w:pPr>
          </w:p>
        </w:tc>
        <w:tc>
          <w:tcPr>
            <w:tcW w:w="2097" w:type="dxa"/>
            <w:shd w:val="clear" w:color="auto" w:fill="F2F2F2" w:themeFill="background1" w:themeFillShade="F2"/>
          </w:tcPr>
          <w:p w14:paraId="1FAF70AE" w14:textId="3056CE0C" w:rsidR="00352214" w:rsidRPr="00DC4E8A" w:rsidRDefault="009006B5" w:rsidP="0041746E">
            <w:pPr>
              <w:jc w:val="center"/>
            </w:pPr>
            <w:r w:rsidRPr="00DC4E8A">
              <w:t>1 741 176</w:t>
            </w:r>
          </w:p>
        </w:tc>
      </w:tr>
    </w:tbl>
    <w:p w14:paraId="0F33278F" w14:textId="5152696C" w:rsidR="006176F4" w:rsidRPr="00B40A80" w:rsidRDefault="006176F4" w:rsidP="00CE2E2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textAlignment w:val="baseline"/>
        <w:rPr>
          <w:i/>
          <w:iCs/>
          <w:sz w:val="20"/>
          <w:szCs w:val="20"/>
          <w:lang w:eastAsia="lt-LT"/>
        </w:rPr>
      </w:pPr>
      <w:r w:rsidRPr="00B40A80">
        <w:rPr>
          <w:i/>
          <w:iCs/>
          <w:sz w:val="20"/>
          <w:szCs w:val="20"/>
          <w:lang w:eastAsia="lt-LT"/>
        </w:rPr>
        <w:t>Šaltinis:</w:t>
      </w:r>
      <w:r w:rsidR="001E0D10" w:rsidRPr="00B40A80">
        <w:rPr>
          <w:i/>
          <w:iCs/>
          <w:sz w:val="20"/>
          <w:szCs w:val="20"/>
          <w:lang w:eastAsia="lt-LT"/>
        </w:rPr>
        <w:t xml:space="preserve"> Strateginio planavimo ir investicijų skyri</w:t>
      </w:r>
      <w:r w:rsidR="00BE2E9B">
        <w:rPr>
          <w:i/>
          <w:iCs/>
          <w:sz w:val="20"/>
          <w:szCs w:val="20"/>
          <w:lang w:eastAsia="lt-LT"/>
        </w:rPr>
        <w:t>a</w:t>
      </w:r>
      <w:r w:rsidR="00D210DF">
        <w:rPr>
          <w:i/>
          <w:iCs/>
          <w:sz w:val="20"/>
          <w:szCs w:val="20"/>
          <w:lang w:eastAsia="lt-LT"/>
        </w:rPr>
        <w:t>us duomenys</w:t>
      </w:r>
    </w:p>
    <w:p w14:paraId="0CE3D194" w14:textId="77777777" w:rsidR="00DE2294" w:rsidRDefault="00DE2294" w:rsidP="00AD5B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outlineLvl w:val="0"/>
        <w:rPr>
          <w:b/>
          <w:lang w:eastAsia="lt-LT"/>
        </w:rPr>
      </w:pPr>
    </w:p>
    <w:p w14:paraId="6A9D96BB" w14:textId="77777777" w:rsidR="00B10156" w:rsidRPr="00345FB4"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345FB4">
        <w:rPr>
          <w:b/>
          <w:lang w:eastAsia="lt-LT"/>
        </w:rPr>
        <w:t>17. Prognozuojamos socialinės paslaugos.</w:t>
      </w:r>
    </w:p>
    <w:p w14:paraId="570319F0" w14:textId="12F06194" w:rsidR="00655DAA" w:rsidRDefault="006C7FF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345FB4">
        <w:rPr>
          <w:lang w:eastAsia="lt-LT"/>
        </w:rPr>
        <w:t>Per ateinančius 3 metus numatoma plėtoti šias socialines paslaugas:</w:t>
      </w:r>
      <w:bookmarkStart w:id="61" w:name="_Hlk164543903"/>
    </w:p>
    <w:p w14:paraId="0387B9B1" w14:textId="77777777" w:rsidR="00655DAA" w:rsidRDefault="00655DAA">
      <w:pPr>
        <w:widowControl w:val="0"/>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Pr>
          <w:lang w:eastAsia="lt-LT"/>
        </w:rPr>
        <w:t xml:space="preserve">pradėti teikti </w:t>
      </w:r>
      <w:r w:rsidRPr="00655DAA">
        <w:rPr>
          <w:lang w:eastAsia="lt-LT"/>
        </w:rPr>
        <w:t xml:space="preserve">ilgalaikės socialinės globos paslaugas </w:t>
      </w:r>
      <w:bookmarkStart w:id="62" w:name="_Hlk164544234"/>
      <w:r w:rsidRPr="00655DAA">
        <w:rPr>
          <w:lang w:eastAsia="lt-LT"/>
        </w:rPr>
        <w:t>intelekto ir (ar) psichikos negalią turintiems asmenims</w:t>
      </w:r>
      <w:bookmarkEnd w:id="62"/>
      <w:r w:rsidRPr="00655DAA">
        <w:rPr>
          <w:lang w:eastAsia="lt-LT"/>
        </w:rPr>
        <w:t xml:space="preserve"> GGN;</w:t>
      </w:r>
    </w:p>
    <w:p w14:paraId="4065EE5A" w14:textId="1EDC4913" w:rsidR="00655DAA" w:rsidRPr="00655DAA" w:rsidRDefault="00655DAA">
      <w:pPr>
        <w:widowControl w:val="0"/>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655DAA">
        <w:rPr>
          <w:lang w:eastAsia="lt-LT"/>
        </w:rPr>
        <w:t>pradėti teikti socialinės priežiūros paslaugas intelekto ir (ar) psichikos negalią turintiems asmenims socialinėse dirbtuvėse;</w:t>
      </w:r>
    </w:p>
    <w:p w14:paraId="38B20D0E" w14:textId="574B2D52" w:rsidR="00655DAA" w:rsidRDefault="00E76293">
      <w:pPr>
        <w:widowControl w:val="0"/>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bookmarkStart w:id="63" w:name="_Hlk164544317"/>
      <w:bookmarkEnd w:id="61"/>
      <w:r w:rsidRPr="00E76293">
        <w:rPr>
          <w:lang w:eastAsia="lt-LT"/>
        </w:rPr>
        <w:t>teikti akredituotas</w:t>
      </w:r>
      <w:r>
        <w:rPr>
          <w:lang w:eastAsia="lt-LT"/>
        </w:rPr>
        <w:t xml:space="preserve"> apgyvendinimo</w:t>
      </w:r>
      <w:r w:rsidRPr="00E76293">
        <w:rPr>
          <w:lang w:eastAsia="lt-LT"/>
        </w:rPr>
        <w:t xml:space="preserve"> apsaugot</w:t>
      </w:r>
      <w:r>
        <w:rPr>
          <w:lang w:eastAsia="lt-LT"/>
        </w:rPr>
        <w:t>ame</w:t>
      </w:r>
      <w:r w:rsidRPr="00E76293">
        <w:rPr>
          <w:lang w:eastAsia="lt-LT"/>
        </w:rPr>
        <w:t xml:space="preserve"> būst</w:t>
      </w:r>
      <w:r>
        <w:rPr>
          <w:lang w:eastAsia="lt-LT"/>
        </w:rPr>
        <w:t>e</w:t>
      </w:r>
      <w:r w:rsidRPr="00E76293">
        <w:rPr>
          <w:lang w:eastAsia="lt-LT"/>
        </w:rPr>
        <w:t xml:space="preserve"> paslaugas</w:t>
      </w:r>
      <w:r>
        <w:rPr>
          <w:lang w:eastAsia="lt-LT"/>
        </w:rPr>
        <w:t xml:space="preserve"> intelekto ir (ar) psichikos negalią turintiems asmenims</w:t>
      </w:r>
      <w:r w:rsidRPr="00E76293">
        <w:rPr>
          <w:lang w:eastAsia="lt-LT"/>
        </w:rPr>
        <w:t xml:space="preserve"> bendruomenėje</w:t>
      </w:r>
      <w:r>
        <w:rPr>
          <w:lang w:eastAsia="lt-LT"/>
        </w:rPr>
        <w:t>;</w:t>
      </w:r>
      <w:bookmarkEnd w:id="63"/>
    </w:p>
    <w:p w14:paraId="36DA4B48" w14:textId="2E04253F" w:rsidR="00134356" w:rsidRPr="006E3E38" w:rsidRDefault="00134356" w:rsidP="002F480F">
      <w:pPr>
        <w:widowControl w:val="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6E3E38">
        <w:rPr>
          <w:lang w:eastAsia="lt-LT"/>
        </w:rPr>
        <w:t>trumpalaikės ir ilgalaikės socialinės globos paslaugas be tėvų globos likusiems vaikams teikti bendruomeniniuose globos namuose, skatinti globą šeimoje;</w:t>
      </w:r>
    </w:p>
    <w:p w14:paraId="29545861" w14:textId="08DD4B00" w:rsidR="00134356" w:rsidRDefault="00134356">
      <w:pPr>
        <w:widowControl w:val="0"/>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6E3E38">
        <w:t>teikti kokybiškas dienos</w:t>
      </w:r>
      <w:bookmarkStart w:id="64" w:name="_Hlk164543850"/>
      <w:r w:rsidR="00655DAA">
        <w:t>, trumpalaikės</w:t>
      </w:r>
      <w:r w:rsidRPr="006E3E38">
        <w:t xml:space="preserve"> socialinės globos paslaugas vaikams su negalia </w:t>
      </w:r>
      <w:bookmarkEnd w:id="64"/>
      <w:r w:rsidRPr="006E3E38">
        <w:t>ir laikino atokvėpio paslaugas juos prižiūrintiems artimiesiems</w:t>
      </w:r>
      <w:r w:rsidR="00E76293">
        <w:t>;</w:t>
      </w:r>
    </w:p>
    <w:p w14:paraId="487BD186" w14:textId="2EB5FCFE" w:rsidR="00CD66AA" w:rsidRPr="00345FB4" w:rsidRDefault="00CD66AA">
      <w:pPr>
        <w:widowControl w:val="0"/>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345FB4">
        <w:rPr>
          <w:lang w:eastAsia="lt-LT"/>
        </w:rPr>
        <w:t>teikti prevencines socialines paslaugas</w:t>
      </w:r>
      <w:r w:rsidR="00DC77BA" w:rsidRPr="00345FB4">
        <w:rPr>
          <w:lang w:eastAsia="lt-LT"/>
        </w:rPr>
        <w:t xml:space="preserve"> </w:t>
      </w:r>
      <w:r w:rsidR="000E61A2" w:rsidRPr="00345FB4">
        <w:rPr>
          <w:lang w:eastAsia="lt-LT"/>
        </w:rPr>
        <w:t xml:space="preserve">pagal poreikį </w:t>
      </w:r>
      <w:r w:rsidR="00DC77BA" w:rsidRPr="00345FB4">
        <w:rPr>
          <w:lang w:eastAsia="lt-LT"/>
        </w:rPr>
        <w:t>visiems bendruomenės nariams</w:t>
      </w:r>
      <w:r w:rsidRPr="00345FB4">
        <w:rPr>
          <w:lang w:eastAsia="lt-LT"/>
        </w:rPr>
        <w:t>, organizuoti kompleksinių paslaugų teikimą šeimoms Bendruomeniniuose šeimos namuose;</w:t>
      </w:r>
    </w:p>
    <w:p w14:paraId="0C566B13" w14:textId="4521C269" w:rsidR="00CD66AA" w:rsidRPr="00345FB4" w:rsidRDefault="006C7FF1">
      <w:pPr>
        <w:widowControl w:val="0"/>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345FB4">
        <w:rPr>
          <w:lang w:eastAsia="lt-LT"/>
        </w:rPr>
        <w:t xml:space="preserve"> teikti </w:t>
      </w:r>
      <w:r w:rsidR="00CD66AA" w:rsidRPr="00345FB4">
        <w:rPr>
          <w:lang w:eastAsia="lt-LT"/>
        </w:rPr>
        <w:t xml:space="preserve">kokybiškas akredituotas </w:t>
      </w:r>
      <w:r w:rsidR="00B63A25" w:rsidRPr="00345FB4">
        <w:rPr>
          <w:lang w:eastAsia="lt-LT"/>
        </w:rPr>
        <w:t xml:space="preserve">socialinės priežiūros </w:t>
      </w:r>
      <w:r w:rsidRPr="00345FB4">
        <w:rPr>
          <w:lang w:eastAsia="lt-LT"/>
        </w:rPr>
        <w:t>paslaugas</w:t>
      </w:r>
      <w:r w:rsidR="00F3689B" w:rsidRPr="00345FB4">
        <w:rPr>
          <w:lang w:eastAsia="lt-LT"/>
        </w:rPr>
        <w:t xml:space="preserve"> šeimoms</w:t>
      </w:r>
      <w:r w:rsidR="00B63A25" w:rsidRPr="00345FB4">
        <w:rPr>
          <w:lang w:eastAsia="lt-LT"/>
        </w:rPr>
        <w:t>, patiriančioms sunkumų</w:t>
      </w:r>
      <w:r w:rsidR="00F3689B" w:rsidRPr="00345FB4">
        <w:rPr>
          <w:lang w:eastAsia="lt-LT"/>
        </w:rPr>
        <w:t xml:space="preserve"> ir jose</w:t>
      </w:r>
      <w:r w:rsidR="00614263" w:rsidRPr="00345FB4">
        <w:rPr>
          <w:lang w:eastAsia="lt-LT"/>
        </w:rPr>
        <w:t xml:space="preserve"> </w:t>
      </w:r>
      <w:r w:rsidRPr="00345FB4">
        <w:rPr>
          <w:lang w:eastAsia="lt-LT"/>
        </w:rPr>
        <w:t xml:space="preserve">augantiems vaikams, </w:t>
      </w:r>
      <w:r w:rsidR="000E61A2" w:rsidRPr="00345FB4">
        <w:rPr>
          <w:lang w:eastAsia="lt-LT"/>
        </w:rPr>
        <w:t>teikti individualios priežiūros darbuotojų praktinę pagalb</w:t>
      </w:r>
      <w:r w:rsidR="00C653F1">
        <w:rPr>
          <w:lang w:eastAsia="lt-LT"/>
        </w:rPr>
        <w:t>ą</w:t>
      </w:r>
      <w:r w:rsidR="000E61A2" w:rsidRPr="00345FB4">
        <w:rPr>
          <w:lang w:eastAsia="lt-LT"/>
        </w:rPr>
        <w:t xml:space="preserve"> šeimoms, </w:t>
      </w:r>
      <w:r w:rsidRPr="00345FB4">
        <w:rPr>
          <w:lang w:eastAsia="lt-LT"/>
        </w:rPr>
        <w:t>kad kuo mažiau vaikų liktų be tėvų globos;</w:t>
      </w:r>
      <w:r w:rsidR="000E61A2" w:rsidRPr="00345FB4">
        <w:rPr>
          <w:lang w:eastAsia="lt-LT"/>
        </w:rPr>
        <w:t xml:space="preserve"> </w:t>
      </w:r>
    </w:p>
    <w:p w14:paraId="7862019F" w14:textId="77777777" w:rsidR="00840718" w:rsidRPr="00345FB4" w:rsidRDefault="00840718">
      <w:pPr>
        <w:widowControl w:val="0"/>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345FB4">
        <w:t>teikti akredituotas intensyvios krizių įveikimo pagalbos ir socialinės priežiūros paslaugas, užtikrinant laikiną vaiko apsaugos poreikį, krizę patiriantiems asmenims (šeimoms) ir jų vaikams, siekiant atkurti jų savarankiškumą, prarastus socialinius ryšius padėti integruotis į visuomenę;</w:t>
      </w:r>
    </w:p>
    <w:p w14:paraId="479541B0" w14:textId="24EBC234" w:rsidR="006C7FF1" w:rsidRPr="00345FB4" w:rsidRDefault="006C7FF1" w:rsidP="002F480F">
      <w:pPr>
        <w:widowControl w:val="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345FB4">
        <w:rPr>
          <w:lang w:eastAsia="lt-LT"/>
        </w:rPr>
        <w:t xml:space="preserve">stiprinti globėjų (rūpintojų) </w:t>
      </w:r>
      <w:r w:rsidR="00F3689B" w:rsidRPr="00345FB4">
        <w:rPr>
          <w:lang w:eastAsia="lt-LT"/>
        </w:rPr>
        <w:t>ir įtėvių paieškos, atrankos ir</w:t>
      </w:r>
      <w:r w:rsidR="00614263" w:rsidRPr="00345FB4">
        <w:rPr>
          <w:lang w:eastAsia="lt-LT"/>
        </w:rPr>
        <w:t xml:space="preserve"> </w:t>
      </w:r>
      <w:r w:rsidRPr="00345FB4">
        <w:rPr>
          <w:lang w:eastAsia="lt-LT"/>
        </w:rPr>
        <w:t>rengimo paslaugų teikimą, siekiant vaikus globoti (rūpinti) šeimos aplinkoje ar juos įvaikinti, skatinti globėjus ir budinčius globotojus periodinėmis piniginėmis išmokomis bei teikti jiems profesionalią pagalbą;</w:t>
      </w:r>
    </w:p>
    <w:p w14:paraId="45820528" w14:textId="22CD55ED" w:rsidR="00840718" w:rsidRPr="006E3E38" w:rsidRDefault="00E76293" w:rsidP="002F480F">
      <w:pPr>
        <w:widowControl w:val="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t xml:space="preserve">siekti </w:t>
      </w:r>
      <w:r w:rsidR="00840718" w:rsidRPr="006E3E38">
        <w:t>teikti kokybiškas akredituotas socialinės priežiūros paslaugas vaikams vaikų dienos centruose, pagalbos į namus senyvo amžiaus ir asmenims</w:t>
      </w:r>
      <w:r w:rsidR="006E3E38" w:rsidRPr="006E3E38">
        <w:t xml:space="preserve"> su negalia</w:t>
      </w:r>
      <w:r w:rsidR="00840718" w:rsidRPr="006E3E38">
        <w:t xml:space="preserve">, </w:t>
      </w:r>
      <w:r w:rsidR="003F763F" w:rsidRPr="006E3E38">
        <w:t xml:space="preserve">palydėjimo paslaugas </w:t>
      </w:r>
      <w:r w:rsidR="003F763F" w:rsidRPr="006E3E38">
        <w:lastRenderedPageBreak/>
        <w:t>jaunuoliams</w:t>
      </w:r>
      <w:r w:rsidR="00A67849" w:rsidRPr="006E3E38">
        <w:t xml:space="preserve"> </w:t>
      </w:r>
      <w:r w:rsidR="00840718" w:rsidRPr="006E3E38">
        <w:t>bei kitas socialinei priežiūrai priskiriamas paslaugas</w:t>
      </w:r>
      <w:r w:rsidR="00C70E1D" w:rsidRPr="006E3E38">
        <w:t>;</w:t>
      </w:r>
    </w:p>
    <w:p w14:paraId="08C92B79" w14:textId="0457869A" w:rsidR="00A03159" w:rsidRDefault="00A0635B" w:rsidP="002F480F">
      <w:pPr>
        <w:widowControl w:val="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6E3E38">
        <w:rPr>
          <w:lang w:eastAsia="lt-LT"/>
        </w:rPr>
        <w:t xml:space="preserve">teikti </w:t>
      </w:r>
      <w:r w:rsidR="00A03159" w:rsidRPr="006E3E38">
        <w:t>integralios (slaugos ir socialinės globos) pagalbos paslaugas sunkią negalią turintiems asmenims, teikti laikino atokvėpio paslaugas juos prižiūrintiems artimi</w:t>
      </w:r>
      <w:r w:rsidR="00583C44" w:rsidRPr="006E3E38">
        <w:t>esiems</w:t>
      </w:r>
      <w:r w:rsidR="00A03159" w:rsidRPr="006E3E38">
        <w:t>;</w:t>
      </w:r>
    </w:p>
    <w:p w14:paraId="714FC2AF" w14:textId="51841B85" w:rsidR="000E2094" w:rsidRPr="006E3E38" w:rsidRDefault="000E2094" w:rsidP="002F480F">
      <w:pPr>
        <w:widowControl w:val="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t>didinti dienos socialinės globos paslaugų asmens namuose tikimo apimtis asmenims su sunkia negalia;</w:t>
      </w:r>
    </w:p>
    <w:p w14:paraId="2CD37652" w14:textId="76B40C15" w:rsidR="003F763F" w:rsidRDefault="00517A84" w:rsidP="002F480F">
      <w:pPr>
        <w:widowControl w:val="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6E3E38">
        <w:rPr>
          <w:lang w:eastAsia="lt-LT"/>
        </w:rPr>
        <w:t xml:space="preserve">organizuoti asmeninės </w:t>
      </w:r>
      <w:r w:rsidRPr="004E708C">
        <w:rPr>
          <w:lang w:eastAsia="lt-LT"/>
        </w:rPr>
        <w:t>pagalbos</w:t>
      </w:r>
      <w:r w:rsidR="00131159" w:rsidRPr="004E708C">
        <w:rPr>
          <w:lang w:eastAsia="lt-LT"/>
        </w:rPr>
        <w:t xml:space="preserve"> </w:t>
      </w:r>
      <w:r w:rsidR="00C653F1" w:rsidRPr="00904873">
        <w:rPr>
          <w:lang w:eastAsia="lt-LT"/>
        </w:rPr>
        <w:t>–</w:t>
      </w:r>
      <w:r w:rsidRPr="00904873">
        <w:rPr>
          <w:lang w:eastAsia="lt-LT"/>
        </w:rPr>
        <w:t xml:space="preserve"> asmeninio asistento individualiai teikiam</w:t>
      </w:r>
      <w:r w:rsidR="00904873" w:rsidRPr="002F480F">
        <w:rPr>
          <w:lang w:eastAsia="lt-LT"/>
        </w:rPr>
        <w:t>ą</w:t>
      </w:r>
      <w:r w:rsidRPr="004E708C">
        <w:rPr>
          <w:lang w:eastAsia="lt-LT"/>
        </w:rPr>
        <w:t xml:space="preserve"> pagalb</w:t>
      </w:r>
      <w:r w:rsidR="00904873" w:rsidRPr="002F480F">
        <w:rPr>
          <w:lang w:eastAsia="lt-LT"/>
        </w:rPr>
        <w:t>ą</w:t>
      </w:r>
      <w:r w:rsidRPr="006E3E38">
        <w:rPr>
          <w:lang w:eastAsia="lt-LT"/>
        </w:rPr>
        <w:t xml:space="preserve"> </w:t>
      </w:r>
      <w:r w:rsidR="006E3E38" w:rsidRPr="006E3E38">
        <w:rPr>
          <w:lang w:eastAsia="lt-LT"/>
        </w:rPr>
        <w:t>asmeniui su negalia</w:t>
      </w:r>
      <w:r w:rsidRPr="006E3E38">
        <w:rPr>
          <w:lang w:eastAsia="lt-LT"/>
        </w:rPr>
        <w:t xml:space="preserve"> atlikti darbus ir vykdyti veiklas, kurių dėl negalios jis negali atlikti savarankiškai ir kurie būtini siekiant gyventi savarankiškai ir veikti visose gyvenimo srityse</w:t>
      </w:r>
      <w:r w:rsidR="00131159" w:rsidRPr="006E3E38">
        <w:rPr>
          <w:lang w:eastAsia="lt-LT"/>
        </w:rPr>
        <w:t>;</w:t>
      </w:r>
    </w:p>
    <w:p w14:paraId="4F59190C" w14:textId="18F96BDE" w:rsidR="00517A84" w:rsidRDefault="00FF4106" w:rsidP="002F480F">
      <w:pPr>
        <w:widowControl w:val="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655DAA">
        <w:t>teikti trumpalaik</w:t>
      </w:r>
      <w:r w:rsidR="003C5969" w:rsidRPr="00655DAA">
        <w:t>ės</w:t>
      </w:r>
      <w:r w:rsidRPr="00655DAA">
        <w:t xml:space="preserve"> ir ilgalaik</w:t>
      </w:r>
      <w:r w:rsidR="003C5969" w:rsidRPr="00655DAA">
        <w:t>ės</w:t>
      </w:r>
      <w:r w:rsidRPr="00655DAA">
        <w:t xml:space="preserve"> socialin</w:t>
      </w:r>
      <w:r w:rsidR="003C5969" w:rsidRPr="00655DAA">
        <w:t>ės</w:t>
      </w:r>
      <w:r w:rsidRPr="00655DAA">
        <w:t xml:space="preserve"> glob</w:t>
      </w:r>
      <w:r w:rsidR="003C5969" w:rsidRPr="00655DAA">
        <w:t>os paslaugas</w:t>
      </w:r>
      <w:r w:rsidRPr="00655DAA">
        <w:t xml:space="preserve"> socialinės globos namuose nesavarankiškiems asmenims užtikrinant nuolatinę priežiūrą ir pagalbą;</w:t>
      </w:r>
    </w:p>
    <w:p w14:paraId="70A488D4" w14:textId="77777777" w:rsidR="000E2094" w:rsidRDefault="000E2094" w:rsidP="002F480F">
      <w:pPr>
        <w:widowControl w:val="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sidRPr="000E2094">
        <w:rPr>
          <w:lang w:eastAsia="lt-LT"/>
        </w:rPr>
        <w:t>teikti paslaugas asmenims, grįžusiems iš laisvės atėmimo vietų, siekiant platesnio asmenų socialinės integracijos į visuomenę, darbo rinką proceso, neturintiems gyvenamosios vietos teikti apgyvendinimo nakvynės namuose paslaugas;</w:t>
      </w:r>
    </w:p>
    <w:p w14:paraId="6812A904" w14:textId="78D9292A" w:rsidR="00134356" w:rsidRDefault="00D61512" w:rsidP="002F480F">
      <w:pPr>
        <w:widowControl w:val="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0" w:firstLine="720"/>
        <w:jc w:val="both"/>
        <w:textAlignment w:val="baseline"/>
        <w:rPr>
          <w:lang w:eastAsia="lt-LT"/>
        </w:rPr>
      </w:pPr>
      <w:r>
        <w:rPr>
          <w:lang w:eastAsia="lt-LT"/>
        </w:rPr>
        <w:t>organizuoti kompleksinę</w:t>
      </w:r>
      <w:r w:rsidR="00E330C6">
        <w:rPr>
          <w:lang w:eastAsia="lt-LT"/>
        </w:rPr>
        <w:t xml:space="preserve"> pagalbą</w:t>
      </w:r>
      <w:r w:rsidR="00F20475">
        <w:rPr>
          <w:lang w:eastAsia="lt-LT"/>
        </w:rPr>
        <w:t xml:space="preserve"> </w:t>
      </w:r>
      <w:r>
        <w:rPr>
          <w:lang w:eastAsia="lt-LT"/>
        </w:rPr>
        <w:t>priklausomybių turin</w:t>
      </w:r>
      <w:r w:rsidR="00E330C6">
        <w:rPr>
          <w:lang w:eastAsia="lt-LT"/>
        </w:rPr>
        <w:t>tiems</w:t>
      </w:r>
      <w:r>
        <w:rPr>
          <w:lang w:eastAsia="lt-LT"/>
        </w:rPr>
        <w:t xml:space="preserve"> asmen</w:t>
      </w:r>
      <w:r w:rsidR="00E330C6">
        <w:rPr>
          <w:lang w:eastAsia="lt-LT"/>
        </w:rPr>
        <w:t>ims.</w:t>
      </w:r>
    </w:p>
    <w:p w14:paraId="36911DC7" w14:textId="77777777" w:rsidR="00FF61C7" w:rsidRPr="00D61512" w:rsidRDefault="00FF61C7"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p>
    <w:p w14:paraId="34035404" w14:textId="744073AB" w:rsidR="00B06256" w:rsidRPr="00C653F1" w:rsidRDefault="006C7FF1" w:rsidP="0039368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bCs/>
          <w:lang w:eastAsia="lt-LT"/>
        </w:rPr>
      </w:pPr>
      <w:r w:rsidRPr="00C653F1">
        <w:rPr>
          <w:b/>
          <w:bCs/>
          <w:lang w:eastAsia="lt-LT"/>
        </w:rPr>
        <w:t xml:space="preserve">Teikiant socialines paslaugas svarbu bendradarbiauti ir dirbti komandoje. </w:t>
      </w:r>
      <w:r w:rsidR="00B06256" w:rsidRPr="00C653F1">
        <w:rPr>
          <w:b/>
          <w:bCs/>
          <w:lang w:eastAsia="lt-LT"/>
        </w:rPr>
        <w:t xml:space="preserve">Socialinės paslaugos turi būti teikiamos kompleksiškai bei derinamos su kitomis socialinės, sveikatos apsaugos ir </w:t>
      </w:r>
      <w:proofErr w:type="spellStart"/>
      <w:r w:rsidR="00B06256" w:rsidRPr="00C653F1">
        <w:rPr>
          <w:b/>
          <w:bCs/>
          <w:lang w:eastAsia="lt-LT"/>
        </w:rPr>
        <w:t>kt</w:t>
      </w:r>
      <w:proofErr w:type="spellEnd"/>
      <w:r w:rsidR="00B06256" w:rsidRPr="00C653F1">
        <w:rPr>
          <w:b/>
          <w:bCs/>
          <w:lang w:eastAsia="lt-LT"/>
        </w:rPr>
        <w:t>. formomis.</w:t>
      </w:r>
    </w:p>
    <w:p w14:paraId="52D95006" w14:textId="20629D40" w:rsidR="00BE4BC5" w:rsidRPr="00C653F1" w:rsidRDefault="00B06256" w:rsidP="00D42BE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C653F1">
        <w:rPr>
          <w:i/>
          <w:iCs/>
          <w:u w:val="single"/>
          <w:lang w:eastAsia="lt-LT"/>
        </w:rPr>
        <w:t>Ilgalaikės priežiūros paslaugos.</w:t>
      </w:r>
      <w:r w:rsidRPr="00C653F1">
        <w:rPr>
          <w:lang w:eastAsia="lt-LT"/>
        </w:rPr>
        <w:t xml:space="preserve"> V</w:t>
      </w:r>
      <w:r w:rsidR="006C7FF1" w:rsidRPr="00C653F1">
        <w:rPr>
          <w:lang w:eastAsia="lt-LT"/>
        </w:rPr>
        <w:t>iena prioritetinių socialinių paslaugų plėtros krypčių yra ilgalaikės priežiūros paslaugų (kaip jos apibrėžtos L</w:t>
      </w:r>
      <w:r w:rsidR="0080306E" w:rsidRPr="00C653F1">
        <w:rPr>
          <w:lang w:eastAsia="lt-LT"/>
        </w:rPr>
        <w:t>R</w:t>
      </w:r>
      <w:r w:rsidR="006C7FF1" w:rsidRPr="00C653F1">
        <w:rPr>
          <w:lang w:eastAsia="lt-LT"/>
        </w:rPr>
        <w:t xml:space="preserve"> sveikatos apsaugos ir LR socialinės apsaugos ir darbo ministrų bendru įsakymu</w:t>
      </w:r>
      <w:r w:rsidR="008A3AA0" w:rsidRPr="00C653F1">
        <w:rPr>
          <w:lang w:eastAsia="lt-LT"/>
        </w:rPr>
        <w:t>,</w:t>
      </w:r>
      <w:r w:rsidR="006C7FF1" w:rsidRPr="00C653F1">
        <w:rPr>
          <w:lang w:eastAsia="lt-LT"/>
        </w:rPr>
        <w:t xml:space="preserve"> patvirtintame Slaugos ir socialinių paslaugų bendro teikimo tvarkos apraše) teikimo sistemos plėtojimas bei šių paslaugų teikimas gyventojams, kuriems nustatytas šios paslaugos poreikis.</w:t>
      </w:r>
      <w:r w:rsidR="002B4D32" w:rsidRPr="00C653F1">
        <w:rPr>
          <w:lang w:eastAsia="lt-LT"/>
        </w:rPr>
        <w:t xml:space="preserve"> </w:t>
      </w:r>
      <w:r w:rsidR="00C07A89" w:rsidRPr="00C653F1">
        <w:rPr>
          <w:bCs/>
          <w:iCs/>
          <w:lang w:eastAsia="lt-LT"/>
        </w:rPr>
        <w:t>Į</w:t>
      </w:r>
      <w:r w:rsidR="00BE4BC5" w:rsidRPr="00C653F1">
        <w:rPr>
          <w:bCs/>
          <w:iCs/>
          <w:lang w:eastAsia="lt-LT"/>
        </w:rPr>
        <w:t>sigaliojus Ambulatorinių slaugos paslaugų namuose teikimo reikalavimų ir šių paslaugų apmokėjimo tvarkos aprašo, patvirtino LR sveikatos apsaugos ministro įsakymu, aktualiai redakcijai visos pirmines ambulatorines asmens sveikatos priežiūros paslaugas (šeimos medicinos) teikiančios asmens sveikatos priežiūros (toliau – PAASP)</w:t>
      </w:r>
      <w:r w:rsidR="008A3AA0" w:rsidRPr="00C653F1">
        <w:rPr>
          <w:bCs/>
          <w:iCs/>
          <w:lang w:eastAsia="lt-LT"/>
        </w:rPr>
        <w:t>,</w:t>
      </w:r>
      <w:r w:rsidR="00BE4BC5" w:rsidRPr="00C653F1">
        <w:rPr>
          <w:bCs/>
          <w:iCs/>
          <w:lang w:eastAsia="lt-LT"/>
        </w:rPr>
        <w:t xml:space="preserve"> įstaigos</w:t>
      </w:r>
      <w:r w:rsidR="007512F9" w:rsidRPr="00C653F1">
        <w:rPr>
          <w:bCs/>
          <w:iCs/>
          <w:lang w:eastAsia="lt-LT"/>
        </w:rPr>
        <w:t xml:space="preserve"> siekia</w:t>
      </w:r>
      <w:r w:rsidR="00BE4BC5" w:rsidRPr="00C653F1">
        <w:rPr>
          <w:bCs/>
          <w:iCs/>
          <w:lang w:eastAsia="lt-LT"/>
        </w:rPr>
        <w:t xml:space="preserve"> užtikrinti ambulatorinių slaugos paslaugų namuose (ASPN) teikimą,</w:t>
      </w:r>
      <w:r w:rsidR="00BE4BC5" w:rsidRPr="00C653F1">
        <w:rPr>
          <w:lang w:eastAsia="lt-LT"/>
        </w:rPr>
        <w:t xml:space="preserve"> </w:t>
      </w:r>
      <w:r w:rsidR="00BE4BC5" w:rsidRPr="00C653F1">
        <w:rPr>
          <w:bCs/>
          <w:iCs/>
          <w:lang w:eastAsia="lt-LT"/>
        </w:rPr>
        <w:t xml:space="preserve">socialinių paslaugų poreikio vertinimą ir teikimą ir </w:t>
      </w:r>
      <w:proofErr w:type="spellStart"/>
      <w:r w:rsidR="00BE4BC5" w:rsidRPr="00C653F1">
        <w:rPr>
          <w:bCs/>
          <w:iCs/>
          <w:lang w:eastAsia="lt-LT"/>
        </w:rPr>
        <w:t>paliatyviosios</w:t>
      </w:r>
      <w:proofErr w:type="spellEnd"/>
      <w:r w:rsidR="00BE4BC5" w:rsidRPr="00C653F1">
        <w:rPr>
          <w:bCs/>
          <w:iCs/>
          <w:lang w:eastAsia="lt-LT"/>
        </w:rPr>
        <w:t xml:space="preserve"> pagalbos paslaugų teikimą prie tos PAASP įstaigos prisirašiusiems gyventojams (pacientams). </w:t>
      </w:r>
    </w:p>
    <w:p w14:paraId="75DFC66D" w14:textId="3203ABFF" w:rsidR="00BE4BC5" w:rsidRPr="00C653F1" w:rsidRDefault="00BE4BC5" w:rsidP="0039368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bCs/>
          <w:iCs/>
          <w:lang w:eastAsia="lt-LT"/>
        </w:rPr>
      </w:pPr>
      <w:r w:rsidRPr="00C653F1">
        <w:rPr>
          <w:bCs/>
          <w:iCs/>
          <w:lang w:eastAsia="lt-LT"/>
        </w:rPr>
        <w:t xml:space="preserve">Savivaldybėje pirmines ambulatorines asmens sveikatos priežiūros paslaugas teikiančios asmens sveikatos priežiūros įstaigos įgyvendina šio </w:t>
      </w:r>
      <w:r w:rsidR="0054440B" w:rsidRPr="00C653F1">
        <w:rPr>
          <w:bCs/>
          <w:iCs/>
          <w:lang w:eastAsia="lt-LT"/>
        </w:rPr>
        <w:t>teisės akto nuostatas</w:t>
      </w:r>
      <w:r w:rsidR="0093186F" w:rsidRPr="00C653F1">
        <w:rPr>
          <w:bCs/>
          <w:iCs/>
          <w:lang w:eastAsia="lt-LT"/>
        </w:rPr>
        <w:t xml:space="preserve">: teikia ambulatorines slaugos paslaugas asmens namuose ir </w:t>
      </w:r>
      <w:r w:rsidR="0054440B" w:rsidRPr="00C653F1">
        <w:rPr>
          <w:bCs/>
          <w:iCs/>
          <w:lang w:eastAsia="lt-LT"/>
        </w:rPr>
        <w:t>sutarčių pagrindu bendradarbiauja su P</w:t>
      </w:r>
      <w:r w:rsidR="001A6346" w:rsidRPr="00C653F1">
        <w:rPr>
          <w:bCs/>
          <w:iCs/>
          <w:lang w:eastAsia="lt-LT"/>
        </w:rPr>
        <w:t xml:space="preserve">lungės </w:t>
      </w:r>
      <w:r w:rsidR="0054440B" w:rsidRPr="00C653F1">
        <w:rPr>
          <w:bCs/>
          <w:iCs/>
          <w:lang w:eastAsia="lt-LT"/>
        </w:rPr>
        <w:t xml:space="preserve">SPC ir teikia informaciją apie reikalingas socialines paslaugas asmenims. </w:t>
      </w:r>
    </w:p>
    <w:p w14:paraId="48A89FF2" w14:textId="201DD209" w:rsidR="00FD0EDC" w:rsidRPr="002F480F" w:rsidRDefault="00B06256" w:rsidP="00D42BE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spacing w:val="2"/>
          <w:shd w:val="clear" w:color="auto" w:fill="FFFFFF"/>
        </w:rPr>
      </w:pPr>
      <w:r w:rsidRPr="00C653F1">
        <w:rPr>
          <w:i/>
          <w:iCs/>
          <w:u w:val="single"/>
          <w:lang w:eastAsia="lt-LT"/>
        </w:rPr>
        <w:t>Iš pataisos įstaigų paleidžiamų asmenų į visuomenę integracija</w:t>
      </w:r>
      <w:r w:rsidRPr="00C653F1">
        <w:rPr>
          <w:lang w:eastAsia="lt-LT"/>
        </w:rPr>
        <w:t xml:space="preserve">. </w:t>
      </w:r>
      <w:r w:rsidR="00016A49" w:rsidRPr="00C653F1">
        <w:rPr>
          <w:lang w:eastAsia="lt-LT"/>
        </w:rPr>
        <w:t xml:space="preserve">Taip pat svarbu įgyvendinti asmenų </w:t>
      </w:r>
      <w:r w:rsidR="00393688" w:rsidRPr="00C653F1">
        <w:rPr>
          <w:lang w:eastAsia="lt-LT"/>
        </w:rPr>
        <w:t xml:space="preserve">į visuomenę </w:t>
      </w:r>
      <w:r w:rsidR="00016A49" w:rsidRPr="00C653F1">
        <w:rPr>
          <w:lang w:eastAsia="lt-LT"/>
        </w:rPr>
        <w:t xml:space="preserve">integraciją (kaip ji apibrėžta LR </w:t>
      </w:r>
      <w:r w:rsidR="00D2731E" w:rsidRPr="00C653F1">
        <w:rPr>
          <w:lang w:eastAsia="lt-LT"/>
        </w:rPr>
        <w:t>s</w:t>
      </w:r>
      <w:r w:rsidR="00016A49" w:rsidRPr="00C653F1">
        <w:rPr>
          <w:lang w:eastAsia="lt-LT"/>
        </w:rPr>
        <w:t xml:space="preserve">ocialinės apsaugos ir darbo ir LR </w:t>
      </w:r>
      <w:r w:rsidR="00D2731E" w:rsidRPr="00C653F1">
        <w:rPr>
          <w:lang w:eastAsia="lt-LT"/>
        </w:rPr>
        <w:t>t</w:t>
      </w:r>
      <w:r w:rsidR="00016A49" w:rsidRPr="00C653F1">
        <w:rPr>
          <w:lang w:eastAsia="lt-LT"/>
        </w:rPr>
        <w:t xml:space="preserve">eisingumo ministrų bendru įsakymu patvirtintame Iš pataisos įstaigų paleidžiamų (paleistų) asmenų socialinės integracijos tvarkos apraše), kuriems reikalingos kompleksinės </w:t>
      </w:r>
      <w:r w:rsidR="00016A49" w:rsidRPr="002F480F">
        <w:rPr>
          <w:spacing w:val="2"/>
          <w:shd w:val="clear" w:color="auto" w:fill="FFFFFF"/>
        </w:rPr>
        <w:t>socialinės integracijos paslaugo</w:t>
      </w:r>
      <w:r w:rsidR="00393688" w:rsidRPr="002F480F">
        <w:rPr>
          <w:spacing w:val="2"/>
          <w:shd w:val="clear" w:color="auto" w:fill="FFFFFF"/>
        </w:rPr>
        <w:t>s.</w:t>
      </w:r>
      <w:r w:rsidR="00D42BE5" w:rsidRPr="002F480F">
        <w:rPr>
          <w:spacing w:val="2"/>
          <w:shd w:val="clear" w:color="auto" w:fill="FFFFFF"/>
        </w:rPr>
        <w:t xml:space="preserve"> </w:t>
      </w:r>
      <w:r w:rsidR="007A5785" w:rsidRPr="00C653F1">
        <w:rPr>
          <w:lang w:eastAsia="lt-LT"/>
        </w:rPr>
        <w:t>Į</w:t>
      </w:r>
      <w:r w:rsidR="00FD0EDC" w:rsidRPr="00C653F1">
        <w:rPr>
          <w:lang w:eastAsia="lt-LT"/>
        </w:rPr>
        <w:t>sigaliojus Aprašui </w:t>
      </w:r>
      <w:r w:rsidR="00FD4D01" w:rsidRPr="00C653F1">
        <w:rPr>
          <w:lang w:eastAsia="lt-LT"/>
        </w:rPr>
        <w:t>S</w:t>
      </w:r>
      <w:r w:rsidR="00FD0EDC" w:rsidRPr="00C653F1">
        <w:rPr>
          <w:lang w:eastAsia="lt-LT"/>
        </w:rPr>
        <w:t>avivaldybėje vyk</w:t>
      </w:r>
      <w:r w:rsidR="00375965" w:rsidRPr="00C653F1">
        <w:rPr>
          <w:lang w:eastAsia="lt-LT"/>
        </w:rPr>
        <w:t>domas</w:t>
      </w:r>
      <w:r w:rsidR="00FD0EDC" w:rsidRPr="00C653F1">
        <w:rPr>
          <w:lang w:eastAsia="lt-LT"/>
        </w:rPr>
        <w:t xml:space="preserve"> iš pataisos įstaigų paleidžiamų (paleistų) asmenų antrasis socialinės integracijos etapas. Įgyvendinant teisės akto nuostatas</w:t>
      </w:r>
      <w:r w:rsidR="00375965" w:rsidRPr="00C653F1">
        <w:rPr>
          <w:lang w:eastAsia="lt-LT"/>
        </w:rPr>
        <w:t xml:space="preserve"> </w:t>
      </w:r>
      <w:r w:rsidR="00FD0EDC" w:rsidRPr="00C653F1">
        <w:rPr>
          <w:lang w:eastAsia="lt-LT"/>
        </w:rPr>
        <w:t xml:space="preserve">iš pataisos įstaigų paleidžiamų (paleistų) asmenų antrąjį socialinės </w:t>
      </w:r>
      <w:r w:rsidR="00FD0EDC" w:rsidRPr="0072607E">
        <w:rPr>
          <w:lang w:eastAsia="lt-LT"/>
        </w:rPr>
        <w:t>integracijos etapą</w:t>
      </w:r>
      <w:r w:rsidR="00375965" w:rsidRPr="0097742E">
        <w:t xml:space="preserve"> </w:t>
      </w:r>
      <w:r w:rsidR="0093186F" w:rsidRPr="0097742E">
        <w:t xml:space="preserve">įgyvendina </w:t>
      </w:r>
      <w:r w:rsidR="00375965" w:rsidRPr="004E708C">
        <w:rPr>
          <w:lang w:eastAsia="lt-LT"/>
        </w:rPr>
        <w:t>Plungės KC</w:t>
      </w:r>
      <w:r w:rsidR="00977D5A" w:rsidRPr="004E708C">
        <w:rPr>
          <w:lang w:eastAsia="lt-LT"/>
        </w:rPr>
        <w:t>.</w:t>
      </w:r>
      <w:r w:rsidR="00FD0EDC" w:rsidRPr="004E708C">
        <w:rPr>
          <w:lang w:eastAsia="lt-LT"/>
        </w:rPr>
        <w:t xml:space="preserve"> </w:t>
      </w:r>
      <w:r w:rsidR="00977D5A" w:rsidRPr="00AE55CE">
        <w:rPr>
          <w:lang w:eastAsia="lt-LT"/>
        </w:rPr>
        <w:t>Įstaigos</w:t>
      </w:r>
      <w:r w:rsidR="00FD0EDC" w:rsidRPr="00C653F1">
        <w:rPr>
          <w:lang w:eastAsia="lt-LT"/>
        </w:rPr>
        <w:t xml:space="preserve"> paskirtas socialinis darbuotojas</w:t>
      </w:r>
      <w:r w:rsidR="009A419E" w:rsidRPr="00C653F1">
        <w:rPr>
          <w:lang w:eastAsia="lt-LT"/>
        </w:rPr>
        <w:t xml:space="preserve"> yra</w:t>
      </w:r>
      <w:r w:rsidR="00FD0EDC" w:rsidRPr="00C653F1">
        <w:rPr>
          <w:lang w:eastAsia="lt-LT"/>
        </w:rPr>
        <w:t xml:space="preserve"> atsakingas už koordinuotą reikalingų paslaugų ir paramos </w:t>
      </w:r>
      <w:r w:rsidR="00977D5A" w:rsidRPr="00C653F1">
        <w:rPr>
          <w:lang w:eastAsia="lt-LT"/>
        </w:rPr>
        <w:t xml:space="preserve">iš pataisos įstaigų paleidžiamam </w:t>
      </w:r>
      <w:r w:rsidR="00FD0EDC" w:rsidRPr="00C653F1">
        <w:rPr>
          <w:lang w:eastAsia="lt-LT"/>
        </w:rPr>
        <w:t xml:space="preserve">asmeniui teikimą. </w:t>
      </w:r>
    </w:p>
    <w:p w14:paraId="5AAB4B0E" w14:textId="3A0B47BD" w:rsidR="00AC72DB" w:rsidRPr="00C653F1" w:rsidRDefault="00B06256" w:rsidP="00F450E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C653F1">
        <w:rPr>
          <w:i/>
          <w:iCs/>
          <w:u w:val="single"/>
          <w:lang w:eastAsia="lt-LT"/>
        </w:rPr>
        <w:t>Bazinis paslaugų šeimai paketas.</w:t>
      </w:r>
      <w:r w:rsidRPr="00C653F1">
        <w:rPr>
          <w:lang w:eastAsia="lt-LT"/>
        </w:rPr>
        <w:t xml:space="preserve"> </w:t>
      </w:r>
      <w:r w:rsidR="00F450E1" w:rsidRPr="00C653F1">
        <w:rPr>
          <w:lang w:eastAsia="lt-LT"/>
        </w:rPr>
        <w:t>Stiprinant šeimos institutą LR Vyriausybės nutarimu yra patvirtintas</w:t>
      </w:r>
      <w:r w:rsidRPr="00C653F1">
        <w:rPr>
          <w:lang w:eastAsia="lt-LT"/>
        </w:rPr>
        <w:t xml:space="preserve"> šeimai teikiamų švietimo, sveikatos, socialinių, teisinių, </w:t>
      </w:r>
      <w:proofErr w:type="spellStart"/>
      <w:r w:rsidRPr="00C653F1">
        <w:rPr>
          <w:lang w:eastAsia="lt-LT"/>
        </w:rPr>
        <w:t>judumo</w:t>
      </w:r>
      <w:proofErr w:type="spellEnd"/>
      <w:r w:rsidRPr="00C653F1">
        <w:rPr>
          <w:lang w:eastAsia="lt-LT"/>
        </w:rPr>
        <w:t>, sociokultūrinių paslaugų</w:t>
      </w:r>
      <w:r w:rsidR="00F450E1" w:rsidRPr="00C653F1">
        <w:rPr>
          <w:lang w:eastAsia="lt-LT"/>
        </w:rPr>
        <w:t xml:space="preserve"> </w:t>
      </w:r>
      <w:r w:rsidRPr="00C653F1">
        <w:rPr>
          <w:lang w:eastAsia="lt-LT"/>
        </w:rPr>
        <w:t>rinkinys</w:t>
      </w:r>
      <w:r w:rsidR="00F450E1" w:rsidRPr="00C653F1">
        <w:rPr>
          <w:lang w:eastAsia="lt-LT"/>
        </w:rPr>
        <w:t>. Bazinio paslaugų šeimai paketą sudaro dvylika bazinių paslaugų, apimančių įvairaus amžiaus tarpsniuose esančius asmenis, šeimos narius. Nutarimo nuostatos Savivaldybėje yra įgyvendinamos, viso</w:t>
      </w:r>
      <w:r w:rsidR="00AC72DB" w:rsidRPr="00C653F1">
        <w:rPr>
          <w:lang w:eastAsia="lt-LT"/>
        </w:rPr>
        <w:t>s</w:t>
      </w:r>
      <w:r w:rsidR="00F450E1" w:rsidRPr="00C653F1">
        <w:rPr>
          <w:lang w:eastAsia="lt-LT"/>
        </w:rPr>
        <w:t xml:space="preserve"> socialinės paslaugos </w:t>
      </w:r>
      <w:r w:rsidR="00AC72DB" w:rsidRPr="00C653F1">
        <w:rPr>
          <w:lang w:eastAsia="lt-LT"/>
        </w:rPr>
        <w:t>numatytos baziniame paslaugų šeimai pakete yra teikiamos, kitoms sritims priskirtos paslaugos yra organizuojamos ir Savivaldybės gyventojams prieinamos.</w:t>
      </w:r>
    </w:p>
    <w:p w14:paraId="080CD97D" w14:textId="59495098" w:rsidR="004528E6" w:rsidRPr="00C653F1" w:rsidRDefault="00AC72DB" w:rsidP="0069597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C653F1">
        <w:rPr>
          <w:i/>
          <w:iCs/>
          <w:u w:val="single"/>
          <w:lang w:eastAsia="lt-LT"/>
        </w:rPr>
        <w:t>Nuolatinio globotojo institutas</w:t>
      </w:r>
      <w:r w:rsidRPr="00C653F1">
        <w:rPr>
          <w:lang w:eastAsia="lt-LT"/>
        </w:rPr>
        <w:t xml:space="preserve">. </w:t>
      </w:r>
      <w:r w:rsidR="006F43DA" w:rsidRPr="00C653F1">
        <w:rPr>
          <w:lang w:eastAsia="lt-LT"/>
        </w:rPr>
        <w:t xml:space="preserve">Nuo 2024 </w:t>
      </w:r>
      <w:proofErr w:type="spellStart"/>
      <w:r w:rsidR="006F43DA" w:rsidRPr="00C653F1">
        <w:rPr>
          <w:lang w:eastAsia="lt-LT"/>
        </w:rPr>
        <w:t>m</w:t>
      </w:r>
      <w:proofErr w:type="spellEnd"/>
      <w:r w:rsidR="005509C5" w:rsidRPr="00C653F1">
        <w:rPr>
          <w:lang w:eastAsia="lt-LT"/>
        </w:rPr>
        <w:t>.</w:t>
      </w:r>
      <w:r w:rsidR="006F43DA" w:rsidRPr="00C653F1">
        <w:rPr>
          <w:lang w:eastAsia="lt-LT"/>
        </w:rPr>
        <w:t xml:space="preserve"> liepos 1 </w:t>
      </w:r>
      <w:proofErr w:type="spellStart"/>
      <w:r w:rsidR="006F43DA" w:rsidRPr="00C653F1">
        <w:rPr>
          <w:lang w:eastAsia="lt-LT"/>
        </w:rPr>
        <w:t>d</w:t>
      </w:r>
      <w:proofErr w:type="spellEnd"/>
      <w:r w:rsidR="005509C5" w:rsidRPr="00C653F1">
        <w:rPr>
          <w:lang w:eastAsia="lt-LT"/>
        </w:rPr>
        <w:t>.</w:t>
      </w:r>
      <w:r w:rsidR="006F43DA" w:rsidRPr="00C653F1">
        <w:rPr>
          <w:lang w:eastAsia="lt-LT"/>
        </w:rPr>
        <w:t xml:space="preserve"> įvedamas nuolatinio globotojo institutas (kaip jį apibrėžia LR </w:t>
      </w:r>
      <w:r w:rsidR="00C653F1">
        <w:rPr>
          <w:lang w:eastAsia="lt-LT"/>
        </w:rPr>
        <w:t>S</w:t>
      </w:r>
      <w:r w:rsidR="006F43DA" w:rsidRPr="00C653F1">
        <w:rPr>
          <w:lang w:eastAsia="lt-LT"/>
        </w:rPr>
        <w:t>ocialinių paslaugų įstatymas)</w:t>
      </w:r>
      <w:r w:rsidR="005509C5" w:rsidRPr="00C653F1">
        <w:rPr>
          <w:lang w:eastAsia="lt-LT"/>
        </w:rPr>
        <w:t>, kuriuo</w:t>
      </w:r>
      <w:r w:rsidR="006F43DA" w:rsidRPr="00C653F1">
        <w:rPr>
          <w:lang w:eastAsia="lt-LT"/>
        </w:rPr>
        <w:t xml:space="preserve"> siekiama</w:t>
      </w:r>
      <w:r w:rsidR="00C46363" w:rsidRPr="00C653F1">
        <w:rPr>
          <w:lang w:eastAsia="lt-LT"/>
        </w:rPr>
        <w:t>,</w:t>
      </w:r>
      <w:r w:rsidR="006F43DA" w:rsidRPr="00C653F1">
        <w:rPr>
          <w:lang w:eastAsia="lt-LT"/>
        </w:rPr>
        <w:t xml:space="preserve"> kad </w:t>
      </w:r>
      <w:r w:rsidR="005509C5" w:rsidRPr="00C653F1">
        <w:rPr>
          <w:lang w:eastAsia="lt-LT"/>
        </w:rPr>
        <w:t xml:space="preserve">šeimoje </w:t>
      </w:r>
      <w:r w:rsidR="006F43DA" w:rsidRPr="00C653F1">
        <w:rPr>
          <w:lang w:eastAsia="lt-LT"/>
        </w:rPr>
        <w:t xml:space="preserve">būtų </w:t>
      </w:r>
      <w:r w:rsidR="006F43DA" w:rsidRPr="00C653F1">
        <w:rPr>
          <w:lang w:eastAsia="lt-LT"/>
        </w:rPr>
        <w:lastRenderedPageBreak/>
        <w:t xml:space="preserve">globojami vyresni vaikai ar turintys sveikatos problemų, </w:t>
      </w:r>
      <w:r w:rsidR="004A44F3" w:rsidRPr="00C653F1">
        <w:rPr>
          <w:lang w:eastAsia="lt-LT"/>
        </w:rPr>
        <w:t xml:space="preserve">įvairių </w:t>
      </w:r>
      <w:r w:rsidR="004A44F3" w:rsidRPr="0072607E">
        <w:rPr>
          <w:lang w:eastAsia="lt-LT"/>
        </w:rPr>
        <w:t>priklausomybių</w:t>
      </w:r>
      <w:r w:rsidR="004A44F3" w:rsidRPr="0097742E">
        <w:rPr>
          <w:lang w:eastAsia="lt-LT"/>
        </w:rPr>
        <w:t xml:space="preserve"> turėję nesėkmingos laikinosios priežiūros, globos ar įvaikinimo patirties, </w:t>
      </w:r>
      <w:r w:rsidR="006F43DA" w:rsidRPr="004E708C">
        <w:rPr>
          <w:lang w:eastAsia="lt-LT"/>
        </w:rPr>
        <w:t xml:space="preserve">taip pat </w:t>
      </w:r>
      <w:r w:rsidR="004A591D" w:rsidRPr="004E708C">
        <w:rPr>
          <w:lang w:eastAsia="lt-LT"/>
        </w:rPr>
        <w:t>vaikai neišskiriant</w:t>
      </w:r>
      <w:r w:rsidR="006F43DA" w:rsidRPr="004E708C">
        <w:rPr>
          <w:lang w:eastAsia="lt-LT"/>
        </w:rPr>
        <w:t xml:space="preserve"> broli</w:t>
      </w:r>
      <w:r w:rsidR="006F43DA" w:rsidRPr="00AE55CE">
        <w:rPr>
          <w:lang w:eastAsia="lt-LT"/>
        </w:rPr>
        <w:t>ų</w:t>
      </w:r>
      <w:r w:rsidR="006D16E0" w:rsidRPr="00AE55CE">
        <w:rPr>
          <w:lang w:eastAsia="lt-LT"/>
        </w:rPr>
        <w:t>/</w:t>
      </w:r>
      <w:r w:rsidR="006F43DA" w:rsidRPr="00AE55CE">
        <w:rPr>
          <w:lang w:eastAsia="lt-LT"/>
        </w:rPr>
        <w:t>seserų</w:t>
      </w:r>
      <w:r w:rsidR="00C46363" w:rsidRPr="00AE55CE">
        <w:rPr>
          <w:lang w:eastAsia="lt-LT"/>
        </w:rPr>
        <w:t>.</w:t>
      </w:r>
      <w:r w:rsidR="006F43DA" w:rsidRPr="00AE55CE">
        <w:rPr>
          <w:lang w:eastAsia="lt-LT"/>
        </w:rPr>
        <w:t xml:space="preserve"> </w:t>
      </w:r>
      <w:r w:rsidR="00C46363" w:rsidRPr="00AE55CE">
        <w:rPr>
          <w:lang w:eastAsia="lt-LT"/>
        </w:rPr>
        <w:t>Š</w:t>
      </w:r>
      <w:r w:rsidR="006F43DA" w:rsidRPr="00AE55CE">
        <w:rPr>
          <w:lang w:eastAsia="lt-LT"/>
        </w:rPr>
        <w:t>i</w:t>
      </w:r>
      <w:r w:rsidR="000820B3" w:rsidRPr="00AE55CE">
        <w:rPr>
          <w:lang w:eastAsia="lt-LT"/>
        </w:rPr>
        <w:t>uo</w:t>
      </w:r>
      <w:r w:rsidR="00C46363" w:rsidRPr="00AE55CE">
        <w:rPr>
          <w:lang w:eastAsia="lt-LT"/>
        </w:rPr>
        <w:t xml:space="preserve"> institutu siekiama vaikų globos tik šeimoje</w:t>
      </w:r>
      <w:r w:rsidR="000820B3" w:rsidRPr="00AE55CE">
        <w:rPr>
          <w:lang w:eastAsia="lt-LT"/>
        </w:rPr>
        <w:t xml:space="preserve"> ir </w:t>
      </w:r>
      <w:r w:rsidR="00C46363" w:rsidRPr="00AE55CE">
        <w:rPr>
          <w:lang w:eastAsia="lt-LT"/>
        </w:rPr>
        <w:t xml:space="preserve">iki 2030 metų vaikų globos </w:t>
      </w:r>
      <w:r w:rsidR="00784C55" w:rsidRPr="00AE55CE">
        <w:rPr>
          <w:lang w:eastAsia="lt-LT"/>
        </w:rPr>
        <w:t>organizavimą</w:t>
      </w:r>
      <w:r w:rsidR="00784C55" w:rsidRPr="00C653F1">
        <w:rPr>
          <w:lang w:eastAsia="lt-LT"/>
        </w:rPr>
        <w:t xml:space="preserve"> </w:t>
      </w:r>
      <w:r w:rsidR="00C46363" w:rsidRPr="00C653F1">
        <w:rPr>
          <w:lang w:eastAsia="lt-LT"/>
        </w:rPr>
        <w:t>institucijose suma</w:t>
      </w:r>
      <w:r w:rsidR="000820B3" w:rsidRPr="00C653F1">
        <w:rPr>
          <w:lang w:eastAsia="lt-LT"/>
        </w:rPr>
        <w:t>žinti</w:t>
      </w:r>
      <w:r w:rsidR="00C46363" w:rsidRPr="00C653F1">
        <w:rPr>
          <w:lang w:eastAsia="lt-LT"/>
        </w:rPr>
        <w:t xml:space="preserve"> dvigubai.</w:t>
      </w:r>
    </w:p>
    <w:p w14:paraId="3395EDB7" w14:textId="6CA5AA16" w:rsidR="006F43DA" w:rsidRPr="00C653F1" w:rsidRDefault="006F43DA" w:rsidP="00D1586F">
      <w:pPr>
        <w:ind w:firstLine="720"/>
        <w:jc w:val="both"/>
        <w:rPr>
          <w:lang w:eastAsia="lt-LT"/>
        </w:rPr>
      </w:pPr>
      <w:r w:rsidRPr="00C653F1">
        <w:rPr>
          <w:lang w:eastAsia="lt-LT"/>
        </w:rPr>
        <w:t xml:space="preserve">Siekiant užtikrinti </w:t>
      </w:r>
      <w:r w:rsidRPr="0072607E">
        <w:rPr>
          <w:lang w:eastAsia="lt-LT"/>
        </w:rPr>
        <w:t xml:space="preserve">vaiko globą </w:t>
      </w:r>
      <w:r w:rsidR="005509C5" w:rsidRPr="0097742E">
        <w:rPr>
          <w:lang w:eastAsia="lt-LT"/>
        </w:rPr>
        <w:t xml:space="preserve">šeimoje </w:t>
      </w:r>
      <w:r w:rsidRPr="0097742E">
        <w:rPr>
          <w:lang w:eastAsia="lt-LT"/>
        </w:rPr>
        <w:t>pareng</w:t>
      </w:r>
      <w:r w:rsidR="005509C5" w:rsidRPr="004E708C">
        <w:rPr>
          <w:lang w:eastAsia="lt-LT"/>
        </w:rPr>
        <w:t>tas</w:t>
      </w:r>
      <w:r w:rsidRPr="004E708C">
        <w:rPr>
          <w:lang w:eastAsia="lt-LT"/>
        </w:rPr>
        <w:t xml:space="preserve"> </w:t>
      </w:r>
      <w:r w:rsidR="005509C5" w:rsidRPr="004E708C">
        <w:rPr>
          <w:lang w:eastAsia="lt-LT"/>
        </w:rPr>
        <w:t>Plungės socialinių</w:t>
      </w:r>
      <w:r w:rsidR="005509C5" w:rsidRPr="00C653F1">
        <w:rPr>
          <w:lang w:eastAsia="lt-LT"/>
        </w:rPr>
        <w:t xml:space="preserve"> paslaugų centro Globos centro a</w:t>
      </w:r>
      <w:r w:rsidRPr="00C653F1">
        <w:rPr>
          <w:lang w:eastAsia="lt-LT"/>
        </w:rPr>
        <w:t>smenų/šeimų</w:t>
      </w:r>
      <w:r w:rsidR="005509C5" w:rsidRPr="00C653F1">
        <w:rPr>
          <w:lang w:eastAsia="lt-LT"/>
        </w:rPr>
        <w:t>, galinčių globoti (rūpinti) be tėvų globos likusius vaikus,</w:t>
      </w:r>
      <w:r w:rsidRPr="00C653F1">
        <w:rPr>
          <w:lang w:eastAsia="lt-LT"/>
        </w:rPr>
        <w:t xml:space="preserve"> pritraukimo ir paieškos </w:t>
      </w:r>
      <w:r w:rsidR="005509C5" w:rsidRPr="00C653F1">
        <w:rPr>
          <w:lang w:eastAsia="lt-LT"/>
        </w:rPr>
        <w:t xml:space="preserve">2024 metų </w:t>
      </w:r>
      <w:r w:rsidRPr="00C653F1">
        <w:rPr>
          <w:lang w:eastAsia="lt-LT"/>
        </w:rPr>
        <w:t>plan</w:t>
      </w:r>
      <w:r w:rsidR="005509C5" w:rsidRPr="00C653F1">
        <w:rPr>
          <w:lang w:eastAsia="lt-LT"/>
        </w:rPr>
        <w:t>as, kuris</w:t>
      </w:r>
      <w:r w:rsidRPr="00C653F1">
        <w:rPr>
          <w:lang w:eastAsia="lt-LT"/>
        </w:rPr>
        <w:t xml:space="preserve"> patvirtintas Savivaldybės mero 2024 </w:t>
      </w:r>
      <w:proofErr w:type="spellStart"/>
      <w:r w:rsidRPr="00C653F1">
        <w:rPr>
          <w:lang w:eastAsia="lt-LT"/>
        </w:rPr>
        <w:t>m</w:t>
      </w:r>
      <w:proofErr w:type="spellEnd"/>
      <w:r w:rsidR="00E46431" w:rsidRPr="00C653F1">
        <w:rPr>
          <w:lang w:eastAsia="lt-LT"/>
        </w:rPr>
        <w:t>.</w:t>
      </w:r>
      <w:r w:rsidRPr="00C653F1">
        <w:rPr>
          <w:lang w:eastAsia="lt-LT"/>
        </w:rPr>
        <w:t xml:space="preserve"> vasario 21 </w:t>
      </w:r>
      <w:proofErr w:type="spellStart"/>
      <w:r w:rsidRPr="00C653F1">
        <w:rPr>
          <w:lang w:eastAsia="lt-LT"/>
        </w:rPr>
        <w:t>d</w:t>
      </w:r>
      <w:proofErr w:type="spellEnd"/>
      <w:r w:rsidR="00E46431" w:rsidRPr="00C653F1">
        <w:rPr>
          <w:lang w:eastAsia="lt-LT"/>
        </w:rPr>
        <w:t>.</w:t>
      </w:r>
      <w:r w:rsidRPr="00C653F1">
        <w:rPr>
          <w:lang w:eastAsia="lt-LT"/>
        </w:rPr>
        <w:t xml:space="preserve"> potvarkiu </w:t>
      </w:r>
      <w:proofErr w:type="spellStart"/>
      <w:r w:rsidRPr="00C653F1">
        <w:rPr>
          <w:lang w:eastAsia="lt-LT"/>
        </w:rPr>
        <w:t>Nr</w:t>
      </w:r>
      <w:proofErr w:type="spellEnd"/>
      <w:r w:rsidRPr="00C653F1">
        <w:rPr>
          <w:lang w:eastAsia="lt-LT"/>
        </w:rPr>
        <w:t xml:space="preserve">. PE-69 „Dėl Plungės socialinių paslaugų centro globos centro asmenų/ šeimų, galinčių globoti (rūpinti) be tėvų globos likusius vaikus, pritraukimo ir paieškos 2024 </w:t>
      </w:r>
      <w:proofErr w:type="spellStart"/>
      <w:r w:rsidRPr="00C653F1">
        <w:rPr>
          <w:lang w:eastAsia="lt-LT"/>
        </w:rPr>
        <w:t>m</w:t>
      </w:r>
      <w:proofErr w:type="spellEnd"/>
      <w:r w:rsidRPr="00C653F1">
        <w:rPr>
          <w:lang w:eastAsia="lt-LT"/>
        </w:rPr>
        <w:t xml:space="preserve">. plano patvirtinimo“. Šio plano tikslas </w:t>
      </w:r>
      <w:r w:rsidR="00C653F1">
        <w:rPr>
          <w:lang w:eastAsia="lt-LT"/>
        </w:rPr>
        <w:t xml:space="preserve">– </w:t>
      </w:r>
      <w:r w:rsidRPr="00C653F1">
        <w:rPr>
          <w:lang w:eastAsia="lt-LT"/>
        </w:rPr>
        <w:t>keisti visuomenės požiūr</w:t>
      </w:r>
      <w:r w:rsidR="00C653F1">
        <w:rPr>
          <w:lang w:eastAsia="lt-LT"/>
        </w:rPr>
        <w:t>į</w:t>
      </w:r>
      <w:r w:rsidRPr="00C653F1">
        <w:rPr>
          <w:lang w:eastAsia="lt-LT"/>
        </w:rPr>
        <w:t xml:space="preserve"> į globą ir pritraukti globėjus, budinčius</w:t>
      </w:r>
      <w:r w:rsidR="005509C5" w:rsidRPr="00C653F1">
        <w:rPr>
          <w:lang w:eastAsia="lt-LT"/>
        </w:rPr>
        <w:t xml:space="preserve"> ir</w:t>
      </w:r>
      <w:r w:rsidRPr="00C653F1">
        <w:rPr>
          <w:lang w:eastAsia="lt-LT"/>
        </w:rPr>
        <w:t xml:space="preserve"> nuolatinius globotojus</w:t>
      </w:r>
      <w:r w:rsidR="004E7A5A" w:rsidRPr="00C653F1">
        <w:rPr>
          <w:lang w:eastAsia="lt-LT"/>
        </w:rPr>
        <w:t>,</w:t>
      </w:r>
      <w:r w:rsidRPr="00C653F1">
        <w:rPr>
          <w:lang w:eastAsia="lt-LT"/>
        </w:rPr>
        <w:t xml:space="preserve"> siekiant užtikrinti geriausius vaiko interesus ir suteikiant globą šeimoje.</w:t>
      </w:r>
    </w:p>
    <w:p w14:paraId="557A9E4B" w14:textId="77777777" w:rsidR="00F85A60" w:rsidRDefault="00F85A60" w:rsidP="00F85A60">
      <w:pPr>
        <w:ind w:firstLine="720"/>
        <w:jc w:val="both"/>
        <w:rPr>
          <w:lang w:eastAsia="lt-LT"/>
        </w:rPr>
      </w:pPr>
    </w:p>
    <w:p w14:paraId="70004A54" w14:textId="77777777" w:rsidR="00B10156" w:rsidRPr="00EB5FF2" w:rsidRDefault="00B10156" w:rsidP="004528E6">
      <w:pPr>
        <w:widowControl w:val="0"/>
        <w:shd w:val="clear" w:color="auto" w:fill="FFFFFF"/>
        <w:ind w:firstLine="720"/>
        <w:jc w:val="both"/>
        <w:rPr>
          <w:rFonts w:eastAsia="Calibri"/>
          <w:b/>
          <w:bCs/>
        </w:rPr>
      </w:pPr>
      <w:r w:rsidRPr="00EB5FF2">
        <w:rPr>
          <w:rFonts w:eastAsia="Calibri"/>
          <w:b/>
          <w:bCs/>
        </w:rPr>
        <w:t>18. Savivaldybės biudžeto augimo perspektyva ir numatomas pokytis.</w:t>
      </w:r>
    </w:p>
    <w:p w14:paraId="192D03B4" w14:textId="652710A5" w:rsidR="00A229D0" w:rsidRDefault="008E367F" w:rsidP="001F547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EB5FF2">
        <w:rPr>
          <w:lang w:eastAsia="lt-LT"/>
        </w:rPr>
        <w:t>Plečiantis socialinių paslaugų infrastruktūrai ir didėjant paslaugų kainai</w:t>
      </w:r>
      <w:r w:rsidR="0026427B" w:rsidRPr="00EB5FF2">
        <w:rPr>
          <w:lang w:eastAsia="lt-LT"/>
        </w:rPr>
        <w:t>, o taip pat p</w:t>
      </w:r>
      <w:r w:rsidRPr="00EB5FF2">
        <w:rPr>
          <w:lang w:eastAsia="lt-LT"/>
        </w:rPr>
        <w:t xml:space="preserve">ertvarkant institucinę socialinės globos sistemą ir </w:t>
      </w:r>
      <w:r w:rsidR="00776900" w:rsidRPr="00EB5FF2">
        <w:rPr>
          <w:lang w:eastAsia="lt-LT"/>
        </w:rPr>
        <w:t>Savivaldybėje</w:t>
      </w:r>
      <w:r w:rsidRPr="00EB5FF2">
        <w:rPr>
          <w:lang w:eastAsia="lt-LT"/>
        </w:rPr>
        <w:t xml:space="preserve"> plečiant socialinės globos paslaugas </w:t>
      </w:r>
      <w:r w:rsidR="0026427B" w:rsidRPr="0072607E">
        <w:rPr>
          <w:lang w:eastAsia="lt-LT"/>
        </w:rPr>
        <w:t>intelekto</w:t>
      </w:r>
      <w:r w:rsidRPr="0097742E">
        <w:rPr>
          <w:lang w:eastAsia="lt-LT"/>
        </w:rPr>
        <w:t xml:space="preserve"> ir</w:t>
      </w:r>
      <w:r w:rsidR="00D2731E" w:rsidRPr="0097742E">
        <w:rPr>
          <w:lang w:eastAsia="lt-LT"/>
        </w:rPr>
        <w:t xml:space="preserve"> (</w:t>
      </w:r>
      <w:r w:rsidRPr="004E708C">
        <w:rPr>
          <w:lang w:eastAsia="lt-LT"/>
        </w:rPr>
        <w:t>ar</w:t>
      </w:r>
      <w:r w:rsidR="00D2731E" w:rsidRPr="00AE55CE">
        <w:rPr>
          <w:lang w:eastAsia="lt-LT"/>
        </w:rPr>
        <w:t>)</w:t>
      </w:r>
      <w:r w:rsidRPr="00AE55CE">
        <w:rPr>
          <w:lang w:eastAsia="lt-LT"/>
        </w:rPr>
        <w:t xml:space="preserve"> psich</w:t>
      </w:r>
      <w:r w:rsidR="0026427B" w:rsidRPr="00AE55CE">
        <w:rPr>
          <w:lang w:eastAsia="lt-LT"/>
        </w:rPr>
        <w:t>ikos</w:t>
      </w:r>
      <w:r w:rsidRPr="00AE55CE">
        <w:rPr>
          <w:lang w:eastAsia="lt-LT"/>
        </w:rPr>
        <w:t xml:space="preserve"> negalią turintiems asme</w:t>
      </w:r>
      <w:r w:rsidR="00E45CAE" w:rsidRPr="00AE55CE">
        <w:rPr>
          <w:lang w:eastAsia="lt-LT"/>
        </w:rPr>
        <w:t>nims</w:t>
      </w:r>
      <w:r w:rsidRPr="00AE55CE">
        <w:rPr>
          <w:lang w:eastAsia="lt-LT"/>
        </w:rPr>
        <w:t xml:space="preserve">, </w:t>
      </w:r>
      <w:r w:rsidR="00E46431" w:rsidRPr="00AE55CE">
        <w:rPr>
          <w:lang w:eastAsia="lt-LT"/>
        </w:rPr>
        <w:t xml:space="preserve">vaikams su negalia ir jų šeimoms, </w:t>
      </w:r>
      <w:r w:rsidRPr="00AE55CE">
        <w:rPr>
          <w:lang w:eastAsia="lt-LT"/>
        </w:rPr>
        <w:t>socialinės globos paslaugas tėvų globos netekusiems vaikams</w:t>
      </w:r>
      <w:r w:rsidR="0026427B" w:rsidRPr="00AE55CE">
        <w:rPr>
          <w:lang w:eastAsia="lt-LT"/>
        </w:rPr>
        <w:t xml:space="preserve"> bei kitoms socialinėms paslaugoms, teikiamoms bendruomenėje</w:t>
      </w:r>
      <w:r w:rsidR="00E46431" w:rsidRPr="00AE55CE">
        <w:rPr>
          <w:lang w:eastAsia="lt-LT"/>
        </w:rPr>
        <w:t>,</w:t>
      </w:r>
      <w:r w:rsidR="00EB5FF2" w:rsidRPr="00AE55CE">
        <w:rPr>
          <w:lang w:eastAsia="lt-LT"/>
        </w:rPr>
        <w:t xml:space="preserve"> ir įgyvendinamiems projektams,</w:t>
      </w:r>
      <w:r w:rsidRPr="00AE55CE">
        <w:rPr>
          <w:lang w:eastAsia="lt-LT"/>
        </w:rPr>
        <w:t xml:space="preserve"> </w:t>
      </w:r>
      <w:r w:rsidR="0026427B" w:rsidRPr="00AE55CE">
        <w:rPr>
          <w:lang w:eastAsia="lt-LT"/>
        </w:rPr>
        <w:t xml:space="preserve">skiriamų lėšų dalis kiekvienais metais </w:t>
      </w:r>
      <w:r w:rsidR="00EB5FF2" w:rsidRPr="00AE55CE">
        <w:rPr>
          <w:lang w:eastAsia="lt-LT"/>
        </w:rPr>
        <w:t xml:space="preserve">iš Savivaldybės biudžeto </w:t>
      </w:r>
      <w:r w:rsidR="0026427B" w:rsidRPr="00AE55CE">
        <w:rPr>
          <w:lang w:eastAsia="lt-LT"/>
        </w:rPr>
        <w:t>turėtų didėti</w:t>
      </w:r>
      <w:r w:rsidR="00EB5FF2" w:rsidRPr="00AE55CE">
        <w:rPr>
          <w:lang w:eastAsia="lt-LT"/>
        </w:rPr>
        <w:t>.</w:t>
      </w:r>
    </w:p>
    <w:p w14:paraId="45F398BB" w14:textId="77777777" w:rsidR="001F5476" w:rsidRPr="001F5476" w:rsidRDefault="001F5476" w:rsidP="001F547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p>
    <w:p w14:paraId="6EF3D878" w14:textId="77777777" w:rsidR="00B10156" w:rsidRPr="00876FA2"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876FA2">
        <w:rPr>
          <w:b/>
          <w:lang w:eastAsia="lt-LT"/>
        </w:rPr>
        <w:t>19. Išteklių prognozė ateinantiems 3 metams.</w:t>
      </w:r>
    </w:p>
    <w:p w14:paraId="1BC469C2" w14:textId="2A7B0A26" w:rsidR="00DE3E8D" w:rsidRPr="00876FA2" w:rsidRDefault="00DE3E8D"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F750FB">
        <w:rPr>
          <w:lang w:eastAsia="lt-LT"/>
        </w:rPr>
        <w:t>Reikalingi materialiniai, finansiniai</w:t>
      </w:r>
      <w:r w:rsidRPr="00876FA2">
        <w:rPr>
          <w:lang w:eastAsia="lt-LT"/>
        </w:rPr>
        <w:t xml:space="preserve">, žmogiškieji ištekliai ir politiniai sprendimai, norint teikti </w:t>
      </w:r>
      <w:r w:rsidR="00FD4D01" w:rsidRPr="00876FA2">
        <w:rPr>
          <w:lang w:eastAsia="lt-LT"/>
        </w:rPr>
        <w:t>S</w:t>
      </w:r>
      <w:r w:rsidRPr="00876FA2">
        <w:rPr>
          <w:lang w:eastAsia="lt-LT"/>
        </w:rPr>
        <w:t>avivaldybės gyventojų poreikius atitinkančias ir kokybiškas socialines paslaugas:</w:t>
      </w:r>
    </w:p>
    <w:p w14:paraId="18EA764E" w14:textId="4D412CE5" w:rsidR="00876FA2" w:rsidRPr="009962B4" w:rsidRDefault="00876FA2" w:rsidP="002F480F">
      <w:pPr>
        <w:widowControl w:val="0"/>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9962B4">
        <w:rPr>
          <w:lang w:eastAsia="lt-LT"/>
        </w:rPr>
        <w:t>reikalingos investicijos</w:t>
      </w:r>
      <w:r w:rsidR="00045533" w:rsidRPr="009962B4">
        <w:rPr>
          <w:lang w:eastAsia="lt-LT"/>
        </w:rPr>
        <w:t xml:space="preserve"> išlaikyti</w:t>
      </w:r>
      <w:r w:rsidRPr="009962B4">
        <w:rPr>
          <w:lang w:eastAsia="lt-LT"/>
        </w:rPr>
        <w:t xml:space="preserve"> bendruomeninių paslaugų kompleksą </w:t>
      </w:r>
      <w:r w:rsidR="00C653F1">
        <w:rPr>
          <w:lang w:eastAsia="lt-LT"/>
        </w:rPr>
        <w:t>–</w:t>
      </w:r>
      <w:r w:rsidRPr="009962B4">
        <w:rPr>
          <w:lang w:eastAsia="lt-LT"/>
        </w:rPr>
        <w:t xml:space="preserve"> BVGN, GGN</w:t>
      </w:r>
      <w:r w:rsidR="00045533" w:rsidRPr="009962B4">
        <w:rPr>
          <w:lang w:eastAsia="lt-LT"/>
        </w:rPr>
        <w:t>, socialines dirbtuves, teikti apgyvendinimo apsaugotame būste paslaugas</w:t>
      </w:r>
      <w:r w:rsidR="00045533" w:rsidRPr="009962B4">
        <w:t xml:space="preserve"> </w:t>
      </w:r>
      <w:r w:rsidR="00045533" w:rsidRPr="009962B4">
        <w:rPr>
          <w:lang w:eastAsia="lt-LT"/>
        </w:rPr>
        <w:t>asmenims su intelekto ir (ar) psichikos negalia, rekonstruoti suplanuotus 1 GGN, plėtojant paslaugas senyvo amžiaus asmenims ir asmenims su negali</w:t>
      </w:r>
      <w:r w:rsidR="00926CD5">
        <w:rPr>
          <w:lang w:eastAsia="lt-LT"/>
        </w:rPr>
        <w:t>a</w:t>
      </w:r>
      <w:r w:rsidR="00045533" w:rsidRPr="009962B4">
        <w:rPr>
          <w:lang w:eastAsia="lt-LT"/>
        </w:rPr>
        <w:t>, turintiems individualių poreikių, įkur</w:t>
      </w:r>
      <w:r w:rsidR="00251F28" w:rsidRPr="009962B4">
        <w:rPr>
          <w:lang w:eastAsia="lt-LT"/>
        </w:rPr>
        <w:t xml:space="preserve">iant </w:t>
      </w:r>
      <w:r w:rsidRPr="009962B4">
        <w:rPr>
          <w:lang w:eastAsia="lt-LT"/>
        </w:rPr>
        <w:t>dienos užimtumo centrą,</w:t>
      </w:r>
      <w:r w:rsidR="00045533" w:rsidRPr="009962B4">
        <w:rPr>
          <w:lang w:eastAsia="lt-LT"/>
        </w:rPr>
        <w:t xml:space="preserve"> </w:t>
      </w:r>
      <w:r w:rsidRPr="009962B4">
        <w:rPr>
          <w:lang w:eastAsia="lt-LT"/>
        </w:rPr>
        <w:t xml:space="preserve">taip pat </w:t>
      </w:r>
      <w:r w:rsidR="00045533" w:rsidRPr="009962B4">
        <w:rPr>
          <w:lang w:eastAsia="lt-LT"/>
        </w:rPr>
        <w:t>plėto</w:t>
      </w:r>
      <w:r w:rsidR="00251F28" w:rsidRPr="009962B4">
        <w:rPr>
          <w:lang w:eastAsia="lt-LT"/>
        </w:rPr>
        <w:t xml:space="preserve">jant </w:t>
      </w:r>
      <w:r w:rsidRPr="009962B4">
        <w:rPr>
          <w:lang w:eastAsia="lt-LT"/>
        </w:rPr>
        <w:t>paslaug</w:t>
      </w:r>
      <w:r w:rsidR="00045533" w:rsidRPr="009962B4">
        <w:rPr>
          <w:lang w:eastAsia="lt-LT"/>
        </w:rPr>
        <w:t>a</w:t>
      </w:r>
      <w:r w:rsidRPr="009962B4">
        <w:rPr>
          <w:lang w:eastAsia="lt-LT"/>
        </w:rPr>
        <w:t>s asmens namuose</w:t>
      </w:r>
      <w:r w:rsidR="00045533" w:rsidRPr="009962B4">
        <w:rPr>
          <w:lang w:eastAsia="lt-LT"/>
        </w:rPr>
        <w:t>;</w:t>
      </w:r>
    </w:p>
    <w:p w14:paraId="11B1B4A2" w14:textId="6835BC57" w:rsidR="00BC7D46" w:rsidRPr="009962B4" w:rsidRDefault="00BC7D46" w:rsidP="002F480F">
      <w:pPr>
        <w:widowControl w:val="0"/>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9962B4">
        <w:rPr>
          <w:lang w:eastAsia="lt-LT"/>
        </w:rPr>
        <w:t xml:space="preserve">organizuojant </w:t>
      </w:r>
      <w:r w:rsidR="00487394" w:rsidRPr="009962B4">
        <w:rPr>
          <w:lang w:eastAsia="lt-LT"/>
        </w:rPr>
        <w:t xml:space="preserve">vaikų, </w:t>
      </w:r>
      <w:r w:rsidRPr="009962B4">
        <w:rPr>
          <w:lang w:eastAsia="lt-LT"/>
        </w:rPr>
        <w:t>netekusių tėvų globos, socialinės globos paslaugų teikimą bendruomenėje</w:t>
      </w:r>
      <w:r w:rsidR="00BE3541" w:rsidRPr="009962B4">
        <w:rPr>
          <w:lang w:eastAsia="lt-LT"/>
        </w:rPr>
        <w:t xml:space="preserve"> reikalingos lėšos</w:t>
      </w:r>
      <w:r w:rsidR="00487394" w:rsidRPr="009962B4">
        <w:rPr>
          <w:lang w:eastAsia="lt-LT"/>
        </w:rPr>
        <w:t xml:space="preserve"> </w:t>
      </w:r>
      <w:r w:rsidRPr="009962B4">
        <w:rPr>
          <w:lang w:eastAsia="lt-LT"/>
        </w:rPr>
        <w:t>apmokėti globėjų ir budinčių globotojų paslaugas</w:t>
      </w:r>
      <w:r w:rsidR="00E11321">
        <w:rPr>
          <w:lang w:eastAsia="lt-LT"/>
        </w:rPr>
        <w:t xml:space="preserve"> (į globos sistemą įvedamas nuolatinio globotojo institutas)</w:t>
      </w:r>
      <w:r w:rsidRPr="009962B4">
        <w:rPr>
          <w:lang w:eastAsia="lt-LT"/>
        </w:rPr>
        <w:t xml:space="preserve">, </w:t>
      </w:r>
      <w:r w:rsidR="00BE3541" w:rsidRPr="009962B4">
        <w:rPr>
          <w:lang w:eastAsia="lt-LT"/>
        </w:rPr>
        <w:t xml:space="preserve">mokami pagalbos pinigai vaikus globojančioms šeimoms, todėl </w:t>
      </w:r>
      <w:r w:rsidRPr="009962B4">
        <w:rPr>
          <w:lang w:eastAsia="lt-LT"/>
        </w:rPr>
        <w:t>lėšos skiriamos iš Savivaldybės biudžeto bus didesnės</w:t>
      </w:r>
      <w:r w:rsidR="00BE3541" w:rsidRPr="009962B4">
        <w:rPr>
          <w:lang w:eastAsia="lt-LT"/>
        </w:rPr>
        <w:t>;</w:t>
      </w:r>
    </w:p>
    <w:p w14:paraId="54EC8691" w14:textId="586425E8" w:rsidR="00275AA5" w:rsidRPr="009962B4" w:rsidRDefault="00275AA5" w:rsidP="002F480F">
      <w:pPr>
        <w:widowControl w:val="0"/>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9962B4">
        <w:rPr>
          <w:lang w:eastAsia="lt-LT"/>
        </w:rPr>
        <w:t xml:space="preserve">kasmet didėja institucijose teikiamų </w:t>
      </w:r>
      <w:r w:rsidR="00663C41" w:rsidRPr="009962B4">
        <w:rPr>
          <w:lang w:eastAsia="lt-LT"/>
        </w:rPr>
        <w:t xml:space="preserve">trumpalaikės ir </w:t>
      </w:r>
      <w:r w:rsidRPr="009962B4">
        <w:rPr>
          <w:lang w:eastAsia="lt-LT"/>
        </w:rPr>
        <w:t xml:space="preserve">ilgalaikės socialinės globos paslaugų kainos, daugėja paslaugų gavėjų, todėl nuolatos didėja </w:t>
      </w:r>
      <w:r w:rsidR="00A0526F" w:rsidRPr="009962B4">
        <w:rPr>
          <w:lang w:eastAsia="lt-LT"/>
        </w:rPr>
        <w:t xml:space="preserve">valstybės ir Savivaldybės biudžeto </w:t>
      </w:r>
      <w:r w:rsidRPr="009962B4">
        <w:rPr>
          <w:lang w:eastAsia="lt-LT"/>
        </w:rPr>
        <w:t>išlaidos</w:t>
      </w:r>
      <w:r w:rsidR="009F1256" w:rsidRPr="009962B4">
        <w:rPr>
          <w:lang w:eastAsia="lt-LT"/>
        </w:rPr>
        <w:t xml:space="preserve"> paslaugų finansavimui</w:t>
      </w:r>
      <w:r w:rsidR="00BE3541" w:rsidRPr="009962B4">
        <w:rPr>
          <w:lang w:eastAsia="lt-LT"/>
        </w:rPr>
        <w:t>;</w:t>
      </w:r>
    </w:p>
    <w:p w14:paraId="10F34D4F" w14:textId="150F1185" w:rsidR="00DE3E8D" w:rsidRPr="009962B4" w:rsidRDefault="00DE3E8D" w:rsidP="002F480F">
      <w:pPr>
        <w:widowControl w:val="0"/>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9962B4">
        <w:rPr>
          <w:lang w:eastAsia="lt-LT"/>
        </w:rPr>
        <w:t>paslaugų plėtrai ir kokybės gerinimui reikalingi didesni žmogiškieji ištekliai; priimamų socialinių darbuotojų</w:t>
      </w:r>
      <w:r w:rsidR="00A82A19" w:rsidRPr="009962B4">
        <w:rPr>
          <w:lang w:eastAsia="lt-LT"/>
        </w:rPr>
        <w:t>, individualios priežiūros</w:t>
      </w:r>
      <w:r w:rsidRPr="009962B4">
        <w:rPr>
          <w:lang w:eastAsia="lt-LT"/>
        </w:rPr>
        <w:t xml:space="preserve"> </w:t>
      </w:r>
      <w:r w:rsidR="00A82A19" w:rsidRPr="009962B4">
        <w:rPr>
          <w:lang w:eastAsia="lt-LT"/>
        </w:rPr>
        <w:t>darbuotojų</w:t>
      </w:r>
      <w:r w:rsidRPr="009962B4">
        <w:rPr>
          <w:lang w:eastAsia="lt-LT"/>
        </w:rPr>
        <w:t xml:space="preserve"> darbo užmokesčiui ir kvalifikacijos kėlimui reikalingos</w:t>
      </w:r>
      <w:r w:rsidR="00F3689B" w:rsidRPr="009962B4">
        <w:rPr>
          <w:lang w:eastAsia="lt-LT"/>
        </w:rPr>
        <w:t xml:space="preserve"> </w:t>
      </w:r>
      <w:r w:rsidR="00CC20E0">
        <w:rPr>
          <w:lang w:eastAsia="lt-LT"/>
        </w:rPr>
        <w:t xml:space="preserve">didesnės </w:t>
      </w:r>
      <w:r w:rsidRPr="009962B4">
        <w:rPr>
          <w:lang w:eastAsia="lt-LT"/>
        </w:rPr>
        <w:t xml:space="preserve">Savivaldybės biudžeto lėšos; </w:t>
      </w:r>
    </w:p>
    <w:p w14:paraId="3A35D2C2" w14:textId="624C9FF0" w:rsidR="00BC7D46" w:rsidRPr="009962B4" w:rsidRDefault="00487394" w:rsidP="002F480F">
      <w:pPr>
        <w:widowControl w:val="0"/>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9962B4">
        <w:rPr>
          <w:lang w:eastAsia="lt-LT"/>
        </w:rPr>
        <w:t>reikaling</w:t>
      </w:r>
      <w:r w:rsidR="00727A4C" w:rsidRPr="009962B4">
        <w:rPr>
          <w:lang w:eastAsia="lt-LT"/>
        </w:rPr>
        <w:t>os</w:t>
      </w:r>
      <w:r w:rsidRPr="009962B4">
        <w:rPr>
          <w:lang w:eastAsia="lt-LT"/>
        </w:rPr>
        <w:t xml:space="preserve"> Savivaldybės biudžeto</w:t>
      </w:r>
      <w:r w:rsidR="00B67A88" w:rsidRPr="009962B4">
        <w:rPr>
          <w:lang w:eastAsia="lt-LT"/>
        </w:rPr>
        <w:t xml:space="preserve"> lėšos</w:t>
      </w:r>
      <w:r w:rsidR="00B67A88" w:rsidRPr="009962B4">
        <w:t xml:space="preserve"> </w:t>
      </w:r>
      <w:r w:rsidR="00B67A88" w:rsidRPr="009962B4">
        <w:rPr>
          <w:lang w:eastAsia="lt-LT"/>
        </w:rPr>
        <w:t>užtikrinant projektinių paslaugų tęstinumą;</w:t>
      </w:r>
    </w:p>
    <w:p w14:paraId="39EE327C" w14:textId="7E1FE5CB" w:rsidR="00727A4C" w:rsidRDefault="00727A4C" w:rsidP="002F480F">
      <w:pPr>
        <w:widowControl w:val="0"/>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9962B4">
        <w:rPr>
          <w:lang w:eastAsia="lt-LT"/>
        </w:rPr>
        <w:t>daugėja akredituotas socialinės priežiūros paslaugas teikiančių įstaigų</w:t>
      </w:r>
      <w:r w:rsidR="00B67A88" w:rsidRPr="009962B4">
        <w:rPr>
          <w:lang w:eastAsia="lt-LT"/>
        </w:rPr>
        <w:t>, jų teikiamos paslaugos pagal gyventojų poreikį socialinėms paslaugos finansuojamos Savivaldybės biudžeto lėšomis</w:t>
      </w:r>
      <w:r w:rsidR="00C653F1">
        <w:rPr>
          <w:lang w:eastAsia="lt-LT"/>
        </w:rPr>
        <w:t>;</w:t>
      </w:r>
    </w:p>
    <w:p w14:paraId="324D3AE0" w14:textId="6EFBCAF3" w:rsidR="00BD0C9A" w:rsidRPr="009962B4" w:rsidRDefault="00BD0C9A" w:rsidP="002F480F">
      <w:pPr>
        <w:widowControl w:val="0"/>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sidRPr="00BD0C9A">
        <w:rPr>
          <w:lang w:eastAsia="lt-LT"/>
        </w:rPr>
        <w:t>laikino atokvėpio ir socialinės priežiūros paslaugas gal</w:t>
      </w:r>
      <w:r>
        <w:rPr>
          <w:lang w:eastAsia="lt-LT"/>
        </w:rPr>
        <w:t>ės</w:t>
      </w:r>
      <w:r w:rsidRPr="00BD0C9A">
        <w:rPr>
          <w:lang w:eastAsia="lt-LT"/>
        </w:rPr>
        <w:t xml:space="preserve"> teikti ir fiziniai asmenys</w:t>
      </w:r>
      <w:r>
        <w:rPr>
          <w:lang w:eastAsia="lt-LT"/>
        </w:rPr>
        <w:t>.</w:t>
      </w:r>
    </w:p>
    <w:p w14:paraId="51C55363" w14:textId="795A41A3" w:rsidR="00164BD4" w:rsidRDefault="00164BD4" w:rsidP="00164BD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720"/>
        <w:jc w:val="both"/>
        <w:textAlignment w:val="baseline"/>
        <w:outlineLvl w:val="0"/>
        <w:rPr>
          <w:color w:val="FF0000"/>
          <w:lang w:eastAsia="lt-LT"/>
        </w:rPr>
      </w:pPr>
    </w:p>
    <w:p w14:paraId="6EE060B0" w14:textId="530068E7" w:rsidR="009274EA" w:rsidRPr="00164BD4" w:rsidRDefault="009274EA" w:rsidP="00164BD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left="720"/>
        <w:jc w:val="both"/>
        <w:textAlignment w:val="baseline"/>
        <w:outlineLvl w:val="0"/>
        <w:rPr>
          <w:color w:val="FF0000"/>
          <w:lang w:eastAsia="lt-LT"/>
        </w:rPr>
      </w:pPr>
      <w:r w:rsidRPr="002F480F">
        <w:rPr>
          <w:b/>
          <w:bCs/>
          <w:color w:val="000000"/>
        </w:rPr>
        <w:t>Prognozuojamos išlaidos ateinantiems 3 metams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968"/>
        <w:gridCol w:w="1003"/>
        <w:gridCol w:w="1131"/>
        <w:gridCol w:w="1131"/>
        <w:gridCol w:w="1132"/>
        <w:gridCol w:w="1132"/>
        <w:gridCol w:w="1132"/>
      </w:tblGrid>
      <w:tr w:rsidR="009274EA" w:rsidRPr="009274EA" w14:paraId="730AAA05" w14:textId="77777777" w:rsidTr="00EA78ED">
        <w:trPr>
          <w:trHeight w:val="856"/>
          <w:jc w:val="center"/>
        </w:trPr>
        <w:tc>
          <w:tcPr>
            <w:tcW w:w="2968" w:type="dxa"/>
            <w:shd w:val="clear" w:color="auto" w:fill="F2F2F2" w:themeFill="background1" w:themeFillShade="F2"/>
            <w:tcMar>
              <w:top w:w="0" w:type="dxa"/>
              <w:left w:w="108" w:type="dxa"/>
              <w:bottom w:w="0" w:type="dxa"/>
              <w:right w:w="108" w:type="dxa"/>
            </w:tcMar>
            <w:vAlign w:val="center"/>
            <w:hideMark/>
          </w:tcPr>
          <w:p w14:paraId="24D100A8" w14:textId="553DD0C4" w:rsidR="009274EA" w:rsidRPr="009274EA" w:rsidRDefault="009274EA">
            <w:pPr>
              <w:jc w:val="center"/>
            </w:pPr>
            <w:r w:rsidRPr="009274EA">
              <w:rPr>
                <w:b/>
                <w:bCs/>
              </w:rPr>
              <w:t xml:space="preserve">Lėšų šaltinis </w:t>
            </w:r>
          </w:p>
          <w:p w14:paraId="0112ED53" w14:textId="087D9CC4" w:rsidR="009274EA" w:rsidRPr="009274EA" w:rsidRDefault="009274EA">
            <w:pPr>
              <w:jc w:val="center"/>
            </w:pPr>
          </w:p>
        </w:tc>
        <w:tc>
          <w:tcPr>
            <w:tcW w:w="1003" w:type="dxa"/>
            <w:shd w:val="clear" w:color="auto" w:fill="F2F2F2" w:themeFill="background1" w:themeFillShade="F2"/>
            <w:tcMar>
              <w:top w:w="0" w:type="dxa"/>
              <w:left w:w="108" w:type="dxa"/>
              <w:bottom w:w="0" w:type="dxa"/>
              <w:right w:w="108" w:type="dxa"/>
            </w:tcMar>
            <w:hideMark/>
          </w:tcPr>
          <w:p w14:paraId="516D883F" w14:textId="77777777" w:rsidR="009274EA" w:rsidRPr="009274EA" w:rsidRDefault="009274EA">
            <w:pPr>
              <w:jc w:val="center"/>
            </w:pPr>
            <w:r w:rsidRPr="009274EA">
              <w:rPr>
                <w:b/>
                <w:bCs/>
              </w:rPr>
              <w:t>2021 metai</w:t>
            </w:r>
          </w:p>
          <w:p w14:paraId="09798F25" w14:textId="77440B97" w:rsidR="009274EA" w:rsidRPr="009274EA" w:rsidRDefault="009274EA" w:rsidP="00CB5CE3">
            <w:pPr>
              <w:jc w:val="center"/>
            </w:pPr>
            <w:r w:rsidRPr="009274EA">
              <w:rPr>
                <w:b/>
                <w:bCs/>
              </w:rPr>
              <w:t>(faktas)</w:t>
            </w:r>
          </w:p>
        </w:tc>
        <w:tc>
          <w:tcPr>
            <w:tcW w:w="1131" w:type="dxa"/>
            <w:shd w:val="clear" w:color="auto" w:fill="F2F2F2" w:themeFill="background1" w:themeFillShade="F2"/>
            <w:tcMar>
              <w:top w:w="0" w:type="dxa"/>
              <w:left w:w="108" w:type="dxa"/>
              <w:bottom w:w="0" w:type="dxa"/>
              <w:right w:w="108" w:type="dxa"/>
            </w:tcMar>
            <w:hideMark/>
          </w:tcPr>
          <w:p w14:paraId="0819BE40" w14:textId="77777777" w:rsidR="009274EA" w:rsidRPr="009274EA" w:rsidRDefault="009274EA">
            <w:pPr>
              <w:jc w:val="center"/>
            </w:pPr>
            <w:r w:rsidRPr="009274EA">
              <w:rPr>
                <w:b/>
                <w:bCs/>
              </w:rPr>
              <w:t>2022 metai</w:t>
            </w:r>
          </w:p>
          <w:p w14:paraId="5EA45944" w14:textId="77777777" w:rsidR="009274EA" w:rsidRPr="009274EA" w:rsidRDefault="009274EA">
            <w:pPr>
              <w:jc w:val="center"/>
            </w:pPr>
            <w:r w:rsidRPr="009274EA">
              <w:rPr>
                <w:b/>
                <w:bCs/>
              </w:rPr>
              <w:t>(faktas)</w:t>
            </w:r>
          </w:p>
        </w:tc>
        <w:tc>
          <w:tcPr>
            <w:tcW w:w="1131" w:type="dxa"/>
            <w:shd w:val="clear" w:color="auto" w:fill="F2F2F2" w:themeFill="background1" w:themeFillShade="F2"/>
            <w:tcMar>
              <w:top w:w="0" w:type="dxa"/>
              <w:left w:w="108" w:type="dxa"/>
              <w:bottom w:w="0" w:type="dxa"/>
              <w:right w:w="108" w:type="dxa"/>
            </w:tcMar>
            <w:hideMark/>
          </w:tcPr>
          <w:p w14:paraId="6C926872" w14:textId="77777777" w:rsidR="009274EA" w:rsidRPr="009274EA" w:rsidRDefault="009274EA">
            <w:pPr>
              <w:jc w:val="center"/>
            </w:pPr>
            <w:r w:rsidRPr="009274EA">
              <w:rPr>
                <w:b/>
                <w:bCs/>
              </w:rPr>
              <w:t>2023 metai</w:t>
            </w:r>
          </w:p>
          <w:p w14:paraId="47BDD659" w14:textId="77777777" w:rsidR="009274EA" w:rsidRPr="009274EA" w:rsidRDefault="009274EA">
            <w:pPr>
              <w:jc w:val="center"/>
            </w:pPr>
            <w:r w:rsidRPr="009274EA">
              <w:rPr>
                <w:b/>
                <w:bCs/>
              </w:rPr>
              <w:t>(faktas)</w:t>
            </w:r>
          </w:p>
        </w:tc>
        <w:tc>
          <w:tcPr>
            <w:tcW w:w="1132" w:type="dxa"/>
            <w:shd w:val="clear" w:color="auto" w:fill="F2F2F2" w:themeFill="background1" w:themeFillShade="F2"/>
            <w:tcMar>
              <w:top w:w="0" w:type="dxa"/>
              <w:left w:w="108" w:type="dxa"/>
              <w:bottom w:w="0" w:type="dxa"/>
              <w:right w:w="108" w:type="dxa"/>
            </w:tcMar>
            <w:hideMark/>
          </w:tcPr>
          <w:p w14:paraId="7CBED446" w14:textId="77777777" w:rsidR="009274EA" w:rsidRPr="009274EA" w:rsidRDefault="009274EA">
            <w:pPr>
              <w:jc w:val="center"/>
            </w:pPr>
            <w:r w:rsidRPr="009274EA">
              <w:rPr>
                <w:b/>
                <w:bCs/>
              </w:rPr>
              <w:t>2024 metai</w:t>
            </w:r>
          </w:p>
          <w:p w14:paraId="3FE26FCD" w14:textId="77777777" w:rsidR="009274EA" w:rsidRPr="009274EA" w:rsidRDefault="009274EA">
            <w:pPr>
              <w:jc w:val="center"/>
            </w:pPr>
            <w:r w:rsidRPr="009274EA">
              <w:rPr>
                <w:b/>
                <w:bCs/>
              </w:rPr>
              <w:t>(planas)</w:t>
            </w:r>
          </w:p>
        </w:tc>
        <w:tc>
          <w:tcPr>
            <w:tcW w:w="1132" w:type="dxa"/>
            <w:shd w:val="clear" w:color="auto" w:fill="F2F2F2" w:themeFill="background1" w:themeFillShade="F2"/>
            <w:tcMar>
              <w:top w:w="0" w:type="dxa"/>
              <w:left w:w="108" w:type="dxa"/>
              <w:bottom w:w="0" w:type="dxa"/>
              <w:right w:w="108" w:type="dxa"/>
            </w:tcMar>
            <w:hideMark/>
          </w:tcPr>
          <w:p w14:paraId="14CB5CF7" w14:textId="77777777" w:rsidR="009274EA" w:rsidRPr="009274EA" w:rsidRDefault="009274EA">
            <w:pPr>
              <w:jc w:val="center"/>
            </w:pPr>
            <w:r w:rsidRPr="009274EA">
              <w:rPr>
                <w:b/>
                <w:bCs/>
              </w:rPr>
              <w:t>2025 metai</w:t>
            </w:r>
          </w:p>
          <w:p w14:paraId="58BA2D65" w14:textId="77777777" w:rsidR="009274EA" w:rsidRPr="009274EA" w:rsidRDefault="009274EA">
            <w:pPr>
              <w:jc w:val="center"/>
            </w:pPr>
            <w:r w:rsidRPr="009274EA">
              <w:rPr>
                <w:b/>
                <w:bCs/>
              </w:rPr>
              <w:t>(planas)</w:t>
            </w:r>
          </w:p>
        </w:tc>
        <w:tc>
          <w:tcPr>
            <w:tcW w:w="1132" w:type="dxa"/>
            <w:shd w:val="clear" w:color="auto" w:fill="F2F2F2" w:themeFill="background1" w:themeFillShade="F2"/>
            <w:tcMar>
              <w:top w:w="0" w:type="dxa"/>
              <w:left w:w="108" w:type="dxa"/>
              <w:bottom w:w="0" w:type="dxa"/>
              <w:right w:w="108" w:type="dxa"/>
            </w:tcMar>
            <w:hideMark/>
          </w:tcPr>
          <w:p w14:paraId="4EEB939E" w14:textId="77777777" w:rsidR="009274EA" w:rsidRPr="009274EA" w:rsidRDefault="009274EA">
            <w:pPr>
              <w:jc w:val="center"/>
            </w:pPr>
            <w:r w:rsidRPr="009274EA">
              <w:rPr>
                <w:b/>
                <w:bCs/>
              </w:rPr>
              <w:t>2026 metai</w:t>
            </w:r>
          </w:p>
          <w:p w14:paraId="3E8AEF49" w14:textId="77777777" w:rsidR="009274EA" w:rsidRPr="009274EA" w:rsidRDefault="009274EA">
            <w:pPr>
              <w:jc w:val="center"/>
            </w:pPr>
            <w:r w:rsidRPr="009274EA">
              <w:rPr>
                <w:b/>
                <w:bCs/>
              </w:rPr>
              <w:t>(planas)</w:t>
            </w:r>
          </w:p>
        </w:tc>
      </w:tr>
      <w:tr w:rsidR="009274EA" w:rsidRPr="00EA78ED" w14:paraId="74E8E98B" w14:textId="77777777" w:rsidTr="00CB5CE3">
        <w:trPr>
          <w:jc w:val="center"/>
        </w:trPr>
        <w:tc>
          <w:tcPr>
            <w:tcW w:w="2968" w:type="dxa"/>
            <w:tcMar>
              <w:top w:w="0" w:type="dxa"/>
              <w:left w:w="108" w:type="dxa"/>
              <w:bottom w:w="0" w:type="dxa"/>
              <w:right w:w="108" w:type="dxa"/>
            </w:tcMar>
            <w:hideMark/>
          </w:tcPr>
          <w:p w14:paraId="7B296E3C" w14:textId="675BA24C" w:rsidR="009274EA" w:rsidRPr="00EA78ED" w:rsidRDefault="009274EA">
            <w:pPr>
              <w:rPr>
                <w:sz w:val="23"/>
                <w:szCs w:val="23"/>
              </w:rPr>
            </w:pPr>
            <w:r w:rsidRPr="00EA78ED">
              <w:rPr>
                <w:sz w:val="23"/>
                <w:szCs w:val="23"/>
              </w:rPr>
              <w:t>Savivaldybės biudžeto lėšos socialinėms paslaugoms</w:t>
            </w:r>
            <w:r w:rsidR="0041236E" w:rsidRPr="00EA78ED">
              <w:rPr>
                <w:sz w:val="23"/>
                <w:szCs w:val="23"/>
              </w:rPr>
              <w:t>,</w:t>
            </w:r>
            <w:r w:rsidRPr="00EA78ED">
              <w:rPr>
                <w:sz w:val="23"/>
                <w:szCs w:val="23"/>
              </w:rPr>
              <w:t xml:space="preserve"> palyginus su bendru </w:t>
            </w:r>
            <w:r w:rsidRPr="00EA78ED">
              <w:rPr>
                <w:sz w:val="23"/>
                <w:szCs w:val="23"/>
              </w:rPr>
              <w:lastRenderedPageBreak/>
              <w:t xml:space="preserve">Savivaldybės biudžetu </w:t>
            </w:r>
            <w:proofErr w:type="spellStart"/>
            <w:r w:rsidRPr="00EA78ED">
              <w:rPr>
                <w:b/>
                <w:bCs/>
                <w:i/>
                <w:iCs/>
                <w:sz w:val="23"/>
                <w:szCs w:val="23"/>
              </w:rPr>
              <w:t>proc</w:t>
            </w:r>
            <w:proofErr w:type="spellEnd"/>
            <w:r w:rsidRPr="00EA78ED">
              <w:rPr>
                <w:b/>
                <w:bCs/>
                <w:i/>
                <w:iCs/>
                <w:sz w:val="23"/>
                <w:szCs w:val="23"/>
              </w:rPr>
              <w:t>.</w:t>
            </w:r>
          </w:p>
        </w:tc>
        <w:tc>
          <w:tcPr>
            <w:tcW w:w="1003" w:type="dxa"/>
            <w:tcMar>
              <w:top w:w="0" w:type="dxa"/>
              <w:left w:w="108" w:type="dxa"/>
              <w:bottom w:w="0" w:type="dxa"/>
              <w:right w:w="108" w:type="dxa"/>
            </w:tcMar>
            <w:hideMark/>
          </w:tcPr>
          <w:p w14:paraId="7F76EDB4" w14:textId="08134B8C" w:rsidR="009274EA" w:rsidRPr="00EA78ED" w:rsidRDefault="009274EA">
            <w:pPr>
              <w:jc w:val="center"/>
              <w:rPr>
                <w:sz w:val="23"/>
                <w:szCs w:val="23"/>
              </w:rPr>
            </w:pPr>
            <w:r w:rsidRPr="00EA78ED">
              <w:rPr>
                <w:sz w:val="23"/>
                <w:szCs w:val="23"/>
              </w:rPr>
              <w:lastRenderedPageBreak/>
              <w:t>2,9</w:t>
            </w:r>
          </w:p>
        </w:tc>
        <w:tc>
          <w:tcPr>
            <w:tcW w:w="1131" w:type="dxa"/>
            <w:tcMar>
              <w:top w:w="0" w:type="dxa"/>
              <w:left w:w="108" w:type="dxa"/>
              <w:bottom w:w="0" w:type="dxa"/>
              <w:right w:w="108" w:type="dxa"/>
            </w:tcMar>
            <w:hideMark/>
          </w:tcPr>
          <w:p w14:paraId="108A009D" w14:textId="5ECEEBE2" w:rsidR="009274EA" w:rsidRPr="00EA78ED" w:rsidRDefault="009274EA">
            <w:pPr>
              <w:jc w:val="center"/>
              <w:rPr>
                <w:sz w:val="23"/>
                <w:szCs w:val="23"/>
              </w:rPr>
            </w:pPr>
            <w:r w:rsidRPr="00EA78ED">
              <w:rPr>
                <w:sz w:val="23"/>
                <w:szCs w:val="23"/>
              </w:rPr>
              <w:t>4,4</w:t>
            </w:r>
          </w:p>
        </w:tc>
        <w:tc>
          <w:tcPr>
            <w:tcW w:w="1131" w:type="dxa"/>
            <w:tcMar>
              <w:top w:w="0" w:type="dxa"/>
              <w:left w:w="108" w:type="dxa"/>
              <w:bottom w:w="0" w:type="dxa"/>
              <w:right w:w="108" w:type="dxa"/>
            </w:tcMar>
            <w:hideMark/>
          </w:tcPr>
          <w:p w14:paraId="19464202" w14:textId="2D06F59C" w:rsidR="009274EA" w:rsidRPr="00EA78ED" w:rsidRDefault="009274EA" w:rsidP="009274EA">
            <w:pPr>
              <w:jc w:val="center"/>
              <w:rPr>
                <w:sz w:val="23"/>
                <w:szCs w:val="23"/>
              </w:rPr>
            </w:pPr>
            <w:r w:rsidRPr="00EA78ED">
              <w:rPr>
                <w:sz w:val="23"/>
                <w:szCs w:val="23"/>
              </w:rPr>
              <w:t>4,3</w:t>
            </w:r>
          </w:p>
        </w:tc>
        <w:tc>
          <w:tcPr>
            <w:tcW w:w="1132" w:type="dxa"/>
            <w:tcMar>
              <w:top w:w="0" w:type="dxa"/>
              <w:left w:w="108" w:type="dxa"/>
              <w:bottom w:w="0" w:type="dxa"/>
              <w:right w:w="108" w:type="dxa"/>
            </w:tcMar>
            <w:hideMark/>
          </w:tcPr>
          <w:p w14:paraId="375EF854" w14:textId="18B15E31" w:rsidR="009274EA" w:rsidRPr="00EA78ED" w:rsidRDefault="009274EA">
            <w:pPr>
              <w:jc w:val="center"/>
              <w:rPr>
                <w:sz w:val="23"/>
                <w:szCs w:val="23"/>
              </w:rPr>
            </w:pPr>
            <w:r w:rsidRPr="00EA78ED">
              <w:rPr>
                <w:sz w:val="23"/>
                <w:szCs w:val="23"/>
              </w:rPr>
              <w:t>6,7</w:t>
            </w:r>
          </w:p>
        </w:tc>
        <w:tc>
          <w:tcPr>
            <w:tcW w:w="1132" w:type="dxa"/>
            <w:tcMar>
              <w:top w:w="0" w:type="dxa"/>
              <w:left w:w="108" w:type="dxa"/>
              <w:bottom w:w="0" w:type="dxa"/>
              <w:right w:w="108" w:type="dxa"/>
            </w:tcMar>
            <w:hideMark/>
          </w:tcPr>
          <w:p w14:paraId="516991CB" w14:textId="245DF72E" w:rsidR="009274EA" w:rsidRPr="00EA78ED" w:rsidRDefault="009274EA">
            <w:pPr>
              <w:jc w:val="center"/>
              <w:rPr>
                <w:sz w:val="23"/>
                <w:szCs w:val="23"/>
              </w:rPr>
            </w:pPr>
            <w:r w:rsidRPr="00EA78ED">
              <w:rPr>
                <w:sz w:val="23"/>
                <w:szCs w:val="23"/>
              </w:rPr>
              <w:t>6,8</w:t>
            </w:r>
          </w:p>
        </w:tc>
        <w:tc>
          <w:tcPr>
            <w:tcW w:w="1132" w:type="dxa"/>
            <w:tcMar>
              <w:top w:w="0" w:type="dxa"/>
              <w:left w:w="108" w:type="dxa"/>
              <w:bottom w:w="0" w:type="dxa"/>
              <w:right w:w="108" w:type="dxa"/>
            </w:tcMar>
            <w:hideMark/>
          </w:tcPr>
          <w:p w14:paraId="5A0B0C6F" w14:textId="3A34BC12" w:rsidR="009274EA" w:rsidRPr="00EA78ED" w:rsidRDefault="009274EA">
            <w:pPr>
              <w:jc w:val="center"/>
              <w:rPr>
                <w:sz w:val="23"/>
                <w:szCs w:val="23"/>
              </w:rPr>
            </w:pPr>
            <w:r w:rsidRPr="00EA78ED">
              <w:rPr>
                <w:sz w:val="23"/>
                <w:szCs w:val="23"/>
              </w:rPr>
              <w:t>6,9</w:t>
            </w:r>
          </w:p>
        </w:tc>
      </w:tr>
      <w:tr w:rsidR="009274EA" w:rsidRPr="00EA78ED" w14:paraId="31D1E83F" w14:textId="77777777" w:rsidTr="00CB5CE3">
        <w:trPr>
          <w:jc w:val="center"/>
        </w:trPr>
        <w:tc>
          <w:tcPr>
            <w:tcW w:w="2968" w:type="dxa"/>
            <w:tcMar>
              <w:top w:w="0" w:type="dxa"/>
              <w:left w:w="108" w:type="dxa"/>
              <w:bottom w:w="0" w:type="dxa"/>
              <w:right w:w="108" w:type="dxa"/>
            </w:tcMar>
            <w:hideMark/>
          </w:tcPr>
          <w:p w14:paraId="265476EE" w14:textId="39FE2EF1" w:rsidR="009274EA" w:rsidRPr="00EA78ED" w:rsidRDefault="00CB5CE3">
            <w:pPr>
              <w:rPr>
                <w:sz w:val="23"/>
                <w:szCs w:val="23"/>
              </w:rPr>
            </w:pPr>
            <w:r w:rsidRPr="00EA78ED">
              <w:rPr>
                <w:sz w:val="23"/>
                <w:szCs w:val="23"/>
              </w:rPr>
              <w:lastRenderedPageBreak/>
              <w:t xml:space="preserve">Lėšos </w:t>
            </w:r>
            <w:r w:rsidR="0041236E" w:rsidRPr="00EA78ED">
              <w:rPr>
                <w:sz w:val="23"/>
                <w:szCs w:val="23"/>
              </w:rPr>
              <w:t xml:space="preserve">socialinėms paslaugoms </w:t>
            </w:r>
            <w:r w:rsidRPr="00EA78ED">
              <w:rPr>
                <w:sz w:val="23"/>
                <w:szCs w:val="23"/>
              </w:rPr>
              <w:t xml:space="preserve">nuo visų </w:t>
            </w:r>
            <w:r w:rsidR="0041236E" w:rsidRPr="00EA78ED">
              <w:rPr>
                <w:sz w:val="23"/>
                <w:szCs w:val="23"/>
              </w:rPr>
              <w:t xml:space="preserve">suplanuotų </w:t>
            </w:r>
            <w:r w:rsidRPr="00EA78ED">
              <w:rPr>
                <w:sz w:val="23"/>
                <w:szCs w:val="23"/>
              </w:rPr>
              <w:t>lėšų</w:t>
            </w:r>
            <w:r w:rsidR="0041236E" w:rsidRPr="00EA78ED">
              <w:rPr>
                <w:sz w:val="23"/>
                <w:szCs w:val="23"/>
              </w:rPr>
              <w:t>,</w:t>
            </w:r>
            <w:r w:rsidRPr="00EA78ED">
              <w:rPr>
                <w:sz w:val="23"/>
                <w:szCs w:val="23"/>
              </w:rPr>
              <w:t xml:space="preserve"> palyginus su bendru Savivaldybės biudžetu </w:t>
            </w:r>
            <w:proofErr w:type="spellStart"/>
            <w:r w:rsidRPr="00EA78ED">
              <w:rPr>
                <w:b/>
                <w:bCs/>
                <w:i/>
                <w:iCs/>
                <w:sz w:val="23"/>
                <w:szCs w:val="23"/>
              </w:rPr>
              <w:t>proc</w:t>
            </w:r>
            <w:proofErr w:type="spellEnd"/>
            <w:r w:rsidRPr="00EA78ED">
              <w:rPr>
                <w:sz w:val="23"/>
                <w:szCs w:val="23"/>
              </w:rPr>
              <w:t>.</w:t>
            </w:r>
          </w:p>
        </w:tc>
        <w:tc>
          <w:tcPr>
            <w:tcW w:w="1003" w:type="dxa"/>
            <w:tcMar>
              <w:top w:w="0" w:type="dxa"/>
              <w:left w:w="108" w:type="dxa"/>
              <w:bottom w:w="0" w:type="dxa"/>
              <w:right w:w="108" w:type="dxa"/>
            </w:tcMar>
            <w:hideMark/>
          </w:tcPr>
          <w:p w14:paraId="11633EA3" w14:textId="5046BEE2" w:rsidR="009274EA" w:rsidRPr="00EA78ED" w:rsidRDefault="00CB5CE3">
            <w:pPr>
              <w:jc w:val="center"/>
              <w:rPr>
                <w:sz w:val="23"/>
                <w:szCs w:val="23"/>
              </w:rPr>
            </w:pPr>
            <w:r w:rsidRPr="00EA78ED">
              <w:rPr>
                <w:sz w:val="23"/>
                <w:szCs w:val="23"/>
              </w:rPr>
              <w:t>6,0</w:t>
            </w:r>
          </w:p>
        </w:tc>
        <w:tc>
          <w:tcPr>
            <w:tcW w:w="1131" w:type="dxa"/>
            <w:tcMar>
              <w:top w:w="0" w:type="dxa"/>
              <w:left w:w="108" w:type="dxa"/>
              <w:bottom w:w="0" w:type="dxa"/>
              <w:right w:w="108" w:type="dxa"/>
            </w:tcMar>
            <w:hideMark/>
          </w:tcPr>
          <w:p w14:paraId="2766B335" w14:textId="10F1B1DE" w:rsidR="009274EA" w:rsidRPr="00EA78ED" w:rsidRDefault="00CB5CE3">
            <w:pPr>
              <w:jc w:val="center"/>
              <w:rPr>
                <w:sz w:val="23"/>
                <w:szCs w:val="23"/>
              </w:rPr>
            </w:pPr>
            <w:r w:rsidRPr="00EA78ED">
              <w:rPr>
                <w:sz w:val="23"/>
                <w:szCs w:val="23"/>
              </w:rPr>
              <w:t>9,1</w:t>
            </w:r>
          </w:p>
        </w:tc>
        <w:tc>
          <w:tcPr>
            <w:tcW w:w="1131" w:type="dxa"/>
            <w:tcMar>
              <w:top w:w="0" w:type="dxa"/>
              <w:left w:w="108" w:type="dxa"/>
              <w:bottom w:w="0" w:type="dxa"/>
              <w:right w:w="108" w:type="dxa"/>
            </w:tcMar>
            <w:hideMark/>
          </w:tcPr>
          <w:p w14:paraId="29F5B060" w14:textId="7372A4D9" w:rsidR="009274EA" w:rsidRPr="00EA78ED" w:rsidRDefault="00CB5CE3">
            <w:pPr>
              <w:jc w:val="center"/>
              <w:rPr>
                <w:sz w:val="23"/>
                <w:szCs w:val="23"/>
              </w:rPr>
            </w:pPr>
            <w:r w:rsidRPr="00EA78ED">
              <w:rPr>
                <w:sz w:val="23"/>
                <w:szCs w:val="23"/>
              </w:rPr>
              <w:t>14,6</w:t>
            </w:r>
          </w:p>
        </w:tc>
        <w:tc>
          <w:tcPr>
            <w:tcW w:w="1132" w:type="dxa"/>
            <w:tcMar>
              <w:top w:w="0" w:type="dxa"/>
              <w:left w:w="108" w:type="dxa"/>
              <w:bottom w:w="0" w:type="dxa"/>
              <w:right w:w="108" w:type="dxa"/>
            </w:tcMar>
            <w:hideMark/>
          </w:tcPr>
          <w:p w14:paraId="517C2E96" w14:textId="6788506D" w:rsidR="009274EA" w:rsidRPr="00EA78ED" w:rsidRDefault="00CB5CE3">
            <w:pPr>
              <w:jc w:val="center"/>
              <w:rPr>
                <w:sz w:val="23"/>
                <w:szCs w:val="23"/>
              </w:rPr>
            </w:pPr>
            <w:r w:rsidRPr="00EA78ED">
              <w:rPr>
                <w:sz w:val="23"/>
                <w:szCs w:val="23"/>
              </w:rPr>
              <w:t>13,2</w:t>
            </w:r>
          </w:p>
        </w:tc>
        <w:tc>
          <w:tcPr>
            <w:tcW w:w="1132" w:type="dxa"/>
            <w:tcMar>
              <w:top w:w="0" w:type="dxa"/>
              <w:left w:w="108" w:type="dxa"/>
              <w:bottom w:w="0" w:type="dxa"/>
              <w:right w:w="108" w:type="dxa"/>
            </w:tcMar>
            <w:hideMark/>
          </w:tcPr>
          <w:p w14:paraId="241416EC" w14:textId="576D53D6" w:rsidR="009274EA" w:rsidRPr="00EA78ED" w:rsidRDefault="00CB5CE3">
            <w:pPr>
              <w:jc w:val="center"/>
              <w:rPr>
                <w:sz w:val="23"/>
                <w:szCs w:val="23"/>
              </w:rPr>
            </w:pPr>
            <w:r w:rsidRPr="00EA78ED">
              <w:rPr>
                <w:sz w:val="23"/>
                <w:szCs w:val="23"/>
              </w:rPr>
              <w:t>13,5</w:t>
            </w:r>
          </w:p>
        </w:tc>
        <w:tc>
          <w:tcPr>
            <w:tcW w:w="1132" w:type="dxa"/>
            <w:tcMar>
              <w:top w:w="0" w:type="dxa"/>
              <w:left w:w="108" w:type="dxa"/>
              <w:bottom w:w="0" w:type="dxa"/>
              <w:right w:w="108" w:type="dxa"/>
            </w:tcMar>
            <w:hideMark/>
          </w:tcPr>
          <w:p w14:paraId="31C01AD3" w14:textId="684C6250" w:rsidR="009274EA" w:rsidRPr="00EA78ED" w:rsidRDefault="00CB5CE3">
            <w:pPr>
              <w:jc w:val="center"/>
              <w:rPr>
                <w:sz w:val="23"/>
                <w:szCs w:val="23"/>
              </w:rPr>
            </w:pPr>
            <w:r w:rsidRPr="00EA78ED">
              <w:rPr>
                <w:sz w:val="23"/>
                <w:szCs w:val="23"/>
              </w:rPr>
              <w:t>14,0</w:t>
            </w:r>
          </w:p>
        </w:tc>
      </w:tr>
    </w:tbl>
    <w:p w14:paraId="3BAE648A" w14:textId="77777777" w:rsidR="009274EA" w:rsidRPr="002A0B54" w:rsidRDefault="009274EA" w:rsidP="004227F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b/>
          <w:color w:val="FF0000"/>
          <w:lang w:eastAsia="lt-LT"/>
        </w:rPr>
      </w:pPr>
    </w:p>
    <w:p w14:paraId="149DC561" w14:textId="77777777" w:rsidR="00B10156" w:rsidRPr="00EF6A38" w:rsidRDefault="00B10156" w:rsidP="00AD5B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b/>
          <w:bCs/>
        </w:rPr>
      </w:pPr>
      <w:r w:rsidRPr="00EF6A38">
        <w:rPr>
          <w:b/>
          <w:lang w:eastAsia="lt-LT"/>
        </w:rPr>
        <w:t>20.</w:t>
      </w:r>
      <w:r w:rsidRPr="00EF6A38">
        <w:rPr>
          <w:rFonts w:eastAsia="Calibri"/>
          <w:b/>
          <w:bCs/>
        </w:rPr>
        <w:t xml:space="preserve"> Siūlomos plėsti regioninės socialinės paslaugos, jų rūšys ir prognozuojamas mastas</w:t>
      </w:r>
    </w:p>
    <w:tbl>
      <w:tblPr>
        <w:tblW w:w="0" w:type="auto"/>
        <w:tblBorders>
          <w:top w:val="single" w:sz="2" w:space="0" w:color="767171"/>
          <w:left w:val="single" w:sz="2" w:space="0" w:color="767171"/>
          <w:bottom w:val="single" w:sz="2" w:space="0" w:color="767171"/>
          <w:right w:val="single" w:sz="2" w:space="0" w:color="767171"/>
          <w:insideH w:val="single" w:sz="2" w:space="0" w:color="767171"/>
          <w:insideV w:val="single" w:sz="2" w:space="0" w:color="767171"/>
        </w:tblBorders>
        <w:tblLook w:val="01E0" w:firstRow="1" w:lastRow="1" w:firstColumn="1" w:lastColumn="1" w:noHBand="0" w:noVBand="0"/>
      </w:tblPr>
      <w:tblGrid>
        <w:gridCol w:w="7085"/>
        <w:gridCol w:w="2548"/>
      </w:tblGrid>
      <w:tr w:rsidR="00EF6A38" w:rsidRPr="00EF6A38" w14:paraId="73DFDD60" w14:textId="77777777" w:rsidTr="006176F4">
        <w:tc>
          <w:tcPr>
            <w:tcW w:w="7085" w:type="dxa"/>
            <w:shd w:val="clear" w:color="auto" w:fill="E7E6E6"/>
            <w:vAlign w:val="center"/>
          </w:tcPr>
          <w:p w14:paraId="03A9DD9A" w14:textId="77777777" w:rsidR="00B96C5E" w:rsidRPr="00EF6A38" w:rsidRDefault="00B96C5E" w:rsidP="006176F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center"/>
              <w:textAlignment w:val="baseline"/>
              <w:rPr>
                <w:rFonts w:eastAsia="Calibri"/>
                <w:b/>
                <w:bCs/>
                <w:i/>
                <w:iCs/>
              </w:rPr>
            </w:pPr>
            <w:r w:rsidRPr="00EF6A38">
              <w:rPr>
                <w:rFonts w:eastAsia="Calibri"/>
                <w:b/>
                <w:bCs/>
                <w:i/>
                <w:iCs/>
              </w:rPr>
              <w:t>Socialinių paslaugų rūšys:</w:t>
            </w:r>
          </w:p>
        </w:tc>
        <w:tc>
          <w:tcPr>
            <w:tcW w:w="2548" w:type="dxa"/>
            <w:shd w:val="clear" w:color="auto" w:fill="E7E6E6"/>
            <w:vAlign w:val="center"/>
          </w:tcPr>
          <w:p w14:paraId="26A71BBD" w14:textId="77777777" w:rsidR="00B96C5E" w:rsidRPr="00EF6A38" w:rsidRDefault="00B96C5E" w:rsidP="006176F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rFonts w:eastAsia="Calibri"/>
                <w:b/>
                <w:bCs/>
                <w:i/>
                <w:iCs/>
              </w:rPr>
            </w:pPr>
            <w:r w:rsidRPr="00EF6A38">
              <w:rPr>
                <w:rFonts w:eastAsia="Calibri"/>
                <w:b/>
                <w:bCs/>
                <w:i/>
                <w:iCs/>
              </w:rPr>
              <w:t>Mastas (vietų skaičius)</w:t>
            </w:r>
          </w:p>
        </w:tc>
      </w:tr>
      <w:tr w:rsidR="00EF6A38" w:rsidRPr="00EF6A38" w14:paraId="32B333AA" w14:textId="77777777" w:rsidTr="006176F4">
        <w:tc>
          <w:tcPr>
            <w:tcW w:w="7085" w:type="dxa"/>
          </w:tcPr>
          <w:p w14:paraId="6E3CA329" w14:textId="1F688605" w:rsidR="00B96C5E" w:rsidRPr="00EF6A38" w:rsidRDefault="00A67915" w:rsidP="00A679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hanging="109"/>
              <w:jc w:val="both"/>
              <w:textAlignment w:val="baseline"/>
              <w:rPr>
                <w:rFonts w:eastAsia="Calibri"/>
                <w:bCs/>
              </w:rPr>
            </w:pPr>
            <w:r w:rsidRPr="00EF6A38">
              <w:rPr>
                <w:rFonts w:eastAsia="Calibri"/>
                <w:bCs/>
              </w:rPr>
              <w:t xml:space="preserve"> </w:t>
            </w:r>
            <w:r w:rsidR="00B96C5E" w:rsidRPr="00EF6A38">
              <w:rPr>
                <w:rFonts w:eastAsia="Calibri"/>
                <w:bCs/>
              </w:rPr>
              <w:t>Socialinės globos</w:t>
            </w:r>
            <w:r w:rsidR="006C3287" w:rsidRPr="00EF6A38">
              <w:rPr>
                <w:rFonts w:eastAsia="Calibri"/>
                <w:bCs/>
              </w:rPr>
              <w:t xml:space="preserve"> (laikino atokvėpio)</w:t>
            </w:r>
            <w:r w:rsidR="00B96C5E" w:rsidRPr="00EF6A38">
              <w:rPr>
                <w:rFonts w:eastAsia="Calibri"/>
                <w:bCs/>
              </w:rPr>
              <w:t xml:space="preserve"> paslaugos suaugusiems asmenims su </w:t>
            </w:r>
            <w:r w:rsidR="00310800" w:rsidRPr="00EF6A38">
              <w:rPr>
                <w:rFonts w:eastAsia="Calibri"/>
                <w:bCs/>
              </w:rPr>
              <w:t>intelekto</w:t>
            </w:r>
            <w:r w:rsidR="00B96C5E" w:rsidRPr="00EF6A38">
              <w:rPr>
                <w:rFonts w:eastAsia="Calibri"/>
                <w:bCs/>
              </w:rPr>
              <w:t xml:space="preserve"> ir</w:t>
            </w:r>
            <w:r w:rsidR="006C3287" w:rsidRPr="00EF6A38">
              <w:rPr>
                <w:rFonts w:eastAsia="Calibri"/>
                <w:bCs/>
              </w:rPr>
              <w:t xml:space="preserve"> (ar)</w:t>
            </w:r>
            <w:r w:rsidRPr="00EF6A38">
              <w:rPr>
                <w:rFonts w:eastAsia="Calibri"/>
                <w:bCs/>
              </w:rPr>
              <w:t xml:space="preserve"> </w:t>
            </w:r>
            <w:r w:rsidR="00B96C5E" w:rsidRPr="00EF6A38">
              <w:rPr>
                <w:rFonts w:eastAsia="Calibri"/>
                <w:bCs/>
              </w:rPr>
              <w:t>psic</w:t>
            </w:r>
            <w:r w:rsidR="00310800" w:rsidRPr="00EF6A38">
              <w:rPr>
                <w:rFonts w:eastAsia="Calibri"/>
                <w:bCs/>
              </w:rPr>
              <w:t>hikos</w:t>
            </w:r>
            <w:r w:rsidR="00B96C5E" w:rsidRPr="00EF6A38">
              <w:rPr>
                <w:rFonts w:eastAsia="Calibri"/>
                <w:bCs/>
              </w:rPr>
              <w:t xml:space="preserve"> negalia</w:t>
            </w:r>
            <w:r w:rsidR="006C3287" w:rsidRPr="00EF6A38">
              <w:rPr>
                <w:rFonts w:eastAsia="Calibri"/>
                <w:bCs/>
              </w:rPr>
              <w:t xml:space="preserve"> ir jų artimiesiems</w:t>
            </w:r>
          </w:p>
        </w:tc>
        <w:tc>
          <w:tcPr>
            <w:tcW w:w="2548" w:type="dxa"/>
          </w:tcPr>
          <w:p w14:paraId="274C3C54" w14:textId="3599B9BC" w:rsidR="00B96C5E" w:rsidRPr="00EF6A38" w:rsidRDefault="00A67915" w:rsidP="00B96C5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bCs/>
              </w:rPr>
            </w:pPr>
            <w:r w:rsidRPr="00EF6A38">
              <w:rPr>
                <w:rFonts w:eastAsia="Calibri"/>
                <w:bCs/>
              </w:rPr>
              <w:t>Pagal poreikį</w:t>
            </w:r>
          </w:p>
        </w:tc>
      </w:tr>
      <w:tr w:rsidR="00EF6A38" w:rsidRPr="00EF6A38" w14:paraId="5F4129DB" w14:textId="77777777" w:rsidTr="006176F4">
        <w:tc>
          <w:tcPr>
            <w:tcW w:w="7085" w:type="dxa"/>
          </w:tcPr>
          <w:p w14:paraId="1FD1CFBC" w14:textId="1FDD28A1" w:rsidR="00B96C5E" w:rsidRPr="00EF6A38" w:rsidRDefault="00B96C5E" w:rsidP="00A679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both"/>
              <w:textAlignment w:val="baseline"/>
              <w:rPr>
                <w:rFonts w:eastAsia="Calibri"/>
                <w:bCs/>
              </w:rPr>
            </w:pPr>
            <w:r w:rsidRPr="00EF6A38">
              <w:rPr>
                <w:rFonts w:eastAsia="Calibri"/>
                <w:bCs/>
              </w:rPr>
              <w:t>Socialinės globos</w:t>
            </w:r>
            <w:r w:rsidR="006C3287" w:rsidRPr="00EF6A38">
              <w:rPr>
                <w:rFonts w:eastAsia="Calibri"/>
                <w:bCs/>
              </w:rPr>
              <w:t xml:space="preserve"> (laikino atokvėpio)</w:t>
            </w:r>
            <w:r w:rsidRPr="00EF6A38">
              <w:rPr>
                <w:rFonts w:eastAsia="Calibri"/>
                <w:bCs/>
              </w:rPr>
              <w:t xml:space="preserve"> paslaugos senyvo amžiaus ir negalią turintiems asmenims</w:t>
            </w:r>
            <w:r w:rsidR="006C3287" w:rsidRPr="00EF6A38">
              <w:rPr>
                <w:rFonts w:eastAsia="Calibri"/>
                <w:bCs/>
              </w:rPr>
              <w:t xml:space="preserve"> ir jų artimiesiems</w:t>
            </w:r>
          </w:p>
        </w:tc>
        <w:tc>
          <w:tcPr>
            <w:tcW w:w="2548" w:type="dxa"/>
          </w:tcPr>
          <w:p w14:paraId="4F1B2401" w14:textId="7D04CB40" w:rsidR="00B96C5E" w:rsidRPr="00EF6A38" w:rsidRDefault="00A67915" w:rsidP="00B96C5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rFonts w:eastAsia="Calibri"/>
                <w:bCs/>
              </w:rPr>
            </w:pPr>
            <w:r w:rsidRPr="00EF6A38">
              <w:rPr>
                <w:rFonts w:eastAsia="Calibri"/>
                <w:bCs/>
              </w:rPr>
              <w:t>Pagal poreikį</w:t>
            </w:r>
          </w:p>
        </w:tc>
      </w:tr>
    </w:tbl>
    <w:p w14:paraId="04D47C0D" w14:textId="77777777" w:rsidR="004903D1" w:rsidRDefault="004903D1" w:rsidP="00DC4E8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b/>
          <w:lang w:eastAsia="lt-LT"/>
        </w:rPr>
      </w:pPr>
    </w:p>
    <w:p w14:paraId="4021581B" w14:textId="37D1C08C" w:rsidR="00B10156" w:rsidRPr="00613C60" w:rsidRDefault="00B10156" w:rsidP="00AD5B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613C60">
        <w:rPr>
          <w:b/>
          <w:lang w:eastAsia="lt-LT"/>
        </w:rPr>
        <w:t xml:space="preserve">VI SKYRIUS </w:t>
      </w:r>
    </w:p>
    <w:p w14:paraId="5A3DCB37" w14:textId="77777777" w:rsidR="00B10156" w:rsidRPr="00613C60" w:rsidRDefault="00B10156" w:rsidP="00AD5B6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b/>
          <w:lang w:eastAsia="lt-LT"/>
        </w:rPr>
      </w:pPr>
      <w:r w:rsidRPr="00613C60">
        <w:rPr>
          <w:b/>
          <w:lang w:eastAsia="lt-LT"/>
        </w:rPr>
        <w:t>PLANO ĮGYVENDINIMO PRIEŽIŪRA</w:t>
      </w:r>
    </w:p>
    <w:p w14:paraId="0FA9DACB" w14:textId="77777777" w:rsidR="00B10156" w:rsidRPr="00613C60" w:rsidRDefault="00B10156" w:rsidP="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center"/>
        <w:textAlignment w:val="baseline"/>
        <w:rPr>
          <w:b/>
          <w:lang w:eastAsia="lt-LT"/>
        </w:rPr>
      </w:pPr>
    </w:p>
    <w:p w14:paraId="023B611C" w14:textId="77777777" w:rsidR="00B10156" w:rsidRPr="00613C60" w:rsidRDefault="00B10156" w:rsidP="002F480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b/>
          <w:lang w:eastAsia="lt-LT"/>
        </w:rPr>
      </w:pPr>
      <w:r w:rsidRPr="00613C60">
        <w:rPr>
          <w:b/>
          <w:lang w:eastAsia="lt-LT"/>
        </w:rPr>
        <w:t>21. Socialinių paslaugų plano įgyvendinimo ir priežiūros vykdytojai.</w:t>
      </w:r>
    </w:p>
    <w:p w14:paraId="17AB5E5E" w14:textId="063A0179" w:rsidR="00F632BD" w:rsidRPr="00AE55CE" w:rsidRDefault="009F3A99">
      <w:pPr>
        <w:tabs>
          <w:tab w:val="left" w:pos="1298"/>
        </w:tabs>
        <w:ind w:firstLine="720"/>
        <w:jc w:val="both"/>
        <w:rPr>
          <w:lang w:eastAsia="lt-LT"/>
        </w:rPr>
      </w:pPr>
      <w:r w:rsidRPr="00613C60">
        <w:rPr>
          <w:lang w:eastAsia="lt-LT"/>
        </w:rPr>
        <w:t>S</w:t>
      </w:r>
      <w:r w:rsidR="00644041" w:rsidRPr="00613C60">
        <w:rPr>
          <w:lang w:eastAsia="lt-LT"/>
        </w:rPr>
        <w:t xml:space="preserve">avivaldybės socialinių paslaugų plano </w:t>
      </w:r>
      <w:r w:rsidR="00644041" w:rsidRPr="007200F3">
        <w:rPr>
          <w:lang w:eastAsia="lt-LT"/>
        </w:rPr>
        <w:t>vykdytojai:</w:t>
      </w:r>
      <w:r w:rsidR="00BC66F3" w:rsidRPr="007200F3">
        <w:t xml:space="preserve"> </w:t>
      </w:r>
      <w:r w:rsidR="00BC66F3" w:rsidRPr="007200F3">
        <w:rPr>
          <w:lang w:eastAsia="lt-LT"/>
        </w:rPr>
        <w:t>Socialinės</w:t>
      </w:r>
      <w:r w:rsidR="00BC66F3" w:rsidRPr="00123E59">
        <w:rPr>
          <w:lang w:eastAsia="lt-LT"/>
        </w:rPr>
        <w:t xml:space="preserve"> paramos skyrius kartu su kitais Savivaldybės administracijos</w:t>
      </w:r>
      <w:r w:rsidR="00625F33">
        <w:rPr>
          <w:lang w:eastAsia="lt-LT"/>
        </w:rPr>
        <w:t xml:space="preserve"> skyriais,</w:t>
      </w:r>
      <w:r w:rsidR="00644041" w:rsidRPr="00613C60">
        <w:rPr>
          <w:lang w:eastAsia="lt-LT"/>
        </w:rPr>
        <w:t xml:space="preserve"> Plungės </w:t>
      </w:r>
      <w:r w:rsidR="00555A69" w:rsidRPr="0072607E">
        <w:rPr>
          <w:lang w:eastAsia="lt-LT"/>
        </w:rPr>
        <w:t>SPC</w:t>
      </w:r>
      <w:r w:rsidR="00644041" w:rsidRPr="0097742E">
        <w:rPr>
          <w:lang w:eastAsia="lt-LT"/>
        </w:rPr>
        <w:t xml:space="preserve">, Plungės </w:t>
      </w:r>
      <w:r w:rsidR="00555A69" w:rsidRPr="0097742E">
        <w:rPr>
          <w:lang w:eastAsia="lt-LT"/>
        </w:rPr>
        <w:t>KC</w:t>
      </w:r>
      <w:r w:rsidR="00644041" w:rsidRPr="004E708C">
        <w:rPr>
          <w:lang w:eastAsia="lt-LT"/>
        </w:rPr>
        <w:t>,</w:t>
      </w:r>
      <w:r w:rsidR="0054244D" w:rsidRPr="00AE55CE">
        <w:rPr>
          <w:lang w:eastAsia="lt-LT"/>
        </w:rPr>
        <w:t xml:space="preserve"> Plungės </w:t>
      </w:r>
      <w:r w:rsidR="00B9701C" w:rsidRPr="00AE55CE">
        <w:rPr>
          <w:lang w:eastAsia="lt-LT"/>
        </w:rPr>
        <w:t>SUC</w:t>
      </w:r>
      <w:r w:rsidR="0054244D" w:rsidRPr="00AE55CE">
        <w:rPr>
          <w:lang w:eastAsia="lt-LT"/>
        </w:rPr>
        <w:t>,</w:t>
      </w:r>
      <w:r w:rsidR="00644041" w:rsidRPr="00AE55CE">
        <w:rPr>
          <w:lang w:eastAsia="lt-LT"/>
        </w:rPr>
        <w:t xml:space="preserve"> </w:t>
      </w:r>
      <w:r w:rsidRPr="00AE55CE">
        <w:rPr>
          <w:lang w:eastAsia="lt-LT"/>
        </w:rPr>
        <w:t>Savivaldybės</w:t>
      </w:r>
      <w:r w:rsidR="00644041" w:rsidRPr="00AE55CE">
        <w:rPr>
          <w:lang w:eastAsia="lt-LT"/>
        </w:rPr>
        <w:t xml:space="preserve"> visuomenės sveikatos </w:t>
      </w:r>
      <w:r w:rsidR="00DB1D29" w:rsidRPr="00AE55CE">
        <w:rPr>
          <w:lang w:eastAsia="lt-LT"/>
        </w:rPr>
        <w:t>biuras</w:t>
      </w:r>
      <w:r w:rsidR="00644041" w:rsidRPr="00AE55CE">
        <w:rPr>
          <w:lang w:eastAsia="lt-LT"/>
        </w:rPr>
        <w:t xml:space="preserve">, </w:t>
      </w:r>
      <w:r w:rsidR="003A6ACB" w:rsidRPr="00AE55CE">
        <w:rPr>
          <w:lang w:eastAsia="lt-LT"/>
        </w:rPr>
        <w:t xml:space="preserve">akredituotas </w:t>
      </w:r>
      <w:r w:rsidR="00644041" w:rsidRPr="00AE55CE">
        <w:rPr>
          <w:lang w:eastAsia="lt-LT"/>
        </w:rPr>
        <w:t>socialines paslaugas teikiančios nevyriausybinės organizacijos.</w:t>
      </w:r>
    </w:p>
    <w:p w14:paraId="7B4DF911" w14:textId="28BF8BB7" w:rsidR="003769FB" w:rsidRPr="00BE27A2" w:rsidRDefault="00644041">
      <w:pPr>
        <w:tabs>
          <w:tab w:val="left" w:pos="1298"/>
        </w:tabs>
        <w:ind w:firstLine="720"/>
        <w:jc w:val="both"/>
        <w:rPr>
          <w:lang w:eastAsia="lt-LT"/>
        </w:rPr>
      </w:pPr>
      <w:r w:rsidRPr="00AE55CE">
        <w:rPr>
          <w:lang w:eastAsia="lt-LT"/>
        </w:rPr>
        <w:t xml:space="preserve">Socialinės paramos skyrius renka, sistemina ir analizuoja informaciją apie teikiamas socialines paslaugas </w:t>
      </w:r>
      <w:r w:rsidR="006C3287" w:rsidRPr="00AE55CE">
        <w:rPr>
          <w:lang w:eastAsia="lt-LT"/>
        </w:rPr>
        <w:t>S</w:t>
      </w:r>
      <w:r w:rsidRPr="00AE55CE">
        <w:rPr>
          <w:lang w:eastAsia="lt-LT"/>
        </w:rPr>
        <w:t xml:space="preserve">avivaldybės teritorijoje. Plungės </w:t>
      </w:r>
      <w:r w:rsidR="009B579B" w:rsidRPr="00AE55CE">
        <w:rPr>
          <w:lang w:eastAsia="lt-LT"/>
        </w:rPr>
        <w:t>SPC</w:t>
      </w:r>
      <w:r w:rsidRPr="00AE55CE">
        <w:rPr>
          <w:lang w:eastAsia="lt-LT"/>
        </w:rPr>
        <w:t xml:space="preserve"> atsakingas už integralios pagalbos, dienos socialinės globos bei socialinės priežiūros paslaugų teikimą gyventojams, taip pat už </w:t>
      </w:r>
      <w:r w:rsidR="00CF2A5E" w:rsidRPr="00AE55CE">
        <w:rPr>
          <w:lang w:eastAsia="lt-LT"/>
        </w:rPr>
        <w:t xml:space="preserve">socialinės globos paslaugų teikimą </w:t>
      </w:r>
      <w:r w:rsidR="000A2C25" w:rsidRPr="00AE55CE">
        <w:rPr>
          <w:lang w:eastAsia="lt-LT"/>
        </w:rPr>
        <w:t>B</w:t>
      </w:r>
      <w:r w:rsidR="009B579B" w:rsidRPr="00AE55CE">
        <w:rPr>
          <w:lang w:eastAsia="lt-LT"/>
        </w:rPr>
        <w:t>VGN</w:t>
      </w:r>
      <w:r w:rsidRPr="00AE55CE">
        <w:rPr>
          <w:lang w:eastAsia="lt-LT"/>
        </w:rPr>
        <w:t>, tinkamai organizuotą Globos centro veiklą</w:t>
      </w:r>
      <w:r w:rsidR="0075091B" w:rsidRPr="00AE55CE">
        <w:rPr>
          <w:lang w:eastAsia="lt-LT"/>
        </w:rPr>
        <w:t xml:space="preserve">, </w:t>
      </w:r>
      <w:r w:rsidR="009B579B" w:rsidRPr="00AE55CE">
        <w:rPr>
          <w:lang w:eastAsia="lt-LT"/>
        </w:rPr>
        <w:t>AV</w:t>
      </w:r>
      <w:r w:rsidRPr="00AE55CE">
        <w:rPr>
          <w:lang w:eastAsia="lt-LT"/>
        </w:rPr>
        <w:t xml:space="preserve"> organizavimą</w:t>
      </w:r>
      <w:r w:rsidR="0075091B" w:rsidRPr="00AE55CE">
        <w:rPr>
          <w:lang w:eastAsia="lt-LT"/>
        </w:rPr>
        <w:t xml:space="preserve"> ir kitas įstaigoje teikiamas socialines paslaugas</w:t>
      </w:r>
      <w:r w:rsidR="00CB1A62" w:rsidRPr="00AE55CE">
        <w:rPr>
          <w:lang w:eastAsia="lt-LT"/>
        </w:rPr>
        <w:t xml:space="preserve">. </w:t>
      </w:r>
      <w:r w:rsidR="00DC604F" w:rsidRPr="00AE55CE">
        <w:rPr>
          <w:lang w:eastAsia="lt-LT"/>
        </w:rPr>
        <w:t xml:space="preserve">Plungės </w:t>
      </w:r>
      <w:r w:rsidR="00F12668" w:rsidRPr="00AE55CE">
        <w:rPr>
          <w:lang w:eastAsia="lt-LT"/>
        </w:rPr>
        <w:t>KC</w:t>
      </w:r>
      <w:r w:rsidR="00DC604F" w:rsidRPr="00AE55CE">
        <w:rPr>
          <w:lang w:eastAsia="lt-LT"/>
        </w:rPr>
        <w:t xml:space="preserve"> atsakingas už </w:t>
      </w:r>
      <w:r w:rsidR="00950A48" w:rsidRPr="00AE55CE">
        <w:rPr>
          <w:lang w:eastAsia="lt-LT"/>
        </w:rPr>
        <w:t>prevencinių socialinių paslaugų teikimą</w:t>
      </w:r>
      <w:r w:rsidR="00A768E3" w:rsidRPr="00AE55CE">
        <w:rPr>
          <w:lang w:eastAsia="lt-LT"/>
        </w:rPr>
        <w:t>, kompleksinių socialinių paslaugų šeimoms</w:t>
      </w:r>
      <w:r w:rsidR="00A768E3" w:rsidRPr="00613C60">
        <w:rPr>
          <w:lang w:eastAsia="lt-LT"/>
        </w:rPr>
        <w:t xml:space="preserve"> Bendruomeniniuose šeimos namuose teikimą ir socialinės priežiūros </w:t>
      </w:r>
      <w:r w:rsidR="00DC604F" w:rsidRPr="00613C60">
        <w:rPr>
          <w:lang w:eastAsia="lt-LT"/>
        </w:rPr>
        <w:t>paslaugų teikimą</w:t>
      </w:r>
      <w:r w:rsidR="00722CEA" w:rsidRPr="00613C60">
        <w:rPr>
          <w:lang w:eastAsia="lt-LT"/>
        </w:rPr>
        <w:t>,</w:t>
      </w:r>
      <w:r w:rsidR="00DC604F" w:rsidRPr="00613C60">
        <w:rPr>
          <w:lang w:eastAsia="lt-LT"/>
        </w:rPr>
        <w:t xml:space="preserve"> socialinę riziką patiriantiems asmenims bei iš pataisos įstaigų paleidžiamų (paleistų) asmenų antrojo socialinės integracijos etapo įgyvendinimą</w:t>
      </w:r>
      <w:r w:rsidR="003A6ACB" w:rsidRPr="00613C60">
        <w:rPr>
          <w:lang w:eastAsia="lt-LT"/>
        </w:rPr>
        <w:t xml:space="preserve">. </w:t>
      </w:r>
      <w:r w:rsidR="0054244D" w:rsidRPr="00613C60">
        <w:rPr>
          <w:lang w:eastAsia="lt-LT"/>
        </w:rPr>
        <w:t xml:space="preserve">Plungės </w:t>
      </w:r>
      <w:r w:rsidR="00762F06">
        <w:rPr>
          <w:lang w:eastAsia="lt-LT"/>
        </w:rPr>
        <w:t>SUC</w:t>
      </w:r>
      <w:r w:rsidR="0054244D" w:rsidRPr="00613C60">
        <w:rPr>
          <w:lang w:eastAsia="lt-LT"/>
        </w:rPr>
        <w:t xml:space="preserve"> atsakingas už socia</w:t>
      </w:r>
      <w:r w:rsidR="00A768E3" w:rsidRPr="00613C60">
        <w:rPr>
          <w:lang w:eastAsia="lt-LT"/>
        </w:rPr>
        <w:t>linės globos</w:t>
      </w:r>
      <w:r w:rsidR="0054244D" w:rsidRPr="00613C60">
        <w:rPr>
          <w:lang w:eastAsia="lt-LT"/>
        </w:rPr>
        <w:t xml:space="preserve"> paslaugų teikimą ir plėtrą vaikams su negalia. </w:t>
      </w:r>
      <w:r w:rsidR="009F3A99" w:rsidRPr="00613C60">
        <w:rPr>
          <w:lang w:eastAsia="lt-LT"/>
        </w:rPr>
        <w:t>S</w:t>
      </w:r>
      <w:r w:rsidR="00C45E79" w:rsidRPr="00613C60">
        <w:rPr>
          <w:lang w:eastAsia="lt-LT"/>
        </w:rPr>
        <w:t xml:space="preserve">avivaldybės visuomenės sveikatos biuras vykdo priklausomybių mažinimo programą. </w:t>
      </w:r>
      <w:r w:rsidRPr="00613C60">
        <w:rPr>
          <w:lang w:eastAsia="lt-LT"/>
        </w:rPr>
        <w:t>Plungės bendruomenės centras koordinuo</w:t>
      </w:r>
      <w:r w:rsidR="0037487B" w:rsidRPr="00613C60">
        <w:rPr>
          <w:lang w:eastAsia="lt-LT"/>
        </w:rPr>
        <w:t>ja</w:t>
      </w:r>
      <w:r w:rsidRPr="00613C60">
        <w:rPr>
          <w:lang w:eastAsia="lt-LT"/>
        </w:rPr>
        <w:t xml:space="preserve"> nevyriausybinių</w:t>
      </w:r>
      <w:r w:rsidR="00404465" w:rsidRPr="00613C60">
        <w:rPr>
          <w:lang w:eastAsia="lt-LT"/>
        </w:rPr>
        <w:t xml:space="preserve"> žmonių su negalia</w:t>
      </w:r>
      <w:r w:rsidRPr="00613C60">
        <w:rPr>
          <w:lang w:eastAsia="lt-LT"/>
        </w:rPr>
        <w:t xml:space="preserve"> organizacijų bendruomenėje veiklas</w:t>
      </w:r>
      <w:r w:rsidR="00A768E3" w:rsidRPr="00613C60">
        <w:rPr>
          <w:lang w:eastAsia="lt-LT"/>
        </w:rPr>
        <w:t xml:space="preserve">, </w:t>
      </w:r>
      <w:r w:rsidR="00737F54" w:rsidRPr="00613C60">
        <w:rPr>
          <w:lang w:eastAsia="lt-LT"/>
        </w:rPr>
        <w:t>reng</w:t>
      </w:r>
      <w:r w:rsidR="00612BED" w:rsidRPr="00613C60">
        <w:rPr>
          <w:lang w:eastAsia="lt-LT"/>
        </w:rPr>
        <w:t>ia</w:t>
      </w:r>
      <w:r w:rsidR="0037487B" w:rsidRPr="00613C60">
        <w:rPr>
          <w:lang w:eastAsia="lt-LT"/>
        </w:rPr>
        <w:t>s</w:t>
      </w:r>
      <w:r w:rsidR="00612BED" w:rsidRPr="00613C60">
        <w:rPr>
          <w:lang w:eastAsia="lt-LT"/>
        </w:rPr>
        <w:t>i</w:t>
      </w:r>
      <w:r w:rsidR="00737F54" w:rsidRPr="00613C60">
        <w:rPr>
          <w:lang w:eastAsia="lt-LT"/>
        </w:rPr>
        <w:t xml:space="preserve"> teikti</w:t>
      </w:r>
      <w:r w:rsidR="0054244D" w:rsidRPr="00613C60">
        <w:rPr>
          <w:lang w:eastAsia="lt-LT"/>
        </w:rPr>
        <w:t xml:space="preserve"> GGN</w:t>
      </w:r>
      <w:r w:rsidR="00737F54" w:rsidRPr="00613C60">
        <w:rPr>
          <w:lang w:eastAsia="lt-LT"/>
        </w:rPr>
        <w:t xml:space="preserve"> apgyvendinimo paslaugą, vykdyti socialinių dirbtuvių ir </w:t>
      </w:r>
      <w:r w:rsidR="006C3287" w:rsidRPr="00613C60">
        <w:rPr>
          <w:lang w:eastAsia="lt-LT"/>
        </w:rPr>
        <w:t xml:space="preserve">pagal poreikį </w:t>
      </w:r>
      <w:r w:rsidR="00737F54" w:rsidRPr="00613C60">
        <w:rPr>
          <w:lang w:eastAsia="lt-LT"/>
        </w:rPr>
        <w:t xml:space="preserve">dienos užimtumo veiklą </w:t>
      </w:r>
      <w:r w:rsidR="006C3287" w:rsidRPr="00613C60">
        <w:rPr>
          <w:lang w:eastAsia="lt-LT"/>
        </w:rPr>
        <w:t>S</w:t>
      </w:r>
      <w:r w:rsidR="00737F54" w:rsidRPr="00613C60">
        <w:rPr>
          <w:lang w:eastAsia="lt-LT"/>
        </w:rPr>
        <w:t>avivaldybė</w:t>
      </w:r>
      <w:r w:rsidR="006C3287" w:rsidRPr="00613C60">
        <w:rPr>
          <w:lang w:eastAsia="lt-LT"/>
        </w:rPr>
        <w:t>s gyventojams</w:t>
      </w:r>
      <w:r w:rsidR="00737F54" w:rsidRPr="00613C60">
        <w:rPr>
          <w:lang w:eastAsia="lt-LT"/>
        </w:rPr>
        <w:t>.</w:t>
      </w:r>
      <w:r w:rsidR="000050C2">
        <w:rPr>
          <w:lang w:eastAsia="lt-LT"/>
        </w:rPr>
        <w:t xml:space="preserve"> </w:t>
      </w:r>
      <w:r w:rsidR="000050C2" w:rsidRPr="00BE27A2">
        <w:rPr>
          <w:lang w:eastAsia="lt-LT"/>
        </w:rPr>
        <w:t>Savivaldybės akredituotos įstaigos atsakingos už socialinės priežiūros paslaugų gyventojams kokybišką teikimą.</w:t>
      </w:r>
    </w:p>
    <w:p w14:paraId="3AF4FDD6" w14:textId="1F137374" w:rsidR="003769FB" w:rsidRPr="00725643" w:rsidRDefault="008215FE">
      <w:pPr>
        <w:tabs>
          <w:tab w:val="left" w:pos="1298"/>
        </w:tabs>
        <w:ind w:firstLine="720"/>
        <w:jc w:val="both"/>
        <w:rPr>
          <w:iCs/>
          <w:lang w:eastAsia="lt-LT"/>
        </w:rPr>
      </w:pPr>
      <w:r w:rsidRPr="00725643">
        <w:rPr>
          <w:iCs/>
          <w:lang w:eastAsia="lt-LT"/>
        </w:rPr>
        <w:t>Plano įgyvendinimą kontroliuoja Savivaldybės vykdomoji institucija.</w:t>
      </w:r>
    </w:p>
    <w:p w14:paraId="10E4B087" w14:textId="77777777" w:rsidR="003769FB" w:rsidRPr="00725643" w:rsidRDefault="003769FB" w:rsidP="00031C9F">
      <w:pPr>
        <w:tabs>
          <w:tab w:val="left" w:pos="1298"/>
        </w:tabs>
        <w:ind w:firstLine="720"/>
        <w:jc w:val="both"/>
        <w:rPr>
          <w:lang w:eastAsia="lt-LT"/>
        </w:rPr>
      </w:pPr>
    </w:p>
    <w:p w14:paraId="11F7DBB5" w14:textId="77777777" w:rsidR="00B10156" w:rsidRPr="00161AD0" w:rsidRDefault="00B10156">
      <w:pPr>
        <w:tabs>
          <w:tab w:val="left" w:pos="1298"/>
        </w:tabs>
        <w:ind w:firstLine="720"/>
        <w:jc w:val="both"/>
        <w:rPr>
          <w:b/>
          <w:lang w:eastAsia="lt-LT"/>
        </w:rPr>
      </w:pPr>
      <w:r w:rsidRPr="00161AD0">
        <w:rPr>
          <w:b/>
          <w:lang w:eastAsia="lt-LT"/>
        </w:rPr>
        <w:t>22.</w:t>
      </w:r>
      <w:r w:rsidRPr="00161AD0">
        <w:rPr>
          <w:lang w:eastAsia="lt-LT"/>
        </w:rPr>
        <w:t xml:space="preserve"> </w:t>
      </w:r>
      <w:r w:rsidRPr="00161AD0">
        <w:rPr>
          <w:b/>
          <w:lang w:eastAsia="lt-LT"/>
        </w:rPr>
        <w:t>Socialinių paslaugų plano įgyvendinimo priežiūros etapai ir įvertinimo rezultatai.</w:t>
      </w:r>
    </w:p>
    <w:p w14:paraId="6CB45FC1" w14:textId="28ED70DC" w:rsidR="000B60DF" w:rsidRPr="00161AD0" w:rsidRDefault="0049687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eastAsia="lt-LT"/>
        </w:rPr>
      </w:pPr>
      <w:r>
        <w:rPr>
          <w:lang w:eastAsia="lt-LT"/>
        </w:rPr>
        <w:t>S</w:t>
      </w:r>
      <w:r w:rsidR="000B60DF" w:rsidRPr="00161AD0">
        <w:rPr>
          <w:lang w:eastAsia="lt-LT"/>
        </w:rPr>
        <w:t xml:space="preserve">ocialinių paslaugų planas vertinamas </w:t>
      </w:r>
      <w:r w:rsidR="00DC4E8A" w:rsidRPr="00DC4E8A">
        <w:rPr>
          <w:lang w:eastAsia="lt-LT"/>
        </w:rPr>
        <w:t>rengiant ateinančių metų Socialinių paslaugų planą</w:t>
      </w:r>
      <w:r w:rsidR="000B60DF" w:rsidRPr="00161AD0">
        <w:rPr>
          <w:lang w:eastAsia="lt-LT"/>
        </w:rPr>
        <w:t>. Plano vertinimo metu pasiekti rezultatai aptariami su socialin</w:t>
      </w:r>
      <w:r w:rsidR="00A066D3" w:rsidRPr="00161AD0">
        <w:rPr>
          <w:lang w:eastAsia="lt-LT"/>
        </w:rPr>
        <w:t>ių paslaugų teikėjais</w:t>
      </w:r>
      <w:r w:rsidR="000B60DF" w:rsidRPr="00161AD0">
        <w:rPr>
          <w:lang w:eastAsia="lt-LT"/>
        </w:rPr>
        <w:t xml:space="preserve"> bei </w:t>
      </w:r>
      <w:r w:rsidR="000A52D5" w:rsidRPr="00161AD0">
        <w:rPr>
          <w:lang w:eastAsia="lt-LT"/>
        </w:rPr>
        <w:t>S</w:t>
      </w:r>
      <w:r w:rsidR="000B60DF" w:rsidRPr="00161AD0">
        <w:rPr>
          <w:lang w:eastAsia="lt-LT"/>
        </w:rPr>
        <w:t xml:space="preserve">avivaldybės administracijos vadovais. </w:t>
      </w:r>
    </w:p>
    <w:p w14:paraId="5ECA675F" w14:textId="2238EF0B" w:rsidR="000B60DF" w:rsidRPr="00161AD0" w:rsidRDefault="000B60DF">
      <w:pPr>
        <w:widowControl w:val="0"/>
        <w:tabs>
          <w:tab w:val="left" w:pos="916"/>
          <w:tab w:val="left" w:pos="124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pPr>
      <w:r w:rsidRPr="00161AD0">
        <w:t>Siekiant sėkmingo socialinių paslaugų organizavimo ir teikimo, būtina:</w:t>
      </w:r>
    </w:p>
    <w:p w14:paraId="15EC95E2" w14:textId="698D304E" w:rsidR="000B60DF" w:rsidRPr="00E249A8" w:rsidRDefault="000B60DF" w:rsidP="002F480F">
      <w:pPr>
        <w:pStyle w:val="Sraopastraipa"/>
        <w:widowControl w:val="0"/>
        <w:numPr>
          <w:ilvl w:val="0"/>
          <w:numId w:val="2"/>
        </w:numPr>
        <w:tabs>
          <w:tab w:val="left" w:pos="916"/>
          <w:tab w:val="left" w:pos="124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pPr>
      <w:r w:rsidRPr="00161AD0">
        <w:t xml:space="preserve">visas </w:t>
      </w:r>
      <w:r w:rsidR="000A52D5" w:rsidRPr="00161AD0">
        <w:t>S</w:t>
      </w:r>
      <w:r w:rsidRPr="00161AD0">
        <w:t>avivaldybėje teikiamas bendrąsias, socialinės priežiūros</w:t>
      </w:r>
      <w:r w:rsidR="00240552" w:rsidRPr="00161AD0">
        <w:t xml:space="preserve"> ir socialinės globos paslaugas</w:t>
      </w:r>
      <w:r w:rsidR="00047CC3" w:rsidRPr="00161AD0">
        <w:t xml:space="preserve"> </w:t>
      </w:r>
      <w:r w:rsidRPr="00161AD0">
        <w:t xml:space="preserve">registruoti </w:t>
      </w:r>
      <w:r w:rsidRPr="0072607E">
        <w:t xml:space="preserve">Socialinės </w:t>
      </w:r>
      <w:r w:rsidRPr="0097742E">
        <w:t>paramos informacinėje duomenų bazėje (SPIS). Vadovaujantis L</w:t>
      </w:r>
      <w:r w:rsidR="00A066D3" w:rsidRPr="0097742E">
        <w:t>R</w:t>
      </w:r>
      <w:r w:rsidRPr="004E708C">
        <w:t xml:space="preserve"> teisės aktais</w:t>
      </w:r>
      <w:r w:rsidRPr="00E249A8">
        <w:t xml:space="preserve"> už socialinių paslaugų skyrimo asmenims duomenų suvedimo į duomenų bazę atsakingas Socialinės paramos skyrius, o už suteiktų socialinių pas</w:t>
      </w:r>
      <w:r w:rsidR="00FB2A2E">
        <w:t>laugų asmenims duomenų suvedimą</w:t>
      </w:r>
      <w:r w:rsidR="006A44AE">
        <w:t xml:space="preserve"> – </w:t>
      </w:r>
      <w:r w:rsidR="00FB2A2E">
        <w:t xml:space="preserve">SPIS </w:t>
      </w:r>
      <w:r w:rsidR="006A44AE">
        <w:t xml:space="preserve">prieigą turinčios įstaigos </w:t>
      </w:r>
      <w:r w:rsidRPr="00E249A8">
        <w:t xml:space="preserve"> Plungės </w:t>
      </w:r>
      <w:r w:rsidR="0026724E" w:rsidRPr="00E249A8">
        <w:t>SPC</w:t>
      </w:r>
      <w:r w:rsidR="0032130F" w:rsidRPr="00E249A8">
        <w:t xml:space="preserve">, </w:t>
      </w:r>
      <w:r w:rsidRPr="00E249A8">
        <w:t xml:space="preserve">Plungės </w:t>
      </w:r>
      <w:r w:rsidR="0026724E" w:rsidRPr="00E249A8">
        <w:t>KC</w:t>
      </w:r>
      <w:r w:rsidR="00752157" w:rsidRPr="00E249A8">
        <w:t>,</w:t>
      </w:r>
      <w:r w:rsidR="0032130F" w:rsidRPr="00E249A8">
        <w:t xml:space="preserve"> </w:t>
      </w:r>
      <w:r w:rsidR="00072E9A" w:rsidRPr="00E249A8">
        <w:t xml:space="preserve">Plungės </w:t>
      </w:r>
      <w:r w:rsidR="005E5D4E" w:rsidRPr="00E249A8">
        <w:t>SUC</w:t>
      </w:r>
      <w:r w:rsidR="00FB2A2E">
        <w:t>.</w:t>
      </w:r>
    </w:p>
    <w:p w14:paraId="303EC7EF" w14:textId="0CC5EF48" w:rsidR="000B60DF" w:rsidRPr="006C6653" w:rsidRDefault="000B60DF" w:rsidP="002F480F">
      <w:pPr>
        <w:pStyle w:val="Sraopastraipa"/>
        <w:widowControl w:val="0"/>
        <w:numPr>
          <w:ilvl w:val="0"/>
          <w:numId w:val="2"/>
        </w:numPr>
        <w:tabs>
          <w:tab w:val="left" w:pos="916"/>
          <w:tab w:val="left" w:pos="124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pPr>
      <w:r w:rsidRPr="00161AD0">
        <w:rPr>
          <w:rFonts w:eastAsia="SimSun"/>
          <w:kern w:val="1"/>
          <w:lang w:eastAsia="zh-CN" w:bidi="hi-IN"/>
        </w:rPr>
        <w:t>bendradarbiauti su įvairiomis įstaigomis ir nevyriausybinėmis or</w:t>
      </w:r>
      <w:r w:rsidR="00240552" w:rsidRPr="00161AD0">
        <w:rPr>
          <w:rFonts w:eastAsia="SimSun"/>
          <w:kern w:val="1"/>
          <w:lang w:eastAsia="zh-CN" w:bidi="hi-IN"/>
        </w:rPr>
        <w:t>ganizacijomis, siekiant gerinti</w:t>
      </w:r>
      <w:r w:rsidR="00047CC3" w:rsidRPr="00161AD0">
        <w:rPr>
          <w:rFonts w:eastAsia="SimSun"/>
          <w:kern w:val="1"/>
          <w:lang w:eastAsia="zh-CN" w:bidi="hi-IN"/>
        </w:rPr>
        <w:t xml:space="preserve"> </w:t>
      </w:r>
      <w:r w:rsidRPr="00161AD0">
        <w:rPr>
          <w:rFonts w:eastAsia="SimSun"/>
          <w:kern w:val="1"/>
          <w:lang w:eastAsia="zh-CN" w:bidi="hi-IN"/>
        </w:rPr>
        <w:t xml:space="preserve">socialines paslaugas gaunančių </w:t>
      </w:r>
      <w:r w:rsidRPr="0072607E">
        <w:rPr>
          <w:rFonts w:eastAsia="SimSun"/>
          <w:kern w:val="1"/>
          <w:lang w:eastAsia="zh-CN" w:bidi="hi-IN"/>
        </w:rPr>
        <w:t xml:space="preserve">asmenų </w:t>
      </w:r>
      <w:r w:rsidRPr="0097742E">
        <w:rPr>
          <w:rFonts w:eastAsia="SimSun"/>
          <w:kern w:val="1"/>
          <w:lang w:eastAsia="zh-CN" w:bidi="hi-IN"/>
        </w:rPr>
        <w:t>gyvenimo kokybę</w:t>
      </w:r>
      <w:r w:rsidR="000B34DF" w:rsidRPr="0097742E">
        <w:rPr>
          <w:rFonts w:eastAsia="SimSun"/>
          <w:kern w:val="1"/>
          <w:lang w:eastAsia="zh-CN" w:bidi="hi-IN"/>
        </w:rPr>
        <w:t>.</w:t>
      </w:r>
    </w:p>
    <w:p w14:paraId="42959391" w14:textId="0E50A6B2" w:rsidR="00580F0A" w:rsidRPr="0097742E" w:rsidRDefault="00D2731E" w:rsidP="006C6653">
      <w:pPr>
        <w:pStyle w:val="Sraopastraipa"/>
        <w:widowControl w:val="0"/>
        <w:numPr>
          <w:ilvl w:val="0"/>
          <w:numId w:val="2"/>
        </w:numPr>
        <w:tabs>
          <w:tab w:val="left" w:pos="916"/>
          <w:tab w:val="left" w:pos="124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pPr>
      <w:bookmarkStart w:id="65" w:name="_GoBack"/>
      <w:bookmarkEnd w:id="65"/>
      <w:r w:rsidRPr="00161AD0">
        <w:lastRenderedPageBreak/>
        <w:t>S</w:t>
      </w:r>
      <w:r w:rsidR="00C027EC" w:rsidRPr="00161AD0">
        <w:t>avivaldybei svarbus grįžtamasis ryšys, gyventojai skatinami įvertinti gaunamų socialinių paslaugų kokybę</w:t>
      </w:r>
      <w:r w:rsidR="003A076C" w:rsidRPr="00161AD0">
        <w:t>,</w:t>
      </w:r>
      <w:r w:rsidR="00F273FA" w:rsidRPr="00161AD0">
        <w:t xml:space="preserve"> pateikti savo pasiūlymus</w:t>
      </w:r>
      <w:r w:rsidR="00161AD0" w:rsidRPr="00161AD0">
        <w:t xml:space="preserve">, </w:t>
      </w:r>
      <w:r w:rsidR="00161AD0" w:rsidRPr="000B34DF">
        <w:t>paklausimus</w:t>
      </w:r>
      <w:r w:rsidR="00F273FA" w:rsidRPr="000B34DF">
        <w:t xml:space="preserve"> p</w:t>
      </w:r>
      <w:r w:rsidR="00F273FA" w:rsidRPr="00161AD0">
        <w:t>aslaugų poreikiui identifikuoti</w:t>
      </w:r>
      <w:r w:rsidR="00752157" w:rsidRPr="00161AD0">
        <w:t>.</w:t>
      </w:r>
      <w:r w:rsidR="0038680A" w:rsidRPr="00161AD0">
        <w:t xml:space="preserve"> </w:t>
      </w:r>
      <w:r w:rsidR="00752157" w:rsidRPr="00161AD0">
        <w:t>T</w:t>
      </w:r>
      <w:r w:rsidR="00C027EC" w:rsidRPr="00161AD0">
        <w:t xml:space="preserve">ai galima padaryti </w:t>
      </w:r>
      <w:r w:rsidR="00BB509B" w:rsidRPr="0072607E">
        <w:t>S</w:t>
      </w:r>
      <w:r w:rsidR="003A076C" w:rsidRPr="0097742E">
        <w:t>avivaldybės internetinėje svetainėje adresu</w:t>
      </w:r>
      <w:r w:rsidR="006C6653">
        <w:t xml:space="preserve"> </w:t>
      </w:r>
      <w:hyperlink r:id="rId20" w:history="1">
        <w:r w:rsidR="006C6653" w:rsidRPr="00C015FB">
          <w:rPr>
            <w:rStyle w:val="Hipersaitas"/>
          </w:rPr>
          <w:t>https://www.plunge.lt/klausimai-atsakymai/</w:t>
        </w:r>
      </w:hyperlink>
    </w:p>
    <w:p w14:paraId="1287A9AD" w14:textId="4CD7FFF0" w:rsidR="00613C60" w:rsidRPr="000B34DF" w:rsidRDefault="00613C60" w:rsidP="002F480F">
      <w:pPr>
        <w:pStyle w:val="Sraopastraipa"/>
        <w:widowControl w:val="0"/>
        <w:numPr>
          <w:ilvl w:val="0"/>
          <w:numId w:val="2"/>
        </w:numPr>
        <w:tabs>
          <w:tab w:val="left" w:pos="916"/>
          <w:tab w:val="left" w:pos="124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pPr>
      <w:r w:rsidRPr="000B34DF">
        <w:t xml:space="preserve">atsižvelgiant į Plungės rajono savivaldybės kontrolės ir audito tarnybos 2024 </w:t>
      </w:r>
      <w:proofErr w:type="spellStart"/>
      <w:r w:rsidRPr="000B34DF">
        <w:t>m</w:t>
      </w:r>
      <w:proofErr w:type="spellEnd"/>
      <w:r w:rsidR="000B34DF" w:rsidRPr="000B34DF">
        <w:t>.</w:t>
      </w:r>
      <w:r w:rsidRPr="000B34DF">
        <w:t xml:space="preserve"> balandžio 12 </w:t>
      </w:r>
      <w:proofErr w:type="spellStart"/>
      <w:r w:rsidRPr="000B34DF">
        <w:t>d</w:t>
      </w:r>
      <w:proofErr w:type="spellEnd"/>
      <w:r w:rsidR="000B34DF" w:rsidRPr="000B34DF">
        <w:t>.</w:t>
      </w:r>
      <w:r w:rsidRPr="000B34DF">
        <w:t xml:space="preserve"> išankstinio tyrimo ataskaitos </w:t>
      </w:r>
      <w:proofErr w:type="spellStart"/>
      <w:r w:rsidRPr="000B34DF">
        <w:t>Nr</w:t>
      </w:r>
      <w:proofErr w:type="spellEnd"/>
      <w:r w:rsidRPr="000B34DF">
        <w:t xml:space="preserve">. IV-4 </w:t>
      </w:r>
      <w:r w:rsidR="008260BC">
        <w:t>„</w:t>
      </w:r>
      <w:r w:rsidRPr="000B34DF">
        <w:t xml:space="preserve">Dėl Plungės rajono savivaldybės socialiai saugios ir sveikos aplinkos kūrimo programos priemonių įgyvendinimo reglamentavimo“ pateiktą rekomendaciją </w:t>
      </w:r>
      <w:r w:rsidRPr="000B34DF">
        <w:rPr>
          <w:i/>
          <w:iCs/>
          <w:u w:val="single"/>
        </w:rPr>
        <w:t>Dėl socialinių paslaugų planavimo</w:t>
      </w:r>
      <w:r w:rsidR="00E249A8" w:rsidRPr="0072607E">
        <w:rPr>
          <w:i/>
          <w:iCs/>
          <w:u w:val="single"/>
        </w:rPr>
        <w:t>,</w:t>
      </w:r>
      <w:r w:rsidR="00E249A8" w:rsidRPr="002F480F">
        <w:rPr>
          <w:i/>
          <w:iCs/>
        </w:rPr>
        <w:t xml:space="preserve"> </w:t>
      </w:r>
      <w:r w:rsidRPr="0097742E">
        <w:t xml:space="preserve">Socialines paslaugas teikiančios įstaigos turi atlikti paslaugų gavėjų apklausas ir pateikti informaciją </w:t>
      </w:r>
      <w:r w:rsidR="00E249A8" w:rsidRPr="002F480F">
        <w:t>S</w:t>
      </w:r>
      <w:r w:rsidRPr="0097742E">
        <w:t>ocialinių paslaugų plano</w:t>
      </w:r>
      <w:r w:rsidRPr="000B34DF">
        <w:t xml:space="preserve"> sudarymui.  </w:t>
      </w:r>
    </w:p>
    <w:p w14:paraId="44C3F88A" w14:textId="16EC36B9" w:rsidR="009B3EAC" w:rsidRPr="002F480F" w:rsidRDefault="00DE617C" w:rsidP="002F480F">
      <w:pPr>
        <w:pStyle w:val="Sraopastraipa"/>
        <w:widowControl w:val="0"/>
        <w:numPr>
          <w:ilvl w:val="0"/>
          <w:numId w:val="2"/>
        </w:numPr>
        <w:tabs>
          <w:tab w:val="left" w:pos="916"/>
          <w:tab w:val="left" w:pos="124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pPr>
      <w:r w:rsidRPr="002F480F">
        <w:t>Savivaldybės</w:t>
      </w:r>
      <w:r w:rsidR="00AE78F1" w:rsidRPr="002F480F">
        <w:t xml:space="preserve"> socialinės</w:t>
      </w:r>
      <w:r w:rsidRPr="002F480F">
        <w:t xml:space="preserve"> įstaigos</w:t>
      </w:r>
      <w:r w:rsidR="00466721">
        <w:t xml:space="preserve"> pateikia</w:t>
      </w:r>
      <w:r w:rsidRPr="002F480F">
        <w:t xml:space="preserve"> metin</w:t>
      </w:r>
      <w:r w:rsidR="00AE78F1" w:rsidRPr="002F480F">
        <w:t>ės</w:t>
      </w:r>
      <w:r w:rsidRPr="002F480F">
        <w:t xml:space="preserve"> veikl</w:t>
      </w:r>
      <w:r w:rsidR="008F7029" w:rsidRPr="002F480F">
        <w:t>os</w:t>
      </w:r>
      <w:r w:rsidRPr="002F480F">
        <w:t xml:space="preserve"> ataskaitas</w:t>
      </w:r>
      <w:r w:rsidR="00466721">
        <w:t>.</w:t>
      </w:r>
    </w:p>
    <w:p w14:paraId="747DE603" w14:textId="1AA3AE77" w:rsidR="00B85C7F" w:rsidRPr="00772A62" w:rsidRDefault="00B85C7F" w:rsidP="002F480F">
      <w:pPr>
        <w:pStyle w:val="Sraopastraipa"/>
        <w:widowControl w:val="0"/>
        <w:numPr>
          <w:ilvl w:val="0"/>
          <w:numId w:val="2"/>
        </w:numPr>
        <w:tabs>
          <w:tab w:val="left" w:pos="916"/>
          <w:tab w:val="left" w:pos="124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pPr>
      <w:r w:rsidRPr="00772A62">
        <w:t>socialinių paslaugų įstaigos ir organizacijos taip pat teikia mėnesio, ketvirčio ataskaitas.</w:t>
      </w:r>
    </w:p>
    <w:p w14:paraId="7388E494" w14:textId="1582686A" w:rsidR="00F273FA" w:rsidRPr="00161AD0" w:rsidRDefault="00EF46C8" w:rsidP="002F480F">
      <w:pPr>
        <w:pStyle w:val="Sraopastraipa"/>
        <w:widowControl w:val="0"/>
        <w:numPr>
          <w:ilvl w:val="0"/>
          <w:numId w:val="2"/>
        </w:numPr>
        <w:tabs>
          <w:tab w:val="left" w:pos="916"/>
          <w:tab w:val="left" w:pos="124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pPr>
      <w:r w:rsidRPr="00161AD0">
        <w:t>g</w:t>
      </w:r>
      <w:r w:rsidR="00F273FA" w:rsidRPr="00161AD0">
        <w:t xml:space="preserve">autų duomenų analizė </w:t>
      </w:r>
      <w:r w:rsidR="00BB509B" w:rsidRPr="00161AD0">
        <w:t>S</w:t>
      </w:r>
      <w:r w:rsidR="00F273FA" w:rsidRPr="00161AD0">
        <w:t>avivaldybei padės planuoti socialines paslaugas gyventojams ir užtikrinti socialinių paslaugų kokybės kontrolę</w:t>
      </w:r>
      <w:r w:rsidR="008260BC">
        <w:t>.</w:t>
      </w:r>
    </w:p>
    <w:p w14:paraId="65B5E9EA" w14:textId="0DF64BEA" w:rsidR="000B60DF" w:rsidRPr="00161AD0" w:rsidRDefault="000B60DF" w:rsidP="002F480F">
      <w:pPr>
        <w:pStyle w:val="Sraopastraipa"/>
        <w:widowControl w:val="0"/>
        <w:numPr>
          <w:ilvl w:val="0"/>
          <w:numId w:val="2"/>
        </w:numPr>
        <w:tabs>
          <w:tab w:val="left" w:pos="916"/>
          <w:tab w:val="left" w:pos="124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pPr>
      <w:r w:rsidRPr="00161AD0">
        <w:t xml:space="preserve">Socialinių paslaugų planą skelbti </w:t>
      </w:r>
      <w:r w:rsidR="000A52D5" w:rsidRPr="00161AD0">
        <w:t>S</w:t>
      </w:r>
      <w:r w:rsidRPr="00161AD0">
        <w:t>avivaldybės interneto svetainėje</w:t>
      </w:r>
      <w:r w:rsidR="002C339C">
        <w:t xml:space="preserve"> </w:t>
      </w:r>
      <w:hyperlink r:id="rId21" w:history="1">
        <w:r w:rsidR="002C339C" w:rsidRPr="002C339C">
          <w:rPr>
            <w:color w:val="0000FF"/>
            <w:u w:val="single"/>
            <w:lang w:eastAsia="en-US"/>
          </w:rPr>
          <w:t>www.plunge.lt</w:t>
        </w:r>
      </w:hyperlink>
      <w:r w:rsidR="002C339C" w:rsidRPr="002C339C">
        <w:rPr>
          <w:u w:val="single"/>
          <w:lang w:eastAsia="en-US"/>
        </w:rPr>
        <w:t xml:space="preserve">. </w:t>
      </w:r>
      <w:r w:rsidR="004528E6" w:rsidRPr="00482227">
        <w:rPr>
          <w:color w:val="0070C0"/>
          <w:u w:val="single"/>
        </w:rPr>
        <w:t xml:space="preserve"> </w:t>
      </w:r>
      <w:r w:rsidRPr="00482227">
        <w:rPr>
          <w:color w:val="0070C0"/>
          <w:u w:val="single"/>
        </w:rPr>
        <w:t xml:space="preserve"> </w:t>
      </w:r>
      <w:r w:rsidRPr="00482227">
        <w:rPr>
          <w:color w:val="0070C0"/>
        </w:rPr>
        <w:t xml:space="preserve"> </w:t>
      </w:r>
    </w:p>
    <w:p w14:paraId="67542238" w14:textId="77777777" w:rsidR="00613C60" w:rsidRPr="002A0B54" w:rsidRDefault="00613C60" w:rsidP="00482227">
      <w:pPr>
        <w:tabs>
          <w:tab w:val="left" w:pos="1298"/>
        </w:tabs>
        <w:jc w:val="both"/>
        <w:rPr>
          <w:b/>
          <w:color w:val="FF0000"/>
          <w:lang w:eastAsia="lt-LT"/>
        </w:rPr>
      </w:pPr>
    </w:p>
    <w:p w14:paraId="1AF3296F" w14:textId="77777777" w:rsidR="00B10156" w:rsidRPr="00482227" w:rsidRDefault="00B10156" w:rsidP="00AD5B67">
      <w:pPr>
        <w:ind w:firstLine="720"/>
        <w:jc w:val="both"/>
        <w:rPr>
          <w:b/>
          <w:lang w:eastAsia="lt-LT"/>
        </w:rPr>
      </w:pPr>
      <w:r w:rsidRPr="00482227">
        <w:rPr>
          <w:b/>
          <w:lang w:eastAsia="lt-LT"/>
        </w:rPr>
        <w:t>23. Pasiektų rezultatų, tikslų ir uždavinių analizė, numatytų vykdyti priemonių efektyvumas.</w:t>
      </w:r>
    </w:p>
    <w:p w14:paraId="1900B91D" w14:textId="7881B450" w:rsidR="0056556B" w:rsidRDefault="0056556B" w:rsidP="00AD5B67">
      <w:pPr>
        <w:widowControl w:val="0"/>
        <w:tabs>
          <w:tab w:val="left" w:pos="916"/>
          <w:tab w:val="left" w:pos="1832"/>
          <w:tab w:val="left" w:pos="2748"/>
          <w:tab w:val="left" w:pos="3664"/>
          <w:tab w:val="left" w:pos="4580"/>
          <w:tab w:val="left" w:pos="5496"/>
          <w:tab w:val="left" w:pos="6412"/>
          <w:tab w:val="left" w:pos="7328"/>
          <w:tab w:val="left" w:pos="8244"/>
          <w:tab w:val="left" w:pos="9356"/>
          <w:tab w:val="left" w:pos="10076"/>
          <w:tab w:val="left" w:pos="10992"/>
          <w:tab w:val="left" w:pos="11908"/>
          <w:tab w:val="left" w:pos="12824"/>
          <w:tab w:val="left" w:pos="13740"/>
          <w:tab w:val="left" w:pos="14656"/>
        </w:tabs>
        <w:adjustRightInd w:val="0"/>
        <w:ind w:firstLine="720"/>
        <w:jc w:val="both"/>
        <w:rPr>
          <w:lang w:eastAsia="lt-LT"/>
        </w:rPr>
      </w:pPr>
      <w:r w:rsidRPr="0056556B">
        <w:rPr>
          <w:lang w:eastAsia="lt-LT"/>
        </w:rPr>
        <w:t>Pasiekti rezultatai, tikslai ir uždaviniai vertinami</w:t>
      </w:r>
      <w:r w:rsidR="00004358">
        <w:rPr>
          <w:lang w:eastAsia="lt-LT"/>
        </w:rPr>
        <w:t xml:space="preserve"> </w:t>
      </w:r>
      <w:r w:rsidRPr="0056556B">
        <w:rPr>
          <w:lang w:eastAsia="lt-LT"/>
        </w:rPr>
        <w:t xml:space="preserve">pagal Socialinių paslaugų efektyvumo vertinimo kriterijus, patvirtintus Lietuvos Respublikos socialinės apsaugos ir darbo ministro 2007 </w:t>
      </w:r>
      <w:proofErr w:type="spellStart"/>
      <w:r w:rsidRPr="0056556B">
        <w:rPr>
          <w:lang w:eastAsia="lt-LT"/>
        </w:rPr>
        <w:t>m</w:t>
      </w:r>
      <w:proofErr w:type="spellEnd"/>
      <w:r w:rsidRPr="0056556B">
        <w:rPr>
          <w:lang w:eastAsia="lt-LT"/>
        </w:rPr>
        <w:t xml:space="preserve">. balandžio 12 </w:t>
      </w:r>
      <w:proofErr w:type="spellStart"/>
      <w:r w:rsidRPr="0056556B">
        <w:rPr>
          <w:lang w:eastAsia="lt-LT"/>
        </w:rPr>
        <w:t>d</w:t>
      </w:r>
      <w:proofErr w:type="spellEnd"/>
      <w:r w:rsidRPr="0056556B">
        <w:rPr>
          <w:lang w:eastAsia="lt-LT"/>
        </w:rPr>
        <w:t xml:space="preserve">. įsakymu </w:t>
      </w:r>
      <w:proofErr w:type="spellStart"/>
      <w:r w:rsidRPr="0056556B">
        <w:rPr>
          <w:lang w:eastAsia="lt-LT"/>
        </w:rPr>
        <w:t>Nr</w:t>
      </w:r>
      <w:proofErr w:type="spellEnd"/>
      <w:r w:rsidRPr="0056556B">
        <w:rPr>
          <w:lang w:eastAsia="lt-LT"/>
        </w:rPr>
        <w:t>. A1</w:t>
      </w:r>
      <w:r w:rsidRPr="0072607E">
        <w:rPr>
          <w:lang w:eastAsia="lt-LT"/>
        </w:rPr>
        <w:t>-</w:t>
      </w:r>
      <w:r w:rsidRPr="0097742E">
        <w:rPr>
          <w:lang w:eastAsia="lt-LT"/>
        </w:rPr>
        <w:t xml:space="preserve">104 „Dėl </w:t>
      </w:r>
      <w:r w:rsidR="00E249A8" w:rsidRPr="002F480F">
        <w:rPr>
          <w:lang w:eastAsia="lt-LT"/>
        </w:rPr>
        <w:t>S</w:t>
      </w:r>
      <w:r w:rsidRPr="0097742E">
        <w:rPr>
          <w:lang w:eastAsia="lt-LT"/>
        </w:rPr>
        <w:t>ocialinių paslaugų</w:t>
      </w:r>
      <w:r w:rsidRPr="0056556B">
        <w:rPr>
          <w:lang w:eastAsia="lt-LT"/>
        </w:rPr>
        <w:t xml:space="preserve"> plano formos ir socialinių paslaugų efektyvumo vertinimo kriterijų patvirtinimo“:</w:t>
      </w:r>
    </w:p>
    <w:p w14:paraId="4B3FE1D2" w14:textId="77777777" w:rsidR="0056556B" w:rsidRPr="00B60041" w:rsidRDefault="0056556B" w:rsidP="0038718B">
      <w:pPr>
        <w:widowControl w:val="0"/>
        <w:tabs>
          <w:tab w:val="left" w:pos="916"/>
          <w:tab w:val="left" w:pos="1832"/>
          <w:tab w:val="left" w:pos="2748"/>
          <w:tab w:val="left" w:pos="3664"/>
          <w:tab w:val="left" w:pos="4580"/>
          <w:tab w:val="left" w:pos="5496"/>
          <w:tab w:val="left" w:pos="6412"/>
          <w:tab w:val="left" w:pos="7328"/>
          <w:tab w:val="left" w:pos="8244"/>
          <w:tab w:val="left" w:pos="9356"/>
          <w:tab w:val="left" w:pos="10076"/>
          <w:tab w:val="left" w:pos="10992"/>
          <w:tab w:val="left" w:pos="11908"/>
          <w:tab w:val="left" w:pos="12824"/>
          <w:tab w:val="left" w:pos="13740"/>
          <w:tab w:val="left" w:pos="14656"/>
        </w:tabs>
        <w:adjustRightInd w:val="0"/>
        <w:jc w:val="both"/>
        <w:rPr>
          <w:lang w:eastAsia="lt-LT"/>
        </w:rPr>
      </w:pPr>
    </w:p>
    <w:p w14:paraId="43E5B15E" w14:textId="685B6D3F" w:rsidR="00B10156" w:rsidRPr="00B60041" w:rsidRDefault="00EF3100" w:rsidP="002F480F">
      <w:pPr>
        <w:ind w:firstLine="720"/>
        <w:jc w:val="center"/>
        <w:rPr>
          <w:b/>
          <w:lang w:eastAsia="lt-LT"/>
        </w:rPr>
      </w:pPr>
      <w:r w:rsidRPr="00B60041">
        <w:rPr>
          <w:b/>
          <w:lang w:eastAsia="lt-LT"/>
        </w:rPr>
        <w:t>S</w:t>
      </w:r>
      <w:r w:rsidR="00CC7B12" w:rsidRPr="00B60041">
        <w:rPr>
          <w:b/>
          <w:lang w:eastAsia="lt-LT"/>
        </w:rPr>
        <w:t>avivaldybės socialinių paslaugų efektyvumo vertinimas</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4"/>
        <w:gridCol w:w="6692"/>
        <w:gridCol w:w="1985"/>
      </w:tblGrid>
      <w:tr w:rsidR="0056556B" w:rsidRPr="0056556B" w14:paraId="6BBD7F88" w14:textId="0535CC86" w:rsidTr="00772A62">
        <w:trPr>
          <w:trHeight w:val="353"/>
        </w:trPr>
        <w:tc>
          <w:tcPr>
            <w:tcW w:w="674" w:type="dxa"/>
            <w:vMerge w:val="restart"/>
            <w:shd w:val="clear" w:color="auto" w:fill="F2F2F2" w:themeFill="background1" w:themeFillShade="F2"/>
          </w:tcPr>
          <w:p w14:paraId="5DD24DB2" w14:textId="77777777" w:rsidR="0056556B" w:rsidRPr="0056556B" w:rsidRDefault="0056556B" w:rsidP="00BB3045">
            <w:pPr>
              <w:spacing w:line="276" w:lineRule="auto"/>
              <w:jc w:val="center"/>
              <w:rPr>
                <w:b/>
                <w:i/>
                <w:iCs/>
                <w:lang w:eastAsia="lt-LT" w:bidi="lo-LA"/>
              </w:rPr>
            </w:pPr>
            <w:proofErr w:type="spellStart"/>
            <w:r w:rsidRPr="0056556B">
              <w:rPr>
                <w:b/>
                <w:i/>
                <w:iCs/>
                <w:lang w:eastAsia="lt-LT" w:bidi="lo-LA"/>
              </w:rPr>
              <w:t>Eil</w:t>
            </w:r>
            <w:proofErr w:type="spellEnd"/>
            <w:r w:rsidRPr="0056556B">
              <w:rPr>
                <w:b/>
                <w:i/>
                <w:iCs/>
                <w:lang w:eastAsia="lt-LT" w:bidi="lo-LA"/>
              </w:rPr>
              <w:t xml:space="preserve">. </w:t>
            </w:r>
            <w:proofErr w:type="spellStart"/>
            <w:r w:rsidRPr="0056556B">
              <w:rPr>
                <w:b/>
                <w:i/>
                <w:iCs/>
                <w:lang w:eastAsia="lt-LT" w:bidi="lo-LA"/>
              </w:rPr>
              <w:t>Nr</w:t>
            </w:r>
            <w:proofErr w:type="spellEnd"/>
            <w:r w:rsidRPr="0056556B">
              <w:rPr>
                <w:b/>
                <w:i/>
                <w:iCs/>
                <w:lang w:eastAsia="lt-LT" w:bidi="lo-LA"/>
              </w:rPr>
              <w:t xml:space="preserve">. </w:t>
            </w:r>
          </w:p>
        </w:tc>
        <w:tc>
          <w:tcPr>
            <w:tcW w:w="6692" w:type="dxa"/>
            <w:vMerge w:val="restart"/>
            <w:shd w:val="clear" w:color="auto" w:fill="F2F2F2" w:themeFill="background1" w:themeFillShade="F2"/>
          </w:tcPr>
          <w:p w14:paraId="67FB8ABD" w14:textId="77777777" w:rsidR="0056556B" w:rsidRPr="0056556B" w:rsidRDefault="0056556B" w:rsidP="00772A62">
            <w:pPr>
              <w:spacing w:line="276" w:lineRule="auto"/>
              <w:jc w:val="center"/>
              <w:rPr>
                <w:b/>
                <w:i/>
                <w:iCs/>
                <w:lang w:eastAsia="lt-LT" w:bidi="lo-LA"/>
              </w:rPr>
            </w:pPr>
            <w:r w:rsidRPr="0056556B">
              <w:rPr>
                <w:b/>
                <w:i/>
                <w:iCs/>
                <w:lang w:eastAsia="lt-LT" w:bidi="lo-LA"/>
              </w:rPr>
              <w:t>Socialinių paslaugų efektyvumo vertinimo rodikliai</w:t>
            </w:r>
          </w:p>
        </w:tc>
        <w:tc>
          <w:tcPr>
            <w:tcW w:w="1985" w:type="dxa"/>
            <w:shd w:val="clear" w:color="auto" w:fill="F2F2F2" w:themeFill="background1" w:themeFillShade="F2"/>
          </w:tcPr>
          <w:p w14:paraId="6AEEF1C2" w14:textId="553E3AB6" w:rsidR="0056556B" w:rsidRPr="0056556B" w:rsidRDefault="0056556B" w:rsidP="00772A62">
            <w:pPr>
              <w:spacing w:line="276" w:lineRule="auto"/>
              <w:jc w:val="center"/>
              <w:rPr>
                <w:b/>
                <w:i/>
                <w:iCs/>
                <w:lang w:eastAsia="lt-LT" w:bidi="lo-LA"/>
              </w:rPr>
            </w:pPr>
            <w:r w:rsidRPr="0056556B">
              <w:rPr>
                <w:b/>
                <w:i/>
                <w:iCs/>
                <w:lang w:eastAsia="lt-LT" w:bidi="lo-LA"/>
              </w:rPr>
              <w:t>Pasiekta reikšmė</w:t>
            </w:r>
          </w:p>
        </w:tc>
      </w:tr>
      <w:tr w:rsidR="0056556B" w:rsidRPr="002A0B54" w14:paraId="7F23D92C" w14:textId="77777777" w:rsidTr="0056556B">
        <w:trPr>
          <w:trHeight w:val="300"/>
        </w:trPr>
        <w:tc>
          <w:tcPr>
            <w:tcW w:w="674" w:type="dxa"/>
            <w:vMerge/>
            <w:shd w:val="clear" w:color="auto" w:fill="auto"/>
          </w:tcPr>
          <w:p w14:paraId="0D87CEC5" w14:textId="77777777" w:rsidR="0056556B" w:rsidRPr="002A0B54" w:rsidRDefault="0056556B" w:rsidP="00BB3045">
            <w:pPr>
              <w:spacing w:line="276" w:lineRule="auto"/>
              <w:jc w:val="center"/>
              <w:rPr>
                <w:b/>
                <w:color w:val="FF0000"/>
                <w:lang w:eastAsia="lt-LT" w:bidi="lo-LA"/>
              </w:rPr>
            </w:pPr>
          </w:p>
        </w:tc>
        <w:tc>
          <w:tcPr>
            <w:tcW w:w="6692" w:type="dxa"/>
            <w:vMerge/>
            <w:shd w:val="clear" w:color="auto" w:fill="auto"/>
          </w:tcPr>
          <w:p w14:paraId="2E1418C9" w14:textId="77777777" w:rsidR="0056556B" w:rsidRPr="002A0B54" w:rsidRDefault="0056556B" w:rsidP="00BB3045">
            <w:pPr>
              <w:spacing w:line="276" w:lineRule="auto"/>
              <w:rPr>
                <w:b/>
                <w:color w:val="FF0000"/>
                <w:lang w:eastAsia="lt-LT" w:bidi="lo-LA"/>
              </w:rPr>
            </w:pPr>
          </w:p>
        </w:tc>
        <w:tc>
          <w:tcPr>
            <w:tcW w:w="1985" w:type="dxa"/>
            <w:shd w:val="clear" w:color="auto" w:fill="FDE9D9" w:themeFill="accent6" w:themeFillTint="33"/>
          </w:tcPr>
          <w:p w14:paraId="540799DB" w14:textId="77777777" w:rsidR="0056556B" w:rsidRDefault="0056556B" w:rsidP="00772A62">
            <w:pPr>
              <w:spacing w:line="276" w:lineRule="auto"/>
              <w:jc w:val="center"/>
              <w:rPr>
                <w:b/>
                <w:lang w:eastAsia="lt-LT" w:bidi="lo-LA"/>
              </w:rPr>
            </w:pPr>
            <w:r w:rsidRPr="00703B39">
              <w:rPr>
                <w:b/>
                <w:lang w:eastAsia="lt-LT" w:bidi="lo-LA"/>
              </w:rPr>
              <w:t xml:space="preserve">2023 </w:t>
            </w:r>
            <w:proofErr w:type="spellStart"/>
            <w:r w:rsidRPr="00703B39">
              <w:rPr>
                <w:b/>
                <w:lang w:eastAsia="lt-LT" w:bidi="lo-LA"/>
              </w:rPr>
              <w:t>m</w:t>
            </w:r>
            <w:proofErr w:type="spellEnd"/>
            <w:r w:rsidRPr="00703B39">
              <w:rPr>
                <w:b/>
                <w:lang w:eastAsia="lt-LT" w:bidi="lo-LA"/>
              </w:rPr>
              <w:t>.</w:t>
            </w:r>
          </w:p>
        </w:tc>
      </w:tr>
      <w:tr w:rsidR="0056556B" w:rsidRPr="00EA78ED" w14:paraId="50A0712B" w14:textId="58872D0D" w:rsidTr="0056556B">
        <w:tc>
          <w:tcPr>
            <w:tcW w:w="674" w:type="dxa"/>
            <w:shd w:val="clear" w:color="auto" w:fill="auto"/>
          </w:tcPr>
          <w:p w14:paraId="5FD27F83" w14:textId="77777777" w:rsidR="0056556B" w:rsidRPr="00EA78ED" w:rsidRDefault="0056556B" w:rsidP="00CC1CCB">
            <w:pPr>
              <w:ind w:left="360" w:hanging="360"/>
              <w:jc w:val="center"/>
              <w:rPr>
                <w:sz w:val="23"/>
                <w:szCs w:val="23"/>
                <w:lang w:eastAsia="lt-LT" w:bidi="lo-LA"/>
              </w:rPr>
            </w:pPr>
            <w:r w:rsidRPr="00EA78ED">
              <w:rPr>
                <w:sz w:val="23"/>
                <w:szCs w:val="23"/>
                <w:lang w:eastAsia="lt-LT" w:bidi="lo-LA"/>
              </w:rPr>
              <w:t>1.</w:t>
            </w:r>
          </w:p>
        </w:tc>
        <w:tc>
          <w:tcPr>
            <w:tcW w:w="6692" w:type="dxa"/>
            <w:shd w:val="clear" w:color="auto" w:fill="auto"/>
          </w:tcPr>
          <w:p w14:paraId="2972AF37" w14:textId="22EF684F" w:rsidR="0056556B" w:rsidRPr="00EA78ED" w:rsidRDefault="0056556B" w:rsidP="00CC1CCB">
            <w:pPr>
              <w:jc w:val="both"/>
              <w:rPr>
                <w:sz w:val="23"/>
                <w:szCs w:val="23"/>
                <w:lang w:eastAsia="lt-LT" w:bidi="lo-LA"/>
              </w:rPr>
            </w:pPr>
            <w:r w:rsidRPr="00EA78ED">
              <w:rPr>
                <w:sz w:val="23"/>
                <w:szCs w:val="23"/>
                <w:lang w:eastAsia="lt-LT" w:bidi="lo-LA"/>
              </w:rPr>
              <w:t xml:space="preserve">Savivaldybės biudžeto išlaidos per metus socialinėms paslaugoms, tenkančios vienam Savivaldybės gyventojui, </w:t>
            </w:r>
            <w:proofErr w:type="spellStart"/>
            <w:r w:rsidRPr="00EA78ED">
              <w:rPr>
                <w:sz w:val="23"/>
                <w:szCs w:val="23"/>
                <w:lang w:eastAsia="lt-LT" w:bidi="lo-LA"/>
              </w:rPr>
              <w:t>Eur</w:t>
            </w:r>
            <w:proofErr w:type="spellEnd"/>
          </w:p>
        </w:tc>
        <w:tc>
          <w:tcPr>
            <w:tcW w:w="1985" w:type="dxa"/>
          </w:tcPr>
          <w:p w14:paraId="5778CEC0" w14:textId="1633A81D" w:rsidR="0056556B" w:rsidRPr="00EA78ED" w:rsidRDefault="0056556B" w:rsidP="00BB3045">
            <w:pPr>
              <w:jc w:val="center"/>
              <w:rPr>
                <w:sz w:val="23"/>
                <w:szCs w:val="23"/>
                <w:lang w:eastAsia="lt-LT" w:bidi="lo-LA"/>
              </w:rPr>
            </w:pPr>
            <w:r w:rsidRPr="00EA78ED">
              <w:rPr>
                <w:sz w:val="23"/>
                <w:szCs w:val="23"/>
                <w:lang w:eastAsia="lt-LT" w:bidi="lo-LA"/>
              </w:rPr>
              <w:t>89,65</w:t>
            </w:r>
          </w:p>
        </w:tc>
      </w:tr>
      <w:tr w:rsidR="0056556B" w:rsidRPr="00EA78ED" w14:paraId="6C544A51" w14:textId="0786E48D" w:rsidTr="0056556B">
        <w:tc>
          <w:tcPr>
            <w:tcW w:w="674" w:type="dxa"/>
            <w:shd w:val="clear" w:color="auto" w:fill="auto"/>
          </w:tcPr>
          <w:p w14:paraId="36225B29" w14:textId="77777777" w:rsidR="0056556B" w:rsidRPr="00EA78ED" w:rsidRDefault="0056556B" w:rsidP="00CC1CCB">
            <w:pPr>
              <w:ind w:left="360" w:hanging="360"/>
              <w:jc w:val="center"/>
              <w:rPr>
                <w:sz w:val="23"/>
                <w:szCs w:val="23"/>
                <w:lang w:eastAsia="lt-LT" w:bidi="lo-LA"/>
              </w:rPr>
            </w:pPr>
            <w:r w:rsidRPr="00EA78ED">
              <w:rPr>
                <w:sz w:val="23"/>
                <w:szCs w:val="23"/>
                <w:lang w:eastAsia="lt-LT" w:bidi="lo-LA"/>
              </w:rPr>
              <w:t>2.</w:t>
            </w:r>
          </w:p>
        </w:tc>
        <w:tc>
          <w:tcPr>
            <w:tcW w:w="6692" w:type="dxa"/>
            <w:shd w:val="clear" w:color="auto" w:fill="auto"/>
          </w:tcPr>
          <w:p w14:paraId="5F0FF3E2" w14:textId="77777777" w:rsidR="0056556B" w:rsidRPr="00EA78ED" w:rsidRDefault="0056556B" w:rsidP="00CC1CCB">
            <w:pPr>
              <w:jc w:val="both"/>
              <w:rPr>
                <w:sz w:val="23"/>
                <w:szCs w:val="23"/>
                <w:lang w:eastAsia="lt-LT" w:bidi="lo-LA"/>
              </w:rPr>
            </w:pPr>
            <w:r w:rsidRPr="00EA78ED">
              <w:rPr>
                <w:sz w:val="23"/>
                <w:szCs w:val="23"/>
                <w:lang w:eastAsia="lt-LT" w:bidi="lo-LA"/>
              </w:rPr>
              <w:t xml:space="preserve">Valstybės skirtų dotacijų santykis su Savivaldybės biudžeto lėšomis, skiriamomis socialinėms paslaugoms, </w:t>
            </w:r>
            <w:proofErr w:type="spellStart"/>
            <w:r w:rsidRPr="00EA78ED">
              <w:rPr>
                <w:sz w:val="23"/>
                <w:szCs w:val="23"/>
                <w:lang w:eastAsia="lt-LT" w:bidi="lo-LA"/>
              </w:rPr>
              <w:t>proc</w:t>
            </w:r>
            <w:proofErr w:type="spellEnd"/>
            <w:r w:rsidRPr="00EA78ED">
              <w:rPr>
                <w:sz w:val="23"/>
                <w:szCs w:val="23"/>
                <w:lang w:eastAsia="lt-LT" w:bidi="lo-LA"/>
              </w:rPr>
              <w:t>.</w:t>
            </w:r>
          </w:p>
        </w:tc>
        <w:tc>
          <w:tcPr>
            <w:tcW w:w="1985" w:type="dxa"/>
          </w:tcPr>
          <w:p w14:paraId="21F26D35" w14:textId="39DD90A6" w:rsidR="0056556B" w:rsidRPr="00EA78ED" w:rsidRDefault="0056556B" w:rsidP="00464E3C">
            <w:pPr>
              <w:jc w:val="center"/>
              <w:rPr>
                <w:sz w:val="23"/>
                <w:szCs w:val="23"/>
                <w:lang w:eastAsia="lt-LT" w:bidi="lo-LA"/>
              </w:rPr>
            </w:pPr>
            <w:r w:rsidRPr="00EA78ED">
              <w:rPr>
                <w:sz w:val="23"/>
                <w:szCs w:val="23"/>
                <w:lang w:eastAsia="lt-LT" w:bidi="lo-LA"/>
              </w:rPr>
              <w:t>82,1</w:t>
            </w:r>
          </w:p>
        </w:tc>
      </w:tr>
      <w:tr w:rsidR="0056556B" w:rsidRPr="00EA78ED" w14:paraId="5C5957C8" w14:textId="30DE0202" w:rsidTr="0056556B">
        <w:trPr>
          <w:trHeight w:val="990"/>
        </w:trPr>
        <w:tc>
          <w:tcPr>
            <w:tcW w:w="674" w:type="dxa"/>
            <w:shd w:val="clear" w:color="auto" w:fill="auto"/>
          </w:tcPr>
          <w:p w14:paraId="78B401E1" w14:textId="77777777" w:rsidR="0056556B" w:rsidRPr="00EA78ED" w:rsidRDefault="0056556B" w:rsidP="00CC1CCB">
            <w:pPr>
              <w:ind w:left="360" w:hanging="360"/>
              <w:jc w:val="center"/>
              <w:rPr>
                <w:sz w:val="23"/>
                <w:szCs w:val="23"/>
                <w:lang w:eastAsia="lt-LT" w:bidi="lo-LA"/>
              </w:rPr>
            </w:pPr>
            <w:r w:rsidRPr="00EA78ED">
              <w:rPr>
                <w:sz w:val="23"/>
                <w:szCs w:val="23"/>
                <w:lang w:eastAsia="lt-LT" w:bidi="lo-LA"/>
              </w:rPr>
              <w:t>3.</w:t>
            </w:r>
          </w:p>
        </w:tc>
        <w:tc>
          <w:tcPr>
            <w:tcW w:w="6692" w:type="dxa"/>
            <w:shd w:val="clear" w:color="auto" w:fill="auto"/>
          </w:tcPr>
          <w:p w14:paraId="2CB909B4" w14:textId="77777777" w:rsidR="0056556B" w:rsidRPr="00EA78ED" w:rsidRDefault="0056556B" w:rsidP="00CC1CCB">
            <w:pPr>
              <w:jc w:val="both"/>
              <w:rPr>
                <w:sz w:val="23"/>
                <w:szCs w:val="23"/>
                <w:lang w:eastAsia="lt-LT" w:bidi="lo-LA"/>
              </w:rPr>
            </w:pPr>
            <w:r w:rsidRPr="00EA78ED">
              <w:rPr>
                <w:rFonts w:eastAsia="Calibri"/>
                <w:sz w:val="23"/>
                <w:szCs w:val="23"/>
              </w:rPr>
              <w:t>Vietų skaičiaus stacionariose socialinių paslaugų įstaigose santykis su vietų skaičiumi (maksimaliu lankytojų skaičiumi per dieną) nestacionariose socialinių paslaugų įstaigose (laikino gyvenimo namuose, dienos socialinės globos centruose, savarankiško gyvenimo namuose, socialinės priežiūros centruose)</w:t>
            </w:r>
          </w:p>
        </w:tc>
        <w:tc>
          <w:tcPr>
            <w:tcW w:w="1985" w:type="dxa"/>
          </w:tcPr>
          <w:p w14:paraId="6EF0032B" w14:textId="03C07C34" w:rsidR="0056556B" w:rsidRPr="00EA78ED" w:rsidRDefault="0056556B" w:rsidP="00BB3045">
            <w:pPr>
              <w:jc w:val="center"/>
              <w:rPr>
                <w:sz w:val="23"/>
                <w:szCs w:val="23"/>
                <w:lang w:eastAsia="lt-LT" w:bidi="lo-LA"/>
              </w:rPr>
            </w:pPr>
            <w:r w:rsidRPr="00EA78ED">
              <w:rPr>
                <w:sz w:val="23"/>
                <w:szCs w:val="23"/>
                <w:lang w:eastAsia="lt-LT" w:bidi="lo-LA"/>
              </w:rPr>
              <w:t>0,3</w:t>
            </w:r>
          </w:p>
        </w:tc>
      </w:tr>
      <w:tr w:rsidR="0056556B" w:rsidRPr="00EA78ED" w14:paraId="33864F3E" w14:textId="08B668D5" w:rsidTr="002F480F">
        <w:trPr>
          <w:cantSplit/>
          <w:trHeight w:val="655"/>
        </w:trPr>
        <w:tc>
          <w:tcPr>
            <w:tcW w:w="674" w:type="dxa"/>
            <w:shd w:val="clear" w:color="auto" w:fill="auto"/>
          </w:tcPr>
          <w:p w14:paraId="6A897D4E" w14:textId="77777777" w:rsidR="0056556B" w:rsidRPr="00EA78ED" w:rsidRDefault="0056556B" w:rsidP="00CC1CCB">
            <w:pPr>
              <w:ind w:left="360" w:hanging="360"/>
              <w:jc w:val="center"/>
              <w:rPr>
                <w:sz w:val="23"/>
                <w:szCs w:val="23"/>
                <w:lang w:eastAsia="lt-LT" w:bidi="lo-LA"/>
              </w:rPr>
            </w:pPr>
            <w:r w:rsidRPr="00EA78ED">
              <w:rPr>
                <w:sz w:val="23"/>
                <w:szCs w:val="23"/>
                <w:lang w:eastAsia="lt-LT" w:bidi="lo-LA"/>
              </w:rPr>
              <w:t>4.</w:t>
            </w:r>
          </w:p>
        </w:tc>
        <w:tc>
          <w:tcPr>
            <w:tcW w:w="6692" w:type="dxa"/>
            <w:shd w:val="clear" w:color="auto" w:fill="auto"/>
          </w:tcPr>
          <w:p w14:paraId="3798F786" w14:textId="5581734B" w:rsidR="0056556B" w:rsidRPr="00EA78ED" w:rsidRDefault="0056556B" w:rsidP="00CC1CCB">
            <w:pPr>
              <w:widowControl w:val="0"/>
              <w:shd w:val="clear" w:color="auto" w:fill="FFFFFF"/>
              <w:jc w:val="both"/>
              <w:rPr>
                <w:sz w:val="23"/>
                <w:szCs w:val="23"/>
                <w:lang w:eastAsia="lt-LT" w:bidi="lo-LA"/>
              </w:rPr>
            </w:pPr>
            <w:r w:rsidRPr="00EA78ED">
              <w:rPr>
                <w:rFonts w:eastAsia="Calibri"/>
                <w:sz w:val="23"/>
                <w:szCs w:val="23"/>
              </w:rPr>
              <w:t xml:space="preserve">Socialinių paslaugų (įskaitant bendrąsias socialines paslaugas) gavėjų skaičiaus santykis su bendru </w:t>
            </w:r>
            <w:r w:rsidR="008260BC">
              <w:rPr>
                <w:rFonts w:eastAsia="Calibri"/>
                <w:sz w:val="23"/>
                <w:szCs w:val="23"/>
              </w:rPr>
              <w:t>S</w:t>
            </w:r>
            <w:r w:rsidRPr="00EA78ED">
              <w:rPr>
                <w:rFonts w:eastAsia="Calibri"/>
                <w:sz w:val="23"/>
                <w:szCs w:val="23"/>
              </w:rPr>
              <w:t xml:space="preserve">avivaldybės gyventojų skaičiumi, </w:t>
            </w:r>
            <w:proofErr w:type="spellStart"/>
            <w:r w:rsidRPr="00EA78ED">
              <w:rPr>
                <w:rFonts w:eastAsia="Calibri"/>
                <w:sz w:val="23"/>
                <w:szCs w:val="23"/>
              </w:rPr>
              <w:t>proc</w:t>
            </w:r>
            <w:proofErr w:type="spellEnd"/>
            <w:r w:rsidRPr="00EA78ED">
              <w:rPr>
                <w:rFonts w:eastAsia="Calibri"/>
                <w:sz w:val="23"/>
                <w:szCs w:val="23"/>
              </w:rPr>
              <w:t>.</w:t>
            </w:r>
          </w:p>
        </w:tc>
        <w:tc>
          <w:tcPr>
            <w:tcW w:w="1985" w:type="dxa"/>
          </w:tcPr>
          <w:p w14:paraId="33FAB1DE" w14:textId="6EBDDD16" w:rsidR="0056556B" w:rsidRPr="00EA78ED" w:rsidRDefault="0056556B" w:rsidP="00BB3045">
            <w:pPr>
              <w:jc w:val="center"/>
              <w:rPr>
                <w:sz w:val="23"/>
                <w:szCs w:val="23"/>
                <w:lang w:eastAsia="lt-LT" w:bidi="lo-LA"/>
              </w:rPr>
            </w:pPr>
            <w:r w:rsidRPr="00EA78ED">
              <w:rPr>
                <w:sz w:val="23"/>
                <w:szCs w:val="23"/>
                <w:lang w:eastAsia="lt-LT" w:bidi="lo-LA"/>
              </w:rPr>
              <w:t>16,1</w:t>
            </w:r>
          </w:p>
        </w:tc>
      </w:tr>
      <w:tr w:rsidR="0056556B" w:rsidRPr="00EA78ED" w14:paraId="67FD0247" w14:textId="3524223B" w:rsidTr="0056556B">
        <w:tc>
          <w:tcPr>
            <w:tcW w:w="674" w:type="dxa"/>
            <w:shd w:val="clear" w:color="auto" w:fill="auto"/>
          </w:tcPr>
          <w:p w14:paraId="429AD3D7" w14:textId="77777777" w:rsidR="0056556B" w:rsidRPr="00EA78ED" w:rsidRDefault="0056556B" w:rsidP="00CC1CCB">
            <w:pPr>
              <w:ind w:left="360" w:hanging="360"/>
              <w:jc w:val="center"/>
              <w:rPr>
                <w:sz w:val="23"/>
                <w:szCs w:val="23"/>
                <w:lang w:eastAsia="lt-LT" w:bidi="lo-LA"/>
              </w:rPr>
            </w:pPr>
            <w:r w:rsidRPr="00EA78ED">
              <w:rPr>
                <w:sz w:val="23"/>
                <w:szCs w:val="23"/>
                <w:lang w:eastAsia="lt-LT" w:bidi="lo-LA"/>
              </w:rPr>
              <w:t>5.</w:t>
            </w:r>
          </w:p>
        </w:tc>
        <w:tc>
          <w:tcPr>
            <w:tcW w:w="6692" w:type="dxa"/>
            <w:shd w:val="clear" w:color="auto" w:fill="auto"/>
          </w:tcPr>
          <w:p w14:paraId="48BDC289" w14:textId="6230E0DB" w:rsidR="0056556B" w:rsidRPr="00EA78ED" w:rsidRDefault="0056556B" w:rsidP="00CC1CCB">
            <w:pPr>
              <w:widowControl w:val="0"/>
              <w:shd w:val="clear" w:color="auto" w:fill="FFFFFF"/>
              <w:jc w:val="both"/>
              <w:rPr>
                <w:sz w:val="23"/>
                <w:szCs w:val="23"/>
                <w:lang w:eastAsia="lt-LT" w:bidi="lo-LA"/>
              </w:rPr>
            </w:pPr>
            <w:r w:rsidRPr="00EA78ED">
              <w:rPr>
                <w:rFonts w:eastAsia="Calibri"/>
                <w:sz w:val="23"/>
                <w:szCs w:val="23"/>
              </w:rPr>
              <w:t xml:space="preserve">Socialinės globos ir socialinės priežiūros gavėjų skaičiaus santykis su bendru </w:t>
            </w:r>
            <w:r w:rsidR="008260BC">
              <w:rPr>
                <w:rFonts w:eastAsia="Calibri"/>
                <w:sz w:val="23"/>
                <w:szCs w:val="23"/>
              </w:rPr>
              <w:t>S</w:t>
            </w:r>
            <w:r w:rsidRPr="00EA78ED">
              <w:rPr>
                <w:rFonts w:eastAsia="Calibri"/>
                <w:sz w:val="23"/>
                <w:szCs w:val="23"/>
              </w:rPr>
              <w:t xml:space="preserve">avivaldybės gyventojų skaičiumi, </w:t>
            </w:r>
            <w:proofErr w:type="spellStart"/>
            <w:r w:rsidRPr="00EA78ED">
              <w:rPr>
                <w:rFonts w:eastAsia="Calibri"/>
                <w:sz w:val="23"/>
                <w:szCs w:val="23"/>
              </w:rPr>
              <w:t>proc</w:t>
            </w:r>
            <w:proofErr w:type="spellEnd"/>
            <w:r w:rsidRPr="00EA78ED">
              <w:rPr>
                <w:rFonts w:eastAsia="Calibri"/>
                <w:sz w:val="23"/>
                <w:szCs w:val="23"/>
              </w:rPr>
              <w:t>.</w:t>
            </w:r>
          </w:p>
        </w:tc>
        <w:tc>
          <w:tcPr>
            <w:tcW w:w="1985" w:type="dxa"/>
          </w:tcPr>
          <w:p w14:paraId="5E185EE3" w14:textId="78C27F7E" w:rsidR="0056556B" w:rsidRPr="00EA78ED" w:rsidRDefault="0056556B" w:rsidP="00BB3045">
            <w:pPr>
              <w:jc w:val="center"/>
              <w:rPr>
                <w:sz w:val="23"/>
                <w:szCs w:val="23"/>
                <w:lang w:eastAsia="lt-LT" w:bidi="lo-LA"/>
              </w:rPr>
            </w:pPr>
            <w:r w:rsidRPr="00EA78ED">
              <w:rPr>
                <w:sz w:val="23"/>
                <w:szCs w:val="23"/>
                <w:lang w:eastAsia="lt-LT" w:bidi="lo-LA"/>
              </w:rPr>
              <w:t>5,7</w:t>
            </w:r>
          </w:p>
        </w:tc>
      </w:tr>
      <w:tr w:rsidR="0056556B" w:rsidRPr="00EA78ED" w14:paraId="6689FE85" w14:textId="6BFFAD65" w:rsidTr="0056556B">
        <w:tc>
          <w:tcPr>
            <w:tcW w:w="674" w:type="dxa"/>
            <w:shd w:val="clear" w:color="auto" w:fill="auto"/>
          </w:tcPr>
          <w:p w14:paraId="704D597F" w14:textId="77777777" w:rsidR="0056556B" w:rsidRPr="00EA78ED" w:rsidRDefault="0056556B" w:rsidP="00CC1CCB">
            <w:pPr>
              <w:ind w:left="360" w:hanging="360"/>
              <w:jc w:val="center"/>
              <w:rPr>
                <w:sz w:val="23"/>
                <w:szCs w:val="23"/>
                <w:lang w:eastAsia="lt-LT" w:bidi="lo-LA"/>
              </w:rPr>
            </w:pPr>
            <w:r w:rsidRPr="00EA78ED">
              <w:rPr>
                <w:sz w:val="23"/>
                <w:szCs w:val="23"/>
                <w:lang w:eastAsia="lt-LT" w:bidi="lo-LA"/>
              </w:rPr>
              <w:t>6.</w:t>
            </w:r>
          </w:p>
        </w:tc>
        <w:tc>
          <w:tcPr>
            <w:tcW w:w="6692" w:type="dxa"/>
            <w:shd w:val="clear" w:color="auto" w:fill="auto"/>
          </w:tcPr>
          <w:p w14:paraId="626F5911" w14:textId="77777777" w:rsidR="0056556B" w:rsidRPr="00EA78ED" w:rsidRDefault="0056556B" w:rsidP="00CC1CCB">
            <w:pPr>
              <w:widowControl w:val="0"/>
              <w:shd w:val="clear" w:color="auto" w:fill="FFFFFF"/>
              <w:jc w:val="both"/>
              <w:rPr>
                <w:sz w:val="23"/>
                <w:szCs w:val="23"/>
                <w:lang w:eastAsia="lt-LT" w:bidi="lo-LA"/>
              </w:rPr>
            </w:pPr>
            <w:r w:rsidRPr="00EA78ED">
              <w:rPr>
                <w:rFonts w:eastAsia="Calibri"/>
                <w:sz w:val="23"/>
                <w:szCs w:val="23"/>
              </w:rPr>
              <w:t>Regioninių socialinių paslaugų gavėjų skaičiaus santykis su kitų socialinių paslaugų (išskyrus bendrąsias socialines paslaugas) gavėjais</w:t>
            </w:r>
          </w:p>
        </w:tc>
        <w:tc>
          <w:tcPr>
            <w:tcW w:w="1985" w:type="dxa"/>
          </w:tcPr>
          <w:p w14:paraId="206F3D29" w14:textId="7DF91AD3" w:rsidR="0056556B" w:rsidRPr="00EA78ED" w:rsidRDefault="0056556B" w:rsidP="00BB3045">
            <w:pPr>
              <w:jc w:val="center"/>
              <w:rPr>
                <w:sz w:val="23"/>
                <w:szCs w:val="23"/>
                <w:lang w:eastAsia="lt-LT" w:bidi="lo-LA"/>
              </w:rPr>
            </w:pPr>
            <w:r w:rsidRPr="00EA78ED">
              <w:rPr>
                <w:sz w:val="23"/>
                <w:szCs w:val="23"/>
                <w:lang w:eastAsia="lt-LT" w:bidi="lo-LA"/>
              </w:rPr>
              <w:t>0,02</w:t>
            </w:r>
          </w:p>
        </w:tc>
      </w:tr>
      <w:tr w:rsidR="0056556B" w:rsidRPr="00EA78ED" w14:paraId="72850F82" w14:textId="42D452F9" w:rsidTr="0056556B">
        <w:tc>
          <w:tcPr>
            <w:tcW w:w="674" w:type="dxa"/>
            <w:shd w:val="clear" w:color="auto" w:fill="auto"/>
          </w:tcPr>
          <w:p w14:paraId="56F63019" w14:textId="77777777" w:rsidR="0056556B" w:rsidRPr="00EA78ED" w:rsidRDefault="0056556B" w:rsidP="00CC1CCB">
            <w:pPr>
              <w:ind w:left="360" w:hanging="360"/>
              <w:jc w:val="center"/>
              <w:rPr>
                <w:sz w:val="23"/>
                <w:szCs w:val="23"/>
                <w:lang w:eastAsia="lt-LT" w:bidi="lo-LA"/>
              </w:rPr>
            </w:pPr>
            <w:r w:rsidRPr="00EA78ED">
              <w:rPr>
                <w:sz w:val="23"/>
                <w:szCs w:val="23"/>
                <w:lang w:eastAsia="lt-LT" w:bidi="lo-LA"/>
              </w:rPr>
              <w:t>7.</w:t>
            </w:r>
          </w:p>
        </w:tc>
        <w:tc>
          <w:tcPr>
            <w:tcW w:w="6692" w:type="dxa"/>
            <w:shd w:val="clear" w:color="auto" w:fill="auto"/>
          </w:tcPr>
          <w:p w14:paraId="3DA00B9E" w14:textId="12C0781B" w:rsidR="0056556B" w:rsidRPr="00EA78ED" w:rsidRDefault="0056556B" w:rsidP="00CC1CCB">
            <w:pPr>
              <w:widowControl w:val="0"/>
              <w:shd w:val="clear" w:color="auto" w:fill="FFFFFF"/>
              <w:jc w:val="both"/>
              <w:rPr>
                <w:rFonts w:eastAsia="Calibri"/>
                <w:sz w:val="23"/>
                <w:szCs w:val="23"/>
              </w:rPr>
            </w:pPr>
            <w:r w:rsidRPr="00EA78ED">
              <w:rPr>
                <w:rFonts w:eastAsia="Calibri"/>
                <w:sz w:val="23"/>
                <w:szCs w:val="23"/>
              </w:rPr>
              <w:t xml:space="preserve">Socialinių darbuotojų ir socialinių darbuotojų padėjėjų skaičius </w:t>
            </w:r>
            <w:r w:rsidR="008260BC">
              <w:rPr>
                <w:rFonts w:eastAsia="Calibri"/>
                <w:sz w:val="23"/>
                <w:szCs w:val="23"/>
              </w:rPr>
              <w:t>S</w:t>
            </w:r>
            <w:r w:rsidRPr="00EA78ED">
              <w:rPr>
                <w:rFonts w:eastAsia="Calibri"/>
                <w:sz w:val="23"/>
                <w:szCs w:val="23"/>
              </w:rPr>
              <w:t xml:space="preserve">avivaldybėje, tenkantis 10 </w:t>
            </w:r>
            <w:proofErr w:type="spellStart"/>
            <w:r w:rsidRPr="00EA78ED">
              <w:rPr>
                <w:rFonts w:eastAsia="Calibri"/>
                <w:sz w:val="23"/>
                <w:szCs w:val="23"/>
              </w:rPr>
              <w:t>tūkst</w:t>
            </w:r>
            <w:proofErr w:type="spellEnd"/>
            <w:r w:rsidRPr="00EA78ED">
              <w:rPr>
                <w:rFonts w:eastAsia="Calibri"/>
                <w:sz w:val="23"/>
                <w:szCs w:val="23"/>
              </w:rPr>
              <w:t xml:space="preserve">. </w:t>
            </w:r>
            <w:r w:rsidR="008260BC">
              <w:rPr>
                <w:rFonts w:eastAsia="Calibri"/>
                <w:sz w:val="23"/>
                <w:szCs w:val="23"/>
              </w:rPr>
              <w:t>S</w:t>
            </w:r>
            <w:r w:rsidRPr="00EA78ED">
              <w:rPr>
                <w:rFonts w:eastAsia="Calibri"/>
                <w:sz w:val="23"/>
                <w:szCs w:val="23"/>
              </w:rPr>
              <w:t>avivaldybės gyventojų</w:t>
            </w:r>
          </w:p>
        </w:tc>
        <w:tc>
          <w:tcPr>
            <w:tcW w:w="1985" w:type="dxa"/>
          </w:tcPr>
          <w:p w14:paraId="250CAE3D" w14:textId="4A18BF7B" w:rsidR="0056556B" w:rsidRPr="00EA78ED" w:rsidRDefault="0056556B" w:rsidP="00BB3045">
            <w:pPr>
              <w:jc w:val="center"/>
              <w:rPr>
                <w:sz w:val="23"/>
                <w:szCs w:val="23"/>
                <w:lang w:eastAsia="lt-LT" w:bidi="lo-LA"/>
              </w:rPr>
            </w:pPr>
            <w:r w:rsidRPr="00EA78ED">
              <w:rPr>
                <w:sz w:val="23"/>
                <w:szCs w:val="23"/>
                <w:lang w:eastAsia="lt-LT" w:bidi="lo-LA"/>
              </w:rPr>
              <w:t>40,3</w:t>
            </w:r>
          </w:p>
        </w:tc>
      </w:tr>
      <w:tr w:rsidR="0056556B" w:rsidRPr="00EA78ED" w14:paraId="43E68BA9" w14:textId="55F6F757" w:rsidTr="0056556B">
        <w:tc>
          <w:tcPr>
            <w:tcW w:w="674" w:type="dxa"/>
            <w:shd w:val="clear" w:color="auto" w:fill="auto"/>
          </w:tcPr>
          <w:p w14:paraId="75B0D4A7" w14:textId="77777777" w:rsidR="0056556B" w:rsidRPr="00EA78ED" w:rsidRDefault="0056556B" w:rsidP="00CC1CCB">
            <w:pPr>
              <w:ind w:left="360" w:hanging="360"/>
              <w:jc w:val="center"/>
              <w:rPr>
                <w:sz w:val="23"/>
                <w:szCs w:val="23"/>
                <w:lang w:eastAsia="lt-LT" w:bidi="lo-LA"/>
              </w:rPr>
            </w:pPr>
            <w:r w:rsidRPr="00EA78ED">
              <w:rPr>
                <w:sz w:val="23"/>
                <w:szCs w:val="23"/>
                <w:lang w:eastAsia="lt-LT" w:bidi="lo-LA"/>
              </w:rPr>
              <w:t>8.</w:t>
            </w:r>
          </w:p>
        </w:tc>
        <w:tc>
          <w:tcPr>
            <w:tcW w:w="6692" w:type="dxa"/>
            <w:shd w:val="clear" w:color="auto" w:fill="auto"/>
          </w:tcPr>
          <w:p w14:paraId="1BDAF033" w14:textId="46939950" w:rsidR="0056556B" w:rsidRPr="00EA78ED" w:rsidRDefault="0056556B" w:rsidP="00CC1CCB">
            <w:pPr>
              <w:widowControl w:val="0"/>
              <w:shd w:val="clear" w:color="auto" w:fill="FFFFFF"/>
              <w:jc w:val="both"/>
              <w:rPr>
                <w:rFonts w:eastAsia="Calibri"/>
                <w:sz w:val="23"/>
                <w:szCs w:val="23"/>
              </w:rPr>
            </w:pPr>
            <w:r w:rsidRPr="00EA78ED">
              <w:rPr>
                <w:sz w:val="23"/>
                <w:szCs w:val="23"/>
                <w:lang w:eastAsia="lt-LT" w:bidi="lo-LA"/>
              </w:rPr>
              <w:t>Socialinių paslaugų poreikio patenkinimo procentas (asmenų (šeimų), kuriems patenkintas socialinių paslaugų poreikis, santykis su asmenų (šeimų), skaičiumi, kuriems įvertintas socialinių paslaugų poreikis</w:t>
            </w:r>
          </w:p>
        </w:tc>
        <w:tc>
          <w:tcPr>
            <w:tcW w:w="1985" w:type="dxa"/>
          </w:tcPr>
          <w:p w14:paraId="094F57C3" w14:textId="1ED6E972" w:rsidR="0056556B" w:rsidRPr="00EA78ED" w:rsidRDefault="0056556B" w:rsidP="00BB3045">
            <w:pPr>
              <w:jc w:val="center"/>
              <w:rPr>
                <w:sz w:val="23"/>
                <w:szCs w:val="23"/>
                <w:lang w:eastAsia="lt-LT" w:bidi="lo-LA"/>
              </w:rPr>
            </w:pPr>
            <w:r w:rsidRPr="00EA78ED">
              <w:rPr>
                <w:sz w:val="23"/>
                <w:szCs w:val="23"/>
                <w:lang w:eastAsia="lt-LT" w:bidi="lo-LA"/>
              </w:rPr>
              <w:t>99,3</w:t>
            </w:r>
          </w:p>
        </w:tc>
      </w:tr>
    </w:tbl>
    <w:p w14:paraId="5966061A" w14:textId="77777777" w:rsidR="00D951E1" w:rsidRPr="002A0B54" w:rsidRDefault="00D951E1" w:rsidP="009B3B10">
      <w:pPr>
        <w:widowControl w:val="0"/>
        <w:pBdr>
          <w:bottom w:val="single" w:sz="6" w:space="1"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textAlignment w:val="baseline"/>
        <w:rPr>
          <w:color w:val="FF0000"/>
          <w:lang w:eastAsia="lt-LT"/>
        </w:rPr>
      </w:pPr>
    </w:p>
    <w:p w14:paraId="77198E1E" w14:textId="2FB05A3B" w:rsidR="00075B69" w:rsidRPr="002A0B54" w:rsidRDefault="00075B69" w:rsidP="00973DF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jc w:val="center"/>
        <w:textAlignment w:val="baseline"/>
        <w:rPr>
          <w:color w:val="FF0000"/>
          <w:lang w:eastAsia="lt-LT"/>
        </w:rPr>
      </w:pPr>
    </w:p>
    <w:sectPr w:rsidR="00075B69" w:rsidRPr="002A0B54" w:rsidSect="00CD1528">
      <w:headerReference w:type="default" r:id="rId22"/>
      <w:pgSz w:w="11907" w:h="16839" w:code="9"/>
      <w:pgMar w:top="1134" w:right="567"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60FBAC7" w14:textId="77777777" w:rsidR="00F30DA8" w:rsidRDefault="00F30DA8" w:rsidP="00B10156">
      <w:r>
        <w:separator/>
      </w:r>
    </w:p>
  </w:endnote>
  <w:endnote w:type="continuationSeparator" w:id="0">
    <w:p w14:paraId="58883930" w14:textId="77777777" w:rsidR="00F30DA8" w:rsidRDefault="00F30DA8" w:rsidP="00B101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AFF" w:usb1="C0007841" w:usb2="00000009" w:usb3="00000000" w:csb0="000001FF"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AFF" w:usb1="C0007843" w:usb2="00000009" w:usb3="00000000" w:csb0="000001FF" w:csb1="00000000"/>
  </w:font>
  <w:font w:name="Palatino Linotype">
    <w:panose1 w:val="02040502050505030304"/>
    <w:charset w:val="BA"/>
    <w:family w:val="roman"/>
    <w:pitch w:val="variable"/>
    <w:sig w:usb0="E0000287" w:usb1="40000013" w:usb2="00000000" w:usb3="00000000" w:csb0="0000019F" w:csb1="00000000"/>
  </w:font>
  <w:font w:name="Tahoma">
    <w:panose1 w:val="020B0604030504040204"/>
    <w:charset w:val="BA"/>
    <w:family w:val="swiss"/>
    <w:pitch w:val="variable"/>
    <w:sig w:usb0="E1002EFF" w:usb1="C000605B" w:usb2="00000029" w:usb3="00000000" w:csb0="000101FF" w:csb1="00000000"/>
  </w:font>
  <w:font w:name="Calibri">
    <w:panose1 w:val="020F0502020204030204"/>
    <w:charset w:val="BA"/>
    <w:family w:val="swiss"/>
    <w:pitch w:val="variable"/>
    <w:sig w:usb0="E00002FF" w:usb1="4000ACFF" w:usb2="00000001" w:usb3="00000000" w:csb0="0000019F" w:csb1="00000000"/>
  </w:font>
  <w:font w:name="Cambria">
    <w:panose1 w:val="02040503050406030204"/>
    <w:charset w:val="BA"/>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Metropolis">
    <w:altName w:val="Times New Roman"/>
    <w:panose1 w:val="00000000000000000000"/>
    <w:charset w:val="00"/>
    <w:family w:val="roman"/>
    <w:notTrueType/>
    <w:pitch w:val="default"/>
  </w:font>
  <w:font w:name="+mn-ea">
    <w:panose1 w:val="00000000000000000000"/>
    <w:charset w:val="00"/>
    <w:family w:val="roman"/>
    <w:notTrueType/>
    <w:pitch w:val="default"/>
  </w:font>
  <w:font w:name="TimesLT">
    <w:altName w:val="Times New Roman"/>
    <w:charset w:val="BA"/>
    <w:family w:val="roman"/>
    <w:pitch w:val="variable"/>
    <w:sig w:usb0="E0002AFF" w:usb1="C0007841"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C0275E7" w14:textId="77777777" w:rsidR="00F30DA8" w:rsidRDefault="00F30DA8" w:rsidP="00B10156">
      <w:r>
        <w:separator/>
      </w:r>
    </w:p>
  </w:footnote>
  <w:footnote w:type="continuationSeparator" w:id="0">
    <w:p w14:paraId="1DE8989A" w14:textId="77777777" w:rsidR="00F30DA8" w:rsidRDefault="00F30DA8" w:rsidP="00B10156">
      <w:r>
        <w:continuationSeparator/>
      </w:r>
    </w:p>
  </w:footnote>
  <w:footnote w:id="1">
    <w:p w14:paraId="1005991A" w14:textId="77777777" w:rsidR="003D5125" w:rsidRPr="00341435" w:rsidRDefault="003D5125" w:rsidP="00B10156">
      <w:pPr>
        <w:pStyle w:val="Puslapioinaostekstas"/>
        <w:spacing w:line="240" w:lineRule="atLeast"/>
        <w:rPr>
          <w:i/>
        </w:rPr>
      </w:pPr>
      <w:r w:rsidRPr="00341435">
        <w:rPr>
          <w:rStyle w:val="Puslapioinaosnuoroda"/>
          <w:i/>
        </w:rPr>
        <w:footnoteRef/>
      </w:r>
      <w:r w:rsidRPr="00341435">
        <w:rPr>
          <w:i/>
        </w:rPr>
        <w:t xml:space="preserve"> Lentelė užpildoma pagal Socialinių paslaugų kataloge (</w:t>
      </w:r>
      <w:proofErr w:type="spellStart"/>
      <w:r w:rsidRPr="00341435">
        <w:rPr>
          <w:i/>
        </w:rPr>
        <w:t>Žin</w:t>
      </w:r>
      <w:proofErr w:type="spellEnd"/>
      <w:r w:rsidRPr="00341435">
        <w:rPr>
          <w:i/>
        </w:rPr>
        <w:t xml:space="preserve">., 2006, </w:t>
      </w:r>
      <w:proofErr w:type="spellStart"/>
      <w:r w:rsidRPr="00341435">
        <w:rPr>
          <w:i/>
        </w:rPr>
        <w:t>Nr</w:t>
      </w:r>
      <w:proofErr w:type="spellEnd"/>
      <w:r w:rsidRPr="00341435">
        <w:rPr>
          <w:i/>
        </w:rPr>
        <w:t>. 43-1570) numatytus socialinių paslaugų įstaigų tipus.</w:t>
      </w:r>
    </w:p>
  </w:footnote>
  <w:footnote w:id="2">
    <w:p w14:paraId="41CF399C" w14:textId="77777777" w:rsidR="003D5125" w:rsidRPr="00341435" w:rsidRDefault="003D5125" w:rsidP="00B10156">
      <w:pPr>
        <w:pStyle w:val="Puslapioinaostekstas"/>
        <w:spacing w:line="240" w:lineRule="atLeast"/>
        <w:rPr>
          <w:i/>
        </w:rPr>
      </w:pPr>
      <w:r w:rsidRPr="00341435">
        <w:rPr>
          <w:rStyle w:val="Puslapioinaosnuoroda"/>
          <w:i/>
        </w:rPr>
        <w:footnoteRef/>
      </w:r>
      <w:r w:rsidRPr="00341435">
        <w:rPr>
          <w:i/>
        </w:rPr>
        <w:t xml:space="preserve"> Apskrities, savivaldybės, nevyriausybinių organizacijų, privačios ir </w:t>
      </w:r>
      <w:proofErr w:type="spellStart"/>
      <w:r w:rsidRPr="00341435">
        <w:rPr>
          <w:i/>
        </w:rPr>
        <w:t>kt</w:t>
      </w:r>
      <w:proofErr w:type="spellEnd"/>
      <w:r w:rsidRPr="00341435">
        <w:rPr>
          <w:i/>
        </w:rPr>
        <w:t>.</w:t>
      </w:r>
    </w:p>
    <w:p w14:paraId="45E1F43B" w14:textId="77777777" w:rsidR="003D5125" w:rsidRPr="00341435" w:rsidRDefault="003D5125" w:rsidP="00B10156">
      <w:pPr>
        <w:pStyle w:val="Puslapioinaostekstas"/>
        <w:spacing w:line="240" w:lineRule="atLeast"/>
        <w:rPr>
          <w:i/>
        </w:rPr>
      </w:pPr>
    </w:p>
  </w:footnote>
  <w:footnote w:id="3">
    <w:p w14:paraId="08635E1E" w14:textId="77777777" w:rsidR="003D5125" w:rsidRPr="009E1982" w:rsidRDefault="003D5125" w:rsidP="00B10156">
      <w:pPr>
        <w:pStyle w:val="Puslapioinaostekstas"/>
        <w:spacing w:line="240" w:lineRule="atLeast"/>
        <w:rPr>
          <w:i/>
        </w:rPr>
      </w:pPr>
      <w:r w:rsidRPr="009E1982">
        <w:rPr>
          <w:rStyle w:val="Puslapioinaosnuoroda"/>
          <w:i/>
        </w:rPr>
        <w:footnoteRef/>
      </w:r>
      <w:r w:rsidRPr="009E1982">
        <w:rPr>
          <w:i/>
        </w:rPr>
        <w:t xml:space="preserve"> Lentelė užpildoma pagal Socialinių paslaugų kataloge (</w:t>
      </w:r>
      <w:proofErr w:type="spellStart"/>
      <w:r w:rsidRPr="009E1982">
        <w:rPr>
          <w:i/>
        </w:rPr>
        <w:t>Žin</w:t>
      </w:r>
      <w:proofErr w:type="spellEnd"/>
      <w:r w:rsidRPr="009E1982">
        <w:rPr>
          <w:i/>
        </w:rPr>
        <w:t xml:space="preserve">., 2006, </w:t>
      </w:r>
      <w:proofErr w:type="spellStart"/>
      <w:r w:rsidRPr="009E1982">
        <w:rPr>
          <w:i/>
        </w:rPr>
        <w:t>Nr</w:t>
      </w:r>
      <w:proofErr w:type="spellEnd"/>
      <w:r w:rsidRPr="009E1982">
        <w:rPr>
          <w:i/>
        </w:rPr>
        <w:t xml:space="preserve">. 43-1570) žmonių socialinėms grupėms numatytas socialinių paslaugų rūšis.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55043444"/>
      <w:docPartObj>
        <w:docPartGallery w:val="Page Numbers (Top of Page)"/>
        <w:docPartUnique/>
      </w:docPartObj>
    </w:sdtPr>
    <w:sdtEndPr/>
    <w:sdtContent>
      <w:p w14:paraId="7333CD65" w14:textId="53D336B1" w:rsidR="003D5125" w:rsidRDefault="003D5125" w:rsidP="002F480F">
        <w:pPr>
          <w:pStyle w:val="Antrats"/>
          <w:jc w:val="center"/>
        </w:pPr>
        <w:r>
          <w:fldChar w:fldCharType="begin"/>
        </w:r>
        <w:r>
          <w:instrText>PAGE   \* MERGEFORMAT</w:instrText>
        </w:r>
        <w:r>
          <w:fldChar w:fldCharType="separate"/>
        </w:r>
        <w:r w:rsidR="006C6653">
          <w:rPr>
            <w:noProof/>
          </w:rPr>
          <w:t>62</w:t>
        </w:r>
        <w:r>
          <w:fldChar w:fldCharType="end"/>
        </w:r>
      </w:p>
    </w:sdtContent>
  </w:sdt>
  <w:p w14:paraId="1A178642" w14:textId="6F783FC8" w:rsidR="003D5125" w:rsidRPr="004A40B1" w:rsidRDefault="003D5125" w:rsidP="004A40B1">
    <w:pPr>
      <w:pStyle w:val="Antrats"/>
      <w:jc w:val="center"/>
      <w:rPr>
        <w:u w:val="single"/>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456BB6"/>
    <w:multiLevelType w:val="hybridMultilevel"/>
    <w:tmpl w:val="E45EA584"/>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1">
    <w:nsid w:val="05E9590A"/>
    <w:multiLevelType w:val="hybridMultilevel"/>
    <w:tmpl w:val="2C504502"/>
    <w:lvl w:ilvl="0" w:tplc="04270001">
      <w:start w:val="1"/>
      <w:numFmt w:val="bullet"/>
      <w:lvlText w:val=""/>
      <w:lvlJc w:val="left"/>
      <w:pPr>
        <w:ind w:left="1287" w:hanging="360"/>
      </w:pPr>
      <w:rPr>
        <w:rFonts w:ascii="Symbol" w:hAnsi="Symbol" w:hint="default"/>
      </w:rPr>
    </w:lvl>
    <w:lvl w:ilvl="1" w:tplc="04270003" w:tentative="1">
      <w:start w:val="1"/>
      <w:numFmt w:val="bullet"/>
      <w:lvlText w:val="o"/>
      <w:lvlJc w:val="left"/>
      <w:pPr>
        <w:ind w:left="2007" w:hanging="360"/>
      </w:pPr>
      <w:rPr>
        <w:rFonts w:ascii="Courier New" w:hAnsi="Courier New" w:cs="Courier New" w:hint="default"/>
      </w:rPr>
    </w:lvl>
    <w:lvl w:ilvl="2" w:tplc="04270005" w:tentative="1">
      <w:start w:val="1"/>
      <w:numFmt w:val="bullet"/>
      <w:lvlText w:val=""/>
      <w:lvlJc w:val="left"/>
      <w:pPr>
        <w:ind w:left="2727" w:hanging="360"/>
      </w:pPr>
      <w:rPr>
        <w:rFonts w:ascii="Wingdings" w:hAnsi="Wingdings" w:hint="default"/>
      </w:rPr>
    </w:lvl>
    <w:lvl w:ilvl="3" w:tplc="04270001" w:tentative="1">
      <w:start w:val="1"/>
      <w:numFmt w:val="bullet"/>
      <w:lvlText w:val=""/>
      <w:lvlJc w:val="left"/>
      <w:pPr>
        <w:ind w:left="3447" w:hanging="360"/>
      </w:pPr>
      <w:rPr>
        <w:rFonts w:ascii="Symbol" w:hAnsi="Symbol" w:hint="default"/>
      </w:rPr>
    </w:lvl>
    <w:lvl w:ilvl="4" w:tplc="04270003" w:tentative="1">
      <w:start w:val="1"/>
      <w:numFmt w:val="bullet"/>
      <w:lvlText w:val="o"/>
      <w:lvlJc w:val="left"/>
      <w:pPr>
        <w:ind w:left="4167" w:hanging="360"/>
      </w:pPr>
      <w:rPr>
        <w:rFonts w:ascii="Courier New" w:hAnsi="Courier New" w:cs="Courier New" w:hint="default"/>
      </w:rPr>
    </w:lvl>
    <w:lvl w:ilvl="5" w:tplc="04270005" w:tentative="1">
      <w:start w:val="1"/>
      <w:numFmt w:val="bullet"/>
      <w:lvlText w:val=""/>
      <w:lvlJc w:val="left"/>
      <w:pPr>
        <w:ind w:left="4887" w:hanging="360"/>
      </w:pPr>
      <w:rPr>
        <w:rFonts w:ascii="Wingdings" w:hAnsi="Wingdings" w:hint="default"/>
      </w:rPr>
    </w:lvl>
    <w:lvl w:ilvl="6" w:tplc="04270001" w:tentative="1">
      <w:start w:val="1"/>
      <w:numFmt w:val="bullet"/>
      <w:lvlText w:val=""/>
      <w:lvlJc w:val="left"/>
      <w:pPr>
        <w:ind w:left="5607" w:hanging="360"/>
      </w:pPr>
      <w:rPr>
        <w:rFonts w:ascii="Symbol" w:hAnsi="Symbol" w:hint="default"/>
      </w:rPr>
    </w:lvl>
    <w:lvl w:ilvl="7" w:tplc="04270003" w:tentative="1">
      <w:start w:val="1"/>
      <w:numFmt w:val="bullet"/>
      <w:lvlText w:val="o"/>
      <w:lvlJc w:val="left"/>
      <w:pPr>
        <w:ind w:left="6327" w:hanging="360"/>
      </w:pPr>
      <w:rPr>
        <w:rFonts w:ascii="Courier New" w:hAnsi="Courier New" w:cs="Courier New" w:hint="default"/>
      </w:rPr>
    </w:lvl>
    <w:lvl w:ilvl="8" w:tplc="04270005" w:tentative="1">
      <w:start w:val="1"/>
      <w:numFmt w:val="bullet"/>
      <w:lvlText w:val=""/>
      <w:lvlJc w:val="left"/>
      <w:pPr>
        <w:ind w:left="7047" w:hanging="360"/>
      </w:pPr>
      <w:rPr>
        <w:rFonts w:ascii="Wingdings" w:hAnsi="Wingdings" w:hint="default"/>
      </w:rPr>
    </w:lvl>
  </w:abstractNum>
  <w:abstractNum w:abstractNumId="2">
    <w:nsid w:val="0C5729A4"/>
    <w:multiLevelType w:val="hybridMultilevel"/>
    <w:tmpl w:val="4FCE05EA"/>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
    <w:nsid w:val="11947E4A"/>
    <w:multiLevelType w:val="hybridMultilevel"/>
    <w:tmpl w:val="6330A82A"/>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4">
    <w:nsid w:val="151455E9"/>
    <w:multiLevelType w:val="hybridMultilevel"/>
    <w:tmpl w:val="533EF39E"/>
    <w:lvl w:ilvl="0" w:tplc="04270001">
      <w:start w:val="1"/>
      <w:numFmt w:val="bullet"/>
      <w:lvlText w:val=""/>
      <w:lvlJc w:val="left"/>
      <w:pPr>
        <w:ind w:left="360" w:hanging="360"/>
      </w:pPr>
      <w:rPr>
        <w:rFonts w:ascii="Symbol" w:hAnsi="Symbol" w:hint="default"/>
        <w:color w:val="auto"/>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5">
    <w:nsid w:val="15DE227B"/>
    <w:multiLevelType w:val="hybridMultilevel"/>
    <w:tmpl w:val="946EC1C8"/>
    <w:lvl w:ilvl="0" w:tplc="04270001">
      <w:start w:val="1"/>
      <w:numFmt w:val="bullet"/>
      <w:lvlText w:val=""/>
      <w:lvlJc w:val="left"/>
      <w:pPr>
        <w:ind w:left="0" w:hanging="360"/>
      </w:pPr>
      <w:rPr>
        <w:rFonts w:ascii="Symbol" w:hAnsi="Symbol" w:hint="default"/>
      </w:rPr>
    </w:lvl>
    <w:lvl w:ilvl="1" w:tplc="04270003">
      <w:start w:val="1"/>
      <w:numFmt w:val="bullet"/>
      <w:lvlText w:val="o"/>
      <w:lvlJc w:val="left"/>
      <w:pPr>
        <w:ind w:left="720" w:hanging="360"/>
      </w:pPr>
      <w:rPr>
        <w:rFonts w:ascii="Courier New" w:hAnsi="Courier New" w:cs="Courier New" w:hint="default"/>
      </w:rPr>
    </w:lvl>
    <w:lvl w:ilvl="2" w:tplc="04270005" w:tentative="1">
      <w:start w:val="1"/>
      <w:numFmt w:val="bullet"/>
      <w:lvlText w:val=""/>
      <w:lvlJc w:val="left"/>
      <w:pPr>
        <w:ind w:left="1440" w:hanging="360"/>
      </w:pPr>
      <w:rPr>
        <w:rFonts w:ascii="Wingdings" w:hAnsi="Wingdings" w:hint="default"/>
      </w:rPr>
    </w:lvl>
    <w:lvl w:ilvl="3" w:tplc="04270001" w:tentative="1">
      <w:start w:val="1"/>
      <w:numFmt w:val="bullet"/>
      <w:lvlText w:val=""/>
      <w:lvlJc w:val="left"/>
      <w:pPr>
        <w:ind w:left="2160" w:hanging="360"/>
      </w:pPr>
      <w:rPr>
        <w:rFonts w:ascii="Symbol" w:hAnsi="Symbol" w:hint="default"/>
      </w:rPr>
    </w:lvl>
    <w:lvl w:ilvl="4" w:tplc="04270003" w:tentative="1">
      <w:start w:val="1"/>
      <w:numFmt w:val="bullet"/>
      <w:lvlText w:val="o"/>
      <w:lvlJc w:val="left"/>
      <w:pPr>
        <w:ind w:left="2880" w:hanging="360"/>
      </w:pPr>
      <w:rPr>
        <w:rFonts w:ascii="Courier New" w:hAnsi="Courier New" w:cs="Courier New" w:hint="default"/>
      </w:rPr>
    </w:lvl>
    <w:lvl w:ilvl="5" w:tplc="04270005" w:tentative="1">
      <w:start w:val="1"/>
      <w:numFmt w:val="bullet"/>
      <w:lvlText w:val=""/>
      <w:lvlJc w:val="left"/>
      <w:pPr>
        <w:ind w:left="3600" w:hanging="360"/>
      </w:pPr>
      <w:rPr>
        <w:rFonts w:ascii="Wingdings" w:hAnsi="Wingdings" w:hint="default"/>
      </w:rPr>
    </w:lvl>
    <w:lvl w:ilvl="6" w:tplc="04270001" w:tentative="1">
      <w:start w:val="1"/>
      <w:numFmt w:val="bullet"/>
      <w:lvlText w:val=""/>
      <w:lvlJc w:val="left"/>
      <w:pPr>
        <w:ind w:left="4320" w:hanging="360"/>
      </w:pPr>
      <w:rPr>
        <w:rFonts w:ascii="Symbol" w:hAnsi="Symbol" w:hint="default"/>
      </w:rPr>
    </w:lvl>
    <w:lvl w:ilvl="7" w:tplc="04270003" w:tentative="1">
      <w:start w:val="1"/>
      <w:numFmt w:val="bullet"/>
      <w:lvlText w:val="o"/>
      <w:lvlJc w:val="left"/>
      <w:pPr>
        <w:ind w:left="5040" w:hanging="360"/>
      </w:pPr>
      <w:rPr>
        <w:rFonts w:ascii="Courier New" w:hAnsi="Courier New" w:cs="Courier New" w:hint="default"/>
      </w:rPr>
    </w:lvl>
    <w:lvl w:ilvl="8" w:tplc="04270005" w:tentative="1">
      <w:start w:val="1"/>
      <w:numFmt w:val="bullet"/>
      <w:lvlText w:val=""/>
      <w:lvlJc w:val="left"/>
      <w:pPr>
        <w:ind w:left="5760" w:hanging="360"/>
      </w:pPr>
      <w:rPr>
        <w:rFonts w:ascii="Wingdings" w:hAnsi="Wingdings" w:hint="default"/>
      </w:rPr>
    </w:lvl>
  </w:abstractNum>
  <w:abstractNum w:abstractNumId="6">
    <w:nsid w:val="17FC4BB5"/>
    <w:multiLevelType w:val="hybridMultilevel"/>
    <w:tmpl w:val="6122E656"/>
    <w:lvl w:ilvl="0" w:tplc="04270001">
      <w:start w:val="1"/>
      <w:numFmt w:val="bullet"/>
      <w:lvlText w:val=""/>
      <w:lvlJc w:val="left"/>
      <w:pPr>
        <w:ind w:left="0" w:hanging="360"/>
      </w:pPr>
      <w:rPr>
        <w:rFonts w:ascii="Symbol" w:hAnsi="Symbol" w:hint="default"/>
      </w:rPr>
    </w:lvl>
    <w:lvl w:ilvl="1" w:tplc="04270003" w:tentative="1">
      <w:start w:val="1"/>
      <w:numFmt w:val="bullet"/>
      <w:lvlText w:val="o"/>
      <w:lvlJc w:val="left"/>
      <w:pPr>
        <w:ind w:left="720" w:hanging="360"/>
      </w:pPr>
      <w:rPr>
        <w:rFonts w:ascii="Courier New" w:hAnsi="Courier New" w:cs="Courier New" w:hint="default"/>
      </w:rPr>
    </w:lvl>
    <w:lvl w:ilvl="2" w:tplc="04270005" w:tentative="1">
      <w:start w:val="1"/>
      <w:numFmt w:val="bullet"/>
      <w:lvlText w:val=""/>
      <w:lvlJc w:val="left"/>
      <w:pPr>
        <w:ind w:left="1440" w:hanging="360"/>
      </w:pPr>
      <w:rPr>
        <w:rFonts w:ascii="Wingdings" w:hAnsi="Wingdings" w:hint="default"/>
      </w:rPr>
    </w:lvl>
    <w:lvl w:ilvl="3" w:tplc="04270001" w:tentative="1">
      <w:start w:val="1"/>
      <w:numFmt w:val="bullet"/>
      <w:lvlText w:val=""/>
      <w:lvlJc w:val="left"/>
      <w:pPr>
        <w:ind w:left="2160" w:hanging="360"/>
      </w:pPr>
      <w:rPr>
        <w:rFonts w:ascii="Symbol" w:hAnsi="Symbol" w:hint="default"/>
      </w:rPr>
    </w:lvl>
    <w:lvl w:ilvl="4" w:tplc="04270003" w:tentative="1">
      <w:start w:val="1"/>
      <w:numFmt w:val="bullet"/>
      <w:lvlText w:val="o"/>
      <w:lvlJc w:val="left"/>
      <w:pPr>
        <w:ind w:left="2880" w:hanging="360"/>
      </w:pPr>
      <w:rPr>
        <w:rFonts w:ascii="Courier New" w:hAnsi="Courier New" w:cs="Courier New" w:hint="default"/>
      </w:rPr>
    </w:lvl>
    <w:lvl w:ilvl="5" w:tplc="04270005" w:tentative="1">
      <w:start w:val="1"/>
      <w:numFmt w:val="bullet"/>
      <w:lvlText w:val=""/>
      <w:lvlJc w:val="left"/>
      <w:pPr>
        <w:ind w:left="3600" w:hanging="360"/>
      </w:pPr>
      <w:rPr>
        <w:rFonts w:ascii="Wingdings" w:hAnsi="Wingdings" w:hint="default"/>
      </w:rPr>
    </w:lvl>
    <w:lvl w:ilvl="6" w:tplc="04270001" w:tentative="1">
      <w:start w:val="1"/>
      <w:numFmt w:val="bullet"/>
      <w:lvlText w:val=""/>
      <w:lvlJc w:val="left"/>
      <w:pPr>
        <w:ind w:left="4320" w:hanging="360"/>
      </w:pPr>
      <w:rPr>
        <w:rFonts w:ascii="Symbol" w:hAnsi="Symbol" w:hint="default"/>
      </w:rPr>
    </w:lvl>
    <w:lvl w:ilvl="7" w:tplc="04270003" w:tentative="1">
      <w:start w:val="1"/>
      <w:numFmt w:val="bullet"/>
      <w:lvlText w:val="o"/>
      <w:lvlJc w:val="left"/>
      <w:pPr>
        <w:ind w:left="5040" w:hanging="360"/>
      </w:pPr>
      <w:rPr>
        <w:rFonts w:ascii="Courier New" w:hAnsi="Courier New" w:cs="Courier New" w:hint="default"/>
      </w:rPr>
    </w:lvl>
    <w:lvl w:ilvl="8" w:tplc="04270005" w:tentative="1">
      <w:start w:val="1"/>
      <w:numFmt w:val="bullet"/>
      <w:lvlText w:val=""/>
      <w:lvlJc w:val="left"/>
      <w:pPr>
        <w:ind w:left="5760" w:hanging="360"/>
      </w:pPr>
      <w:rPr>
        <w:rFonts w:ascii="Wingdings" w:hAnsi="Wingdings" w:hint="default"/>
      </w:rPr>
    </w:lvl>
  </w:abstractNum>
  <w:abstractNum w:abstractNumId="7">
    <w:nsid w:val="19E937F4"/>
    <w:multiLevelType w:val="multilevel"/>
    <w:tmpl w:val="AB624190"/>
    <w:lvl w:ilvl="0">
      <w:start w:val="1"/>
      <w:numFmt w:val="bullet"/>
      <w:lvlText w:val=""/>
      <w:lvlJc w:val="left"/>
      <w:pPr>
        <w:tabs>
          <w:tab w:val="num" w:pos="1211"/>
        </w:tabs>
        <w:ind w:left="1211" w:hanging="360"/>
      </w:pPr>
      <w:rPr>
        <w:rFonts w:ascii="Symbol" w:hAnsi="Symbol" w:hint="default"/>
        <w:sz w:val="20"/>
      </w:rPr>
    </w:lvl>
    <w:lvl w:ilvl="1" w:tentative="1">
      <w:start w:val="1"/>
      <w:numFmt w:val="bullet"/>
      <w:lvlText w:val="o"/>
      <w:lvlJc w:val="left"/>
      <w:pPr>
        <w:tabs>
          <w:tab w:val="num" w:pos="1931"/>
        </w:tabs>
        <w:ind w:left="1931" w:hanging="360"/>
      </w:pPr>
      <w:rPr>
        <w:rFonts w:ascii="Courier New" w:hAnsi="Courier New" w:hint="default"/>
        <w:sz w:val="20"/>
      </w:rPr>
    </w:lvl>
    <w:lvl w:ilvl="2" w:tentative="1">
      <w:start w:val="1"/>
      <w:numFmt w:val="bullet"/>
      <w:lvlText w:val=""/>
      <w:lvlJc w:val="left"/>
      <w:pPr>
        <w:tabs>
          <w:tab w:val="num" w:pos="2651"/>
        </w:tabs>
        <w:ind w:left="2651" w:hanging="360"/>
      </w:pPr>
      <w:rPr>
        <w:rFonts w:ascii="Wingdings" w:hAnsi="Wingdings" w:hint="default"/>
        <w:sz w:val="20"/>
      </w:rPr>
    </w:lvl>
    <w:lvl w:ilvl="3" w:tentative="1">
      <w:start w:val="1"/>
      <w:numFmt w:val="bullet"/>
      <w:lvlText w:val=""/>
      <w:lvlJc w:val="left"/>
      <w:pPr>
        <w:tabs>
          <w:tab w:val="num" w:pos="3371"/>
        </w:tabs>
        <w:ind w:left="3371" w:hanging="360"/>
      </w:pPr>
      <w:rPr>
        <w:rFonts w:ascii="Wingdings" w:hAnsi="Wingdings" w:hint="default"/>
        <w:sz w:val="20"/>
      </w:rPr>
    </w:lvl>
    <w:lvl w:ilvl="4" w:tentative="1">
      <w:start w:val="1"/>
      <w:numFmt w:val="bullet"/>
      <w:lvlText w:val=""/>
      <w:lvlJc w:val="left"/>
      <w:pPr>
        <w:tabs>
          <w:tab w:val="num" w:pos="4091"/>
        </w:tabs>
        <w:ind w:left="4091" w:hanging="360"/>
      </w:pPr>
      <w:rPr>
        <w:rFonts w:ascii="Wingdings" w:hAnsi="Wingdings" w:hint="default"/>
        <w:sz w:val="20"/>
      </w:rPr>
    </w:lvl>
    <w:lvl w:ilvl="5" w:tentative="1">
      <w:start w:val="1"/>
      <w:numFmt w:val="bullet"/>
      <w:lvlText w:val=""/>
      <w:lvlJc w:val="left"/>
      <w:pPr>
        <w:tabs>
          <w:tab w:val="num" w:pos="4811"/>
        </w:tabs>
        <w:ind w:left="4811" w:hanging="360"/>
      </w:pPr>
      <w:rPr>
        <w:rFonts w:ascii="Wingdings" w:hAnsi="Wingdings" w:hint="default"/>
        <w:sz w:val="20"/>
      </w:rPr>
    </w:lvl>
    <w:lvl w:ilvl="6" w:tentative="1">
      <w:start w:val="1"/>
      <w:numFmt w:val="bullet"/>
      <w:lvlText w:val=""/>
      <w:lvlJc w:val="left"/>
      <w:pPr>
        <w:tabs>
          <w:tab w:val="num" w:pos="5531"/>
        </w:tabs>
        <w:ind w:left="5531" w:hanging="360"/>
      </w:pPr>
      <w:rPr>
        <w:rFonts w:ascii="Wingdings" w:hAnsi="Wingdings" w:hint="default"/>
        <w:sz w:val="20"/>
      </w:rPr>
    </w:lvl>
    <w:lvl w:ilvl="7" w:tentative="1">
      <w:start w:val="1"/>
      <w:numFmt w:val="bullet"/>
      <w:lvlText w:val=""/>
      <w:lvlJc w:val="left"/>
      <w:pPr>
        <w:tabs>
          <w:tab w:val="num" w:pos="6251"/>
        </w:tabs>
        <w:ind w:left="6251" w:hanging="360"/>
      </w:pPr>
      <w:rPr>
        <w:rFonts w:ascii="Wingdings" w:hAnsi="Wingdings" w:hint="default"/>
        <w:sz w:val="20"/>
      </w:rPr>
    </w:lvl>
    <w:lvl w:ilvl="8" w:tentative="1">
      <w:start w:val="1"/>
      <w:numFmt w:val="bullet"/>
      <w:lvlText w:val=""/>
      <w:lvlJc w:val="left"/>
      <w:pPr>
        <w:tabs>
          <w:tab w:val="num" w:pos="6971"/>
        </w:tabs>
        <w:ind w:left="6971" w:hanging="360"/>
      </w:pPr>
      <w:rPr>
        <w:rFonts w:ascii="Wingdings" w:hAnsi="Wingdings" w:hint="default"/>
        <w:sz w:val="20"/>
      </w:rPr>
    </w:lvl>
  </w:abstractNum>
  <w:abstractNum w:abstractNumId="8">
    <w:nsid w:val="1B7D4426"/>
    <w:multiLevelType w:val="hybridMultilevel"/>
    <w:tmpl w:val="459AA612"/>
    <w:lvl w:ilvl="0" w:tplc="528426F0">
      <w:start w:val="1"/>
      <w:numFmt w:val="bullet"/>
      <w:suff w:val="space"/>
      <w:lvlText w:val=""/>
      <w:lvlJc w:val="left"/>
      <w:pPr>
        <w:ind w:left="1569" w:hanging="360"/>
      </w:pPr>
      <w:rPr>
        <w:rFonts w:ascii="Symbol" w:hAnsi="Symbol" w:hint="default"/>
        <w:sz w:val="20"/>
        <w:szCs w:val="20"/>
      </w:rPr>
    </w:lvl>
    <w:lvl w:ilvl="1" w:tplc="04270003" w:tentative="1">
      <w:start w:val="1"/>
      <w:numFmt w:val="bullet"/>
      <w:lvlText w:val="o"/>
      <w:lvlJc w:val="left"/>
      <w:pPr>
        <w:ind w:left="2289" w:hanging="360"/>
      </w:pPr>
      <w:rPr>
        <w:rFonts w:ascii="Courier New" w:hAnsi="Courier New" w:cs="Courier New" w:hint="default"/>
      </w:rPr>
    </w:lvl>
    <w:lvl w:ilvl="2" w:tplc="04270005" w:tentative="1">
      <w:start w:val="1"/>
      <w:numFmt w:val="bullet"/>
      <w:lvlText w:val=""/>
      <w:lvlJc w:val="left"/>
      <w:pPr>
        <w:ind w:left="3009" w:hanging="360"/>
      </w:pPr>
      <w:rPr>
        <w:rFonts w:ascii="Wingdings" w:hAnsi="Wingdings" w:hint="default"/>
      </w:rPr>
    </w:lvl>
    <w:lvl w:ilvl="3" w:tplc="04270001" w:tentative="1">
      <w:start w:val="1"/>
      <w:numFmt w:val="bullet"/>
      <w:lvlText w:val=""/>
      <w:lvlJc w:val="left"/>
      <w:pPr>
        <w:ind w:left="3729" w:hanging="360"/>
      </w:pPr>
      <w:rPr>
        <w:rFonts w:ascii="Symbol" w:hAnsi="Symbol" w:hint="default"/>
      </w:rPr>
    </w:lvl>
    <w:lvl w:ilvl="4" w:tplc="04270003" w:tentative="1">
      <w:start w:val="1"/>
      <w:numFmt w:val="bullet"/>
      <w:lvlText w:val="o"/>
      <w:lvlJc w:val="left"/>
      <w:pPr>
        <w:ind w:left="4449" w:hanging="360"/>
      </w:pPr>
      <w:rPr>
        <w:rFonts w:ascii="Courier New" w:hAnsi="Courier New" w:cs="Courier New" w:hint="default"/>
      </w:rPr>
    </w:lvl>
    <w:lvl w:ilvl="5" w:tplc="04270005" w:tentative="1">
      <w:start w:val="1"/>
      <w:numFmt w:val="bullet"/>
      <w:lvlText w:val=""/>
      <w:lvlJc w:val="left"/>
      <w:pPr>
        <w:ind w:left="5169" w:hanging="360"/>
      </w:pPr>
      <w:rPr>
        <w:rFonts w:ascii="Wingdings" w:hAnsi="Wingdings" w:hint="default"/>
      </w:rPr>
    </w:lvl>
    <w:lvl w:ilvl="6" w:tplc="04270001" w:tentative="1">
      <w:start w:val="1"/>
      <w:numFmt w:val="bullet"/>
      <w:lvlText w:val=""/>
      <w:lvlJc w:val="left"/>
      <w:pPr>
        <w:ind w:left="5889" w:hanging="360"/>
      </w:pPr>
      <w:rPr>
        <w:rFonts w:ascii="Symbol" w:hAnsi="Symbol" w:hint="default"/>
      </w:rPr>
    </w:lvl>
    <w:lvl w:ilvl="7" w:tplc="04270003" w:tentative="1">
      <w:start w:val="1"/>
      <w:numFmt w:val="bullet"/>
      <w:lvlText w:val="o"/>
      <w:lvlJc w:val="left"/>
      <w:pPr>
        <w:ind w:left="6609" w:hanging="360"/>
      </w:pPr>
      <w:rPr>
        <w:rFonts w:ascii="Courier New" w:hAnsi="Courier New" w:cs="Courier New" w:hint="default"/>
      </w:rPr>
    </w:lvl>
    <w:lvl w:ilvl="8" w:tplc="04270005" w:tentative="1">
      <w:start w:val="1"/>
      <w:numFmt w:val="bullet"/>
      <w:lvlText w:val=""/>
      <w:lvlJc w:val="left"/>
      <w:pPr>
        <w:ind w:left="7329" w:hanging="360"/>
      </w:pPr>
      <w:rPr>
        <w:rFonts w:ascii="Wingdings" w:hAnsi="Wingdings" w:hint="default"/>
      </w:rPr>
    </w:lvl>
  </w:abstractNum>
  <w:abstractNum w:abstractNumId="9">
    <w:nsid w:val="200C228A"/>
    <w:multiLevelType w:val="hybridMultilevel"/>
    <w:tmpl w:val="5D1C77BE"/>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0">
    <w:nsid w:val="226121B2"/>
    <w:multiLevelType w:val="multilevel"/>
    <w:tmpl w:val="9FFE642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
    <w:nsid w:val="2E8E2B5A"/>
    <w:multiLevelType w:val="hybridMultilevel"/>
    <w:tmpl w:val="780491B8"/>
    <w:lvl w:ilvl="0" w:tplc="04270001">
      <w:start w:val="1"/>
      <w:numFmt w:val="bullet"/>
      <w:lvlText w:val=""/>
      <w:lvlJc w:val="left"/>
      <w:pPr>
        <w:ind w:left="360" w:hanging="360"/>
      </w:pPr>
      <w:rPr>
        <w:rFonts w:ascii="Symbol" w:hAnsi="Symbol"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12">
    <w:nsid w:val="3C19478E"/>
    <w:multiLevelType w:val="hybridMultilevel"/>
    <w:tmpl w:val="13A88DFC"/>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13">
    <w:nsid w:val="3FDC1602"/>
    <w:multiLevelType w:val="hybridMultilevel"/>
    <w:tmpl w:val="65E6ADB0"/>
    <w:lvl w:ilvl="0" w:tplc="F28EDDAA">
      <w:start w:val="5"/>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14">
    <w:nsid w:val="403A2571"/>
    <w:multiLevelType w:val="hybridMultilevel"/>
    <w:tmpl w:val="F926ECB0"/>
    <w:lvl w:ilvl="0" w:tplc="04270001">
      <w:start w:val="1"/>
      <w:numFmt w:val="bullet"/>
      <w:lvlText w:val=""/>
      <w:lvlJc w:val="left"/>
      <w:pPr>
        <w:ind w:left="780" w:hanging="360"/>
      </w:pPr>
      <w:rPr>
        <w:rFonts w:ascii="Symbol" w:hAnsi="Symbol" w:hint="default"/>
      </w:rPr>
    </w:lvl>
    <w:lvl w:ilvl="1" w:tplc="04270003">
      <w:start w:val="1"/>
      <w:numFmt w:val="bullet"/>
      <w:lvlText w:val="o"/>
      <w:lvlJc w:val="left"/>
      <w:pPr>
        <w:ind w:left="1500" w:hanging="360"/>
      </w:pPr>
      <w:rPr>
        <w:rFonts w:ascii="Courier New" w:hAnsi="Courier New" w:cs="Courier New" w:hint="default"/>
      </w:rPr>
    </w:lvl>
    <w:lvl w:ilvl="2" w:tplc="04270005" w:tentative="1">
      <w:start w:val="1"/>
      <w:numFmt w:val="bullet"/>
      <w:lvlText w:val=""/>
      <w:lvlJc w:val="left"/>
      <w:pPr>
        <w:ind w:left="2220" w:hanging="360"/>
      </w:pPr>
      <w:rPr>
        <w:rFonts w:ascii="Wingdings" w:hAnsi="Wingdings" w:hint="default"/>
      </w:rPr>
    </w:lvl>
    <w:lvl w:ilvl="3" w:tplc="04270001" w:tentative="1">
      <w:start w:val="1"/>
      <w:numFmt w:val="bullet"/>
      <w:lvlText w:val=""/>
      <w:lvlJc w:val="left"/>
      <w:pPr>
        <w:ind w:left="2940" w:hanging="360"/>
      </w:pPr>
      <w:rPr>
        <w:rFonts w:ascii="Symbol" w:hAnsi="Symbol" w:hint="default"/>
      </w:rPr>
    </w:lvl>
    <w:lvl w:ilvl="4" w:tplc="04270003" w:tentative="1">
      <w:start w:val="1"/>
      <w:numFmt w:val="bullet"/>
      <w:lvlText w:val="o"/>
      <w:lvlJc w:val="left"/>
      <w:pPr>
        <w:ind w:left="3660" w:hanging="360"/>
      </w:pPr>
      <w:rPr>
        <w:rFonts w:ascii="Courier New" w:hAnsi="Courier New" w:cs="Courier New" w:hint="default"/>
      </w:rPr>
    </w:lvl>
    <w:lvl w:ilvl="5" w:tplc="04270005" w:tentative="1">
      <w:start w:val="1"/>
      <w:numFmt w:val="bullet"/>
      <w:lvlText w:val=""/>
      <w:lvlJc w:val="left"/>
      <w:pPr>
        <w:ind w:left="4380" w:hanging="360"/>
      </w:pPr>
      <w:rPr>
        <w:rFonts w:ascii="Wingdings" w:hAnsi="Wingdings" w:hint="default"/>
      </w:rPr>
    </w:lvl>
    <w:lvl w:ilvl="6" w:tplc="04270001" w:tentative="1">
      <w:start w:val="1"/>
      <w:numFmt w:val="bullet"/>
      <w:lvlText w:val=""/>
      <w:lvlJc w:val="left"/>
      <w:pPr>
        <w:ind w:left="5100" w:hanging="360"/>
      </w:pPr>
      <w:rPr>
        <w:rFonts w:ascii="Symbol" w:hAnsi="Symbol" w:hint="default"/>
      </w:rPr>
    </w:lvl>
    <w:lvl w:ilvl="7" w:tplc="04270003" w:tentative="1">
      <w:start w:val="1"/>
      <w:numFmt w:val="bullet"/>
      <w:lvlText w:val="o"/>
      <w:lvlJc w:val="left"/>
      <w:pPr>
        <w:ind w:left="5820" w:hanging="360"/>
      </w:pPr>
      <w:rPr>
        <w:rFonts w:ascii="Courier New" w:hAnsi="Courier New" w:cs="Courier New" w:hint="default"/>
      </w:rPr>
    </w:lvl>
    <w:lvl w:ilvl="8" w:tplc="04270005" w:tentative="1">
      <w:start w:val="1"/>
      <w:numFmt w:val="bullet"/>
      <w:lvlText w:val=""/>
      <w:lvlJc w:val="left"/>
      <w:pPr>
        <w:ind w:left="6540" w:hanging="360"/>
      </w:pPr>
      <w:rPr>
        <w:rFonts w:ascii="Wingdings" w:hAnsi="Wingdings" w:hint="default"/>
      </w:rPr>
    </w:lvl>
  </w:abstractNum>
  <w:abstractNum w:abstractNumId="15">
    <w:nsid w:val="449C477A"/>
    <w:multiLevelType w:val="hybridMultilevel"/>
    <w:tmpl w:val="944A7774"/>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16">
    <w:nsid w:val="475245F5"/>
    <w:multiLevelType w:val="hybridMultilevel"/>
    <w:tmpl w:val="1ACC61AE"/>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17">
    <w:nsid w:val="49C673D1"/>
    <w:multiLevelType w:val="hybridMultilevel"/>
    <w:tmpl w:val="E8DAB6D4"/>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8">
    <w:nsid w:val="4B217E50"/>
    <w:multiLevelType w:val="hybridMultilevel"/>
    <w:tmpl w:val="B75EFEE6"/>
    <w:lvl w:ilvl="0" w:tplc="04270001">
      <w:start w:val="1"/>
      <w:numFmt w:val="bullet"/>
      <w:lvlText w:val=""/>
      <w:lvlJc w:val="left"/>
      <w:pPr>
        <w:ind w:left="502"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9">
    <w:nsid w:val="4BC87B69"/>
    <w:multiLevelType w:val="hybridMultilevel"/>
    <w:tmpl w:val="99C6BED8"/>
    <w:lvl w:ilvl="0" w:tplc="04270001">
      <w:start w:val="1"/>
      <w:numFmt w:val="bullet"/>
      <w:lvlText w:val=""/>
      <w:lvlJc w:val="left"/>
      <w:pPr>
        <w:ind w:left="720" w:hanging="360"/>
      </w:pPr>
      <w:rPr>
        <w:rFonts w:ascii="Symbol" w:hAnsi="Symbol" w:hint="default"/>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20">
    <w:nsid w:val="4C64700D"/>
    <w:multiLevelType w:val="hybridMultilevel"/>
    <w:tmpl w:val="352AD2E2"/>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21">
    <w:nsid w:val="4C9815EA"/>
    <w:multiLevelType w:val="hybridMultilevel"/>
    <w:tmpl w:val="345C0CCE"/>
    <w:lvl w:ilvl="0" w:tplc="04270001">
      <w:start w:val="1"/>
      <w:numFmt w:val="bullet"/>
      <w:lvlText w:val=""/>
      <w:lvlJc w:val="left"/>
      <w:pPr>
        <w:ind w:left="360" w:hanging="360"/>
      </w:pPr>
      <w:rPr>
        <w:rFonts w:ascii="Symbol" w:hAnsi="Symbol"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22">
    <w:nsid w:val="54841C93"/>
    <w:multiLevelType w:val="hybridMultilevel"/>
    <w:tmpl w:val="BEECFC9E"/>
    <w:lvl w:ilvl="0" w:tplc="CDA6F9A8">
      <w:start w:val="1"/>
      <w:numFmt w:val="bullet"/>
      <w:lvlText w:val=""/>
      <w:lvlJc w:val="left"/>
      <w:pPr>
        <w:ind w:left="720" w:hanging="360"/>
      </w:pPr>
      <w:rPr>
        <w:rFonts w:ascii="Symbol" w:hAnsi="Symbol" w:hint="default"/>
        <w:color w:val="000000" w:themeColor="text1"/>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3">
    <w:nsid w:val="55CE76F7"/>
    <w:multiLevelType w:val="hybridMultilevel"/>
    <w:tmpl w:val="615C8C2E"/>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24">
    <w:nsid w:val="57923D46"/>
    <w:multiLevelType w:val="hybridMultilevel"/>
    <w:tmpl w:val="CF0A5F6C"/>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25">
    <w:nsid w:val="59817995"/>
    <w:multiLevelType w:val="hybridMultilevel"/>
    <w:tmpl w:val="F104C7CA"/>
    <w:lvl w:ilvl="0" w:tplc="04270001">
      <w:start w:val="1"/>
      <w:numFmt w:val="bullet"/>
      <w:lvlText w:val=""/>
      <w:lvlJc w:val="left"/>
      <w:pPr>
        <w:ind w:left="0" w:hanging="360"/>
      </w:pPr>
      <w:rPr>
        <w:rFonts w:ascii="Symbol" w:hAnsi="Symbol" w:hint="default"/>
        <w:color w:val="auto"/>
      </w:rPr>
    </w:lvl>
    <w:lvl w:ilvl="1" w:tplc="04270003">
      <w:start w:val="1"/>
      <w:numFmt w:val="bullet"/>
      <w:lvlText w:val="o"/>
      <w:lvlJc w:val="left"/>
      <w:pPr>
        <w:ind w:left="720" w:hanging="360"/>
      </w:pPr>
      <w:rPr>
        <w:rFonts w:ascii="Courier New" w:hAnsi="Courier New" w:cs="Courier New" w:hint="default"/>
      </w:rPr>
    </w:lvl>
    <w:lvl w:ilvl="2" w:tplc="04270005" w:tentative="1">
      <w:start w:val="1"/>
      <w:numFmt w:val="bullet"/>
      <w:lvlText w:val=""/>
      <w:lvlJc w:val="left"/>
      <w:pPr>
        <w:ind w:left="1440" w:hanging="360"/>
      </w:pPr>
      <w:rPr>
        <w:rFonts w:ascii="Wingdings" w:hAnsi="Wingdings" w:hint="default"/>
      </w:rPr>
    </w:lvl>
    <w:lvl w:ilvl="3" w:tplc="04270001" w:tentative="1">
      <w:start w:val="1"/>
      <w:numFmt w:val="bullet"/>
      <w:lvlText w:val=""/>
      <w:lvlJc w:val="left"/>
      <w:pPr>
        <w:ind w:left="2160" w:hanging="360"/>
      </w:pPr>
      <w:rPr>
        <w:rFonts w:ascii="Symbol" w:hAnsi="Symbol" w:hint="default"/>
      </w:rPr>
    </w:lvl>
    <w:lvl w:ilvl="4" w:tplc="04270003" w:tentative="1">
      <w:start w:val="1"/>
      <w:numFmt w:val="bullet"/>
      <w:lvlText w:val="o"/>
      <w:lvlJc w:val="left"/>
      <w:pPr>
        <w:ind w:left="2880" w:hanging="360"/>
      </w:pPr>
      <w:rPr>
        <w:rFonts w:ascii="Courier New" w:hAnsi="Courier New" w:cs="Courier New" w:hint="default"/>
      </w:rPr>
    </w:lvl>
    <w:lvl w:ilvl="5" w:tplc="04270005" w:tentative="1">
      <w:start w:val="1"/>
      <w:numFmt w:val="bullet"/>
      <w:lvlText w:val=""/>
      <w:lvlJc w:val="left"/>
      <w:pPr>
        <w:ind w:left="3600" w:hanging="360"/>
      </w:pPr>
      <w:rPr>
        <w:rFonts w:ascii="Wingdings" w:hAnsi="Wingdings" w:hint="default"/>
      </w:rPr>
    </w:lvl>
    <w:lvl w:ilvl="6" w:tplc="04270001" w:tentative="1">
      <w:start w:val="1"/>
      <w:numFmt w:val="bullet"/>
      <w:lvlText w:val=""/>
      <w:lvlJc w:val="left"/>
      <w:pPr>
        <w:ind w:left="4320" w:hanging="360"/>
      </w:pPr>
      <w:rPr>
        <w:rFonts w:ascii="Symbol" w:hAnsi="Symbol" w:hint="default"/>
      </w:rPr>
    </w:lvl>
    <w:lvl w:ilvl="7" w:tplc="04270003" w:tentative="1">
      <w:start w:val="1"/>
      <w:numFmt w:val="bullet"/>
      <w:lvlText w:val="o"/>
      <w:lvlJc w:val="left"/>
      <w:pPr>
        <w:ind w:left="5040" w:hanging="360"/>
      </w:pPr>
      <w:rPr>
        <w:rFonts w:ascii="Courier New" w:hAnsi="Courier New" w:cs="Courier New" w:hint="default"/>
      </w:rPr>
    </w:lvl>
    <w:lvl w:ilvl="8" w:tplc="04270005" w:tentative="1">
      <w:start w:val="1"/>
      <w:numFmt w:val="bullet"/>
      <w:lvlText w:val=""/>
      <w:lvlJc w:val="left"/>
      <w:pPr>
        <w:ind w:left="5760" w:hanging="360"/>
      </w:pPr>
      <w:rPr>
        <w:rFonts w:ascii="Wingdings" w:hAnsi="Wingdings" w:hint="default"/>
      </w:rPr>
    </w:lvl>
  </w:abstractNum>
  <w:abstractNum w:abstractNumId="26">
    <w:nsid w:val="5C0C14AC"/>
    <w:multiLevelType w:val="hybridMultilevel"/>
    <w:tmpl w:val="E04C46C0"/>
    <w:lvl w:ilvl="0" w:tplc="D91EFE14">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27">
    <w:nsid w:val="5CE45767"/>
    <w:multiLevelType w:val="hybridMultilevel"/>
    <w:tmpl w:val="C080816C"/>
    <w:lvl w:ilvl="0" w:tplc="B4FEF5CC">
      <w:start w:val="1"/>
      <w:numFmt w:val="bullet"/>
      <w:lvlText w:val=""/>
      <w:lvlJc w:val="left"/>
      <w:pPr>
        <w:ind w:left="-720" w:hanging="360"/>
      </w:pPr>
      <w:rPr>
        <w:rFonts w:ascii="Symbol" w:hAnsi="Symbol" w:hint="default"/>
        <w:color w:val="000000"/>
      </w:rPr>
    </w:lvl>
    <w:lvl w:ilvl="1" w:tplc="04270003" w:tentative="1">
      <w:start w:val="1"/>
      <w:numFmt w:val="bullet"/>
      <w:lvlText w:val="o"/>
      <w:lvlJc w:val="left"/>
      <w:pPr>
        <w:ind w:left="0" w:hanging="360"/>
      </w:pPr>
      <w:rPr>
        <w:rFonts w:ascii="Courier New" w:hAnsi="Courier New" w:cs="Courier New" w:hint="default"/>
      </w:rPr>
    </w:lvl>
    <w:lvl w:ilvl="2" w:tplc="04270005" w:tentative="1">
      <w:start w:val="1"/>
      <w:numFmt w:val="bullet"/>
      <w:lvlText w:val=""/>
      <w:lvlJc w:val="left"/>
      <w:pPr>
        <w:ind w:left="720" w:hanging="360"/>
      </w:pPr>
      <w:rPr>
        <w:rFonts w:ascii="Wingdings" w:hAnsi="Wingdings" w:hint="default"/>
      </w:rPr>
    </w:lvl>
    <w:lvl w:ilvl="3" w:tplc="04270001" w:tentative="1">
      <w:start w:val="1"/>
      <w:numFmt w:val="bullet"/>
      <w:lvlText w:val=""/>
      <w:lvlJc w:val="left"/>
      <w:pPr>
        <w:ind w:left="1440" w:hanging="360"/>
      </w:pPr>
      <w:rPr>
        <w:rFonts w:ascii="Symbol" w:hAnsi="Symbol" w:hint="default"/>
      </w:rPr>
    </w:lvl>
    <w:lvl w:ilvl="4" w:tplc="04270003" w:tentative="1">
      <w:start w:val="1"/>
      <w:numFmt w:val="bullet"/>
      <w:lvlText w:val="o"/>
      <w:lvlJc w:val="left"/>
      <w:pPr>
        <w:ind w:left="2160" w:hanging="360"/>
      </w:pPr>
      <w:rPr>
        <w:rFonts w:ascii="Courier New" w:hAnsi="Courier New" w:cs="Courier New" w:hint="default"/>
      </w:rPr>
    </w:lvl>
    <w:lvl w:ilvl="5" w:tplc="04270005" w:tentative="1">
      <w:start w:val="1"/>
      <w:numFmt w:val="bullet"/>
      <w:lvlText w:val=""/>
      <w:lvlJc w:val="left"/>
      <w:pPr>
        <w:ind w:left="2880" w:hanging="360"/>
      </w:pPr>
      <w:rPr>
        <w:rFonts w:ascii="Wingdings" w:hAnsi="Wingdings" w:hint="default"/>
      </w:rPr>
    </w:lvl>
    <w:lvl w:ilvl="6" w:tplc="04270001" w:tentative="1">
      <w:start w:val="1"/>
      <w:numFmt w:val="bullet"/>
      <w:lvlText w:val=""/>
      <w:lvlJc w:val="left"/>
      <w:pPr>
        <w:ind w:left="3600" w:hanging="360"/>
      </w:pPr>
      <w:rPr>
        <w:rFonts w:ascii="Symbol" w:hAnsi="Symbol" w:hint="default"/>
      </w:rPr>
    </w:lvl>
    <w:lvl w:ilvl="7" w:tplc="04270003" w:tentative="1">
      <w:start w:val="1"/>
      <w:numFmt w:val="bullet"/>
      <w:lvlText w:val="o"/>
      <w:lvlJc w:val="left"/>
      <w:pPr>
        <w:ind w:left="4320" w:hanging="360"/>
      </w:pPr>
      <w:rPr>
        <w:rFonts w:ascii="Courier New" w:hAnsi="Courier New" w:cs="Courier New" w:hint="default"/>
      </w:rPr>
    </w:lvl>
    <w:lvl w:ilvl="8" w:tplc="04270005" w:tentative="1">
      <w:start w:val="1"/>
      <w:numFmt w:val="bullet"/>
      <w:lvlText w:val=""/>
      <w:lvlJc w:val="left"/>
      <w:pPr>
        <w:ind w:left="5040" w:hanging="360"/>
      </w:pPr>
      <w:rPr>
        <w:rFonts w:ascii="Wingdings" w:hAnsi="Wingdings" w:hint="default"/>
      </w:rPr>
    </w:lvl>
  </w:abstractNum>
  <w:abstractNum w:abstractNumId="28">
    <w:nsid w:val="634E0113"/>
    <w:multiLevelType w:val="hybridMultilevel"/>
    <w:tmpl w:val="C152D70E"/>
    <w:lvl w:ilvl="0" w:tplc="DD907B88">
      <w:start w:val="1"/>
      <w:numFmt w:val="bullet"/>
      <w:lvlText w:val=""/>
      <w:lvlJc w:val="left"/>
      <w:pPr>
        <w:ind w:left="1353" w:hanging="360"/>
      </w:pPr>
      <w:rPr>
        <w:rFonts w:ascii="Symbol" w:hAnsi="Symbol" w:hint="default"/>
        <w:color w:val="auto"/>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9">
    <w:nsid w:val="647B072E"/>
    <w:multiLevelType w:val="hybridMultilevel"/>
    <w:tmpl w:val="EF820D4E"/>
    <w:lvl w:ilvl="0" w:tplc="04270001">
      <w:start w:val="1"/>
      <w:numFmt w:val="bullet"/>
      <w:lvlText w:val=""/>
      <w:lvlJc w:val="left"/>
      <w:pPr>
        <w:ind w:left="36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0">
    <w:nsid w:val="6FD209ED"/>
    <w:multiLevelType w:val="hybridMultilevel"/>
    <w:tmpl w:val="FDB83F68"/>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31">
    <w:nsid w:val="70B815F3"/>
    <w:multiLevelType w:val="hybridMultilevel"/>
    <w:tmpl w:val="47F85E56"/>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32">
    <w:nsid w:val="712B4E9A"/>
    <w:multiLevelType w:val="hybridMultilevel"/>
    <w:tmpl w:val="444805FC"/>
    <w:lvl w:ilvl="0" w:tplc="04270001">
      <w:start w:val="1"/>
      <w:numFmt w:val="bullet"/>
      <w:lvlText w:val=""/>
      <w:lvlJc w:val="left"/>
      <w:pPr>
        <w:ind w:left="1287" w:hanging="360"/>
      </w:pPr>
      <w:rPr>
        <w:rFonts w:ascii="Symbol" w:hAnsi="Symbol" w:hint="default"/>
      </w:rPr>
    </w:lvl>
    <w:lvl w:ilvl="1" w:tplc="04270003" w:tentative="1">
      <w:start w:val="1"/>
      <w:numFmt w:val="bullet"/>
      <w:lvlText w:val="o"/>
      <w:lvlJc w:val="left"/>
      <w:pPr>
        <w:ind w:left="2007" w:hanging="360"/>
      </w:pPr>
      <w:rPr>
        <w:rFonts w:ascii="Courier New" w:hAnsi="Courier New" w:cs="Courier New" w:hint="default"/>
      </w:rPr>
    </w:lvl>
    <w:lvl w:ilvl="2" w:tplc="04270005" w:tentative="1">
      <w:start w:val="1"/>
      <w:numFmt w:val="bullet"/>
      <w:lvlText w:val=""/>
      <w:lvlJc w:val="left"/>
      <w:pPr>
        <w:ind w:left="2727" w:hanging="360"/>
      </w:pPr>
      <w:rPr>
        <w:rFonts w:ascii="Wingdings" w:hAnsi="Wingdings" w:hint="default"/>
      </w:rPr>
    </w:lvl>
    <w:lvl w:ilvl="3" w:tplc="04270001" w:tentative="1">
      <w:start w:val="1"/>
      <w:numFmt w:val="bullet"/>
      <w:lvlText w:val=""/>
      <w:lvlJc w:val="left"/>
      <w:pPr>
        <w:ind w:left="3447" w:hanging="360"/>
      </w:pPr>
      <w:rPr>
        <w:rFonts w:ascii="Symbol" w:hAnsi="Symbol" w:hint="default"/>
      </w:rPr>
    </w:lvl>
    <w:lvl w:ilvl="4" w:tplc="04270003" w:tentative="1">
      <w:start w:val="1"/>
      <w:numFmt w:val="bullet"/>
      <w:lvlText w:val="o"/>
      <w:lvlJc w:val="left"/>
      <w:pPr>
        <w:ind w:left="4167" w:hanging="360"/>
      </w:pPr>
      <w:rPr>
        <w:rFonts w:ascii="Courier New" w:hAnsi="Courier New" w:cs="Courier New" w:hint="default"/>
      </w:rPr>
    </w:lvl>
    <w:lvl w:ilvl="5" w:tplc="04270005" w:tentative="1">
      <w:start w:val="1"/>
      <w:numFmt w:val="bullet"/>
      <w:lvlText w:val=""/>
      <w:lvlJc w:val="left"/>
      <w:pPr>
        <w:ind w:left="4887" w:hanging="360"/>
      </w:pPr>
      <w:rPr>
        <w:rFonts w:ascii="Wingdings" w:hAnsi="Wingdings" w:hint="default"/>
      </w:rPr>
    </w:lvl>
    <w:lvl w:ilvl="6" w:tplc="04270001" w:tentative="1">
      <w:start w:val="1"/>
      <w:numFmt w:val="bullet"/>
      <w:lvlText w:val=""/>
      <w:lvlJc w:val="left"/>
      <w:pPr>
        <w:ind w:left="5607" w:hanging="360"/>
      </w:pPr>
      <w:rPr>
        <w:rFonts w:ascii="Symbol" w:hAnsi="Symbol" w:hint="default"/>
      </w:rPr>
    </w:lvl>
    <w:lvl w:ilvl="7" w:tplc="04270003" w:tentative="1">
      <w:start w:val="1"/>
      <w:numFmt w:val="bullet"/>
      <w:lvlText w:val="o"/>
      <w:lvlJc w:val="left"/>
      <w:pPr>
        <w:ind w:left="6327" w:hanging="360"/>
      </w:pPr>
      <w:rPr>
        <w:rFonts w:ascii="Courier New" w:hAnsi="Courier New" w:cs="Courier New" w:hint="default"/>
      </w:rPr>
    </w:lvl>
    <w:lvl w:ilvl="8" w:tplc="04270005" w:tentative="1">
      <w:start w:val="1"/>
      <w:numFmt w:val="bullet"/>
      <w:lvlText w:val=""/>
      <w:lvlJc w:val="left"/>
      <w:pPr>
        <w:ind w:left="7047" w:hanging="360"/>
      </w:pPr>
      <w:rPr>
        <w:rFonts w:ascii="Wingdings" w:hAnsi="Wingdings" w:hint="default"/>
      </w:rPr>
    </w:lvl>
  </w:abstractNum>
  <w:abstractNum w:abstractNumId="33">
    <w:nsid w:val="775E3617"/>
    <w:multiLevelType w:val="hybridMultilevel"/>
    <w:tmpl w:val="1DD6F2A6"/>
    <w:lvl w:ilvl="0" w:tplc="6F069EAA">
      <w:start w:val="1"/>
      <w:numFmt w:val="bullet"/>
      <w:lvlText w:val=""/>
      <w:lvlJc w:val="left"/>
      <w:pPr>
        <w:ind w:left="1440" w:hanging="360"/>
      </w:pPr>
      <w:rPr>
        <w:rFonts w:ascii="Symbol" w:hAnsi="Symbol" w:hint="default"/>
        <w:color w:val="auto"/>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34">
    <w:nsid w:val="7AA85A4A"/>
    <w:multiLevelType w:val="hybridMultilevel"/>
    <w:tmpl w:val="2B4C6424"/>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35">
    <w:nsid w:val="7EAC6AD9"/>
    <w:multiLevelType w:val="hybridMultilevel"/>
    <w:tmpl w:val="B5783BE2"/>
    <w:lvl w:ilvl="0" w:tplc="04270001">
      <w:start w:val="1"/>
      <w:numFmt w:val="bullet"/>
      <w:lvlText w:val=""/>
      <w:lvlJc w:val="left"/>
      <w:pPr>
        <w:ind w:left="1632" w:hanging="360"/>
      </w:pPr>
      <w:rPr>
        <w:rFonts w:ascii="Symbol" w:hAnsi="Symbol" w:hint="default"/>
      </w:rPr>
    </w:lvl>
    <w:lvl w:ilvl="1" w:tplc="04270003" w:tentative="1">
      <w:start w:val="1"/>
      <w:numFmt w:val="bullet"/>
      <w:lvlText w:val="o"/>
      <w:lvlJc w:val="left"/>
      <w:pPr>
        <w:ind w:left="2352" w:hanging="360"/>
      </w:pPr>
      <w:rPr>
        <w:rFonts w:ascii="Courier New" w:hAnsi="Courier New" w:cs="Courier New" w:hint="default"/>
      </w:rPr>
    </w:lvl>
    <w:lvl w:ilvl="2" w:tplc="04270005" w:tentative="1">
      <w:start w:val="1"/>
      <w:numFmt w:val="bullet"/>
      <w:lvlText w:val=""/>
      <w:lvlJc w:val="left"/>
      <w:pPr>
        <w:ind w:left="3072" w:hanging="360"/>
      </w:pPr>
      <w:rPr>
        <w:rFonts w:ascii="Wingdings" w:hAnsi="Wingdings" w:hint="default"/>
      </w:rPr>
    </w:lvl>
    <w:lvl w:ilvl="3" w:tplc="04270001" w:tentative="1">
      <w:start w:val="1"/>
      <w:numFmt w:val="bullet"/>
      <w:lvlText w:val=""/>
      <w:lvlJc w:val="left"/>
      <w:pPr>
        <w:ind w:left="3792" w:hanging="360"/>
      </w:pPr>
      <w:rPr>
        <w:rFonts w:ascii="Symbol" w:hAnsi="Symbol" w:hint="default"/>
      </w:rPr>
    </w:lvl>
    <w:lvl w:ilvl="4" w:tplc="04270003" w:tentative="1">
      <w:start w:val="1"/>
      <w:numFmt w:val="bullet"/>
      <w:lvlText w:val="o"/>
      <w:lvlJc w:val="left"/>
      <w:pPr>
        <w:ind w:left="4512" w:hanging="360"/>
      </w:pPr>
      <w:rPr>
        <w:rFonts w:ascii="Courier New" w:hAnsi="Courier New" w:cs="Courier New" w:hint="default"/>
      </w:rPr>
    </w:lvl>
    <w:lvl w:ilvl="5" w:tplc="04270005" w:tentative="1">
      <w:start w:val="1"/>
      <w:numFmt w:val="bullet"/>
      <w:lvlText w:val=""/>
      <w:lvlJc w:val="left"/>
      <w:pPr>
        <w:ind w:left="5232" w:hanging="360"/>
      </w:pPr>
      <w:rPr>
        <w:rFonts w:ascii="Wingdings" w:hAnsi="Wingdings" w:hint="default"/>
      </w:rPr>
    </w:lvl>
    <w:lvl w:ilvl="6" w:tplc="04270001" w:tentative="1">
      <w:start w:val="1"/>
      <w:numFmt w:val="bullet"/>
      <w:lvlText w:val=""/>
      <w:lvlJc w:val="left"/>
      <w:pPr>
        <w:ind w:left="5952" w:hanging="360"/>
      </w:pPr>
      <w:rPr>
        <w:rFonts w:ascii="Symbol" w:hAnsi="Symbol" w:hint="default"/>
      </w:rPr>
    </w:lvl>
    <w:lvl w:ilvl="7" w:tplc="04270003" w:tentative="1">
      <w:start w:val="1"/>
      <w:numFmt w:val="bullet"/>
      <w:lvlText w:val="o"/>
      <w:lvlJc w:val="left"/>
      <w:pPr>
        <w:ind w:left="6672" w:hanging="360"/>
      </w:pPr>
      <w:rPr>
        <w:rFonts w:ascii="Courier New" w:hAnsi="Courier New" w:cs="Courier New" w:hint="default"/>
      </w:rPr>
    </w:lvl>
    <w:lvl w:ilvl="8" w:tplc="04270005" w:tentative="1">
      <w:start w:val="1"/>
      <w:numFmt w:val="bullet"/>
      <w:lvlText w:val=""/>
      <w:lvlJc w:val="left"/>
      <w:pPr>
        <w:ind w:left="7392" w:hanging="360"/>
      </w:pPr>
      <w:rPr>
        <w:rFonts w:ascii="Wingdings" w:hAnsi="Wingdings" w:hint="default"/>
      </w:rPr>
    </w:lvl>
  </w:abstractNum>
  <w:num w:numId="1">
    <w:abstractNumId w:val="11"/>
  </w:num>
  <w:num w:numId="2">
    <w:abstractNumId w:val="25"/>
  </w:num>
  <w:num w:numId="3">
    <w:abstractNumId w:val="6"/>
  </w:num>
  <w:num w:numId="4">
    <w:abstractNumId w:val="4"/>
  </w:num>
  <w:num w:numId="5">
    <w:abstractNumId w:val="2"/>
  </w:num>
  <w:num w:numId="6">
    <w:abstractNumId w:val="22"/>
  </w:num>
  <w:num w:numId="7">
    <w:abstractNumId w:val="17"/>
  </w:num>
  <w:num w:numId="8">
    <w:abstractNumId w:val="29"/>
  </w:num>
  <w:num w:numId="9">
    <w:abstractNumId w:val="27"/>
  </w:num>
  <w:num w:numId="10">
    <w:abstractNumId w:val="5"/>
  </w:num>
  <w:num w:numId="11">
    <w:abstractNumId w:val="21"/>
  </w:num>
  <w:num w:numId="12">
    <w:abstractNumId w:val="8"/>
  </w:num>
  <w:num w:numId="13">
    <w:abstractNumId w:val="7"/>
  </w:num>
  <w:num w:numId="14">
    <w:abstractNumId w:val="33"/>
  </w:num>
  <w:num w:numId="15">
    <w:abstractNumId w:val="9"/>
  </w:num>
  <w:num w:numId="16">
    <w:abstractNumId w:val="14"/>
  </w:num>
  <w:num w:numId="17">
    <w:abstractNumId w:val="28"/>
  </w:num>
  <w:num w:numId="18">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5"/>
  </w:num>
  <w:num w:numId="20">
    <w:abstractNumId w:val="31"/>
  </w:num>
  <w:num w:numId="21">
    <w:abstractNumId w:val="23"/>
  </w:num>
  <w:num w:numId="22">
    <w:abstractNumId w:val="30"/>
  </w:num>
  <w:num w:numId="23">
    <w:abstractNumId w:val="26"/>
  </w:num>
  <w:num w:numId="24">
    <w:abstractNumId w:val="12"/>
  </w:num>
  <w:num w:numId="25">
    <w:abstractNumId w:val="16"/>
  </w:num>
  <w:num w:numId="26">
    <w:abstractNumId w:val="24"/>
  </w:num>
  <w:num w:numId="27">
    <w:abstractNumId w:val="18"/>
  </w:num>
  <w:num w:numId="28">
    <w:abstractNumId w:val="34"/>
  </w:num>
  <w:num w:numId="29">
    <w:abstractNumId w:val="3"/>
  </w:num>
  <w:num w:numId="30">
    <w:abstractNumId w:val="0"/>
  </w:num>
  <w:num w:numId="31">
    <w:abstractNumId w:val="20"/>
  </w:num>
  <w:num w:numId="32">
    <w:abstractNumId w:val="35"/>
  </w:num>
  <w:num w:numId="33">
    <w:abstractNumId w:val="10"/>
  </w:num>
  <w:num w:numId="34">
    <w:abstractNumId w:val="13"/>
  </w:num>
  <w:num w:numId="35">
    <w:abstractNumId w:val="1"/>
  </w:num>
  <w:num w:numId="36">
    <w:abstractNumId w:val="32"/>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396"/>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10156"/>
    <w:rsid w:val="000001E2"/>
    <w:rsid w:val="000001FD"/>
    <w:rsid w:val="0000033F"/>
    <w:rsid w:val="0000045F"/>
    <w:rsid w:val="0000066A"/>
    <w:rsid w:val="000008D4"/>
    <w:rsid w:val="00000C21"/>
    <w:rsid w:val="000017F3"/>
    <w:rsid w:val="00001882"/>
    <w:rsid w:val="00001D72"/>
    <w:rsid w:val="00001F7A"/>
    <w:rsid w:val="000020D5"/>
    <w:rsid w:val="00002713"/>
    <w:rsid w:val="00002941"/>
    <w:rsid w:val="00002996"/>
    <w:rsid w:val="00002A3E"/>
    <w:rsid w:val="00002B4B"/>
    <w:rsid w:val="00002ED4"/>
    <w:rsid w:val="00002FF2"/>
    <w:rsid w:val="000033BB"/>
    <w:rsid w:val="00003659"/>
    <w:rsid w:val="0000380D"/>
    <w:rsid w:val="00003E69"/>
    <w:rsid w:val="00003EC6"/>
    <w:rsid w:val="00004358"/>
    <w:rsid w:val="0000439B"/>
    <w:rsid w:val="00004DFB"/>
    <w:rsid w:val="00004FA7"/>
    <w:rsid w:val="000050C2"/>
    <w:rsid w:val="00005628"/>
    <w:rsid w:val="00005B07"/>
    <w:rsid w:val="00005CE5"/>
    <w:rsid w:val="00005DD4"/>
    <w:rsid w:val="00006799"/>
    <w:rsid w:val="00006954"/>
    <w:rsid w:val="000072FE"/>
    <w:rsid w:val="00007657"/>
    <w:rsid w:val="00007E76"/>
    <w:rsid w:val="00010151"/>
    <w:rsid w:val="000101DB"/>
    <w:rsid w:val="0001021A"/>
    <w:rsid w:val="00011274"/>
    <w:rsid w:val="00011357"/>
    <w:rsid w:val="00011A5C"/>
    <w:rsid w:val="00011E6A"/>
    <w:rsid w:val="000127F7"/>
    <w:rsid w:val="00012859"/>
    <w:rsid w:val="00012AFF"/>
    <w:rsid w:val="00012B94"/>
    <w:rsid w:val="00012F45"/>
    <w:rsid w:val="00013115"/>
    <w:rsid w:val="0001361C"/>
    <w:rsid w:val="00013657"/>
    <w:rsid w:val="00013866"/>
    <w:rsid w:val="00013AE0"/>
    <w:rsid w:val="000140AC"/>
    <w:rsid w:val="000144F4"/>
    <w:rsid w:val="00014B2A"/>
    <w:rsid w:val="00014C18"/>
    <w:rsid w:val="00014D00"/>
    <w:rsid w:val="0001527F"/>
    <w:rsid w:val="00015705"/>
    <w:rsid w:val="000159A6"/>
    <w:rsid w:val="000159FF"/>
    <w:rsid w:val="00016189"/>
    <w:rsid w:val="00016829"/>
    <w:rsid w:val="000169E9"/>
    <w:rsid w:val="000169FB"/>
    <w:rsid w:val="00016A49"/>
    <w:rsid w:val="00016B80"/>
    <w:rsid w:val="000171CB"/>
    <w:rsid w:val="000172B6"/>
    <w:rsid w:val="00017C96"/>
    <w:rsid w:val="00017F84"/>
    <w:rsid w:val="000201CF"/>
    <w:rsid w:val="000202AC"/>
    <w:rsid w:val="0002080D"/>
    <w:rsid w:val="00020812"/>
    <w:rsid w:val="0002085C"/>
    <w:rsid w:val="00020B79"/>
    <w:rsid w:val="00020FAC"/>
    <w:rsid w:val="00020FF9"/>
    <w:rsid w:val="000213A0"/>
    <w:rsid w:val="000219FD"/>
    <w:rsid w:val="00022337"/>
    <w:rsid w:val="00023071"/>
    <w:rsid w:val="000235F3"/>
    <w:rsid w:val="00023702"/>
    <w:rsid w:val="000237DB"/>
    <w:rsid w:val="00023871"/>
    <w:rsid w:val="00023EBB"/>
    <w:rsid w:val="0002413D"/>
    <w:rsid w:val="0002425D"/>
    <w:rsid w:val="000242C6"/>
    <w:rsid w:val="000244D1"/>
    <w:rsid w:val="0002457C"/>
    <w:rsid w:val="000249CE"/>
    <w:rsid w:val="00024A21"/>
    <w:rsid w:val="00024A64"/>
    <w:rsid w:val="00024BAA"/>
    <w:rsid w:val="00024C02"/>
    <w:rsid w:val="00025093"/>
    <w:rsid w:val="00025404"/>
    <w:rsid w:val="000255D9"/>
    <w:rsid w:val="00025AA4"/>
    <w:rsid w:val="000272B6"/>
    <w:rsid w:val="000274CC"/>
    <w:rsid w:val="00027A70"/>
    <w:rsid w:val="00027AD6"/>
    <w:rsid w:val="00027DAD"/>
    <w:rsid w:val="00027FDA"/>
    <w:rsid w:val="000306E9"/>
    <w:rsid w:val="00030EB4"/>
    <w:rsid w:val="00030F1D"/>
    <w:rsid w:val="00031627"/>
    <w:rsid w:val="00031A60"/>
    <w:rsid w:val="00031C9F"/>
    <w:rsid w:val="00031E70"/>
    <w:rsid w:val="00032100"/>
    <w:rsid w:val="00032355"/>
    <w:rsid w:val="000323EF"/>
    <w:rsid w:val="000324BC"/>
    <w:rsid w:val="00032CCA"/>
    <w:rsid w:val="00033397"/>
    <w:rsid w:val="0003359C"/>
    <w:rsid w:val="00033756"/>
    <w:rsid w:val="0003383B"/>
    <w:rsid w:val="00033BF2"/>
    <w:rsid w:val="00033CA1"/>
    <w:rsid w:val="00034B3E"/>
    <w:rsid w:val="00034C4E"/>
    <w:rsid w:val="000350DF"/>
    <w:rsid w:val="000354D6"/>
    <w:rsid w:val="000356ED"/>
    <w:rsid w:val="00035871"/>
    <w:rsid w:val="00035B5B"/>
    <w:rsid w:val="00036305"/>
    <w:rsid w:val="00036480"/>
    <w:rsid w:val="00036520"/>
    <w:rsid w:val="00036A58"/>
    <w:rsid w:val="00037197"/>
    <w:rsid w:val="000375CC"/>
    <w:rsid w:val="000379D3"/>
    <w:rsid w:val="00037B8F"/>
    <w:rsid w:val="00037BB0"/>
    <w:rsid w:val="00037ED1"/>
    <w:rsid w:val="00037F37"/>
    <w:rsid w:val="0004057F"/>
    <w:rsid w:val="00040596"/>
    <w:rsid w:val="00040C6C"/>
    <w:rsid w:val="00040F8C"/>
    <w:rsid w:val="00040FEE"/>
    <w:rsid w:val="0004154E"/>
    <w:rsid w:val="00041724"/>
    <w:rsid w:val="00041961"/>
    <w:rsid w:val="00041C39"/>
    <w:rsid w:val="00041C65"/>
    <w:rsid w:val="00042133"/>
    <w:rsid w:val="00042420"/>
    <w:rsid w:val="00042582"/>
    <w:rsid w:val="00042772"/>
    <w:rsid w:val="00042781"/>
    <w:rsid w:val="000434F9"/>
    <w:rsid w:val="00043875"/>
    <w:rsid w:val="00043933"/>
    <w:rsid w:val="000439FD"/>
    <w:rsid w:val="00043A0C"/>
    <w:rsid w:val="00043B01"/>
    <w:rsid w:val="00043B8D"/>
    <w:rsid w:val="00043BAB"/>
    <w:rsid w:val="000441D0"/>
    <w:rsid w:val="0004441A"/>
    <w:rsid w:val="00044786"/>
    <w:rsid w:val="000447F7"/>
    <w:rsid w:val="0004499F"/>
    <w:rsid w:val="00044A78"/>
    <w:rsid w:val="00044C64"/>
    <w:rsid w:val="00044E33"/>
    <w:rsid w:val="00045195"/>
    <w:rsid w:val="000451EC"/>
    <w:rsid w:val="00045330"/>
    <w:rsid w:val="00045533"/>
    <w:rsid w:val="000457A3"/>
    <w:rsid w:val="00046268"/>
    <w:rsid w:val="00046648"/>
    <w:rsid w:val="00046A47"/>
    <w:rsid w:val="00046AE8"/>
    <w:rsid w:val="000477BD"/>
    <w:rsid w:val="00047CC3"/>
    <w:rsid w:val="00050184"/>
    <w:rsid w:val="000502A2"/>
    <w:rsid w:val="000502AA"/>
    <w:rsid w:val="000505FD"/>
    <w:rsid w:val="00050AE3"/>
    <w:rsid w:val="00050D8D"/>
    <w:rsid w:val="000510A3"/>
    <w:rsid w:val="00051153"/>
    <w:rsid w:val="000517F1"/>
    <w:rsid w:val="000524CE"/>
    <w:rsid w:val="00052543"/>
    <w:rsid w:val="00052830"/>
    <w:rsid w:val="00052894"/>
    <w:rsid w:val="000529EE"/>
    <w:rsid w:val="00052A0F"/>
    <w:rsid w:val="00053882"/>
    <w:rsid w:val="00053954"/>
    <w:rsid w:val="00053B0A"/>
    <w:rsid w:val="00053D1A"/>
    <w:rsid w:val="00053DF9"/>
    <w:rsid w:val="0005409F"/>
    <w:rsid w:val="000540B7"/>
    <w:rsid w:val="00054284"/>
    <w:rsid w:val="00054562"/>
    <w:rsid w:val="0005465E"/>
    <w:rsid w:val="00054736"/>
    <w:rsid w:val="00054AEC"/>
    <w:rsid w:val="00055148"/>
    <w:rsid w:val="000554A1"/>
    <w:rsid w:val="00055998"/>
    <w:rsid w:val="00055ED4"/>
    <w:rsid w:val="00056198"/>
    <w:rsid w:val="00056FA8"/>
    <w:rsid w:val="00057045"/>
    <w:rsid w:val="000578BC"/>
    <w:rsid w:val="00057C40"/>
    <w:rsid w:val="0006045E"/>
    <w:rsid w:val="00060833"/>
    <w:rsid w:val="00060894"/>
    <w:rsid w:val="00060E1F"/>
    <w:rsid w:val="00060F61"/>
    <w:rsid w:val="00061111"/>
    <w:rsid w:val="000612F3"/>
    <w:rsid w:val="000612F5"/>
    <w:rsid w:val="00061758"/>
    <w:rsid w:val="00061C1D"/>
    <w:rsid w:val="00061E1F"/>
    <w:rsid w:val="00062179"/>
    <w:rsid w:val="000621CC"/>
    <w:rsid w:val="0006229B"/>
    <w:rsid w:val="00062557"/>
    <w:rsid w:val="000626BF"/>
    <w:rsid w:val="0006279A"/>
    <w:rsid w:val="00062C23"/>
    <w:rsid w:val="00063027"/>
    <w:rsid w:val="00063046"/>
    <w:rsid w:val="00063332"/>
    <w:rsid w:val="000636E8"/>
    <w:rsid w:val="00063FEF"/>
    <w:rsid w:val="00064CA2"/>
    <w:rsid w:val="00064D87"/>
    <w:rsid w:val="00065303"/>
    <w:rsid w:val="000654D1"/>
    <w:rsid w:val="00065761"/>
    <w:rsid w:val="00065B69"/>
    <w:rsid w:val="00065FA7"/>
    <w:rsid w:val="0006605C"/>
    <w:rsid w:val="00066231"/>
    <w:rsid w:val="000663F2"/>
    <w:rsid w:val="0006652C"/>
    <w:rsid w:val="000666E0"/>
    <w:rsid w:val="00066717"/>
    <w:rsid w:val="00066A56"/>
    <w:rsid w:val="00066B2E"/>
    <w:rsid w:val="00066C8D"/>
    <w:rsid w:val="00066DF8"/>
    <w:rsid w:val="00066E58"/>
    <w:rsid w:val="0006745C"/>
    <w:rsid w:val="0006745F"/>
    <w:rsid w:val="00067745"/>
    <w:rsid w:val="00067888"/>
    <w:rsid w:val="000678A1"/>
    <w:rsid w:val="00067DD5"/>
    <w:rsid w:val="000700D1"/>
    <w:rsid w:val="000702CD"/>
    <w:rsid w:val="000709C7"/>
    <w:rsid w:val="00070CD7"/>
    <w:rsid w:val="00070D8C"/>
    <w:rsid w:val="00070FA1"/>
    <w:rsid w:val="00071346"/>
    <w:rsid w:val="00071465"/>
    <w:rsid w:val="0007169D"/>
    <w:rsid w:val="000721DB"/>
    <w:rsid w:val="000722C8"/>
    <w:rsid w:val="000722D1"/>
    <w:rsid w:val="000723EF"/>
    <w:rsid w:val="00072E9A"/>
    <w:rsid w:val="00072FC5"/>
    <w:rsid w:val="000730B6"/>
    <w:rsid w:val="000732FD"/>
    <w:rsid w:val="00073F5D"/>
    <w:rsid w:val="0007407C"/>
    <w:rsid w:val="000740C8"/>
    <w:rsid w:val="0007420B"/>
    <w:rsid w:val="000742A6"/>
    <w:rsid w:val="00074390"/>
    <w:rsid w:val="000746D9"/>
    <w:rsid w:val="00074BE2"/>
    <w:rsid w:val="00074C00"/>
    <w:rsid w:val="000752A0"/>
    <w:rsid w:val="00075B69"/>
    <w:rsid w:val="00075CC4"/>
    <w:rsid w:val="00075CD6"/>
    <w:rsid w:val="000760F4"/>
    <w:rsid w:val="000762D1"/>
    <w:rsid w:val="0007695D"/>
    <w:rsid w:val="000769BC"/>
    <w:rsid w:val="000771B1"/>
    <w:rsid w:val="0007755C"/>
    <w:rsid w:val="000775A2"/>
    <w:rsid w:val="00077C55"/>
    <w:rsid w:val="00077EC6"/>
    <w:rsid w:val="000802C9"/>
    <w:rsid w:val="0008086E"/>
    <w:rsid w:val="000809B5"/>
    <w:rsid w:val="00080EC2"/>
    <w:rsid w:val="000816C7"/>
    <w:rsid w:val="00081FD5"/>
    <w:rsid w:val="000820B3"/>
    <w:rsid w:val="00082107"/>
    <w:rsid w:val="000825D1"/>
    <w:rsid w:val="0008277E"/>
    <w:rsid w:val="000827D2"/>
    <w:rsid w:val="0008291D"/>
    <w:rsid w:val="00082E9A"/>
    <w:rsid w:val="00083032"/>
    <w:rsid w:val="00083094"/>
    <w:rsid w:val="00083166"/>
    <w:rsid w:val="000839ED"/>
    <w:rsid w:val="00083E29"/>
    <w:rsid w:val="000840AD"/>
    <w:rsid w:val="000840FF"/>
    <w:rsid w:val="0008438D"/>
    <w:rsid w:val="00084CCD"/>
    <w:rsid w:val="00084DCD"/>
    <w:rsid w:val="00084E2B"/>
    <w:rsid w:val="00085003"/>
    <w:rsid w:val="00085971"/>
    <w:rsid w:val="00085E3F"/>
    <w:rsid w:val="000861F1"/>
    <w:rsid w:val="000861FE"/>
    <w:rsid w:val="00086470"/>
    <w:rsid w:val="000864E3"/>
    <w:rsid w:val="00086578"/>
    <w:rsid w:val="00086634"/>
    <w:rsid w:val="00087354"/>
    <w:rsid w:val="00087589"/>
    <w:rsid w:val="000878F7"/>
    <w:rsid w:val="00087B05"/>
    <w:rsid w:val="00087B08"/>
    <w:rsid w:val="00087CD8"/>
    <w:rsid w:val="00087D2F"/>
    <w:rsid w:val="00090319"/>
    <w:rsid w:val="00090455"/>
    <w:rsid w:val="00090574"/>
    <w:rsid w:val="0009057B"/>
    <w:rsid w:val="00090A9A"/>
    <w:rsid w:val="00090DA0"/>
    <w:rsid w:val="00090E18"/>
    <w:rsid w:val="00090EC6"/>
    <w:rsid w:val="000911AD"/>
    <w:rsid w:val="00091464"/>
    <w:rsid w:val="000915D3"/>
    <w:rsid w:val="00091B71"/>
    <w:rsid w:val="000923E9"/>
    <w:rsid w:val="00092422"/>
    <w:rsid w:val="0009260D"/>
    <w:rsid w:val="000928D7"/>
    <w:rsid w:val="00092956"/>
    <w:rsid w:val="00092A46"/>
    <w:rsid w:val="00092C82"/>
    <w:rsid w:val="00092EC3"/>
    <w:rsid w:val="000931D5"/>
    <w:rsid w:val="00093A8B"/>
    <w:rsid w:val="00093C15"/>
    <w:rsid w:val="00094031"/>
    <w:rsid w:val="0009417F"/>
    <w:rsid w:val="0009437F"/>
    <w:rsid w:val="0009453B"/>
    <w:rsid w:val="000947C6"/>
    <w:rsid w:val="000949B8"/>
    <w:rsid w:val="00095334"/>
    <w:rsid w:val="000954E2"/>
    <w:rsid w:val="000956F6"/>
    <w:rsid w:val="00095981"/>
    <w:rsid w:val="00095F2A"/>
    <w:rsid w:val="00095F93"/>
    <w:rsid w:val="000963C6"/>
    <w:rsid w:val="00096440"/>
    <w:rsid w:val="0009702A"/>
    <w:rsid w:val="00097098"/>
    <w:rsid w:val="00097361"/>
    <w:rsid w:val="00097778"/>
    <w:rsid w:val="000A0259"/>
    <w:rsid w:val="000A0289"/>
    <w:rsid w:val="000A0FD0"/>
    <w:rsid w:val="000A1074"/>
    <w:rsid w:val="000A1565"/>
    <w:rsid w:val="000A1B38"/>
    <w:rsid w:val="000A20C6"/>
    <w:rsid w:val="000A225A"/>
    <w:rsid w:val="000A2C25"/>
    <w:rsid w:val="000A2F5A"/>
    <w:rsid w:val="000A3047"/>
    <w:rsid w:val="000A3493"/>
    <w:rsid w:val="000A354D"/>
    <w:rsid w:val="000A3EFF"/>
    <w:rsid w:val="000A406C"/>
    <w:rsid w:val="000A4344"/>
    <w:rsid w:val="000A52D5"/>
    <w:rsid w:val="000A5408"/>
    <w:rsid w:val="000A54BB"/>
    <w:rsid w:val="000A5C6D"/>
    <w:rsid w:val="000A5C97"/>
    <w:rsid w:val="000A5CAF"/>
    <w:rsid w:val="000A6212"/>
    <w:rsid w:val="000A6A0A"/>
    <w:rsid w:val="000A6DFD"/>
    <w:rsid w:val="000A7083"/>
    <w:rsid w:val="000A767E"/>
    <w:rsid w:val="000B046C"/>
    <w:rsid w:val="000B0DE8"/>
    <w:rsid w:val="000B0DF2"/>
    <w:rsid w:val="000B138C"/>
    <w:rsid w:val="000B16EC"/>
    <w:rsid w:val="000B238C"/>
    <w:rsid w:val="000B2A14"/>
    <w:rsid w:val="000B2F96"/>
    <w:rsid w:val="000B30D0"/>
    <w:rsid w:val="000B34DF"/>
    <w:rsid w:val="000B39CD"/>
    <w:rsid w:val="000B3AF7"/>
    <w:rsid w:val="000B41F5"/>
    <w:rsid w:val="000B4371"/>
    <w:rsid w:val="000B4396"/>
    <w:rsid w:val="000B4424"/>
    <w:rsid w:val="000B48C8"/>
    <w:rsid w:val="000B56B3"/>
    <w:rsid w:val="000B59C6"/>
    <w:rsid w:val="000B5D1D"/>
    <w:rsid w:val="000B5D8E"/>
    <w:rsid w:val="000B5ED4"/>
    <w:rsid w:val="000B5FA8"/>
    <w:rsid w:val="000B60DF"/>
    <w:rsid w:val="000B61BC"/>
    <w:rsid w:val="000B627B"/>
    <w:rsid w:val="000B6BCA"/>
    <w:rsid w:val="000B7484"/>
    <w:rsid w:val="000B7610"/>
    <w:rsid w:val="000B7893"/>
    <w:rsid w:val="000B790E"/>
    <w:rsid w:val="000C01EF"/>
    <w:rsid w:val="000C026F"/>
    <w:rsid w:val="000C045C"/>
    <w:rsid w:val="000C0C03"/>
    <w:rsid w:val="000C0E8A"/>
    <w:rsid w:val="000C0F34"/>
    <w:rsid w:val="000C1166"/>
    <w:rsid w:val="000C1CCC"/>
    <w:rsid w:val="000C1D98"/>
    <w:rsid w:val="000C1DAD"/>
    <w:rsid w:val="000C1F62"/>
    <w:rsid w:val="000C1FA3"/>
    <w:rsid w:val="000C2437"/>
    <w:rsid w:val="000C2489"/>
    <w:rsid w:val="000C28B4"/>
    <w:rsid w:val="000C2913"/>
    <w:rsid w:val="000C2C2B"/>
    <w:rsid w:val="000C3008"/>
    <w:rsid w:val="000C3338"/>
    <w:rsid w:val="000C3385"/>
    <w:rsid w:val="000C3722"/>
    <w:rsid w:val="000C3A7C"/>
    <w:rsid w:val="000C3E13"/>
    <w:rsid w:val="000C3E37"/>
    <w:rsid w:val="000C44A5"/>
    <w:rsid w:val="000C45E2"/>
    <w:rsid w:val="000C4996"/>
    <w:rsid w:val="000C5513"/>
    <w:rsid w:val="000C5B6E"/>
    <w:rsid w:val="000C5CA6"/>
    <w:rsid w:val="000C65CF"/>
    <w:rsid w:val="000C67C6"/>
    <w:rsid w:val="000C68FF"/>
    <w:rsid w:val="000C6DF4"/>
    <w:rsid w:val="000C6E73"/>
    <w:rsid w:val="000C6EAA"/>
    <w:rsid w:val="000C6F05"/>
    <w:rsid w:val="000C6FCF"/>
    <w:rsid w:val="000C71B4"/>
    <w:rsid w:val="000C73E4"/>
    <w:rsid w:val="000C781E"/>
    <w:rsid w:val="000D0005"/>
    <w:rsid w:val="000D0B97"/>
    <w:rsid w:val="000D10E5"/>
    <w:rsid w:val="000D11EC"/>
    <w:rsid w:val="000D12EA"/>
    <w:rsid w:val="000D1443"/>
    <w:rsid w:val="000D1460"/>
    <w:rsid w:val="000D1B11"/>
    <w:rsid w:val="000D1FA3"/>
    <w:rsid w:val="000D20CE"/>
    <w:rsid w:val="000D2CC9"/>
    <w:rsid w:val="000D2ED2"/>
    <w:rsid w:val="000D2ED5"/>
    <w:rsid w:val="000D3095"/>
    <w:rsid w:val="000D3896"/>
    <w:rsid w:val="000D3A08"/>
    <w:rsid w:val="000D3AC1"/>
    <w:rsid w:val="000D41B5"/>
    <w:rsid w:val="000D4275"/>
    <w:rsid w:val="000D4332"/>
    <w:rsid w:val="000D43B1"/>
    <w:rsid w:val="000D43E9"/>
    <w:rsid w:val="000D4607"/>
    <w:rsid w:val="000D4E5C"/>
    <w:rsid w:val="000D4FEC"/>
    <w:rsid w:val="000D54D6"/>
    <w:rsid w:val="000D5B06"/>
    <w:rsid w:val="000D5C91"/>
    <w:rsid w:val="000D5CCD"/>
    <w:rsid w:val="000D6498"/>
    <w:rsid w:val="000D6607"/>
    <w:rsid w:val="000D6954"/>
    <w:rsid w:val="000D6B0B"/>
    <w:rsid w:val="000D7060"/>
    <w:rsid w:val="000D72CA"/>
    <w:rsid w:val="000D771C"/>
    <w:rsid w:val="000D7CED"/>
    <w:rsid w:val="000E016A"/>
    <w:rsid w:val="000E0434"/>
    <w:rsid w:val="000E048F"/>
    <w:rsid w:val="000E04B3"/>
    <w:rsid w:val="000E05A0"/>
    <w:rsid w:val="000E0723"/>
    <w:rsid w:val="000E0859"/>
    <w:rsid w:val="000E0890"/>
    <w:rsid w:val="000E1548"/>
    <w:rsid w:val="000E1B9B"/>
    <w:rsid w:val="000E1D92"/>
    <w:rsid w:val="000E1E0C"/>
    <w:rsid w:val="000E2094"/>
    <w:rsid w:val="000E23A3"/>
    <w:rsid w:val="000E2499"/>
    <w:rsid w:val="000E2E35"/>
    <w:rsid w:val="000E2EC5"/>
    <w:rsid w:val="000E2FFB"/>
    <w:rsid w:val="000E300E"/>
    <w:rsid w:val="000E3443"/>
    <w:rsid w:val="000E35F3"/>
    <w:rsid w:val="000E3613"/>
    <w:rsid w:val="000E42CC"/>
    <w:rsid w:val="000E475C"/>
    <w:rsid w:val="000E487D"/>
    <w:rsid w:val="000E4D65"/>
    <w:rsid w:val="000E522A"/>
    <w:rsid w:val="000E52C7"/>
    <w:rsid w:val="000E5803"/>
    <w:rsid w:val="000E5F76"/>
    <w:rsid w:val="000E61A2"/>
    <w:rsid w:val="000E61B7"/>
    <w:rsid w:val="000E64D5"/>
    <w:rsid w:val="000E6523"/>
    <w:rsid w:val="000E675B"/>
    <w:rsid w:val="000E6E38"/>
    <w:rsid w:val="000E717F"/>
    <w:rsid w:val="000E7358"/>
    <w:rsid w:val="000E7C8F"/>
    <w:rsid w:val="000E7CDB"/>
    <w:rsid w:val="000E7DDB"/>
    <w:rsid w:val="000E7E96"/>
    <w:rsid w:val="000F01B8"/>
    <w:rsid w:val="000F02DB"/>
    <w:rsid w:val="000F07C5"/>
    <w:rsid w:val="000F0B3A"/>
    <w:rsid w:val="000F0D21"/>
    <w:rsid w:val="000F1904"/>
    <w:rsid w:val="000F2093"/>
    <w:rsid w:val="000F2253"/>
    <w:rsid w:val="000F302B"/>
    <w:rsid w:val="000F3322"/>
    <w:rsid w:val="000F35F1"/>
    <w:rsid w:val="000F36A1"/>
    <w:rsid w:val="000F40FF"/>
    <w:rsid w:val="000F4356"/>
    <w:rsid w:val="000F49F6"/>
    <w:rsid w:val="000F4BDE"/>
    <w:rsid w:val="000F4D85"/>
    <w:rsid w:val="000F5516"/>
    <w:rsid w:val="000F5890"/>
    <w:rsid w:val="000F5C4F"/>
    <w:rsid w:val="000F5D49"/>
    <w:rsid w:val="000F64D5"/>
    <w:rsid w:val="000F64F4"/>
    <w:rsid w:val="000F6B71"/>
    <w:rsid w:val="000F6BD6"/>
    <w:rsid w:val="000F6F7F"/>
    <w:rsid w:val="000F7009"/>
    <w:rsid w:val="000F76FD"/>
    <w:rsid w:val="000F77D9"/>
    <w:rsid w:val="000F7B7C"/>
    <w:rsid w:val="000F7BA4"/>
    <w:rsid w:val="000F7C1E"/>
    <w:rsid w:val="000F7FCC"/>
    <w:rsid w:val="001007B7"/>
    <w:rsid w:val="00100DD4"/>
    <w:rsid w:val="0010128F"/>
    <w:rsid w:val="00101535"/>
    <w:rsid w:val="00101650"/>
    <w:rsid w:val="00101955"/>
    <w:rsid w:val="00101F44"/>
    <w:rsid w:val="00102395"/>
    <w:rsid w:val="00102462"/>
    <w:rsid w:val="00102820"/>
    <w:rsid w:val="001029D5"/>
    <w:rsid w:val="00102B41"/>
    <w:rsid w:val="00102BE8"/>
    <w:rsid w:val="00102FA9"/>
    <w:rsid w:val="0010308A"/>
    <w:rsid w:val="001036B6"/>
    <w:rsid w:val="001042CA"/>
    <w:rsid w:val="001047E1"/>
    <w:rsid w:val="00104A4C"/>
    <w:rsid w:val="00104B7D"/>
    <w:rsid w:val="00104E26"/>
    <w:rsid w:val="00104E7F"/>
    <w:rsid w:val="00105690"/>
    <w:rsid w:val="001056A5"/>
    <w:rsid w:val="001056C9"/>
    <w:rsid w:val="00105725"/>
    <w:rsid w:val="00105769"/>
    <w:rsid w:val="0010583C"/>
    <w:rsid w:val="00105C43"/>
    <w:rsid w:val="00105F42"/>
    <w:rsid w:val="00106444"/>
    <w:rsid w:val="00106828"/>
    <w:rsid w:val="0010683C"/>
    <w:rsid w:val="00106984"/>
    <w:rsid w:val="00106D98"/>
    <w:rsid w:val="00106F71"/>
    <w:rsid w:val="001070AE"/>
    <w:rsid w:val="00107840"/>
    <w:rsid w:val="0010787A"/>
    <w:rsid w:val="00107B2A"/>
    <w:rsid w:val="00107C34"/>
    <w:rsid w:val="00107F61"/>
    <w:rsid w:val="001105EC"/>
    <w:rsid w:val="001107A2"/>
    <w:rsid w:val="001109FD"/>
    <w:rsid w:val="00110AAC"/>
    <w:rsid w:val="001113DE"/>
    <w:rsid w:val="0011147D"/>
    <w:rsid w:val="0011147F"/>
    <w:rsid w:val="00112017"/>
    <w:rsid w:val="0011220C"/>
    <w:rsid w:val="001123D1"/>
    <w:rsid w:val="00112475"/>
    <w:rsid w:val="001125A0"/>
    <w:rsid w:val="00112806"/>
    <w:rsid w:val="00112AFB"/>
    <w:rsid w:val="00112B65"/>
    <w:rsid w:val="00113766"/>
    <w:rsid w:val="00113BC5"/>
    <w:rsid w:val="00113D63"/>
    <w:rsid w:val="00114463"/>
    <w:rsid w:val="001148F5"/>
    <w:rsid w:val="00114C86"/>
    <w:rsid w:val="00114E0A"/>
    <w:rsid w:val="00114F68"/>
    <w:rsid w:val="00115098"/>
    <w:rsid w:val="001150A4"/>
    <w:rsid w:val="00115154"/>
    <w:rsid w:val="0011524C"/>
    <w:rsid w:val="00115814"/>
    <w:rsid w:val="00115844"/>
    <w:rsid w:val="00115945"/>
    <w:rsid w:val="00115EB8"/>
    <w:rsid w:val="00115F29"/>
    <w:rsid w:val="00115FAE"/>
    <w:rsid w:val="0011604F"/>
    <w:rsid w:val="00116128"/>
    <w:rsid w:val="0011663C"/>
    <w:rsid w:val="00116E33"/>
    <w:rsid w:val="00117179"/>
    <w:rsid w:val="001175EE"/>
    <w:rsid w:val="0011761C"/>
    <w:rsid w:val="0012008F"/>
    <w:rsid w:val="001201A6"/>
    <w:rsid w:val="0012047F"/>
    <w:rsid w:val="001204B3"/>
    <w:rsid w:val="001206F0"/>
    <w:rsid w:val="00120FC0"/>
    <w:rsid w:val="001210BD"/>
    <w:rsid w:val="00121310"/>
    <w:rsid w:val="001214A6"/>
    <w:rsid w:val="0012176E"/>
    <w:rsid w:val="00122A89"/>
    <w:rsid w:val="00122B3E"/>
    <w:rsid w:val="00122D1F"/>
    <w:rsid w:val="00122EA6"/>
    <w:rsid w:val="00122FB8"/>
    <w:rsid w:val="00123061"/>
    <w:rsid w:val="00123525"/>
    <w:rsid w:val="001235AA"/>
    <w:rsid w:val="001236EA"/>
    <w:rsid w:val="00123CCA"/>
    <w:rsid w:val="00123D83"/>
    <w:rsid w:val="00123E59"/>
    <w:rsid w:val="00123FC1"/>
    <w:rsid w:val="00124473"/>
    <w:rsid w:val="0012480E"/>
    <w:rsid w:val="00124E7E"/>
    <w:rsid w:val="00124EEA"/>
    <w:rsid w:val="00124FF3"/>
    <w:rsid w:val="0012514D"/>
    <w:rsid w:val="001252DE"/>
    <w:rsid w:val="001252F7"/>
    <w:rsid w:val="001257BC"/>
    <w:rsid w:val="00125B23"/>
    <w:rsid w:val="00125CC0"/>
    <w:rsid w:val="00125D5C"/>
    <w:rsid w:val="00125F45"/>
    <w:rsid w:val="001262EA"/>
    <w:rsid w:val="00126324"/>
    <w:rsid w:val="00126DD1"/>
    <w:rsid w:val="001272A8"/>
    <w:rsid w:val="00127525"/>
    <w:rsid w:val="00127A13"/>
    <w:rsid w:val="00127D47"/>
    <w:rsid w:val="00130046"/>
    <w:rsid w:val="0013009C"/>
    <w:rsid w:val="001303ED"/>
    <w:rsid w:val="00130558"/>
    <w:rsid w:val="00131159"/>
    <w:rsid w:val="00131279"/>
    <w:rsid w:val="001312A2"/>
    <w:rsid w:val="001314FA"/>
    <w:rsid w:val="00131CC7"/>
    <w:rsid w:val="00131F9D"/>
    <w:rsid w:val="00132092"/>
    <w:rsid w:val="0013222E"/>
    <w:rsid w:val="0013255D"/>
    <w:rsid w:val="00132AC0"/>
    <w:rsid w:val="00132D6E"/>
    <w:rsid w:val="00132E90"/>
    <w:rsid w:val="001337D0"/>
    <w:rsid w:val="00133929"/>
    <w:rsid w:val="00133AEA"/>
    <w:rsid w:val="00133BD4"/>
    <w:rsid w:val="00133D5F"/>
    <w:rsid w:val="00133E2C"/>
    <w:rsid w:val="00134356"/>
    <w:rsid w:val="0013518A"/>
    <w:rsid w:val="0013565C"/>
    <w:rsid w:val="00135670"/>
    <w:rsid w:val="001358F4"/>
    <w:rsid w:val="00135934"/>
    <w:rsid w:val="00135978"/>
    <w:rsid w:val="00135A1F"/>
    <w:rsid w:val="00135F2B"/>
    <w:rsid w:val="00135F70"/>
    <w:rsid w:val="00136038"/>
    <w:rsid w:val="0013628B"/>
    <w:rsid w:val="00136786"/>
    <w:rsid w:val="00136860"/>
    <w:rsid w:val="0013714D"/>
    <w:rsid w:val="0013767C"/>
    <w:rsid w:val="0013783E"/>
    <w:rsid w:val="00137927"/>
    <w:rsid w:val="00137974"/>
    <w:rsid w:val="001401BE"/>
    <w:rsid w:val="00140431"/>
    <w:rsid w:val="001405B6"/>
    <w:rsid w:val="001405C0"/>
    <w:rsid w:val="0014151C"/>
    <w:rsid w:val="0014156D"/>
    <w:rsid w:val="00141768"/>
    <w:rsid w:val="0014196E"/>
    <w:rsid w:val="00141D8B"/>
    <w:rsid w:val="00142267"/>
    <w:rsid w:val="001422A1"/>
    <w:rsid w:val="00143300"/>
    <w:rsid w:val="00143619"/>
    <w:rsid w:val="00143773"/>
    <w:rsid w:val="001438DF"/>
    <w:rsid w:val="00143B36"/>
    <w:rsid w:val="00144720"/>
    <w:rsid w:val="0014500B"/>
    <w:rsid w:val="00145307"/>
    <w:rsid w:val="001453DD"/>
    <w:rsid w:val="001453F1"/>
    <w:rsid w:val="0014546E"/>
    <w:rsid w:val="001454E4"/>
    <w:rsid w:val="00145526"/>
    <w:rsid w:val="001459AE"/>
    <w:rsid w:val="00145AC5"/>
    <w:rsid w:val="00145BED"/>
    <w:rsid w:val="00145EEF"/>
    <w:rsid w:val="00145F26"/>
    <w:rsid w:val="00145F7F"/>
    <w:rsid w:val="00146294"/>
    <w:rsid w:val="0014657E"/>
    <w:rsid w:val="00146CE7"/>
    <w:rsid w:val="00146D8A"/>
    <w:rsid w:val="00147026"/>
    <w:rsid w:val="001471C2"/>
    <w:rsid w:val="001475EE"/>
    <w:rsid w:val="00147CB3"/>
    <w:rsid w:val="001500D4"/>
    <w:rsid w:val="001501E0"/>
    <w:rsid w:val="001505DD"/>
    <w:rsid w:val="00150636"/>
    <w:rsid w:val="00150710"/>
    <w:rsid w:val="00150A0F"/>
    <w:rsid w:val="00150FE4"/>
    <w:rsid w:val="00151269"/>
    <w:rsid w:val="00151462"/>
    <w:rsid w:val="001518D0"/>
    <w:rsid w:val="00151AB3"/>
    <w:rsid w:val="00151C09"/>
    <w:rsid w:val="00151F34"/>
    <w:rsid w:val="001520C2"/>
    <w:rsid w:val="00152394"/>
    <w:rsid w:val="00152F66"/>
    <w:rsid w:val="00153B4C"/>
    <w:rsid w:val="00153CA5"/>
    <w:rsid w:val="00153CB5"/>
    <w:rsid w:val="00153FEB"/>
    <w:rsid w:val="001544C1"/>
    <w:rsid w:val="001545E6"/>
    <w:rsid w:val="001546D6"/>
    <w:rsid w:val="00154A2D"/>
    <w:rsid w:val="00154DE5"/>
    <w:rsid w:val="00154EBA"/>
    <w:rsid w:val="00155295"/>
    <w:rsid w:val="001552F1"/>
    <w:rsid w:val="001556E2"/>
    <w:rsid w:val="001557E0"/>
    <w:rsid w:val="00155868"/>
    <w:rsid w:val="001559E3"/>
    <w:rsid w:val="0015614A"/>
    <w:rsid w:val="0015620E"/>
    <w:rsid w:val="00156267"/>
    <w:rsid w:val="001564A3"/>
    <w:rsid w:val="00156D3E"/>
    <w:rsid w:val="00156EF6"/>
    <w:rsid w:val="001572AB"/>
    <w:rsid w:val="001572E1"/>
    <w:rsid w:val="00157306"/>
    <w:rsid w:val="00157370"/>
    <w:rsid w:val="001579C7"/>
    <w:rsid w:val="00157A6A"/>
    <w:rsid w:val="00160271"/>
    <w:rsid w:val="0016073D"/>
    <w:rsid w:val="001607A8"/>
    <w:rsid w:val="001608D4"/>
    <w:rsid w:val="00160923"/>
    <w:rsid w:val="00160A7D"/>
    <w:rsid w:val="00160BE1"/>
    <w:rsid w:val="00160EE8"/>
    <w:rsid w:val="00160EFD"/>
    <w:rsid w:val="00161098"/>
    <w:rsid w:val="001610BC"/>
    <w:rsid w:val="001617C9"/>
    <w:rsid w:val="00161AD0"/>
    <w:rsid w:val="001621BC"/>
    <w:rsid w:val="001626AD"/>
    <w:rsid w:val="00162A3A"/>
    <w:rsid w:val="00162C95"/>
    <w:rsid w:val="00163143"/>
    <w:rsid w:val="0016340E"/>
    <w:rsid w:val="00163847"/>
    <w:rsid w:val="0016386B"/>
    <w:rsid w:val="00163BB2"/>
    <w:rsid w:val="00163CD6"/>
    <w:rsid w:val="00163ED6"/>
    <w:rsid w:val="00163EFD"/>
    <w:rsid w:val="00163F40"/>
    <w:rsid w:val="001640DA"/>
    <w:rsid w:val="00164AC3"/>
    <w:rsid w:val="00164BD4"/>
    <w:rsid w:val="0016605E"/>
    <w:rsid w:val="0016659F"/>
    <w:rsid w:val="00166DFC"/>
    <w:rsid w:val="00167503"/>
    <w:rsid w:val="0016788D"/>
    <w:rsid w:val="00167AAF"/>
    <w:rsid w:val="00167E0A"/>
    <w:rsid w:val="00167F0E"/>
    <w:rsid w:val="00170976"/>
    <w:rsid w:val="00170B1C"/>
    <w:rsid w:val="00170D35"/>
    <w:rsid w:val="00170F9C"/>
    <w:rsid w:val="0017109B"/>
    <w:rsid w:val="001710DD"/>
    <w:rsid w:val="00171235"/>
    <w:rsid w:val="001714EE"/>
    <w:rsid w:val="001715BB"/>
    <w:rsid w:val="001716A1"/>
    <w:rsid w:val="00171F64"/>
    <w:rsid w:val="00171FAC"/>
    <w:rsid w:val="001720DF"/>
    <w:rsid w:val="001726E4"/>
    <w:rsid w:val="0017294C"/>
    <w:rsid w:val="00173280"/>
    <w:rsid w:val="001733E2"/>
    <w:rsid w:val="0017345C"/>
    <w:rsid w:val="00173463"/>
    <w:rsid w:val="00173E18"/>
    <w:rsid w:val="0017478C"/>
    <w:rsid w:val="00174B1B"/>
    <w:rsid w:val="00174F85"/>
    <w:rsid w:val="001757A1"/>
    <w:rsid w:val="00175BBF"/>
    <w:rsid w:val="00175ED1"/>
    <w:rsid w:val="001767BB"/>
    <w:rsid w:val="00176A40"/>
    <w:rsid w:val="00176DAC"/>
    <w:rsid w:val="00176E28"/>
    <w:rsid w:val="001774AE"/>
    <w:rsid w:val="001775C7"/>
    <w:rsid w:val="0017782E"/>
    <w:rsid w:val="00177951"/>
    <w:rsid w:val="00177D07"/>
    <w:rsid w:val="0018017E"/>
    <w:rsid w:val="00180976"/>
    <w:rsid w:val="001810E2"/>
    <w:rsid w:val="00181193"/>
    <w:rsid w:val="001811BC"/>
    <w:rsid w:val="0018147A"/>
    <w:rsid w:val="001815E2"/>
    <w:rsid w:val="0018175C"/>
    <w:rsid w:val="00181AAC"/>
    <w:rsid w:val="0018230B"/>
    <w:rsid w:val="0018273A"/>
    <w:rsid w:val="001838A4"/>
    <w:rsid w:val="001839B1"/>
    <w:rsid w:val="001840F3"/>
    <w:rsid w:val="0018429C"/>
    <w:rsid w:val="00184A3B"/>
    <w:rsid w:val="001853CF"/>
    <w:rsid w:val="00185482"/>
    <w:rsid w:val="0018559E"/>
    <w:rsid w:val="00185650"/>
    <w:rsid w:val="00185803"/>
    <w:rsid w:val="00185A04"/>
    <w:rsid w:val="00185B31"/>
    <w:rsid w:val="00185C4E"/>
    <w:rsid w:val="00185E99"/>
    <w:rsid w:val="001863BC"/>
    <w:rsid w:val="0018642D"/>
    <w:rsid w:val="00186501"/>
    <w:rsid w:val="00186574"/>
    <w:rsid w:val="00186713"/>
    <w:rsid w:val="00186B78"/>
    <w:rsid w:val="00186CE2"/>
    <w:rsid w:val="00186E87"/>
    <w:rsid w:val="0018707B"/>
    <w:rsid w:val="00187123"/>
    <w:rsid w:val="001872AB"/>
    <w:rsid w:val="00187738"/>
    <w:rsid w:val="00187746"/>
    <w:rsid w:val="00187899"/>
    <w:rsid w:val="00190017"/>
    <w:rsid w:val="00190456"/>
    <w:rsid w:val="001910C9"/>
    <w:rsid w:val="00191A43"/>
    <w:rsid w:val="00191A7B"/>
    <w:rsid w:val="00191D5C"/>
    <w:rsid w:val="00191DDC"/>
    <w:rsid w:val="0019203D"/>
    <w:rsid w:val="001924FD"/>
    <w:rsid w:val="001926BE"/>
    <w:rsid w:val="00192762"/>
    <w:rsid w:val="00192B17"/>
    <w:rsid w:val="00192EEA"/>
    <w:rsid w:val="001931C3"/>
    <w:rsid w:val="0019347B"/>
    <w:rsid w:val="00193A1D"/>
    <w:rsid w:val="00193BDE"/>
    <w:rsid w:val="00193BF7"/>
    <w:rsid w:val="00193DE0"/>
    <w:rsid w:val="00194241"/>
    <w:rsid w:val="0019474A"/>
    <w:rsid w:val="0019492F"/>
    <w:rsid w:val="00194A7D"/>
    <w:rsid w:val="00194D70"/>
    <w:rsid w:val="00194E12"/>
    <w:rsid w:val="00194F4F"/>
    <w:rsid w:val="00195323"/>
    <w:rsid w:val="0019546D"/>
    <w:rsid w:val="001954C3"/>
    <w:rsid w:val="001955B5"/>
    <w:rsid w:val="00195BF9"/>
    <w:rsid w:val="00195E56"/>
    <w:rsid w:val="0019605D"/>
    <w:rsid w:val="00196394"/>
    <w:rsid w:val="00196544"/>
    <w:rsid w:val="00196681"/>
    <w:rsid w:val="0019668D"/>
    <w:rsid w:val="00196834"/>
    <w:rsid w:val="001970DE"/>
    <w:rsid w:val="0019785C"/>
    <w:rsid w:val="001A0158"/>
    <w:rsid w:val="001A0371"/>
    <w:rsid w:val="001A0585"/>
    <w:rsid w:val="001A09DE"/>
    <w:rsid w:val="001A1014"/>
    <w:rsid w:val="001A1296"/>
    <w:rsid w:val="001A13C8"/>
    <w:rsid w:val="001A14E6"/>
    <w:rsid w:val="001A1559"/>
    <w:rsid w:val="001A16E6"/>
    <w:rsid w:val="001A1B70"/>
    <w:rsid w:val="001A20CC"/>
    <w:rsid w:val="001A2163"/>
    <w:rsid w:val="001A23F5"/>
    <w:rsid w:val="001A2BD3"/>
    <w:rsid w:val="001A2D6E"/>
    <w:rsid w:val="001A2E34"/>
    <w:rsid w:val="001A2FF9"/>
    <w:rsid w:val="001A318C"/>
    <w:rsid w:val="001A3B72"/>
    <w:rsid w:val="001A3CA9"/>
    <w:rsid w:val="001A4077"/>
    <w:rsid w:val="001A40A2"/>
    <w:rsid w:val="001A4185"/>
    <w:rsid w:val="001A41D4"/>
    <w:rsid w:val="001A41DD"/>
    <w:rsid w:val="001A47EB"/>
    <w:rsid w:val="001A5526"/>
    <w:rsid w:val="001A5642"/>
    <w:rsid w:val="001A5792"/>
    <w:rsid w:val="001A59DC"/>
    <w:rsid w:val="001A5D73"/>
    <w:rsid w:val="001A5E76"/>
    <w:rsid w:val="001A61DC"/>
    <w:rsid w:val="001A62DF"/>
    <w:rsid w:val="001A6342"/>
    <w:rsid w:val="001A6346"/>
    <w:rsid w:val="001A664D"/>
    <w:rsid w:val="001A6743"/>
    <w:rsid w:val="001A68BD"/>
    <w:rsid w:val="001A6A0A"/>
    <w:rsid w:val="001A6E41"/>
    <w:rsid w:val="001A72E4"/>
    <w:rsid w:val="001A740C"/>
    <w:rsid w:val="001A7896"/>
    <w:rsid w:val="001B049D"/>
    <w:rsid w:val="001B0EA2"/>
    <w:rsid w:val="001B13D2"/>
    <w:rsid w:val="001B1493"/>
    <w:rsid w:val="001B15CA"/>
    <w:rsid w:val="001B1700"/>
    <w:rsid w:val="001B1748"/>
    <w:rsid w:val="001B1757"/>
    <w:rsid w:val="001B185D"/>
    <w:rsid w:val="001B1901"/>
    <w:rsid w:val="001B1A20"/>
    <w:rsid w:val="001B1F9D"/>
    <w:rsid w:val="001B20AE"/>
    <w:rsid w:val="001B2242"/>
    <w:rsid w:val="001B28CC"/>
    <w:rsid w:val="001B295B"/>
    <w:rsid w:val="001B2AB0"/>
    <w:rsid w:val="001B2C1E"/>
    <w:rsid w:val="001B2DA8"/>
    <w:rsid w:val="001B2EB1"/>
    <w:rsid w:val="001B2F6C"/>
    <w:rsid w:val="001B379F"/>
    <w:rsid w:val="001B3A7A"/>
    <w:rsid w:val="001B3BA8"/>
    <w:rsid w:val="001B3CED"/>
    <w:rsid w:val="001B3F12"/>
    <w:rsid w:val="001B3F5D"/>
    <w:rsid w:val="001B4226"/>
    <w:rsid w:val="001B42BC"/>
    <w:rsid w:val="001B482E"/>
    <w:rsid w:val="001B48A7"/>
    <w:rsid w:val="001B4DF1"/>
    <w:rsid w:val="001B4DFE"/>
    <w:rsid w:val="001B5199"/>
    <w:rsid w:val="001B564D"/>
    <w:rsid w:val="001B5C67"/>
    <w:rsid w:val="001B6078"/>
    <w:rsid w:val="001B611D"/>
    <w:rsid w:val="001B62BD"/>
    <w:rsid w:val="001B63F8"/>
    <w:rsid w:val="001B6516"/>
    <w:rsid w:val="001B711F"/>
    <w:rsid w:val="001B7441"/>
    <w:rsid w:val="001B772A"/>
    <w:rsid w:val="001B7740"/>
    <w:rsid w:val="001B796D"/>
    <w:rsid w:val="001B7C81"/>
    <w:rsid w:val="001B7E35"/>
    <w:rsid w:val="001C0305"/>
    <w:rsid w:val="001C06F3"/>
    <w:rsid w:val="001C0862"/>
    <w:rsid w:val="001C08A6"/>
    <w:rsid w:val="001C0954"/>
    <w:rsid w:val="001C0E66"/>
    <w:rsid w:val="001C1D58"/>
    <w:rsid w:val="001C265D"/>
    <w:rsid w:val="001C2AC6"/>
    <w:rsid w:val="001C2B5A"/>
    <w:rsid w:val="001C31BE"/>
    <w:rsid w:val="001C3432"/>
    <w:rsid w:val="001C3B26"/>
    <w:rsid w:val="001C3B90"/>
    <w:rsid w:val="001C3C01"/>
    <w:rsid w:val="001C3EC7"/>
    <w:rsid w:val="001C4455"/>
    <w:rsid w:val="001C4AA6"/>
    <w:rsid w:val="001C4E92"/>
    <w:rsid w:val="001C4F02"/>
    <w:rsid w:val="001C50E7"/>
    <w:rsid w:val="001C54F9"/>
    <w:rsid w:val="001C6187"/>
    <w:rsid w:val="001C63F1"/>
    <w:rsid w:val="001C648A"/>
    <w:rsid w:val="001C6548"/>
    <w:rsid w:val="001C68DE"/>
    <w:rsid w:val="001C6ACC"/>
    <w:rsid w:val="001C6B62"/>
    <w:rsid w:val="001C6E82"/>
    <w:rsid w:val="001C6EEA"/>
    <w:rsid w:val="001C7146"/>
    <w:rsid w:val="001C71B4"/>
    <w:rsid w:val="001C7240"/>
    <w:rsid w:val="001C72FF"/>
    <w:rsid w:val="001C768E"/>
    <w:rsid w:val="001C77B3"/>
    <w:rsid w:val="001C7A1E"/>
    <w:rsid w:val="001D028E"/>
    <w:rsid w:val="001D062E"/>
    <w:rsid w:val="001D090D"/>
    <w:rsid w:val="001D0F5F"/>
    <w:rsid w:val="001D1188"/>
    <w:rsid w:val="001D17AD"/>
    <w:rsid w:val="001D18DE"/>
    <w:rsid w:val="001D2BD1"/>
    <w:rsid w:val="001D319A"/>
    <w:rsid w:val="001D35E5"/>
    <w:rsid w:val="001D36CA"/>
    <w:rsid w:val="001D3896"/>
    <w:rsid w:val="001D3FA4"/>
    <w:rsid w:val="001D4386"/>
    <w:rsid w:val="001D472C"/>
    <w:rsid w:val="001D4852"/>
    <w:rsid w:val="001D49D7"/>
    <w:rsid w:val="001D4B84"/>
    <w:rsid w:val="001D5B59"/>
    <w:rsid w:val="001D5C05"/>
    <w:rsid w:val="001D5C4B"/>
    <w:rsid w:val="001D5D18"/>
    <w:rsid w:val="001D60FD"/>
    <w:rsid w:val="001D62E1"/>
    <w:rsid w:val="001D69FE"/>
    <w:rsid w:val="001D6A54"/>
    <w:rsid w:val="001D6ACD"/>
    <w:rsid w:val="001D6C25"/>
    <w:rsid w:val="001D7203"/>
    <w:rsid w:val="001D7525"/>
    <w:rsid w:val="001D76BF"/>
    <w:rsid w:val="001D77DC"/>
    <w:rsid w:val="001D7867"/>
    <w:rsid w:val="001D78B6"/>
    <w:rsid w:val="001D7CEA"/>
    <w:rsid w:val="001E001A"/>
    <w:rsid w:val="001E0884"/>
    <w:rsid w:val="001E090A"/>
    <w:rsid w:val="001E0AD5"/>
    <w:rsid w:val="001E0D10"/>
    <w:rsid w:val="001E1037"/>
    <w:rsid w:val="001E15E2"/>
    <w:rsid w:val="001E18DC"/>
    <w:rsid w:val="001E1937"/>
    <w:rsid w:val="001E1CBC"/>
    <w:rsid w:val="001E213E"/>
    <w:rsid w:val="001E254E"/>
    <w:rsid w:val="001E26C6"/>
    <w:rsid w:val="001E28FC"/>
    <w:rsid w:val="001E2CCC"/>
    <w:rsid w:val="001E2D49"/>
    <w:rsid w:val="001E2FD7"/>
    <w:rsid w:val="001E366C"/>
    <w:rsid w:val="001E3BD7"/>
    <w:rsid w:val="001E3C07"/>
    <w:rsid w:val="001E420B"/>
    <w:rsid w:val="001E44FF"/>
    <w:rsid w:val="001E4658"/>
    <w:rsid w:val="001E46E0"/>
    <w:rsid w:val="001E4982"/>
    <w:rsid w:val="001E4B84"/>
    <w:rsid w:val="001E4D0B"/>
    <w:rsid w:val="001E4F05"/>
    <w:rsid w:val="001E50E0"/>
    <w:rsid w:val="001E5480"/>
    <w:rsid w:val="001E54B8"/>
    <w:rsid w:val="001E58F7"/>
    <w:rsid w:val="001E5C00"/>
    <w:rsid w:val="001E5C08"/>
    <w:rsid w:val="001E5EB9"/>
    <w:rsid w:val="001E64D6"/>
    <w:rsid w:val="001E698F"/>
    <w:rsid w:val="001E69CF"/>
    <w:rsid w:val="001E6CDC"/>
    <w:rsid w:val="001E6E43"/>
    <w:rsid w:val="001E77AD"/>
    <w:rsid w:val="001E78F5"/>
    <w:rsid w:val="001F022F"/>
    <w:rsid w:val="001F05EA"/>
    <w:rsid w:val="001F0618"/>
    <w:rsid w:val="001F1127"/>
    <w:rsid w:val="001F1196"/>
    <w:rsid w:val="001F12E0"/>
    <w:rsid w:val="001F14A8"/>
    <w:rsid w:val="001F1508"/>
    <w:rsid w:val="001F1632"/>
    <w:rsid w:val="001F19CA"/>
    <w:rsid w:val="001F1E75"/>
    <w:rsid w:val="001F207A"/>
    <w:rsid w:val="001F2286"/>
    <w:rsid w:val="001F2600"/>
    <w:rsid w:val="001F28EF"/>
    <w:rsid w:val="001F2993"/>
    <w:rsid w:val="001F2B29"/>
    <w:rsid w:val="001F3722"/>
    <w:rsid w:val="001F37FB"/>
    <w:rsid w:val="001F3893"/>
    <w:rsid w:val="001F393D"/>
    <w:rsid w:val="001F3D60"/>
    <w:rsid w:val="001F3F6D"/>
    <w:rsid w:val="001F40A2"/>
    <w:rsid w:val="001F5234"/>
    <w:rsid w:val="001F5476"/>
    <w:rsid w:val="001F5933"/>
    <w:rsid w:val="001F5994"/>
    <w:rsid w:val="001F60F4"/>
    <w:rsid w:val="001F635D"/>
    <w:rsid w:val="001F63F3"/>
    <w:rsid w:val="001F63F5"/>
    <w:rsid w:val="001F67B2"/>
    <w:rsid w:val="001F6892"/>
    <w:rsid w:val="001F6CC5"/>
    <w:rsid w:val="001F6D24"/>
    <w:rsid w:val="001F6D9D"/>
    <w:rsid w:val="001F73C4"/>
    <w:rsid w:val="001F781A"/>
    <w:rsid w:val="001F7820"/>
    <w:rsid w:val="001F7BC1"/>
    <w:rsid w:val="001F7F16"/>
    <w:rsid w:val="001F7F5F"/>
    <w:rsid w:val="001F7FFC"/>
    <w:rsid w:val="002004B5"/>
    <w:rsid w:val="00200629"/>
    <w:rsid w:val="0020090F"/>
    <w:rsid w:val="00200B6B"/>
    <w:rsid w:val="00200D39"/>
    <w:rsid w:val="00200DB1"/>
    <w:rsid w:val="00200E3A"/>
    <w:rsid w:val="00200F7E"/>
    <w:rsid w:val="00200FD6"/>
    <w:rsid w:val="0020139C"/>
    <w:rsid w:val="002014DE"/>
    <w:rsid w:val="00201992"/>
    <w:rsid w:val="00201D63"/>
    <w:rsid w:val="0020214E"/>
    <w:rsid w:val="00202638"/>
    <w:rsid w:val="00202926"/>
    <w:rsid w:val="00202ED3"/>
    <w:rsid w:val="002030F9"/>
    <w:rsid w:val="002031F1"/>
    <w:rsid w:val="00203312"/>
    <w:rsid w:val="002036BB"/>
    <w:rsid w:val="0020393A"/>
    <w:rsid w:val="002039B0"/>
    <w:rsid w:val="00203C23"/>
    <w:rsid w:val="00203C2F"/>
    <w:rsid w:val="00203E07"/>
    <w:rsid w:val="0020439C"/>
    <w:rsid w:val="00204F42"/>
    <w:rsid w:val="002050C2"/>
    <w:rsid w:val="0020539B"/>
    <w:rsid w:val="0020550E"/>
    <w:rsid w:val="00205678"/>
    <w:rsid w:val="002059FC"/>
    <w:rsid w:val="00205C78"/>
    <w:rsid w:val="00206ABA"/>
    <w:rsid w:val="00206D3D"/>
    <w:rsid w:val="00207249"/>
    <w:rsid w:val="0020740E"/>
    <w:rsid w:val="00207453"/>
    <w:rsid w:val="0020787E"/>
    <w:rsid w:val="00207AEA"/>
    <w:rsid w:val="0021021D"/>
    <w:rsid w:val="002104C6"/>
    <w:rsid w:val="00210D28"/>
    <w:rsid w:val="00210D3D"/>
    <w:rsid w:val="00210E54"/>
    <w:rsid w:val="00211483"/>
    <w:rsid w:val="00211662"/>
    <w:rsid w:val="002119CD"/>
    <w:rsid w:val="00211A5A"/>
    <w:rsid w:val="00211B9A"/>
    <w:rsid w:val="00212002"/>
    <w:rsid w:val="00212635"/>
    <w:rsid w:val="00212C17"/>
    <w:rsid w:val="00212EC4"/>
    <w:rsid w:val="002133D6"/>
    <w:rsid w:val="002136A9"/>
    <w:rsid w:val="002139C6"/>
    <w:rsid w:val="002140F6"/>
    <w:rsid w:val="002141BE"/>
    <w:rsid w:val="00214A23"/>
    <w:rsid w:val="00214C75"/>
    <w:rsid w:val="002150B3"/>
    <w:rsid w:val="002151E8"/>
    <w:rsid w:val="002152C6"/>
    <w:rsid w:val="00215536"/>
    <w:rsid w:val="0021560E"/>
    <w:rsid w:val="00215A2E"/>
    <w:rsid w:val="00216178"/>
    <w:rsid w:val="00216548"/>
    <w:rsid w:val="00216C5B"/>
    <w:rsid w:val="00216DDD"/>
    <w:rsid w:val="00216EE7"/>
    <w:rsid w:val="002175AD"/>
    <w:rsid w:val="00217652"/>
    <w:rsid w:val="002178BB"/>
    <w:rsid w:val="00217E35"/>
    <w:rsid w:val="00217EC8"/>
    <w:rsid w:val="0022065D"/>
    <w:rsid w:val="00220B21"/>
    <w:rsid w:val="002213DF"/>
    <w:rsid w:val="002215BD"/>
    <w:rsid w:val="0022186A"/>
    <w:rsid w:val="0022191A"/>
    <w:rsid w:val="00221DEB"/>
    <w:rsid w:val="002226EA"/>
    <w:rsid w:val="0022270F"/>
    <w:rsid w:val="00222716"/>
    <w:rsid w:val="00222AFF"/>
    <w:rsid w:val="00222B0F"/>
    <w:rsid w:val="00222E46"/>
    <w:rsid w:val="00222F87"/>
    <w:rsid w:val="0022301E"/>
    <w:rsid w:val="00223093"/>
    <w:rsid w:val="002230A4"/>
    <w:rsid w:val="00223230"/>
    <w:rsid w:val="00223558"/>
    <w:rsid w:val="00223D91"/>
    <w:rsid w:val="00223F44"/>
    <w:rsid w:val="002248BD"/>
    <w:rsid w:val="002249AA"/>
    <w:rsid w:val="00224CB0"/>
    <w:rsid w:val="0022509F"/>
    <w:rsid w:val="00225287"/>
    <w:rsid w:val="002255A2"/>
    <w:rsid w:val="00225815"/>
    <w:rsid w:val="0022587C"/>
    <w:rsid w:val="002258AE"/>
    <w:rsid w:val="00225A9E"/>
    <w:rsid w:val="00226414"/>
    <w:rsid w:val="00226876"/>
    <w:rsid w:val="002271EB"/>
    <w:rsid w:val="00227332"/>
    <w:rsid w:val="00227908"/>
    <w:rsid w:val="00227B9E"/>
    <w:rsid w:val="00227C3A"/>
    <w:rsid w:val="0023032D"/>
    <w:rsid w:val="002303B7"/>
    <w:rsid w:val="00230406"/>
    <w:rsid w:val="00230413"/>
    <w:rsid w:val="00230646"/>
    <w:rsid w:val="00230AE1"/>
    <w:rsid w:val="00230B33"/>
    <w:rsid w:val="00230E0C"/>
    <w:rsid w:val="00230F52"/>
    <w:rsid w:val="0023100A"/>
    <w:rsid w:val="002312ED"/>
    <w:rsid w:val="00231476"/>
    <w:rsid w:val="0023166E"/>
    <w:rsid w:val="00231849"/>
    <w:rsid w:val="00231DF2"/>
    <w:rsid w:val="002323E3"/>
    <w:rsid w:val="0023278D"/>
    <w:rsid w:val="00232B1E"/>
    <w:rsid w:val="00232BD8"/>
    <w:rsid w:val="00232DF4"/>
    <w:rsid w:val="00232ED6"/>
    <w:rsid w:val="00233581"/>
    <w:rsid w:val="00233653"/>
    <w:rsid w:val="002336CB"/>
    <w:rsid w:val="00233DA4"/>
    <w:rsid w:val="00234020"/>
    <w:rsid w:val="0023415A"/>
    <w:rsid w:val="00234A94"/>
    <w:rsid w:val="00234BD9"/>
    <w:rsid w:val="00234CC1"/>
    <w:rsid w:val="00235122"/>
    <w:rsid w:val="002351CC"/>
    <w:rsid w:val="002353E0"/>
    <w:rsid w:val="002354FB"/>
    <w:rsid w:val="00235637"/>
    <w:rsid w:val="002356C0"/>
    <w:rsid w:val="0023620D"/>
    <w:rsid w:val="002368B7"/>
    <w:rsid w:val="00236BBB"/>
    <w:rsid w:val="00236C38"/>
    <w:rsid w:val="002373E6"/>
    <w:rsid w:val="0023797A"/>
    <w:rsid w:val="00237A1F"/>
    <w:rsid w:val="00240047"/>
    <w:rsid w:val="00240123"/>
    <w:rsid w:val="00240514"/>
    <w:rsid w:val="00240552"/>
    <w:rsid w:val="002406A0"/>
    <w:rsid w:val="00240B33"/>
    <w:rsid w:val="00241151"/>
    <w:rsid w:val="002412F2"/>
    <w:rsid w:val="00241958"/>
    <w:rsid w:val="0024196D"/>
    <w:rsid w:val="00241D63"/>
    <w:rsid w:val="00242238"/>
    <w:rsid w:val="002427E4"/>
    <w:rsid w:val="002427F7"/>
    <w:rsid w:val="002428E2"/>
    <w:rsid w:val="00242B30"/>
    <w:rsid w:val="00242B73"/>
    <w:rsid w:val="00243633"/>
    <w:rsid w:val="002436ED"/>
    <w:rsid w:val="0024381C"/>
    <w:rsid w:val="002438F0"/>
    <w:rsid w:val="00243A5A"/>
    <w:rsid w:val="00243AFE"/>
    <w:rsid w:val="00243D1C"/>
    <w:rsid w:val="00243D94"/>
    <w:rsid w:val="00243E78"/>
    <w:rsid w:val="00243FF0"/>
    <w:rsid w:val="00244370"/>
    <w:rsid w:val="00244502"/>
    <w:rsid w:val="0024455B"/>
    <w:rsid w:val="00244639"/>
    <w:rsid w:val="00244675"/>
    <w:rsid w:val="002446D0"/>
    <w:rsid w:val="0024495D"/>
    <w:rsid w:val="002450C5"/>
    <w:rsid w:val="002454B7"/>
    <w:rsid w:val="002456A7"/>
    <w:rsid w:val="00245C7C"/>
    <w:rsid w:val="00246135"/>
    <w:rsid w:val="002461FF"/>
    <w:rsid w:val="00246375"/>
    <w:rsid w:val="002465F9"/>
    <w:rsid w:val="00246F77"/>
    <w:rsid w:val="00247145"/>
    <w:rsid w:val="002473AA"/>
    <w:rsid w:val="00247C89"/>
    <w:rsid w:val="0025057D"/>
    <w:rsid w:val="00250734"/>
    <w:rsid w:val="002508CF"/>
    <w:rsid w:val="00250DAF"/>
    <w:rsid w:val="002516D3"/>
    <w:rsid w:val="00251F28"/>
    <w:rsid w:val="00252049"/>
    <w:rsid w:val="002528F2"/>
    <w:rsid w:val="00252B8B"/>
    <w:rsid w:val="00252BFC"/>
    <w:rsid w:val="00252CD5"/>
    <w:rsid w:val="00252DD4"/>
    <w:rsid w:val="00252FE5"/>
    <w:rsid w:val="002531E8"/>
    <w:rsid w:val="00253999"/>
    <w:rsid w:val="002539C7"/>
    <w:rsid w:val="00253D55"/>
    <w:rsid w:val="00253EE0"/>
    <w:rsid w:val="002545FE"/>
    <w:rsid w:val="00254657"/>
    <w:rsid w:val="0025494A"/>
    <w:rsid w:val="002549ED"/>
    <w:rsid w:val="00255A57"/>
    <w:rsid w:val="00255E8E"/>
    <w:rsid w:val="0025609C"/>
    <w:rsid w:val="002562F7"/>
    <w:rsid w:val="0025634C"/>
    <w:rsid w:val="002565B6"/>
    <w:rsid w:val="002569FF"/>
    <w:rsid w:val="00256EE2"/>
    <w:rsid w:val="00260751"/>
    <w:rsid w:val="00260F73"/>
    <w:rsid w:val="00261067"/>
    <w:rsid w:val="00261140"/>
    <w:rsid w:val="00261AE6"/>
    <w:rsid w:val="00261F83"/>
    <w:rsid w:val="00262609"/>
    <w:rsid w:val="00262786"/>
    <w:rsid w:val="002629D5"/>
    <w:rsid w:val="00262E97"/>
    <w:rsid w:val="00262F19"/>
    <w:rsid w:val="002630EB"/>
    <w:rsid w:val="002630F1"/>
    <w:rsid w:val="002638D9"/>
    <w:rsid w:val="00263B8F"/>
    <w:rsid w:val="00263BFC"/>
    <w:rsid w:val="00263D75"/>
    <w:rsid w:val="00263D8F"/>
    <w:rsid w:val="0026427B"/>
    <w:rsid w:val="002643A6"/>
    <w:rsid w:val="00264510"/>
    <w:rsid w:val="0026478A"/>
    <w:rsid w:val="00264FFD"/>
    <w:rsid w:val="00265028"/>
    <w:rsid w:val="00265927"/>
    <w:rsid w:val="00265D3D"/>
    <w:rsid w:val="00265D72"/>
    <w:rsid w:val="00265FD7"/>
    <w:rsid w:val="002660E5"/>
    <w:rsid w:val="002661ED"/>
    <w:rsid w:val="00266724"/>
    <w:rsid w:val="002668FC"/>
    <w:rsid w:val="002669DF"/>
    <w:rsid w:val="00266A60"/>
    <w:rsid w:val="00266AD8"/>
    <w:rsid w:val="00266D9D"/>
    <w:rsid w:val="0026724E"/>
    <w:rsid w:val="00267263"/>
    <w:rsid w:val="002676BC"/>
    <w:rsid w:val="0026771F"/>
    <w:rsid w:val="002677E3"/>
    <w:rsid w:val="00267B66"/>
    <w:rsid w:val="00267DE7"/>
    <w:rsid w:val="00267E41"/>
    <w:rsid w:val="00267F43"/>
    <w:rsid w:val="0027008C"/>
    <w:rsid w:val="002701CF"/>
    <w:rsid w:val="002701EA"/>
    <w:rsid w:val="00270303"/>
    <w:rsid w:val="00270621"/>
    <w:rsid w:val="002706DC"/>
    <w:rsid w:val="002708BF"/>
    <w:rsid w:val="00270948"/>
    <w:rsid w:val="00270A3D"/>
    <w:rsid w:val="00271066"/>
    <w:rsid w:val="0027110F"/>
    <w:rsid w:val="0027126D"/>
    <w:rsid w:val="00271625"/>
    <w:rsid w:val="00271C6A"/>
    <w:rsid w:val="00272053"/>
    <w:rsid w:val="00272230"/>
    <w:rsid w:val="0027229C"/>
    <w:rsid w:val="00272394"/>
    <w:rsid w:val="0027282E"/>
    <w:rsid w:val="00273041"/>
    <w:rsid w:val="00273246"/>
    <w:rsid w:val="0027337B"/>
    <w:rsid w:val="00273896"/>
    <w:rsid w:val="002739F6"/>
    <w:rsid w:val="0027406C"/>
    <w:rsid w:val="00274D9B"/>
    <w:rsid w:val="00274ECD"/>
    <w:rsid w:val="00275AA5"/>
    <w:rsid w:val="00275F14"/>
    <w:rsid w:val="00276020"/>
    <w:rsid w:val="00276063"/>
    <w:rsid w:val="002765E2"/>
    <w:rsid w:val="0027697E"/>
    <w:rsid w:val="00276CA1"/>
    <w:rsid w:val="002777A1"/>
    <w:rsid w:val="00277C8D"/>
    <w:rsid w:val="00277F6D"/>
    <w:rsid w:val="00280AEC"/>
    <w:rsid w:val="00280D83"/>
    <w:rsid w:val="0028121D"/>
    <w:rsid w:val="002816D1"/>
    <w:rsid w:val="00281769"/>
    <w:rsid w:val="00281879"/>
    <w:rsid w:val="00281895"/>
    <w:rsid w:val="00281B24"/>
    <w:rsid w:val="00281F9F"/>
    <w:rsid w:val="00282086"/>
    <w:rsid w:val="002822DC"/>
    <w:rsid w:val="00282340"/>
    <w:rsid w:val="00282557"/>
    <w:rsid w:val="002825C8"/>
    <w:rsid w:val="00282EB4"/>
    <w:rsid w:val="00282FB6"/>
    <w:rsid w:val="00283131"/>
    <w:rsid w:val="002832C7"/>
    <w:rsid w:val="00283623"/>
    <w:rsid w:val="002838D2"/>
    <w:rsid w:val="00283A47"/>
    <w:rsid w:val="00283C26"/>
    <w:rsid w:val="00283FA2"/>
    <w:rsid w:val="0028420D"/>
    <w:rsid w:val="002844D1"/>
    <w:rsid w:val="00284542"/>
    <w:rsid w:val="002846AB"/>
    <w:rsid w:val="00284DA1"/>
    <w:rsid w:val="00284FF0"/>
    <w:rsid w:val="00284FF8"/>
    <w:rsid w:val="002853F9"/>
    <w:rsid w:val="002855AD"/>
    <w:rsid w:val="002858E7"/>
    <w:rsid w:val="00285B35"/>
    <w:rsid w:val="00285C77"/>
    <w:rsid w:val="00285CEC"/>
    <w:rsid w:val="00286183"/>
    <w:rsid w:val="0028638C"/>
    <w:rsid w:val="00286B24"/>
    <w:rsid w:val="00286BEB"/>
    <w:rsid w:val="00287436"/>
    <w:rsid w:val="00287BF3"/>
    <w:rsid w:val="0029021C"/>
    <w:rsid w:val="00290CF8"/>
    <w:rsid w:val="00290F4B"/>
    <w:rsid w:val="002912B1"/>
    <w:rsid w:val="00291495"/>
    <w:rsid w:val="00291678"/>
    <w:rsid w:val="00291A2D"/>
    <w:rsid w:val="00292050"/>
    <w:rsid w:val="00292066"/>
    <w:rsid w:val="00292206"/>
    <w:rsid w:val="00292264"/>
    <w:rsid w:val="00292334"/>
    <w:rsid w:val="00292ABE"/>
    <w:rsid w:val="00292CEF"/>
    <w:rsid w:val="00293546"/>
    <w:rsid w:val="00293707"/>
    <w:rsid w:val="0029386B"/>
    <w:rsid w:val="00293E71"/>
    <w:rsid w:val="00293FCE"/>
    <w:rsid w:val="002941D9"/>
    <w:rsid w:val="0029443A"/>
    <w:rsid w:val="00294A24"/>
    <w:rsid w:val="00294F2F"/>
    <w:rsid w:val="00295676"/>
    <w:rsid w:val="00295A09"/>
    <w:rsid w:val="00295B55"/>
    <w:rsid w:val="00295C42"/>
    <w:rsid w:val="00295CF2"/>
    <w:rsid w:val="002960E0"/>
    <w:rsid w:val="00296109"/>
    <w:rsid w:val="0029614E"/>
    <w:rsid w:val="00296180"/>
    <w:rsid w:val="00296483"/>
    <w:rsid w:val="00296746"/>
    <w:rsid w:val="00296896"/>
    <w:rsid w:val="002968FF"/>
    <w:rsid w:val="00296E9E"/>
    <w:rsid w:val="00297296"/>
    <w:rsid w:val="00297566"/>
    <w:rsid w:val="00297576"/>
    <w:rsid w:val="00297600"/>
    <w:rsid w:val="002A068A"/>
    <w:rsid w:val="002A07AC"/>
    <w:rsid w:val="002A0893"/>
    <w:rsid w:val="002A0B54"/>
    <w:rsid w:val="002A0D23"/>
    <w:rsid w:val="002A0EDD"/>
    <w:rsid w:val="002A0FD5"/>
    <w:rsid w:val="002A1326"/>
    <w:rsid w:val="002A15E8"/>
    <w:rsid w:val="002A21ED"/>
    <w:rsid w:val="002A232C"/>
    <w:rsid w:val="002A247B"/>
    <w:rsid w:val="002A249D"/>
    <w:rsid w:val="002A2657"/>
    <w:rsid w:val="002A2682"/>
    <w:rsid w:val="002A27BA"/>
    <w:rsid w:val="002A2985"/>
    <w:rsid w:val="002A2AA8"/>
    <w:rsid w:val="002A31AD"/>
    <w:rsid w:val="002A3306"/>
    <w:rsid w:val="002A3422"/>
    <w:rsid w:val="002A3998"/>
    <w:rsid w:val="002A4140"/>
    <w:rsid w:val="002A4561"/>
    <w:rsid w:val="002A488C"/>
    <w:rsid w:val="002A4A7D"/>
    <w:rsid w:val="002A4B62"/>
    <w:rsid w:val="002A4F4D"/>
    <w:rsid w:val="002A50BB"/>
    <w:rsid w:val="002A563A"/>
    <w:rsid w:val="002A5926"/>
    <w:rsid w:val="002A630F"/>
    <w:rsid w:val="002A7062"/>
    <w:rsid w:val="002A72E7"/>
    <w:rsid w:val="002A77D2"/>
    <w:rsid w:val="002A77E7"/>
    <w:rsid w:val="002A7C2E"/>
    <w:rsid w:val="002A7EDC"/>
    <w:rsid w:val="002B0175"/>
    <w:rsid w:val="002B03B6"/>
    <w:rsid w:val="002B1076"/>
    <w:rsid w:val="002B12B0"/>
    <w:rsid w:val="002B1531"/>
    <w:rsid w:val="002B1C61"/>
    <w:rsid w:val="002B1EDF"/>
    <w:rsid w:val="002B2125"/>
    <w:rsid w:val="002B25E6"/>
    <w:rsid w:val="002B2838"/>
    <w:rsid w:val="002B29CC"/>
    <w:rsid w:val="002B30CE"/>
    <w:rsid w:val="002B30D4"/>
    <w:rsid w:val="002B34A4"/>
    <w:rsid w:val="002B36A4"/>
    <w:rsid w:val="002B3991"/>
    <w:rsid w:val="002B3E30"/>
    <w:rsid w:val="002B3F46"/>
    <w:rsid w:val="002B43B0"/>
    <w:rsid w:val="002B499B"/>
    <w:rsid w:val="002B4AA0"/>
    <w:rsid w:val="002B4D32"/>
    <w:rsid w:val="002B5213"/>
    <w:rsid w:val="002B52CD"/>
    <w:rsid w:val="002B572A"/>
    <w:rsid w:val="002B5B0A"/>
    <w:rsid w:val="002B5C6F"/>
    <w:rsid w:val="002B5D4D"/>
    <w:rsid w:val="002B6287"/>
    <w:rsid w:val="002B644C"/>
    <w:rsid w:val="002B688E"/>
    <w:rsid w:val="002B68ED"/>
    <w:rsid w:val="002B6C45"/>
    <w:rsid w:val="002B6D8E"/>
    <w:rsid w:val="002B6DDF"/>
    <w:rsid w:val="002B7CE2"/>
    <w:rsid w:val="002B7DF6"/>
    <w:rsid w:val="002B7E37"/>
    <w:rsid w:val="002C07C2"/>
    <w:rsid w:val="002C0895"/>
    <w:rsid w:val="002C0A00"/>
    <w:rsid w:val="002C1218"/>
    <w:rsid w:val="002C1401"/>
    <w:rsid w:val="002C1822"/>
    <w:rsid w:val="002C186D"/>
    <w:rsid w:val="002C1922"/>
    <w:rsid w:val="002C1BE7"/>
    <w:rsid w:val="002C201B"/>
    <w:rsid w:val="002C25D3"/>
    <w:rsid w:val="002C25FB"/>
    <w:rsid w:val="002C2F7E"/>
    <w:rsid w:val="002C31C0"/>
    <w:rsid w:val="002C339C"/>
    <w:rsid w:val="002C36A8"/>
    <w:rsid w:val="002C3AC8"/>
    <w:rsid w:val="002C3B08"/>
    <w:rsid w:val="002C3BC5"/>
    <w:rsid w:val="002C3FEA"/>
    <w:rsid w:val="002C4084"/>
    <w:rsid w:val="002C41FC"/>
    <w:rsid w:val="002C464E"/>
    <w:rsid w:val="002C4D18"/>
    <w:rsid w:val="002C4F34"/>
    <w:rsid w:val="002C535E"/>
    <w:rsid w:val="002C53F0"/>
    <w:rsid w:val="002C57DD"/>
    <w:rsid w:val="002C5DA8"/>
    <w:rsid w:val="002C5DEC"/>
    <w:rsid w:val="002C618C"/>
    <w:rsid w:val="002C642D"/>
    <w:rsid w:val="002C6490"/>
    <w:rsid w:val="002C6496"/>
    <w:rsid w:val="002C68F5"/>
    <w:rsid w:val="002C6918"/>
    <w:rsid w:val="002C71D4"/>
    <w:rsid w:val="002C7675"/>
    <w:rsid w:val="002C7AFC"/>
    <w:rsid w:val="002C7BDF"/>
    <w:rsid w:val="002C7D1F"/>
    <w:rsid w:val="002C7F42"/>
    <w:rsid w:val="002C7FD2"/>
    <w:rsid w:val="002D08AE"/>
    <w:rsid w:val="002D0B14"/>
    <w:rsid w:val="002D0E7B"/>
    <w:rsid w:val="002D0F10"/>
    <w:rsid w:val="002D1143"/>
    <w:rsid w:val="002D1254"/>
    <w:rsid w:val="002D1600"/>
    <w:rsid w:val="002D1B14"/>
    <w:rsid w:val="002D3450"/>
    <w:rsid w:val="002D3B19"/>
    <w:rsid w:val="002D3FE7"/>
    <w:rsid w:val="002D421D"/>
    <w:rsid w:val="002D4391"/>
    <w:rsid w:val="002D454F"/>
    <w:rsid w:val="002D49CF"/>
    <w:rsid w:val="002D4B0B"/>
    <w:rsid w:val="002D51FC"/>
    <w:rsid w:val="002D5215"/>
    <w:rsid w:val="002D5D8E"/>
    <w:rsid w:val="002D5E49"/>
    <w:rsid w:val="002D639B"/>
    <w:rsid w:val="002D67AA"/>
    <w:rsid w:val="002D6801"/>
    <w:rsid w:val="002D6990"/>
    <w:rsid w:val="002D6A66"/>
    <w:rsid w:val="002D6FEE"/>
    <w:rsid w:val="002D73BB"/>
    <w:rsid w:val="002D756E"/>
    <w:rsid w:val="002D7861"/>
    <w:rsid w:val="002D7C10"/>
    <w:rsid w:val="002E003F"/>
    <w:rsid w:val="002E0321"/>
    <w:rsid w:val="002E0C23"/>
    <w:rsid w:val="002E11E1"/>
    <w:rsid w:val="002E1669"/>
    <w:rsid w:val="002E1861"/>
    <w:rsid w:val="002E1B35"/>
    <w:rsid w:val="002E25D1"/>
    <w:rsid w:val="002E2654"/>
    <w:rsid w:val="002E26BA"/>
    <w:rsid w:val="002E2F0D"/>
    <w:rsid w:val="002E335E"/>
    <w:rsid w:val="002E33DB"/>
    <w:rsid w:val="002E33DD"/>
    <w:rsid w:val="002E3417"/>
    <w:rsid w:val="002E34BE"/>
    <w:rsid w:val="002E3733"/>
    <w:rsid w:val="002E3856"/>
    <w:rsid w:val="002E3B6A"/>
    <w:rsid w:val="002E4152"/>
    <w:rsid w:val="002E45FA"/>
    <w:rsid w:val="002E476D"/>
    <w:rsid w:val="002E48CE"/>
    <w:rsid w:val="002E491F"/>
    <w:rsid w:val="002E499F"/>
    <w:rsid w:val="002E4A1F"/>
    <w:rsid w:val="002E50EA"/>
    <w:rsid w:val="002E5D2F"/>
    <w:rsid w:val="002E5E4E"/>
    <w:rsid w:val="002E60E2"/>
    <w:rsid w:val="002E610C"/>
    <w:rsid w:val="002E650D"/>
    <w:rsid w:val="002E6AAC"/>
    <w:rsid w:val="002E6B21"/>
    <w:rsid w:val="002E6B2B"/>
    <w:rsid w:val="002E6CF1"/>
    <w:rsid w:val="002E769C"/>
    <w:rsid w:val="002E781D"/>
    <w:rsid w:val="002E7823"/>
    <w:rsid w:val="002E79EC"/>
    <w:rsid w:val="002E7B51"/>
    <w:rsid w:val="002F07D5"/>
    <w:rsid w:val="002F09DE"/>
    <w:rsid w:val="002F0D1B"/>
    <w:rsid w:val="002F144D"/>
    <w:rsid w:val="002F16D5"/>
    <w:rsid w:val="002F1840"/>
    <w:rsid w:val="002F1D71"/>
    <w:rsid w:val="002F2028"/>
    <w:rsid w:val="002F2177"/>
    <w:rsid w:val="002F2413"/>
    <w:rsid w:val="002F2735"/>
    <w:rsid w:val="002F309D"/>
    <w:rsid w:val="002F30D9"/>
    <w:rsid w:val="002F3299"/>
    <w:rsid w:val="002F376E"/>
    <w:rsid w:val="002F3CEA"/>
    <w:rsid w:val="002F417F"/>
    <w:rsid w:val="002F42C7"/>
    <w:rsid w:val="002F45B1"/>
    <w:rsid w:val="002F4627"/>
    <w:rsid w:val="002F480F"/>
    <w:rsid w:val="002F49C6"/>
    <w:rsid w:val="002F4A3A"/>
    <w:rsid w:val="002F4BD7"/>
    <w:rsid w:val="002F4C19"/>
    <w:rsid w:val="002F5388"/>
    <w:rsid w:val="002F5594"/>
    <w:rsid w:val="002F58C9"/>
    <w:rsid w:val="002F5D58"/>
    <w:rsid w:val="002F6332"/>
    <w:rsid w:val="002F659D"/>
    <w:rsid w:val="002F65A7"/>
    <w:rsid w:val="002F67F0"/>
    <w:rsid w:val="002F72E8"/>
    <w:rsid w:val="002F7310"/>
    <w:rsid w:val="002F7A41"/>
    <w:rsid w:val="002F7DB1"/>
    <w:rsid w:val="00300731"/>
    <w:rsid w:val="003008E4"/>
    <w:rsid w:val="00300E9B"/>
    <w:rsid w:val="0030100B"/>
    <w:rsid w:val="003014D0"/>
    <w:rsid w:val="003017B3"/>
    <w:rsid w:val="003025FB"/>
    <w:rsid w:val="00302809"/>
    <w:rsid w:val="003028F2"/>
    <w:rsid w:val="00302AD6"/>
    <w:rsid w:val="00302AF3"/>
    <w:rsid w:val="00303776"/>
    <w:rsid w:val="0030394E"/>
    <w:rsid w:val="00303B6C"/>
    <w:rsid w:val="00303C7B"/>
    <w:rsid w:val="00303F18"/>
    <w:rsid w:val="00304151"/>
    <w:rsid w:val="003047DE"/>
    <w:rsid w:val="00304EBD"/>
    <w:rsid w:val="00304F44"/>
    <w:rsid w:val="00305002"/>
    <w:rsid w:val="00305316"/>
    <w:rsid w:val="0030545A"/>
    <w:rsid w:val="00305698"/>
    <w:rsid w:val="00305917"/>
    <w:rsid w:val="00305A79"/>
    <w:rsid w:val="00306002"/>
    <w:rsid w:val="003062C8"/>
    <w:rsid w:val="00306550"/>
    <w:rsid w:val="003067E9"/>
    <w:rsid w:val="00306B5F"/>
    <w:rsid w:val="0030720D"/>
    <w:rsid w:val="0030779C"/>
    <w:rsid w:val="00307A1E"/>
    <w:rsid w:val="00307ABA"/>
    <w:rsid w:val="00307B90"/>
    <w:rsid w:val="00307CF2"/>
    <w:rsid w:val="00307D72"/>
    <w:rsid w:val="00307F23"/>
    <w:rsid w:val="003103BF"/>
    <w:rsid w:val="003106CB"/>
    <w:rsid w:val="003107BE"/>
    <w:rsid w:val="00310800"/>
    <w:rsid w:val="00310919"/>
    <w:rsid w:val="00310B09"/>
    <w:rsid w:val="00310BC6"/>
    <w:rsid w:val="00310D26"/>
    <w:rsid w:val="00310D38"/>
    <w:rsid w:val="003111E7"/>
    <w:rsid w:val="00311916"/>
    <w:rsid w:val="00311919"/>
    <w:rsid w:val="00311B3F"/>
    <w:rsid w:val="00311C99"/>
    <w:rsid w:val="00311EEC"/>
    <w:rsid w:val="00311F39"/>
    <w:rsid w:val="0031240D"/>
    <w:rsid w:val="00313322"/>
    <w:rsid w:val="00313B09"/>
    <w:rsid w:val="00313C2D"/>
    <w:rsid w:val="00313E61"/>
    <w:rsid w:val="0031411B"/>
    <w:rsid w:val="0031459E"/>
    <w:rsid w:val="00314993"/>
    <w:rsid w:val="00314CFE"/>
    <w:rsid w:val="00314E3F"/>
    <w:rsid w:val="00315236"/>
    <w:rsid w:val="003153BF"/>
    <w:rsid w:val="003154E7"/>
    <w:rsid w:val="00315775"/>
    <w:rsid w:val="0031590C"/>
    <w:rsid w:val="003166E0"/>
    <w:rsid w:val="003168B6"/>
    <w:rsid w:val="00316F1B"/>
    <w:rsid w:val="003171F5"/>
    <w:rsid w:val="00317378"/>
    <w:rsid w:val="00317B4E"/>
    <w:rsid w:val="00320273"/>
    <w:rsid w:val="00320412"/>
    <w:rsid w:val="0032054A"/>
    <w:rsid w:val="0032074E"/>
    <w:rsid w:val="003207A6"/>
    <w:rsid w:val="003207CB"/>
    <w:rsid w:val="00320D33"/>
    <w:rsid w:val="00320F2C"/>
    <w:rsid w:val="0032130F"/>
    <w:rsid w:val="00321470"/>
    <w:rsid w:val="00321F56"/>
    <w:rsid w:val="00322019"/>
    <w:rsid w:val="00322301"/>
    <w:rsid w:val="00322F37"/>
    <w:rsid w:val="00323164"/>
    <w:rsid w:val="0032325A"/>
    <w:rsid w:val="00323460"/>
    <w:rsid w:val="003234E2"/>
    <w:rsid w:val="003236BA"/>
    <w:rsid w:val="00323B85"/>
    <w:rsid w:val="00323C57"/>
    <w:rsid w:val="00323C61"/>
    <w:rsid w:val="00323CDD"/>
    <w:rsid w:val="00323DD3"/>
    <w:rsid w:val="00323FB4"/>
    <w:rsid w:val="0032461E"/>
    <w:rsid w:val="00324708"/>
    <w:rsid w:val="003247FB"/>
    <w:rsid w:val="00324EEF"/>
    <w:rsid w:val="0032505B"/>
    <w:rsid w:val="003252F8"/>
    <w:rsid w:val="00325386"/>
    <w:rsid w:val="00325B02"/>
    <w:rsid w:val="00325B87"/>
    <w:rsid w:val="00325BB6"/>
    <w:rsid w:val="00325E0A"/>
    <w:rsid w:val="00325F75"/>
    <w:rsid w:val="003271E9"/>
    <w:rsid w:val="003274E3"/>
    <w:rsid w:val="00327672"/>
    <w:rsid w:val="003276C2"/>
    <w:rsid w:val="00327919"/>
    <w:rsid w:val="00327AFD"/>
    <w:rsid w:val="00327C14"/>
    <w:rsid w:val="00327FA0"/>
    <w:rsid w:val="003305F8"/>
    <w:rsid w:val="00330956"/>
    <w:rsid w:val="003313E3"/>
    <w:rsid w:val="00331445"/>
    <w:rsid w:val="003317EE"/>
    <w:rsid w:val="003319F4"/>
    <w:rsid w:val="00331C72"/>
    <w:rsid w:val="00331D58"/>
    <w:rsid w:val="00332194"/>
    <w:rsid w:val="003323D5"/>
    <w:rsid w:val="003325B9"/>
    <w:rsid w:val="00332669"/>
    <w:rsid w:val="0033292E"/>
    <w:rsid w:val="003329E0"/>
    <w:rsid w:val="003329F6"/>
    <w:rsid w:val="00332DCB"/>
    <w:rsid w:val="00333418"/>
    <w:rsid w:val="00333AEE"/>
    <w:rsid w:val="00334054"/>
    <w:rsid w:val="00334103"/>
    <w:rsid w:val="00334349"/>
    <w:rsid w:val="003345A9"/>
    <w:rsid w:val="003346BD"/>
    <w:rsid w:val="0033483D"/>
    <w:rsid w:val="003350CD"/>
    <w:rsid w:val="003351D3"/>
    <w:rsid w:val="003353D9"/>
    <w:rsid w:val="00335707"/>
    <w:rsid w:val="0033575E"/>
    <w:rsid w:val="003358E7"/>
    <w:rsid w:val="003358EC"/>
    <w:rsid w:val="003359F6"/>
    <w:rsid w:val="00335AD2"/>
    <w:rsid w:val="00335AF6"/>
    <w:rsid w:val="0033602E"/>
    <w:rsid w:val="00336620"/>
    <w:rsid w:val="00336953"/>
    <w:rsid w:val="003369A1"/>
    <w:rsid w:val="00337382"/>
    <w:rsid w:val="003377AE"/>
    <w:rsid w:val="003401D9"/>
    <w:rsid w:val="00340AD1"/>
    <w:rsid w:val="00340BC5"/>
    <w:rsid w:val="00340F14"/>
    <w:rsid w:val="00341195"/>
    <w:rsid w:val="0034122E"/>
    <w:rsid w:val="0034138C"/>
    <w:rsid w:val="00341435"/>
    <w:rsid w:val="00341820"/>
    <w:rsid w:val="00341C67"/>
    <w:rsid w:val="00341F72"/>
    <w:rsid w:val="00341FCC"/>
    <w:rsid w:val="00341FDB"/>
    <w:rsid w:val="0034233F"/>
    <w:rsid w:val="00342388"/>
    <w:rsid w:val="003423E1"/>
    <w:rsid w:val="0034256A"/>
    <w:rsid w:val="00342648"/>
    <w:rsid w:val="003429EC"/>
    <w:rsid w:val="00342A94"/>
    <w:rsid w:val="0034312A"/>
    <w:rsid w:val="00343196"/>
    <w:rsid w:val="003434BC"/>
    <w:rsid w:val="00343550"/>
    <w:rsid w:val="003435AC"/>
    <w:rsid w:val="003438DD"/>
    <w:rsid w:val="00343DD6"/>
    <w:rsid w:val="00343EDA"/>
    <w:rsid w:val="00343F53"/>
    <w:rsid w:val="00343FAC"/>
    <w:rsid w:val="003442F8"/>
    <w:rsid w:val="0034465E"/>
    <w:rsid w:val="003446C0"/>
    <w:rsid w:val="0034486B"/>
    <w:rsid w:val="00345306"/>
    <w:rsid w:val="00345371"/>
    <w:rsid w:val="00345386"/>
    <w:rsid w:val="00345754"/>
    <w:rsid w:val="003457BC"/>
    <w:rsid w:val="003458BB"/>
    <w:rsid w:val="00345B1D"/>
    <w:rsid w:val="00345FB4"/>
    <w:rsid w:val="00346B6F"/>
    <w:rsid w:val="003471FF"/>
    <w:rsid w:val="00347294"/>
    <w:rsid w:val="0034736D"/>
    <w:rsid w:val="003475D9"/>
    <w:rsid w:val="00347D62"/>
    <w:rsid w:val="003505C1"/>
    <w:rsid w:val="003508AF"/>
    <w:rsid w:val="0035135A"/>
    <w:rsid w:val="00351377"/>
    <w:rsid w:val="00352032"/>
    <w:rsid w:val="003521C2"/>
    <w:rsid w:val="00352214"/>
    <w:rsid w:val="00352AC3"/>
    <w:rsid w:val="00352BEA"/>
    <w:rsid w:val="00352E52"/>
    <w:rsid w:val="00352E6F"/>
    <w:rsid w:val="00352F38"/>
    <w:rsid w:val="00353079"/>
    <w:rsid w:val="0035392B"/>
    <w:rsid w:val="00353ED0"/>
    <w:rsid w:val="003544B4"/>
    <w:rsid w:val="00354751"/>
    <w:rsid w:val="00354A44"/>
    <w:rsid w:val="00354D4E"/>
    <w:rsid w:val="00355164"/>
    <w:rsid w:val="00355586"/>
    <w:rsid w:val="003556EA"/>
    <w:rsid w:val="00355A6B"/>
    <w:rsid w:val="00355B68"/>
    <w:rsid w:val="00355BB1"/>
    <w:rsid w:val="00356428"/>
    <w:rsid w:val="003564F9"/>
    <w:rsid w:val="00356B2D"/>
    <w:rsid w:val="00356B5D"/>
    <w:rsid w:val="00356E3D"/>
    <w:rsid w:val="00356F82"/>
    <w:rsid w:val="00357392"/>
    <w:rsid w:val="00357B08"/>
    <w:rsid w:val="00360057"/>
    <w:rsid w:val="00360653"/>
    <w:rsid w:val="003607C9"/>
    <w:rsid w:val="00360BD3"/>
    <w:rsid w:val="00360FDC"/>
    <w:rsid w:val="00361331"/>
    <w:rsid w:val="003617A3"/>
    <w:rsid w:val="00361C6D"/>
    <w:rsid w:val="00361C79"/>
    <w:rsid w:val="00361D0F"/>
    <w:rsid w:val="00362028"/>
    <w:rsid w:val="00362077"/>
    <w:rsid w:val="00362163"/>
    <w:rsid w:val="003622A4"/>
    <w:rsid w:val="0036242B"/>
    <w:rsid w:val="00362A92"/>
    <w:rsid w:val="00362D22"/>
    <w:rsid w:val="00362DD6"/>
    <w:rsid w:val="003631D2"/>
    <w:rsid w:val="00363234"/>
    <w:rsid w:val="00363483"/>
    <w:rsid w:val="00363591"/>
    <w:rsid w:val="00363685"/>
    <w:rsid w:val="0036370B"/>
    <w:rsid w:val="003637B9"/>
    <w:rsid w:val="00363823"/>
    <w:rsid w:val="003639E0"/>
    <w:rsid w:val="00363CFB"/>
    <w:rsid w:val="0036403F"/>
    <w:rsid w:val="00364650"/>
    <w:rsid w:val="00364720"/>
    <w:rsid w:val="003648EC"/>
    <w:rsid w:val="00364ED1"/>
    <w:rsid w:val="003654D1"/>
    <w:rsid w:val="0036580E"/>
    <w:rsid w:val="00365994"/>
    <w:rsid w:val="00365A80"/>
    <w:rsid w:val="00365CB2"/>
    <w:rsid w:val="00365EB1"/>
    <w:rsid w:val="00366236"/>
    <w:rsid w:val="003662DE"/>
    <w:rsid w:val="003664B5"/>
    <w:rsid w:val="003670A4"/>
    <w:rsid w:val="003671BF"/>
    <w:rsid w:val="0036739A"/>
    <w:rsid w:val="0036768F"/>
    <w:rsid w:val="003678D6"/>
    <w:rsid w:val="003679E4"/>
    <w:rsid w:val="00370045"/>
    <w:rsid w:val="00370214"/>
    <w:rsid w:val="00370912"/>
    <w:rsid w:val="00370A51"/>
    <w:rsid w:val="00370D16"/>
    <w:rsid w:val="00370D59"/>
    <w:rsid w:val="0037102E"/>
    <w:rsid w:val="0037109E"/>
    <w:rsid w:val="00371815"/>
    <w:rsid w:val="00371ACC"/>
    <w:rsid w:val="00371CAB"/>
    <w:rsid w:val="00371E99"/>
    <w:rsid w:val="00372075"/>
    <w:rsid w:val="00372289"/>
    <w:rsid w:val="003722AD"/>
    <w:rsid w:val="0037285D"/>
    <w:rsid w:val="0037295C"/>
    <w:rsid w:val="00372E60"/>
    <w:rsid w:val="00372F08"/>
    <w:rsid w:val="00372F23"/>
    <w:rsid w:val="0037331D"/>
    <w:rsid w:val="00373947"/>
    <w:rsid w:val="00373C0C"/>
    <w:rsid w:val="00373CA9"/>
    <w:rsid w:val="00373D03"/>
    <w:rsid w:val="00374808"/>
    <w:rsid w:val="0037487B"/>
    <w:rsid w:val="00374E5E"/>
    <w:rsid w:val="00374F9E"/>
    <w:rsid w:val="003752FC"/>
    <w:rsid w:val="00375440"/>
    <w:rsid w:val="0037558F"/>
    <w:rsid w:val="00375884"/>
    <w:rsid w:val="00375965"/>
    <w:rsid w:val="003759D6"/>
    <w:rsid w:val="003759ED"/>
    <w:rsid w:val="00376142"/>
    <w:rsid w:val="00376598"/>
    <w:rsid w:val="003765BF"/>
    <w:rsid w:val="0037675D"/>
    <w:rsid w:val="00376806"/>
    <w:rsid w:val="00376928"/>
    <w:rsid w:val="003769FB"/>
    <w:rsid w:val="00376F53"/>
    <w:rsid w:val="0037701F"/>
    <w:rsid w:val="0037712A"/>
    <w:rsid w:val="00377146"/>
    <w:rsid w:val="00377267"/>
    <w:rsid w:val="0037761A"/>
    <w:rsid w:val="003777EC"/>
    <w:rsid w:val="00377CBB"/>
    <w:rsid w:val="0038056F"/>
    <w:rsid w:val="00380898"/>
    <w:rsid w:val="00380AEE"/>
    <w:rsid w:val="00380B0F"/>
    <w:rsid w:val="00380F16"/>
    <w:rsid w:val="0038168B"/>
    <w:rsid w:val="00382DD6"/>
    <w:rsid w:val="00383783"/>
    <w:rsid w:val="00383992"/>
    <w:rsid w:val="00384249"/>
    <w:rsid w:val="0038425C"/>
    <w:rsid w:val="0038463C"/>
    <w:rsid w:val="00384AA7"/>
    <w:rsid w:val="00384B2B"/>
    <w:rsid w:val="00385499"/>
    <w:rsid w:val="003856CA"/>
    <w:rsid w:val="0038576C"/>
    <w:rsid w:val="00385998"/>
    <w:rsid w:val="00385A32"/>
    <w:rsid w:val="00385BA7"/>
    <w:rsid w:val="00385FAC"/>
    <w:rsid w:val="0038618F"/>
    <w:rsid w:val="0038624D"/>
    <w:rsid w:val="0038664F"/>
    <w:rsid w:val="0038680A"/>
    <w:rsid w:val="003868AD"/>
    <w:rsid w:val="00386DB8"/>
    <w:rsid w:val="00386FFC"/>
    <w:rsid w:val="00387012"/>
    <w:rsid w:val="0038718B"/>
    <w:rsid w:val="0038770F"/>
    <w:rsid w:val="003878B3"/>
    <w:rsid w:val="00387A5F"/>
    <w:rsid w:val="00390140"/>
    <w:rsid w:val="003901E5"/>
    <w:rsid w:val="003902C3"/>
    <w:rsid w:val="003905B2"/>
    <w:rsid w:val="00390992"/>
    <w:rsid w:val="00390F03"/>
    <w:rsid w:val="003910D1"/>
    <w:rsid w:val="0039124C"/>
    <w:rsid w:val="00391D70"/>
    <w:rsid w:val="00391FB1"/>
    <w:rsid w:val="003921C9"/>
    <w:rsid w:val="0039262C"/>
    <w:rsid w:val="003926CF"/>
    <w:rsid w:val="00392E2B"/>
    <w:rsid w:val="00393688"/>
    <w:rsid w:val="00393BCA"/>
    <w:rsid w:val="00393CD8"/>
    <w:rsid w:val="00393D9C"/>
    <w:rsid w:val="0039487F"/>
    <w:rsid w:val="0039496E"/>
    <w:rsid w:val="003949DB"/>
    <w:rsid w:val="00394A07"/>
    <w:rsid w:val="003952A4"/>
    <w:rsid w:val="003954DC"/>
    <w:rsid w:val="00395B9A"/>
    <w:rsid w:val="0039623A"/>
    <w:rsid w:val="00396BB9"/>
    <w:rsid w:val="00396EC2"/>
    <w:rsid w:val="00396FCA"/>
    <w:rsid w:val="00397178"/>
    <w:rsid w:val="00397437"/>
    <w:rsid w:val="0039767A"/>
    <w:rsid w:val="003977D1"/>
    <w:rsid w:val="003978FA"/>
    <w:rsid w:val="00397BE9"/>
    <w:rsid w:val="003A076C"/>
    <w:rsid w:val="003A0A09"/>
    <w:rsid w:val="003A0BF6"/>
    <w:rsid w:val="003A0CFF"/>
    <w:rsid w:val="003A0E12"/>
    <w:rsid w:val="003A0F96"/>
    <w:rsid w:val="003A1090"/>
    <w:rsid w:val="003A1312"/>
    <w:rsid w:val="003A14BA"/>
    <w:rsid w:val="003A167E"/>
    <w:rsid w:val="003A16DF"/>
    <w:rsid w:val="003A1710"/>
    <w:rsid w:val="003A1D13"/>
    <w:rsid w:val="003A2181"/>
    <w:rsid w:val="003A21F2"/>
    <w:rsid w:val="003A2C9A"/>
    <w:rsid w:val="003A2D04"/>
    <w:rsid w:val="003A3080"/>
    <w:rsid w:val="003A328C"/>
    <w:rsid w:val="003A3571"/>
    <w:rsid w:val="003A37CE"/>
    <w:rsid w:val="003A39DF"/>
    <w:rsid w:val="003A3D4D"/>
    <w:rsid w:val="003A3FC6"/>
    <w:rsid w:val="003A405F"/>
    <w:rsid w:val="003A46D3"/>
    <w:rsid w:val="003A4B44"/>
    <w:rsid w:val="003A5147"/>
    <w:rsid w:val="003A5290"/>
    <w:rsid w:val="003A5548"/>
    <w:rsid w:val="003A58A4"/>
    <w:rsid w:val="003A5F52"/>
    <w:rsid w:val="003A64E0"/>
    <w:rsid w:val="003A6506"/>
    <w:rsid w:val="003A66CB"/>
    <w:rsid w:val="003A6828"/>
    <w:rsid w:val="003A6ACB"/>
    <w:rsid w:val="003A6E84"/>
    <w:rsid w:val="003A6F2E"/>
    <w:rsid w:val="003A73C3"/>
    <w:rsid w:val="003A7552"/>
    <w:rsid w:val="003A7B57"/>
    <w:rsid w:val="003A7EE4"/>
    <w:rsid w:val="003A7F1D"/>
    <w:rsid w:val="003A7F2A"/>
    <w:rsid w:val="003B00A2"/>
    <w:rsid w:val="003B016C"/>
    <w:rsid w:val="003B02FC"/>
    <w:rsid w:val="003B0378"/>
    <w:rsid w:val="003B04A0"/>
    <w:rsid w:val="003B117C"/>
    <w:rsid w:val="003B15E1"/>
    <w:rsid w:val="003B16DD"/>
    <w:rsid w:val="003B1A9A"/>
    <w:rsid w:val="003B1F2F"/>
    <w:rsid w:val="003B2002"/>
    <w:rsid w:val="003B242F"/>
    <w:rsid w:val="003B2B7D"/>
    <w:rsid w:val="003B2C2C"/>
    <w:rsid w:val="003B2F8A"/>
    <w:rsid w:val="003B3022"/>
    <w:rsid w:val="003B3201"/>
    <w:rsid w:val="003B3479"/>
    <w:rsid w:val="003B3512"/>
    <w:rsid w:val="003B383F"/>
    <w:rsid w:val="003B38B2"/>
    <w:rsid w:val="003B3916"/>
    <w:rsid w:val="003B3BA0"/>
    <w:rsid w:val="003B3BC8"/>
    <w:rsid w:val="003B3C11"/>
    <w:rsid w:val="003B3D6C"/>
    <w:rsid w:val="003B3D72"/>
    <w:rsid w:val="003B41AA"/>
    <w:rsid w:val="003B42FB"/>
    <w:rsid w:val="003B45D2"/>
    <w:rsid w:val="003B4753"/>
    <w:rsid w:val="003B48A8"/>
    <w:rsid w:val="003B4CB8"/>
    <w:rsid w:val="003B4CCA"/>
    <w:rsid w:val="003B4FAC"/>
    <w:rsid w:val="003B5202"/>
    <w:rsid w:val="003B5363"/>
    <w:rsid w:val="003B55EB"/>
    <w:rsid w:val="003B59A9"/>
    <w:rsid w:val="003B5C0B"/>
    <w:rsid w:val="003B6032"/>
    <w:rsid w:val="003B66CE"/>
    <w:rsid w:val="003B6A90"/>
    <w:rsid w:val="003B6B15"/>
    <w:rsid w:val="003B6FF3"/>
    <w:rsid w:val="003B6FFE"/>
    <w:rsid w:val="003B72BE"/>
    <w:rsid w:val="003B7420"/>
    <w:rsid w:val="003B77F5"/>
    <w:rsid w:val="003B7C3E"/>
    <w:rsid w:val="003C033F"/>
    <w:rsid w:val="003C0D28"/>
    <w:rsid w:val="003C0E79"/>
    <w:rsid w:val="003C0F52"/>
    <w:rsid w:val="003C1167"/>
    <w:rsid w:val="003C1379"/>
    <w:rsid w:val="003C17EC"/>
    <w:rsid w:val="003C19C0"/>
    <w:rsid w:val="003C19F9"/>
    <w:rsid w:val="003C1EB5"/>
    <w:rsid w:val="003C1ECD"/>
    <w:rsid w:val="003C212D"/>
    <w:rsid w:val="003C262B"/>
    <w:rsid w:val="003C29EA"/>
    <w:rsid w:val="003C2C6C"/>
    <w:rsid w:val="003C3138"/>
    <w:rsid w:val="003C3480"/>
    <w:rsid w:val="003C391B"/>
    <w:rsid w:val="003C3C8E"/>
    <w:rsid w:val="003C3C92"/>
    <w:rsid w:val="003C3CCC"/>
    <w:rsid w:val="003C47B6"/>
    <w:rsid w:val="003C499E"/>
    <w:rsid w:val="003C4D38"/>
    <w:rsid w:val="003C5554"/>
    <w:rsid w:val="003C55AC"/>
    <w:rsid w:val="003C5969"/>
    <w:rsid w:val="003C5FCE"/>
    <w:rsid w:val="003C5FD9"/>
    <w:rsid w:val="003C64AF"/>
    <w:rsid w:val="003C6695"/>
    <w:rsid w:val="003C6BD4"/>
    <w:rsid w:val="003C6DBC"/>
    <w:rsid w:val="003C6E16"/>
    <w:rsid w:val="003C7117"/>
    <w:rsid w:val="003C7124"/>
    <w:rsid w:val="003C7B2C"/>
    <w:rsid w:val="003D02DA"/>
    <w:rsid w:val="003D0A2C"/>
    <w:rsid w:val="003D0C91"/>
    <w:rsid w:val="003D1350"/>
    <w:rsid w:val="003D19BF"/>
    <w:rsid w:val="003D1A41"/>
    <w:rsid w:val="003D1EE5"/>
    <w:rsid w:val="003D2173"/>
    <w:rsid w:val="003D24F1"/>
    <w:rsid w:val="003D27F3"/>
    <w:rsid w:val="003D2FBA"/>
    <w:rsid w:val="003D3673"/>
    <w:rsid w:val="003D393C"/>
    <w:rsid w:val="003D3C94"/>
    <w:rsid w:val="003D48DD"/>
    <w:rsid w:val="003D4BFB"/>
    <w:rsid w:val="003D508D"/>
    <w:rsid w:val="003D50A2"/>
    <w:rsid w:val="003D5125"/>
    <w:rsid w:val="003D544D"/>
    <w:rsid w:val="003D5792"/>
    <w:rsid w:val="003D58B8"/>
    <w:rsid w:val="003D5EEB"/>
    <w:rsid w:val="003D6088"/>
    <w:rsid w:val="003D63A3"/>
    <w:rsid w:val="003D6554"/>
    <w:rsid w:val="003D673D"/>
    <w:rsid w:val="003D6959"/>
    <w:rsid w:val="003D69A5"/>
    <w:rsid w:val="003D6AB2"/>
    <w:rsid w:val="003D6CA6"/>
    <w:rsid w:val="003D6EC6"/>
    <w:rsid w:val="003D70C8"/>
    <w:rsid w:val="003D746C"/>
    <w:rsid w:val="003D78B1"/>
    <w:rsid w:val="003D7BC4"/>
    <w:rsid w:val="003D7F3F"/>
    <w:rsid w:val="003E03AD"/>
    <w:rsid w:val="003E063D"/>
    <w:rsid w:val="003E0C32"/>
    <w:rsid w:val="003E104F"/>
    <w:rsid w:val="003E1064"/>
    <w:rsid w:val="003E125D"/>
    <w:rsid w:val="003E13AF"/>
    <w:rsid w:val="003E1413"/>
    <w:rsid w:val="003E1869"/>
    <w:rsid w:val="003E1B36"/>
    <w:rsid w:val="003E1FE2"/>
    <w:rsid w:val="003E2199"/>
    <w:rsid w:val="003E2957"/>
    <w:rsid w:val="003E3086"/>
    <w:rsid w:val="003E4471"/>
    <w:rsid w:val="003E4E05"/>
    <w:rsid w:val="003E4F1F"/>
    <w:rsid w:val="003E50EB"/>
    <w:rsid w:val="003E52CC"/>
    <w:rsid w:val="003E5472"/>
    <w:rsid w:val="003E557A"/>
    <w:rsid w:val="003E55C9"/>
    <w:rsid w:val="003E5962"/>
    <w:rsid w:val="003E5ADF"/>
    <w:rsid w:val="003E5E00"/>
    <w:rsid w:val="003E616F"/>
    <w:rsid w:val="003E6815"/>
    <w:rsid w:val="003E6AAD"/>
    <w:rsid w:val="003E6DEB"/>
    <w:rsid w:val="003E7030"/>
    <w:rsid w:val="003E7242"/>
    <w:rsid w:val="003E77F1"/>
    <w:rsid w:val="003E78A7"/>
    <w:rsid w:val="003E7CE4"/>
    <w:rsid w:val="003F006D"/>
    <w:rsid w:val="003F00EC"/>
    <w:rsid w:val="003F02E4"/>
    <w:rsid w:val="003F0347"/>
    <w:rsid w:val="003F04E1"/>
    <w:rsid w:val="003F09D1"/>
    <w:rsid w:val="003F0EAD"/>
    <w:rsid w:val="003F1220"/>
    <w:rsid w:val="003F1524"/>
    <w:rsid w:val="003F1823"/>
    <w:rsid w:val="003F1B78"/>
    <w:rsid w:val="003F222D"/>
    <w:rsid w:val="003F25D2"/>
    <w:rsid w:val="003F2812"/>
    <w:rsid w:val="003F28D6"/>
    <w:rsid w:val="003F28D7"/>
    <w:rsid w:val="003F3036"/>
    <w:rsid w:val="003F371A"/>
    <w:rsid w:val="003F4187"/>
    <w:rsid w:val="003F421B"/>
    <w:rsid w:val="003F42BC"/>
    <w:rsid w:val="003F4447"/>
    <w:rsid w:val="003F45A4"/>
    <w:rsid w:val="003F4AA8"/>
    <w:rsid w:val="003F4B00"/>
    <w:rsid w:val="003F4E7D"/>
    <w:rsid w:val="003F50F1"/>
    <w:rsid w:val="003F5130"/>
    <w:rsid w:val="003F575B"/>
    <w:rsid w:val="003F5B05"/>
    <w:rsid w:val="003F6511"/>
    <w:rsid w:val="003F6628"/>
    <w:rsid w:val="003F66EB"/>
    <w:rsid w:val="003F6BEE"/>
    <w:rsid w:val="003F73BF"/>
    <w:rsid w:val="003F748D"/>
    <w:rsid w:val="003F74C7"/>
    <w:rsid w:val="003F763F"/>
    <w:rsid w:val="003F76D6"/>
    <w:rsid w:val="003F7925"/>
    <w:rsid w:val="003F7A6D"/>
    <w:rsid w:val="003F7AD7"/>
    <w:rsid w:val="003F7D1C"/>
    <w:rsid w:val="003F7EF8"/>
    <w:rsid w:val="004007E2"/>
    <w:rsid w:val="00400830"/>
    <w:rsid w:val="00400B04"/>
    <w:rsid w:val="00400B5B"/>
    <w:rsid w:val="00400CB3"/>
    <w:rsid w:val="00401084"/>
    <w:rsid w:val="0040223D"/>
    <w:rsid w:val="00402462"/>
    <w:rsid w:val="00402528"/>
    <w:rsid w:val="00402C2D"/>
    <w:rsid w:val="00402CAB"/>
    <w:rsid w:val="00403815"/>
    <w:rsid w:val="00403BB1"/>
    <w:rsid w:val="00404190"/>
    <w:rsid w:val="00404384"/>
    <w:rsid w:val="00404465"/>
    <w:rsid w:val="004045E6"/>
    <w:rsid w:val="00405341"/>
    <w:rsid w:val="0040597D"/>
    <w:rsid w:val="00405CF7"/>
    <w:rsid w:val="004061C7"/>
    <w:rsid w:val="00406630"/>
    <w:rsid w:val="00407142"/>
    <w:rsid w:val="0040749A"/>
    <w:rsid w:val="004076A7"/>
    <w:rsid w:val="004079A4"/>
    <w:rsid w:val="00407BC2"/>
    <w:rsid w:val="00410503"/>
    <w:rsid w:val="0041078B"/>
    <w:rsid w:val="00410861"/>
    <w:rsid w:val="00410C01"/>
    <w:rsid w:val="0041101A"/>
    <w:rsid w:val="004111E6"/>
    <w:rsid w:val="00411A2E"/>
    <w:rsid w:val="00411AA4"/>
    <w:rsid w:val="0041236E"/>
    <w:rsid w:val="00412680"/>
    <w:rsid w:val="00412780"/>
    <w:rsid w:val="00412B56"/>
    <w:rsid w:val="00412E60"/>
    <w:rsid w:val="004130E7"/>
    <w:rsid w:val="0041376D"/>
    <w:rsid w:val="00413B65"/>
    <w:rsid w:val="00413FEC"/>
    <w:rsid w:val="00414047"/>
    <w:rsid w:val="00414265"/>
    <w:rsid w:val="004142EE"/>
    <w:rsid w:val="00414695"/>
    <w:rsid w:val="00414884"/>
    <w:rsid w:val="004150C6"/>
    <w:rsid w:val="004153CD"/>
    <w:rsid w:val="004158E1"/>
    <w:rsid w:val="00415A43"/>
    <w:rsid w:val="00415BAE"/>
    <w:rsid w:val="00416398"/>
    <w:rsid w:val="004167E2"/>
    <w:rsid w:val="00416841"/>
    <w:rsid w:val="00416B6A"/>
    <w:rsid w:val="004172C2"/>
    <w:rsid w:val="0041746E"/>
    <w:rsid w:val="00417575"/>
    <w:rsid w:val="00417B08"/>
    <w:rsid w:val="00417E28"/>
    <w:rsid w:val="0042027A"/>
    <w:rsid w:val="004208D1"/>
    <w:rsid w:val="00420A0E"/>
    <w:rsid w:val="00420A75"/>
    <w:rsid w:val="00420E93"/>
    <w:rsid w:val="004210EB"/>
    <w:rsid w:val="004212C7"/>
    <w:rsid w:val="004214B1"/>
    <w:rsid w:val="004214CF"/>
    <w:rsid w:val="004215ED"/>
    <w:rsid w:val="00421643"/>
    <w:rsid w:val="00421664"/>
    <w:rsid w:val="00421815"/>
    <w:rsid w:val="00421857"/>
    <w:rsid w:val="00421977"/>
    <w:rsid w:val="00421CAF"/>
    <w:rsid w:val="00421DD1"/>
    <w:rsid w:val="004221B0"/>
    <w:rsid w:val="004221B6"/>
    <w:rsid w:val="004223FE"/>
    <w:rsid w:val="004227FC"/>
    <w:rsid w:val="004229E2"/>
    <w:rsid w:val="00422F02"/>
    <w:rsid w:val="00422FBE"/>
    <w:rsid w:val="00423073"/>
    <w:rsid w:val="0042316A"/>
    <w:rsid w:val="00423326"/>
    <w:rsid w:val="00423781"/>
    <w:rsid w:val="00423821"/>
    <w:rsid w:val="00423969"/>
    <w:rsid w:val="00423A63"/>
    <w:rsid w:val="00423D4C"/>
    <w:rsid w:val="00423E1E"/>
    <w:rsid w:val="00423F7F"/>
    <w:rsid w:val="004244E9"/>
    <w:rsid w:val="004247C5"/>
    <w:rsid w:val="0042481C"/>
    <w:rsid w:val="004248F3"/>
    <w:rsid w:val="00424CFD"/>
    <w:rsid w:val="00424E9F"/>
    <w:rsid w:val="00424EB1"/>
    <w:rsid w:val="0042550D"/>
    <w:rsid w:val="00425BB7"/>
    <w:rsid w:val="00425FD0"/>
    <w:rsid w:val="00426037"/>
    <w:rsid w:val="004263D7"/>
    <w:rsid w:val="00426476"/>
    <w:rsid w:val="004267E6"/>
    <w:rsid w:val="00426B17"/>
    <w:rsid w:val="00426E61"/>
    <w:rsid w:val="00426FEC"/>
    <w:rsid w:val="00427B83"/>
    <w:rsid w:val="00427D90"/>
    <w:rsid w:val="0043018B"/>
    <w:rsid w:val="00430A5E"/>
    <w:rsid w:val="00431209"/>
    <w:rsid w:val="00431CEF"/>
    <w:rsid w:val="00431DE8"/>
    <w:rsid w:val="00431E10"/>
    <w:rsid w:val="00431E47"/>
    <w:rsid w:val="00431EB3"/>
    <w:rsid w:val="00432180"/>
    <w:rsid w:val="004322FB"/>
    <w:rsid w:val="0043241F"/>
    <w:rsid w:val="00432694"/>
    <w:rsid w:val="004327E7"/>
    <w:rsid w:val="0043297A"/>
    <w:rsid w:val="00432EB0"/>
    <w:rsid w:val="00433134"/>
    <w:rsid w:val="0043317E"/>
    <w:rsid w:val="00433521"/>
    <w:rsid w:val="0043371D"/>
    <w:rsid w:val="004337A1"/>
    <w:rsid w:val="00433978"/>
    <w:rsid w:val="00433DC6"/>
    <w:rsid w:val="00434026"/>
    <w:rsid w:val="0043411F"/>
    <w:rsid w:val="00434124"/>
    <w:rsid w:val="0043434F"/>
    <w:rsid w:val="004346DD"/>
    <w:rsid w:val="004349F7"/>
    <w:rsid w:val="00434B32"/>
    <w:rsid w:val="004350C1"/>
    <w:rsid w:val="0043530B"/>
    <w:rsid w:val="0043593C"/>
    <w:rsid w:val="00435AA3"/>
    <w:rsid w:val="00435BB5"/>
    <w:rsid w:val="00435E0E"/>
    <w:rsid w:val="00436286"/>
    <w:rsid w:val="00436415"/>
    <w:rsid w:val="00436597"/>
    <w:rsid w:val="00436613"/>
    <w:rsid w:val="004366F9"/>
    <w:rsid w:val="00436AA2"/>
    <w:rsid w:val="00436C3C"/>
    <w:rsid w:val="00436D42"/>
    <w:rsid w:val="00436DBA"/>
    <w:rsid w:val="00436ED2"/>
    <w:rsid w:val="004370C8"/>
    <w:rsid w:val="004372C8"/>
    <w:rsid w:val="00437589"/>
    <w:rsid w:val="00437A4B"/>
    <w:rsid w:val="00437B33"/>
    <w:rsid w:val="00437CDF"/>
    <w:rsid w:val="004406AD"/>
    <w:rsid w:val="004407D5"/>
    <w:rsid w:val="004407E2"/>
    <w:rsid w:val="00440DC6"/>
    <w:rsid w:val="0044148E"/>
    <w:rsid w:val="00441C9C"/>
    <w:rsid w:val="00441CB1"/>
    <w:rsid w:val="00441D79"/>
    <w:rsid w:val="00441E5C"/>
    <w:rsid w:val="00441F50"/>
    <w:rsid w:val="00442428"/>
    <w:rsid w:val="004424EC"/>
    <w:rsid w:val="00442520"/>
    <w:rsid w:val="004426E0"/>
    <w:rsid w:val="00443057"/>
    <w:rsid w:val="004431FC"/>
    <w:rsid w:val="004432F1"/>
    <w:rsid w:val="0044385E"/>
    <w:rsid w:val="00443872"/>
    <w:rsid w:val="004438BC"/>
    <w:rsid w:val="00443BD8"/>
    <w:rsid w:val="00443C05"/>
    <w:rsid w:val="00443C6F"/>
    <w:rsid w:val="00443DFA"/>
    <w:rsid w:val="004442C2"/>
    <w:rsid w:val="00444633"/>
    <w:rsid w:val="00444B40"/>
    <w:rsid w:val="0044507C"/>
    <w:rsid w:val="0044552B"/>
    <w:rsid w:val="00445730"/>
    <w:rsid w:val="00445899"/>
    <w:rsid w:val="0044595D"/>
    <w:rsid w:val="00445B66"/>
    <w:rsid w:val="00445D3D"/>
    <w:rsid w:val="00445DFD"/>
    <w:rsid w:val="00446406"/>
    <w:rsid w:val="00446974"/>
    <w:rsid w:val="00446E49"/>
    <w:rsid w:val="00446FBE"/>
    <w:rsid w:val="004470D3"/>
    <w:rsid w:val="004473AA"/>
    <w:rsid w:val="00447612"/>
    <w:rsid w:val="00447BE8"/>
    <w:rsid w:val="004503D9"/>
    <w:rsid w:val="00450B79"/>
    <w:rsid w:val="00450C76"/>
    <w:rsid w:val="00450D9F"/>
    <w:rsid w:val="004510A9"/>
    <w:rsid w:val="0045151A"/>
    <w:rsid w:val="00451874"/>
    <w:rsid w:val="00451AA7"/>
    <w:rsid w:val="004526A2"/>
    <w:rsid w:val="004528E6"/>
    <w:rsid w:val="00452929"/>
    <w:rsid w:val="00452D46"/>
    <w:rsid w:val="00452DF4"/>
    <w:rsid w:val="00453260"/>
    <w:rsid w:val="0045345D"/>
    <w:rsid w:val="0045359E"/>
    <w:rsid w:val="00453800"/>
    <w:rsid w:val="00453E76"/>
    <w:rsid w:val="00453EFC"/>
    <w:rsid w:val="004545BF"/>
    <w:rsid w:val="004545FC"/>
    <w:rsid w:val="00454786"/>
    <w:rsid w:val="00454B0C"/>
    <w:rsid w:val="00455534"/>
    <w:rsid w:val="0045572F"/>
    <w:rsid w:val="00455815"/>
    <w:rsid w:val="00455904"/>
    <w:rsid w:val="00455D6A"/>
    <w:rsid w:val="00455D7C"/>
    <w:rsid w:val="00455E18"/>
    <w:rsid w:val="00456308"/>
    <w:rsid w:val="004564A8"/>
    <w:rsid w:val="00456695"/>
    <w:rsid w:val="004570BA"/>
    <w:rsid w:val="004570CE"/>
    <w:rsid w:val="0045714D"/>
    <w:rsid w:val="00457A04"/>
    <w:rsid w:val="00457C18"/>
    <w:rsid w:val="00457D44"/>
    <w:rsid w:val="00457EDB"/>
    <w:rsid w:val="004601D5"/>
    <w:rsid w:val="0046041E"/>
    <w:rsid w:val="00460E1F"/>
    <w:rsid w:val="00460EEB"/>
    <w:rsid w:val="00460F0D"/>
    <w:rsid w:val="004616A3"/>
    <w:rsid w:val="004616E5"/>
    <w:rsid w:val="00461943"/>
    <w:rsid w:val="00461DC7"/>
    <w:rsid w:val="004622BB"/>
    <w:rsid w:val="004623C6"/>
    <w:rsid w:val="00462472"/>
    <w:rsid w:val="004624A4"/>
    <w:rsid w:val="004624BC"/>
    <w:rsid w:val="00462630"/>
    <w:rsid w:val="0046346B"/>
    <w:rsid w:val="004635BD"/>
    <w:rsid w:val="00463921"/>
    <w:rsid w:val="00463E39"/>
    <w:rsid w:val="00463F08"/>
    <w:rsid w:val="00463F9F"/>
    <w:rsid w:val="0046402B"/>
    <w:rsid w:val="0046412F"/>
    <w:rsid w:val="00464576"/>
    <w:rsid w:val="004647AB"/>
    <w:rsid w:val="0046486F"/>
    <w:rsid w:val="00464ADF"/>
    <w:rsid w:val="00464E3C"/>
    <w:rsid w:val="00464E78"/>
    <w:rsid w:val="00464E81"/>
    <w:rsid w:val="00465419"/>
    <w:rsid w:val="00465621"/>
    <w:rsid w:val="0046578D"/>
    <w:rsid w:val="00465AC1"/>
    <w:rsid w:val="00465ED5"/>
    <w:rsid w:val="004660F2"/>
    <w:rsid w:val="0046627F"/>
    <w:rsid w:val="00466530"/>
    <w:rsid w:val="00466628"/>
    <w:rsid w:val="00466721"/>
    <w:rsid w:val="0046691C"/>
    <w:rsid w:val="00466DAF"/>
    <w:rsid w:val="004671F8"/>
    <w:rsid w:val="00467261"/>
    <w:rsid w:val="0046731C"/>
    <w:rsid w:val="004679CF"/>
    <w:rsid w:val="00467ADD"/>
    <w:rsid w:val="004703DC"/>
    <w:rsid w:val="004706FE"/>
    <w:rsid w:val="004709A7"/>
    <w:rsid w:val="00471330"/>
    <w:rsid w:val="004715E1"/>
    <w:rsid w:val="0047169A"/>
    <w:rsid w:val="0047186A"/>
    <w:rsid w:val="00471932"/>
    <w:rsid w:val="004719FC"/>
    <w:rsid w:val="00471A75"/>
    <w:rsid w:val="00471A85"/>
    <w:rsid w:val="00471B4D"/>
    <w:rsid w:val="00472057"/>
    <w:rsid w:val="0047214F"/>
    <w:rsid w:val="004721F0"/>
    <w:rsid w:val="0047224B"/>
    <w:rsid w:val="0047258F"/>
    <w:rsid w:val="00472704"/>
    <w:rsid w:val="0047281A"/>
    <w:rsid w:val="00472BD8"/>
    <w:rsid w:val="004733E1"/>
    <w:rsid w:val="00473798"/>
    <w:rsid w:val="00474032"/>
    <w:rsid w:val="004742DC"/>
    <w:rsid w:val="004743D2"/>
    <w:rsid w:val="004743D6"/>
    <w:rsid w:val="00474405"/>
    <w:rsid w:val="00474F28"/>
    <w:rsid w:val="00475785"/>
    <w:rsid w:val="004759E6"/>
    <w:rsid w:val="00475B18"/>
    <w:rsid w:val="00476229"/>
    <w:rsid w:val="004765DE"/>
    <w:rsid w:val="00476817"/>
    <w:rsid w:val="00477BFB"/>
    <w:rsid w:val="00480068"/>
    <w:rsid w:val="00480225"/>
    <w:rsid w:val="004810DA"/>
    <w:rsid w:val="004812A6"/>
    <w:rsid w:val="0048136E"/>
    <w:rsid w:val="0048177D"/>
    <w:rsid w:val="004820B3"/>
    <w:rsid w:val="00482227"/>
    <w:rsid w:val="00482C4F"/>
    <w:rsid w:val="00483254"/>
    <w:rsid w:val="00483398"/>
    <w:rsid w:val="0048358C"/>
    <w:rsid w:val="00483B3C"/>
    <w:rsid w:val="0048405E"/>
    <w:rsid w:val="00484A59"/>
    <w:rsid w:val="00484A64"/>
    <w:rsid w:val="00484FD4"/>
    <w:rsid w:val="00485081"/>
    <w:rsid w:val="004850F0"/>
    <w:rsid w:val="00485156"/>
    <w:rsid w:val="00485196"/>
    <w:rsid w:val="0048607D"/>
    <w:rsid w:val="004861F2"/>
    <w:rsid w:val="00486782"/>
    <w:rsid w:val="00486818"/>
    <w:rsid w:val="004869D3"/>
    <w:rsid w:val="00486A44"/>
    <w:rsid w:val="00486B67"/>
    <w:rsid w:val="00487394"/>
    <w:rsid w:val="00487525"/>
    <w:rsid w:val="0048761B"/>
    <w:rsid w:val="00490065"/>
    <w:rsid w:val="00490121"/>
    <w:rsid w:val="004901AC"/>
    <w:rsid w:val="004903D1"/>
    <w:rsid w:val="004904E7"/>
    <w:rsid w:val="00490561"/>
    <w:rsid w:val="0049062D"/>
    <w:rsid w:val="00490925"/>
    <w:rsid w:val="00490ABA"/>
    <w:rsid w:val="004912C3"/>
    <w:rsid w:val="00491360"/>
    <w:rsid w:val="0049153D"/>
    <w:rsid w:val="00491811"/>
    <w:rsid w:val="004918A3"/>
    <w:rsid w:val="00491E65"/>
    <w:rsid w:val="004927C1"/>
    <w:rsid w:val="004928DC"/>
    <w:rsid w:val="00492A24"/>
    <w:rsid w:val="00492C75"/>
    <w:rsid w:val="00492FA6"/>
    <w:rsid w:val="00493168"/>
    <w:rsid w:val="00493578"/>
    <w:rsid w:val="00493B65"/>
    <w:rsid w:val="00493BDA"/>
    <w:rsid w:val="00493D90"/>
    <w:rsid w:val="00493DAA"/>
    <w:rsid w:val="0049417E"/>
    <w:rsid w:val="00494371"/>
    <w:rsid w:val="00494463"/>
    <w:rsid w:val="004944D7"/>
    <w:rsid w:val="00494CE9"/>
    <w:rsid w:val="0049508C"/>
    <w:rsid w:val="004950DD"/>
    <w:rsid w:val="0049618F"/>
    <w:rsid w:val="00496408"/>
    <w:rsid w:val="0049643C"/>
    <w:rsid w:val="00496879"/>
    <w:rsid w:val="0049693F"/>
    <w:rsid w:val="00496B96"/>
    <w:rsid w:val="00496C27"/>
    <w:rsid w:val="0049733A"/>
    <w:rsid w:val="00497479"/>
    <w:rsid w:val="00497806"/>
    <w:rsid w:val="00497858"/>
    <w:rsid w:val="00497AA2"/>
    <w:rsid w:val="004A00FF"/>
    <w:rsid w:val="004A01B1"/>
    <w:rsid w:val="004A01FE"/>
    <w:rsid w:val="004A0406"/>
    <w:rsid w:val="004A0569"/>
    <w:rsid w:val="004A09CF"/>
    <w:rsid w:val="004A0B1C"/>
    <w:rsid w:val="004A1415"/>
    <w:rsid w:val="004A1B5A"/>
    <w:rsid w:val="004A1F32"/>
    <w:rsid w:val="004A24B1"/>
    <w:rsid w:val="004A24CA"/>
    <w:rsid w:val="004A24FF"/>
    <w:rsid w:val="004A267C"/>
    <w:rsid w:val="004A27AD"/>
    <w:rsid w:val="004A28ED"/>
    <w:rsid w:val="004A297C"/>
    <w:rsid w:val="004A2B35"/>
    <w:rsid w:val="004A2B81"/>
    <w:rsid w:val="004A2EAC"/>
    <w:rsid w:val="004A37F5"/>
    <w:rsid w:val="004A3A1E"/>
    <w:rsid w:val="004A3F6F"/>
    <w:rsid w:val="004A40B1"/>
    <w:rsid w:val="004A446A"/>
    <w:rsid w:val="004A44F3"/>
    <w:rsid w:val="004A4521"/>
    <w:rsid w:val="004A46CB"/>
    <w:rsid w:val="004A47DE"/>
    <w:rsid w:val="004A4A17"/>
    <w:rsid w:val="004A4B47"/>
    <w:rsid w:val="004A4F94"/>
    <w:rsid w:val="004A5295"/>
    <w:rsid w:val="004A5379"/>
    <w:rsid w:val="004A53F7"/>
    <w:rsid w:val="004A591D"/>
    <w:rsid w:val="004A5B27"/>
    <w:rsid w:val="004A606E"/>
    <w:rsid w:val="004A625B"/>
    <w:rsid w:val="004A62FD"/>
    <w:rsid w:val="004A6584"/>
    <w:rsid w:val="004A6616"/>
    <w:rsid w:val="004A6BF9"/>
    <w:rsid w:val="004A6DAB"/>
    <w:rsid w:val="004A6DC1"/>
    <w:rsid w:val="004A6F0E"/>
    <w:rsid w:val="004A72D9"/>
    <w:rsid w:val="004A73C2"/>
    <w:rsid w:val="004A75B0"/>
    <w:rsid w:val="004A7611"/>
    <w:rsid w:val="004A7F08"/>
    <w:rsid w:val="004B0125"/>
    <w:rsid w:val="004B0398"/>
    <w:rsid w:val="004B063B"/>
    <w:rsid w:val="004B1248"/>
    <w:rsid w:val="004B1B0E"/>
    <w:rsid w:val="004B1B26"/>
    <w:rsid w:val="004B24C1"/>
    <w:rsid w:val="004B2AD5"/>
    <w:rsid w:val="004B2ADB"/>
    <w:rsid w:val="004B4457"/>
    <w:rsid w:val="004B458E"/>
    <w:rsid w:val="004B47B6"/>
    <w:rsid w:val="004B4AB4"/>
    <w:rsid w:val="004B4D1E"/>
    <w:rsid w:val="004B4E0F"/>
    <w:rsid w:val="004B4EEF"/>
    <w:rsid w:val="004B5379"/>
    <w:rsid w:val="004B55FA"/>
    <w:rsid w:val="004B56B9"/>
    <w:rsid w:val="004B5B50"/>
    <w:rsid w:val="004B5B9E"/>
    <w:rsid w:val="004B5DBC"/>
    <w:rsid w:val="004B5F51"/>
    <w:rsid w:val="004B5F88"/>
    <w:rsid w:val="004B6469"/>
    <w:rsid w:val="004B64DC"/>
    <w:rsid w:val="004B66CD"/>
    <w:rsid w:val="004B741D"/>
    <w:rsid w:val="004B74A4"/>
    <w:rsid w:val="004B76EF"/>
    <w:rsid w:val="004B7739"/>
    <w:rsid w:val="004B7E67"/>
    <w:rsid w:val="004C000E"/>
    <w:rsid w:val="004C01C0"/>
    <w:rsid w:val="004C054B"/>
    <w:rsid w:val="004C0662"/>
    <w:rsid w:val="004C0763"/>
    <w:rsid w:val="004C07FE"/>
    <w:rsid w:val="004C08A8"/>
    <w:rsid w:val="004C0C9F"/>
    <w:rsid w:val="004C0D89"/>
    <w:rsid w:val="004C15AA"/>
    <w:rsid w:val="004C15C9"/>
    <w:rsid w:val="004C1D70"/>
    <w:rsid w:val="004C2029"/>
    <w:rsid w:val="004C2066"/>
    <w:rsid w:val="004C265E"/>
    <w:rsid w:val="004C28AF"/>
    <w:rsid w:val="004C300C"/>
    <w:rsid w:val="004C30D0"/>
    <w:rsid w:val="004C31A4"/>
    <w:rsid w:val="004C42F1"/>
    <w:rsid w:val="004C476B"/>
    <w:rsid w:val="004C4982"/>
    <w:rsid w:val="004C4A4C"/>
    <w:rsid w:val="004C4BBB"/>
    <w:rsid w:val="004C4E92"/>
    <w:rsid w:val="004C513E"/>
    <w:rsid w:val="004C5172"/>
    <w:rsid w:val="004C5239"/>
    <w:rsid w:val="004C5337"/>
    <w:rsid w:val="004C557C"/>
    <w:rsid w:val="004C5674"/>
    <w:rsid w:val="004C5918"/>
    <w:rsid w:val="004C598E"/>
    <w:rsid w:val="004C5BEB"/>
    <w:rsid w:val="004C5E84"/>
    <w:rsid w:val="004C5FA4"/>
    <w:rsid w:val="004C6184"/>
    <w:rsid w:val="004C618B"/>
    <w:rsid w:val="004C68B1"/>
    <w:rsid w:val="004C6911"/>
    <w:rsid w:val="004C6DCE"/>
    <w:rsid w:val="004C742E"/>
    <w:rsid w:val="004C7AB5"/>
    <w:rsid w:val="004D018F"/>
    <w:rsid w:val="004D02CD"/>
    <w:rsid w:val="004D06D7"/>
    <w:rsid w:val="004D0A21"/>
    <w:rsid w:val="004D0A69"/>
    <w:rsid w:val="004D0A78"/>
    <w:rsid w:val="004D0C91"/>
    <w:rsid w:val="004D19D0"/>
    <w:rsid w:val="004D1B98"/>
    <w:rsid w:val="004D1C82"/>
    <w:rsid w:val="004D1D43"/>
    <w:rsid w:val="004D226E"/>
    <w:rsid w:val="004D22F0"/>
    <w:rsid w:val="004D23E4"/>
    <w:rsid w:val="004D2428"/>
    <w:rsid w:val="004D262A"/>
    <w:rsid w:val="004D2762"/>
    <w:rsid w:val="004D2BF8"/>
    <w:rsid w:val="004D2D39"/>
    <w:rsid w:val="004D2D89"/>
    <w:rsid w:val="004D303E"/>
    <w:rsid w:val="004D3131"/>
    <w:rsid w:val="004D34D9"/>
    <w:rsid w:val="004D36A3"/>
    <w:rsid w:val="004D3CE9"/>
    <w:rsid w:val="004D3EE2"/>
    <w:rsid w:val="004D4286"/>
    <w:rsid w:val="004D491C"/>
    <w:rsid w:val="004D4CB3"/>
    <w:rsid w:val="004D4E4C"/>
    <w:rsid w:val="004D51C2"/>
    <w:rsid w:val="004D5A76"/>
    <w:rsid w:val="004D5D13"/>
    <w:rsid w:val="004D61DC"/>
    <w:rsid w:val="004D628A"/>
    <w:rsid w:val="004D642E"/>
    <w:rsid w:val="004D6521"/>
    <w:rsid w:val="004D6EF9"/>
    <w:rsid w:val="004D70B5"/>
    <w:rsid w:val="004D7501"/>
    <w:rsid w:val="004D77A1"/>
    <w:rsid w:val="004D7837"/>
    <w:rsid w:val="004D79A3"/>
    <w:rsid w:val="004D7BFD"/>
    <w:rsid w:val="004D7C57"/>
    <w:rsid w:val="004D7E7E"/>
    <w:rsid w:val="004D7FBD"/>
    <w:rsid w:val="004D7FCD"/>
    <w:rsid w:val="004D7FD2"/>
    <w:rsid w:val="004E08DD"/>
    <w:rsid w:val="004E0CC2"/>
    <w:rsid w:val="004E0EDC"/>
    <w:rsid w:val="004E139A"/>
    <w:rsid w:val="004E170A"/>
    <w:rsid w:val="004E1D03"/>
    <w:rsid w:val="004E20FD"/>
    <w:rsid w:val="004E2760"/>
    <w:rsid w:val="004E28EA"/>
    <w:rsid w:val="004E32E1"/>
    <w:rsid w:val="004E3A67"/>
    <w:rsid w:val="004E3DE3"/>
    <w:rsid w:val="004E3FC6"/>
    <w:rsid w:val="004E4457"/>
    <w:rsid w:val="004E4C01"/>
    <w:rsid w:val="004E4C65"/>
    <w:rsid w:val="004E55C5"/>
    <w:rsid w:val="004E5756"/>
    <w:rsid w:val="004E580D"/>
    <w:rsid w:val="004E5850"/>
    <w:rsid w:val="004E5951"/>
    <w:rsid w:val="004E5C66"/>
    <w:rsid w:val="004E5CA3"/>
    <w:rsid w:val="004E5EE4"/>
    <w:rsid w:val="004E5F40"/>
    <w:rsid w:val="004E613E"/>
    <w:rsid w:val="004E647B"/>
    <w:rsid w:val="004E6600"/>
    <w:rsid w:val="004E661D"/>
    <w:rsid w:val="004E68F3"/>
    <w:rsid w:val="004E6BF9"/>
    <w:rsid w:val="004E6DDE"/>
    <w:rsid w:val="004E6E7E"/>
    <w:rsid w:val="004E6F05"/>
    <w:rsid w:val="004E6F80"/>
    <w:rsid w:val="004E708C"/>
    <w:rsid w:val="004E70D0"/>
    <w:rsid w:val="004E70F3"/>
    <w:rsid w:val="004E7A5A"/>
    <w:rsid w:val="004E7C12"/>
    <w:rsid w:val="004E7C5F"/>
    <w:rsid w:val="004F0079"/>
    <w:rsid w:val="004F0093"/>
    <w:rsid w:val="004F02DB"/>
    <w:rsid w:val="004F04AC"/>
    <w:rsid w:val="004F0574"/>
    <w:rsid w:val="004F0855"/>
    <w:rsid w:val="004F097F"/>
    <w:rsid w:val="004F1032"/>
    <w:rsid w:val="004F1986"/>
    <w:rsid w:val="004F1B3D"/>
    <w:rsid w:val="004F1DB7"/>
    <w:rsid w:val="004F2049"/>
    <w:rsid w:val="004F2575"/>
    <w:rsid w:val="004F2861"/>
    <w:rsid w:val="004F2A79"/>
    <w:rsid w:val="004F2D45"/>
    <w:rsid w:val="004F3265"/>
    <w:rsid w:val="004F36EE"/>
    <w:rsid w:val="004F3919"/>
    <w:rsid w:val="004F3972"/>
    <w:rsid w:val="004F3CEC"/>
    <w:rsid w:val="004F3CEF"/>
    <w:rsid w:val="004F3FBF"/>
    <w:rsid w:val="004F40C6"/>
    <w:rsid w:val="004F435A"/>
    <w:rsid w:val="004F4568"/>
    <w:rsid w:val="004F46EA"/>
    <w:rsid w:val="004F4964"/>
    <w:rsid w:val="004F575C"/>
    <w:rsid w:val="004F5CB5"/>
    <w:rsid w:val="004F5F37"/>
    <w:rsid w:val="004F61BA"/>
    <w:rsid w:val="004F6529"/>
    <w:rsid w:val="004F67F0"/>
    <w:rsid w:val="004F67F9"/>
    <w:rsid w:val="004F6C8A"/>
    <w:rsid w:val="004F6DBD"/>
    <w:rsid w:val="004F7382"/>
    <w:rsid w:val="004F771D"/>
    <w:rsid w:val="004F7A43"/>
    <w:rsid w:val="004F7BF6"/>
    <w:rsid w:val="004F7C4C"/>
    <w:rsid w:val="004F7D62"/>
    <w:rsid w:val="00500571"/>
    <w:rsid w:val="00500963"/>
    <w:rsid w:val="00500E20"/>
    <w:rsid w:val="005012BA"/>
    <w:rsid w:val="00501957"/>
    <w:rsid w:val="00501C21"/>
    <w:rsid w:val="00501D9C"/>
    <w:rsid w:val="00501DBB"/>
    <w:rsid w:val="00501EA7"/>
    <w:rsid w:val="00501F44"/>
    <w:rsid w:val="00502079"/>
    <w:rsid w:val="00502256"/>
    <w:rsid w:val="005022DC"/>
    <w:rsid w:val="00502872"/>
    <w:rsid w:val="00502918"/>
    <w:rsid w:val="00502B8D"/>
    <w:rsid w:val="00503638"/>
    <w:rsid w:val="0050365B"/>
    <w:rsid w:val="00504000"/>
    <w:rsid w:val="0050425E"/>
    <w:rsid w:val="0050432D"/>
    <w:rsid w:val="005043BF"/>
    <w:rsid w:val="005048E8"/>
    <w:rsid w:val="005049CF"/>
    <w:rsid w:val="00504B36"/>
    <w:rsid w:val="00504F7F"/>
    <w:rsid w:val="005052AE"/>
    <w:rsid w:val="005056AA"/>
    <w:rsid w:val="00506006"/>
    <w:rsid w:val="00506234"/>
    <w:rsid w:val="0050640B"/>
    <w:rsid w:val="0050667E"/>
    <w:rsid w:val="005066E2"/>
    <w:rsid w:val="0050688A"/>
    <w:rsid w:val="005068B9"/>
    <w:rsid w:val="005069C2"/>
    <w:rsid w:val="00506A80"/>
    <w:rsid w:val="00507065"/>
    <w:rsid w:val="0050710A"/>
    <w:rsid w:val="00507433"/>
    <w:rsid w:val="00507752"/>
    <w:rsid w:val="0050790F"/>
    <w:rsid w:val="0051017B"/>
    <w:rsid w:val="00510A6C"/>
    <w:rsid w:val="00510DDE"/>
    <w:rsid w:val="00510ECB"/>
    <w:rsid w:val="005118E3"/>
    <w:rsid w:val="0051196C"/>
    <w:rsid w:val="00511A56"/>
    <w:rsid w:val="0051207B"/>
    <w:rsid w:val="00512D35"/>
    <w:rsid w:val="00512E97"/>
    <w:rsid w:val="0051368F"/>
    <w:rsid w:val="00513962"/>
    <w:rsid w:val="00513C0D"/>
    <w:rsid w:val="00513CF9"/>
    <w:rsid w:val="00514007"/>
    <w:rsid w:val="005140B2"/>
    <w:rsid w:val="0051417C"/>
    <w:rsid w:val="005144A9"/>
    <w:rsid w:val="00514699"/>
    <w:rsid w:val="005148A3"/>
    <w:rsid w:val="00514971"/>
    <w:rsid w:val="00514995"/>
    <w:rsid w:val="00515282"/>
    <w:rsid w:val="0051585B"/>
    <w:rsid w:val="00515E85"/>
    <w:rsid w:val="0051646C"/>
    <w:rsid w:val="0051653D"/>
    <w:rsid w:val="0051658F"/>
    <w:rsid w:val="00516696"/>
    <w:rsid w:val="00516B34"/>
    <w:rsid w:val="00516C12"/>
    <w:rsid w:val="00516E99"/>
    <w:rsid w:val="0051717C"/>
    <w:rsid w:val="005171E3"/>
    <w:rsid w:val="0051766C"/>
    <w:rsid w:val="00517700"/>
    <w:rsid w:val="005178A3"/>
    <w:rsid w:val="005178D8"/>
    <w:rsid w:val="0051791F"/>
    <w:rsid w:val="005179CA"/>
    <w:rsid w:val="00517A84"/>
    <w:rsid w:val="00517E9D"/>
    <w:rsid w:val="00520035"/>
    <w:rsid w:val="00520213"/>
    <w:rsid w:val="00520466"/>
    <w:rsid w:val="00520752"/>
    <w:rsid w:val="00520A3A"/>
    <w:rsid w:val="00520CCE"/>
    <w:rsid w:val="00520E4C"/>
    <w:rsid w:val="00521162"/>
    <w:rsid w:val="00521358"/>
    <w:rsid w:val="00521381"/>
    <w:rsid w:val="005218E2"/>
    <w:rsid w:val="005219C5"/>
    <w:rsid w:val="005219FC"/>
    <w:rsid w:val="00521AD0"/>
    <w:rsid w:val="00521B61"/>
    <w:rsid w:val="00521FBB"/>
    <w:rsid w:val="00521FD0"/>
    <w:rsid w:val="00521FD4"/>
    <w:rsid w:val="0052218C"/>
    <w:rsid w:val="0052226B"/>
    <w:rsid w:val="0052231D"/>
    <w:rsid w:val="0052234A"/>
    <w:rsid w:val="00522507"/>
    <w:rsid w:val="0052264A"/>
    <w:rsid w:val="00522AD5"/>
    <w:rsid w:val="00522E28"/>
    <w:rsid w:val="00522E65"/>
    <w:rsid w:val="0052310B"/>
    <w:rsid w:val="00523125"/>
    <w:rsid w:val="00523527"/>
    <w:rsid w:val="00523637"/>
    <w:rsid w:val="00523FAA"/>
    <w:rsid w:val="005242D4"/>
    <w:rsid w:val="0052435A"/>
    <w:rsid w:val="00524D50"/>
    <w:rsid w:val="00524E37"/>
    <w:rsid w:val="00524F3A"/>
    <w:rsid w:val="00524F5D"/>
    <w:rsid w:val="005254A4"/>
    <w:rsid w:val="005254B7"/>
    <w:rsid w:val="0052570A"/>
    <w:rsid w:val="0052571D"/>
    <w:rsid w:val="00525A75"/>
    <w:rsid w:val="0052604A"/>
    <w:rsid w:val="005260B5"/>
    <w:rsid w:val="00526624"/>
    <w:rsid w:val="00526783"/>
    <w:rsid w:val="00526D9A"/>
    <w:rsid w:val="00527654"/>
    <w:rsid w:val="00527670"/>
    <w:rsid w:val="005277AE"/>
    <w:rsid w:val="00527C85"/>
    <w:rsid w:val="00527C97"/>
    <w:rsid w:val="005308F9"/>
    <w:rsid w:val="00530AA9"/>
    <w:rsid w:val="00530F81"/>
    <w:rsid w:val="00531301"/>
    <w:rsid w:val="005317D3"/>
    <w:rsid w:val="00531A18"/>
    <w:rsid w:val="00531CA7"/>
    <w:rsid w:val="00531EA8"/>
    <w:rsid w:val="005325A2"/>
    <w:rsid w:val="005327D7"/>
    <w:rsid w:val="00532FCD"/>
    <w:rsid w:val="0053383A"/>
    <w:rsid w:val="0053399D"/>
    <w:rsid w:val="00533C4D"/>
    <w:rsid w:val="00534435"/>
    <w:rsid w:val="00535719"/>
    <w:rsid w:val="00535C12"/>
    <w:rsid w:val="00535CE9"/>
    <w:rsid w:val="0053620C"/>
    <w:rsid w:val="00536A98"/>
    <w:rsid w:val="00536C04"/>
    <w:rsid w:val="00536C73"/>
    <w:rsid w:val="00536EE2"/>
    <w:rsid w:val="00536F58"/>
    <w:rsid w:val="0053747F"/>
    <w:rsid w:val="00537931"/>
    <w:rsid w:val="00537B19"/>
    <w:rsid w:val="00537C4A"/>
    <w:rsid w:val="00540783"/>
    <w:rsid w:val="00540A07"/>
    <w:rsid w:val="005414A9"/>
    <w:rsid w:val="00541585"/>
    <w:rsid w:val="00541972"/>
    <w:rsid w:val="005419F3"/>
    <w:rsid w:val="00541C4D"/>
    <w:rsid w:val="00541DF9"/>
    <w:rsid w:val="0054244D"/>
    <w:rsid w:val="0054244F"/>
    <w:rsid w:val="00542463"/>
    <w:rsid w:val="005425B6"/>
    <w:rsid w:val="00542622"/>
    <w:rsid w:val="00542789"/>
    <w:rsid w:val="005427D4"/>
    <w:rsid w:val="00542851"/>
    <w:rsid w:val="00542D78"/>
    <w:rsid w:val="0054372E"/>
    <w:rsid w:val="00543D21"/>
    <w:rsid w:val="00543F62"/>
    <w:rsid w:val="005440CE"/>
    <w:rsid w:val="0054440B"/>
    <w:rsid w:val="00544428"/>
    <w:rsid w:val="0054445B"/>
    <w:rsid w:val="005445D5"/>
    <w:rsid w:val="00545013"/>
    <w:rsid w:val="005456E2"/>
    <w:rsid w:val="005457B2"/>
    <w:rsid w:val="00545A0E"/>
    <w:rsid w:val="005460E3"/>
    <w:rsid w:val="00546AAB"/>
    <w:rsid w:val="00546AFF"/>
    <w:rsid w:val="00546FEA"/>
    <w:rsid w:val="00547482"/>
    <w:rsid w:val="005478EA"/>
    <w:rsid w:val="00547ADF"/>
    <w:rsid w:val="00547E62"/>
    <w:rsid w:val="00547FDD"/>
    <w:rsid w:val="0055003D"/>
    <w:rsid w:val="00550312"/>
    <w:rsid w:val="0055048D"/>
    <w:rsid w:val="005509C5"/>
    <w:rsid w:val="00550AB2"/>
    <w:rsid w:val="00550BEF"/>
    <w:rsid w:val="00550C92"/>
    <w:rsid w:val="00550D4C"/>
    <w:rsid w:val="00550F7B"/>
    <w:rsid w:val="00550FF5"/>
    <w:rsid w:val="0055130C"/>
    <w:rsid w:val="00551902"/>
    <w:rsid w:val="00551CA0"/>
    <w:rsid w:val="00551ECD"/>
    <w:rsid w:val="00551F1B"/>
    <w:rsid w:val="005527F7"/>
    <w:rsid w:val="00552AA0"/>
    <w:rsid w:val="00553694"/>
    <w:rsid w:val="00553B0B"/>
    <w:rsid w:val="00553C99"/>
    <w:rsid w:val="00553D6F"/>
    <w:rsid w:val="00553E4F"/>
    <w:rsid w:val="005543F8"/>
    <w:rsid w:val="00554414"/>
    <w:rsid w:val="005545A6"/>
    <w:rsid w:val="00554726"/>
    <w:rsid w:val="005549FD"/>
    <w:rsid w:val="00554CA4"/>
    <w:rsid w:val="00554FDD"/>
    <w:rsid w:val="005551E2"/>
    <w:rsid w:val="00555242"/>
    <w:rsid w:val="005552C2"/>
    <w:rsid w:val="005552F8"/>
    <w:rsid w:val="0055587D"/>
    <w:rsid w:val="005559DD"/>
    <w:rsid w:val="00555A69"/>
    <w:rsid w:val="00555AF0"/>
    <w:rsid w:val="00555B50"/>
    <w:rsid w:val="00555BF2"/>
    <w:rsid w:val="00555BFF"/>
    <w:rsid w:val="00556A94"/>
    <w:rsid w:val="00556DC5"/>
    <w:rsid w:val="0055704E"/>
    <w:rsid w:val="005570D4"/>
    <w:rsid w:val="00557131"/>
    <w:rsid w:val="005571D3"/>
    <w:rsid w:val="00557484"/>
    <w:rsid w:val="00557D97"/>
    <w:rsid w:val="00557EAF"/>
    <w:rsid w:val="005604EA"/>
    <w:rsid w:val="00560D69"/>
    <w:rsid w:val="00560D88"/>
    <w:rsid w:val="00560F9B"/>
    <w:rsid w:val="00561A17"/>
    <w:rsid w:val="00562637"/>
    <w:rsid w:val="00562EEF"/>
    <w:rsid w:val="00563C90"/>
    <w:rsid w:val="00563DD9"/>
    <w:rsid w:val="00563EEE"/>
    <w:rsid w:val="0056423C"/>
    <w:rsid w:val="00564556"/>
    <w:rsid w:val="00564C60"/>
    <w:rsid w:val="00564FFC"/>
    <w:rsid w:val="005651C9"/>
    <w:rsid w:val="0056556B"/>
    <w:rsid w:val="005655B8"/>
    <w:rsid w:val="00565C7B"/>
    <w:rsid w:val="00565CF7"/>
    <w:rsid w:val="0056616F"/>
    <w:rsid w:val="00566216"/>
    <w:rsid w:val="0056624B"/>
    <w:rsid w:val="005663DC"/>
    <w:rsid w:val="00566A13"/>
    <w:rsid w:val="00566DBE"/>
    <w:rsid w:val="00566EF1"/>
    <w:rsid w:val="00567398"/>
    <w:rsid w:val="00567BAC"/>
    <w:rsid w:val="00567E2D"/>
    <w:rsid w:val="00570155"/>
    <w:rsid w:val="005701CE"/>
    <w:rsid w:val="00571374"/>
    <w:rsid w:val="005718D8"/>
    <w:rsid w:val="005719BE"/>
    <w:rsid w:val="00571A0C"/>
    <w:rsid w:val="00571E78"/>
    <w:rsid w:val="00572712"/>
    <w:rsid w:val="005728CE"/>
    <w:rsid w:val="005728E9"/>
    <w:rsid w:val="00572EB7"/>
    <w:rsid w:val="0057327E"/>
    <w:rsid w:val="00573430"/>
    <w:rsid w:val="00573662"/>
    <w:rsid w:val="005737B6"/>
    <w:rsid w:val="00574296"/>
    <w:rsid w:val="005742F8"/>
    <w:rsid w:val="00574E65"/>
    <w:rsid w:val="00575B5B"/>
    <w:rsid w:val="00575ECA"/>
    <w:rsid w:val="0057603F"/>
    <w:rsid w:val="005761B0"/>
    <w:rsid w:val="0057647C"/>
    <w:rsid w:val="005766C6"/>
    <w:rsid w:val="00576906"/>
    <w:rsid w:val="005769E1"/>
    <w:rsid w:val="005769E7"/>
    <w:rsid w:val="00577350"/>
    <w:rsid w:val="0057739D"/>
    <w:rsid w:val="005773DC"/>
    <w:rsid w:val="00577444"/>
    <w:rsid w:val="00580034"/>
    <w:rsid w:val="005800FE"/>
    <w:rsid w:val="00580214"/>
    <w:rsid w:val="0058047B"/>
    <w:rsid w:val="005806CB"/>
    <w:rsid w:val="00580807"/>
    <w:rsid w:val="00580D11"/>
    <w:rsid w:val="00580F0A"/>
    <w:rsid w:val="00581C22"/>
    <w:rsid w:val="00581D2C"/>
    <w:rsid w:val="00581EAB"/>
    <w:rsid w:val="00581F94"/>
    <w:rsid w:val="00582136"/>
    <w:rsid w:val="00582625"/>
    <w:rsid w:val="00582739"/>
    <w:rsid w:val="005827C4"/>
    <w:rsid w:val="00582DCC"/>
    <w:rsid w:val="00582ECE"/>
    <w:rsid w:val="005830E2"/>
    <w:rsid w:val="005833C7"/>
    <w:rsid w:val="00583446"/>
    <w:rsid w:val="0058346C"/>
    <w:rsid w:val="00583A32"/>
    <w:rsid w:val="00583AD5"/>
    <w:rsid w:val="00583BE4"/>
    <w:rsid w:val="00583C44"/>
    <w:rsid w:val="00584119"/>
    <w:rsid w:val="00584337"/>
    <w:rsid w:val="0058496C"/>
    <w:rsid w:val="00584F62"/>
    <w:rsid w:val="0058582D"/>
    <w:rsid w:val="005859B6"/>
    <w:rsid w:val="0058650E"/>
    <w:rsid w:val="0058679A"/>
    <w:rsid w:val="0058757C"/>
    <w:rsid w:val="0058767A"/>
    <w:rsid w:val="00587BF7"/>
    <w:rsid w:val="00587C70"/>
    <w:rsid w:val="00587E7C"/>
    <w:rsid w:val="0059002B"/>
    <w:rsid w:val="00590774"/>
    <w:rsid w:val="00590FFA"/>
    <w:rsid w:val="005912C1"/>
    <w:rsid w:val="00591A69"/>
    <w:rsid w:val="00591C62"/>
    <w:rsid w:val="00592AA7"/>
    <w:rsid w:val="00592C08"/>
    <w:rsid w:val="00592D1B"/>
    <w:rsid w:val="0059320D"/>
    <w:rsid w:val="0059347D"/>
    <w:rsid w:val="005935DF"/>
    <w:rsid w:val="00593602"/>
    <w:rsid w:val="0059363A"/>
    <w:rsid w:val="00593970"/>
    <w:rsid w:val="005939F3"/>
    <w:rsid w:val="00593AC0"/>
    <w:rsid w:val="00593DB1"/>
    <w:rsid w:val="00594172"/>
    <w:rsid w:val="00594179"/>
    <w:rsid w:val="00594209"/>
    <w:rsid w:val="00594353"/>
    <w:rsid w:val="0059489F"/>
    <w:rsid w:val="00594BA9"/>
    <w:rsid w:val="00594C36"/>
    <w:rsid w:val="005951C7"/>
    <w:rsid w:val="0059521E"/>
    <w:rsid w:val="0059529F"/>
    <w:rsid w:val="00595843"/>
    <w:rsid w:val="00595ECB"/>
    <w:rsid w:val="0059619F"/>
    <w:rsid w:val="0059625C"/>
    <w:rsid w:val="00596292"/>
    <w:rsid w:val="00596790"/>
    <w:rsid w:val="005967B8"/>
    <w:rsid w:val="005969E8"/>
    <w:rsid w:val="0059703C"/>
    <w:rsid w:val="0059762D"/>
    <w:rsid w:val="00597ED7"/>
    <w:rsid w:val="005A0182"/>
    <w:rsid w:val="005A0188"/>
    <w:rsid w:val="005A0580"/>
    <w:rsid w:val="005A075E"/>
    <w:rsid w:val="005A1273"/>
    <w:rsid w:val="005A1542"/>
    <w:rsid w:val="005A1C30"/>
    <w:rsid w:val="005A25A1"/>
    <w:rsid w:val="005A2903"/>
    <w:rsid w:val="005A2BCA"/>
    <w:rsid w:val="005A2BCC"/>
    <w:rsid w:val="005A3290"/>
    <w:rsid w:val="005A37E5"/>
    <w:rsid w:val="005A3979"/>
    <w:rsid w:val="005A39C8"/>
    <w:rsid w:val="005A3B44"/>
    <w:rsid w:val="005A3F3B"/>
    <w:rsid w:val="005A44A6"/>
    <w:rsid w:val="005A44B7"/>
    <w:rsid w:val="005A4908"/>
    <w:rsid w:val="005A4939"/>
    <w:rsid w:val="005A4B01"/>
    <w:rsid w:val="005A4BB4"/>
    <w:rsid w:val="005A4BE5"/>
    <w:rsid w:val="005A4DD5"/>
    <w:rsid w:val="005A4FA9"/>
    <w:rsid w:val="005A5168"/>
    <w:rsid w:val="005A5801"/>
    <w:rsid w:val="005A59BE"/>
    <w:rsid w:val="005A5A8C"/>
    <w:rsid w:val="005A606D"/>
    <w:rsid w:val="005A60B1"/>
    <w:rsid w:val="005A614E"/>
    <w:rsid w:val="005A6375"/>
    <w:rsid w:val="005A657D"/>
    <w:rsid w:val="005A6B63"/>
    <w:rsid w:val="005A6F4C"/>
    <w:rsid w:val="005A7156"/>
    <w:rsid w:val="005A7978"/>
    <w:rsid w:val="005A7DDC"/>
    <w:rsid w:val="005A7DE9"/>
    <w:rsid w:val="005A7F26"/>
    <w:rsid w:val="005B0233"/>
    <w:rsid w:val="005B0906"/>
    <w:rsid w:val="005B0DB6"/>
    <w:rsid w:val="005B108F"/>
    <w:rsid w:val="005B12B7"/>
    <w:rsid w:val="005B12D7"/>
    <w:rsid w:val="005B1368"/>
    <w:rsid w:val="005B146D"/>
    <w:rsid w:val="005B151D"/>
    <w:rsid w:val="005B1890"/>
    <w:rsid w:val="005B2072"/>
    <w:rsid w:val="005B2202"/>
    <w:rsid w:val="005B226F"/>
    <w:rsid w:val="005B2585"/>
    <w:rsid w:val="005B25A7"/>
    <w:rsid w:val="005B25AF"/>
    <w:rsid w:val="005B26B4"/>
    <w:rsid w:val="005B3692"/>
    <w:rsid w:val="005B38AE"/>
    <w:rsid w:val="005B392F"/>
    <w:rsid w:val="005B3D28"/>
    <w:rsid w:val="005B4194"/>
    <w:rsid w:val="005B438A"/>
    <w:rsid w:val="005B444E"/>
    <w:rsid w:val="005B4701"/>
    <w:rsid w:val="005B4D89"/>
    <w:rsid w:val="005B5454"/>
    <w:rsid w:val="005B5A86"/>
    <w:rsid w:val="005B61A5"/>
    <w:rsid w:val="005B631F"/>
    <w:rsid w:val="005B63FE"/>
    <w:rsid w:val="005B696C"/>
    <w:rsid w:val="005B6DEC"/>
    <w:rsid w:val="005B751A"/>
    <w:rsid w:val="005B7D77"/>
    <w:rsid w:val="005C036A"/>
    <w:rsid w:val="005C03E9"/>
    <w:rsid w:val="005C063B"/>
    <w:rsid w:val="005C12E7"/>
    <w:rsid w:val="005C16C3"/>
    <w:rsid w:val="005C1701"/>
    <w:rsid w:val="005C19CD"/>
    <w:rsid w:val="005C1E23"/>
    <w:rsid w:val="005C2132"/>
    <w:rsid w:val="005C25D7"/>
    <w:rsid w:val="005C282F"/>
    <w:rsid w:val="005C2903"/>
    <w:rsid w:val="005C2A6E"/>
    <w:rsid w:val="005C3344"/>
    <w:rsid w:val="005C3657"/>
    <w:rsid w:val="005C3895"/>
    <w:rsid w:val="005C3986"/>
    <w:rsid w:val="005C3DAB"/>
    <w:rsid w:val="005C3E81"/>
    <w:rsid w:val="005C3EA3"/>
    <w:rsid w:val="005C46AD"/>
    <w:rsid w:val="005C4E62"/>
    <w:rsid w:val="005C4E87"/>
    <w:rsid w:val="005C5102"/>
    <w:rsid w:val="005C57CA"/>
    <w:rsid w:val="005C5A43"/>
    <w:rsid w:val="005C5F95"/>
    <w:rsid w:val="005C672C"/>
    <w:rsid w:val="005C6B62"/>
    <w:rsid w:val="005C70F5"/>
    <w:rsid w:val="005C7636"/>
    <w:rsid w:val="005C794A"/>
    <w:rsid w:val="005C7EAE"/>
    <w:rsid w:val="005D060D"/>
    <w:rsid w:val="005D0B03"/>
    <w:rsid w:val="005D0CE8"/>
    <w:rsid w:val="005D0F84"/>
    <w:rsid w:val="005D0FC3"/>
    <w:rsid w:val="005D1008"/>
    <w:rsid w:val="005D115F"/>
    <w:rsid w:val="005D129B"/>
    <w:rsid w:val="005D15F8"/>
    <w:rsid w:val="005D1931"/>
    <w:rsid w:val="005D1B24"/>
    <w:rsid w:val="005D1B27"/>
    <w:rsid w:val="005D1F62"/>
    <w:rsid w:val="005D21A9"/>
    <w:rsid w:val="005D2205"/>
    <w:rsid w:val="005D2BD8"/>
    <w:rsid w:val="005D2E08"/>
    <w:rsid w:val="005D2EF8"/>
    <w:rsid w:val="005D3148"/>
    <w:rsid w:val="005D316A"/>
    <w:rsid w:val="005D31B0"/>
    <w:rsid w:val="005D3397"/>
    <w:rsid w:val="005D37B1"/>
    <w:rsid w:val="005D396E"/>
    <w:rsid w:val="005D43CA"/>
    <w:rsid w:val="005D450A"/>
    <w:rsid w:val="005D4563"/>
    <w:rsid w:val="005D472E"/>
    <w:rsid w:val="005D490B"/>
    <w:rsid w:val="005D4A00"/>
    <w:rsid w:val="005D4E36"/>
    <w:rsid w:val="005D4F3A"/>
    <w:rsid w:val="005D5604"/>
    <w:rsid w:val="005D58EA"/>
    <w:rsid w:val="005D5DC3"/>
    <w:rsid w:val="005D5F5B"/>
    <w:rsid w:val="005D628C"/>
    <w:rsid w:val="005D6538"/>
    <w:rsid w:val="005D6CC4"/>
    <w:rsid w:val="005D6D86"/>
    <w:rsid w:val="005D6D98"/>
    <w:rsid w:val="005D7259"/>
    <w:rsid w:val="005D743A"/>
    <w:rsid w:val="005D7442"/>
    <w:rsid w:val="005D746D"/>
    <w:rsid w:val="005D74AC"/>
    <w:rsid w:val="005D7760"/>
    <w:rsid w:val="005D77E8"/>
    <w:rsid w:val="005D7C9B"/>
    <w:rsid w:val="005E012D"/>
    <w:rsid w:val="005E0143"/>
    <w:rsid w:val="005E0907"/>
    <w:rsid w:val="005E0F9D"/>
    <w:rsid w:val="005E135C"/>
    <w:rsid w:val="005E15CC"/>
    <w:rsid w:val="005E1646"/>
    <w:rsid w:val="005E1886"/>
    <w:rsid w:val="005E1920"/>
    <w:rsid w:val="005E1DB7"/>
    <w:rsid w:val="005E213A"/>
    <w:rsid w:val="005E213E"/>
    <w:rsid w:val="005E21BC"/>
    <w:rsid w:val="005E2407"/>
    <w:rsid w:val="005E24ED"/>
    <w:rsid w:val="005E26A9"/>
    <w:rsid w:val="005E28F9"/>
    <w:rsid w:val="005E2A69"/>
    <w:rsid w:val="005E2FAC"/>
    <w:rsid w:val="005E3091"/>
    <w:rsid w:val="005E35DD"/>
    <w:rsid w:val="005E3A04"/>
    <w:rsid w:val="005E3E58"/>
    <w:rsid w:val="005E47C6"/>
    <w:rsid w:val="005E5641"/>
    <w:rsid w:val="005E5756"/>
    <w:rsid w:val="005E5D4E"/>
    <w:rsid w:val="005E5DD4"/>
    <w:rsid w:val="005E5F74"/>
    <w:rsid w:val="005E6489"/>
    <w:rsid w:val="005E6767"/>
    <w:rsid w:val="005E6B10"/>
    <w:rsid w:val="005E70F4"/>
    <w:rsid w:val="005E718F"/>
    <w:rsid w:val="005E7208"/>
    <w:rsid w:val="005E730F"/>
    <w:rsid w:val="005E7486"/>
    <w:rsid w:val="005E762A"/>
    <w:rsid w:val="005E7798"/>
    <w:rsid w:val="005E7821"/>
    <w:rsid w:val="005E797B"/>
    <w:rsid w:val="005F01D2"/>
    <w:rsid w:val="005F02FC"/>
    <w:rsid w:val="005F03E7"/>
    <w:rsid w:val="005F0600"/>
    <w:rsid w:val="005F0AE4"/>
    <w:rsid w:val="005F0EE4"/>
    <w:rsid w:val="005F1605"/>
    <w:rsid w:val="005F1940"/>
    <w:rsid w:val="005F1EEB"/>
    <w:rsid w:val="005F22CA"/>
    <w:rsid w:val="005F247B"/>
    <w:rsid w:val="005F24B9"/>
    <w:rsid w:val="005F2B2E"/>
    <w:rsid w:val="005F2C41"/>
    <w:rsid w:val="005F2CD8"/>
    <w:rsid w:val="005F2F02"/>
    <w:rsid w:val="005F3192"/>
    <w:rsid w:val="005F33C0"/>
    <w:rsid w:val="005F340C"/>
    <w:rsid w:val="005F34B5"/>
    <w:rsid w:val="005F406E"/>
    <w:rsid w:val="005F4681"/>
    <w:rsid w:val="005F4795"/>
    <w:rsid w:val="005F48EE"/>
    <w:rsid w:val="005F4B0C"/>
    <w:rsid w:val="005F4B50"/>
    <w:rsid w:val="005F52C4"/>
    <w:rsid w:val="005F59CA"/>
    <w:rsid w:val="005F59DF"/>
    <w:rsid w:val="005F605B"/>
    <w:rsid w:val="005F627B"/>
    <w:rsid w:val="005F6304"/>
    <w:rsid w:val="005F63B8"/>
    <w:rsid w:val="005F659E"/>
    <w:rsid w:val="005F6685"/>
    <w:rsid w:val="005F6A64"/>
    <w:rsid w:val="005F6D92"/>
    <w:rsid w:val="005F6DBA"/>
    <w:rsid w:val="005F7243"/>
    <w:rsid w:val="005F724E"/>
    <w:rsid w:val="005F761D"/>
    <w:rsid w:val="005F7AAF"/>
    <w:rsid w:val="006005DE"/>
    <w:rsid w:val="0060069A"/>
    <w:rsid w:val="006008FE"/>
    <w:rsid w:val="00600947"/>
    <w:rsid w:val="00600956"/>
    <w:rsid w:val="00600A26"/>
    <w:rsid w:val="00600EDF"/>
    <w:rsid w:val="00600FF7"/>
    <w:rsid w:val="00601007"/>
    <w:rsid w:val="0060153F"/>
    <w:rsid w:val="006018F5"/>
    <w:rsid w:val="00601A09"/>
    <w:rsid w:val="00601BAA"/>
    <w:rsid w:val="00601BCE"/>
    <w:rsid w:val="00601E20"/>
    <w:rsid w:val="00601EC1"/>
    <w:rsid w:val="006023EA"/>
    <w:rsid w:val="00602650"/>
    <w:rsid w:val="00603462"/>
    <w:rsid w:val="006035CB"/>
    <w:rsid w:val="00603E49"/>
    <w:rsid w:val="00604011"/>
    <w:rsid w:val="006048B3"/>
    <w:rsid w:val="00604B47"/>
    <w:rsid w:val="00604F4C"/>
    <w:rsid w:val="0060571F"/>
    <w:rsid w:val="00605747"/>
    <w:rsid w:val="006057CE"/>
    <w:rsid w:val="00605D1C"/>
    <w:rsid w:val="00605F82"/>
    <w:rsid w:val="006061A0"/>
    <w:rsid w:val="00606586"/>
    <w:rsid w:val="006065E0"/>
    <w:rsid w:val="006067CC"/>
    <w:rsid w:val="00606848"/>
    <w:rsid w:val="006068CE"/>
    <w:rsid w:val="00606E5B"/>
    <w:rsid w:val="0060729F"/>
    <w:rsid w:val="006078D9"/>
    <w:rsid w:val="00607903"/>
    <w:rsid w:val="00607B07"/>
    <w:rsid w:val="00607B45"/>
    <w:rsid w:val="00607D85"/>
    <w:rsid w:val="006101FE"/>
    <w:rsid w:val="00610431"/>
    <w:rsid w:val="00610969"/>
    <w:rsid w:val="00610C86"/>
    <w:rsid w:val="006112C2"/>
    <w:rsid w:val="006112D2"/>
    <w:rsid w:val="006116E4"/>
    <w:rsid w:val="00611966"/>
    <w:rsid w:val="00612278"/>
    <w:rsid w:val="00612610"/>
    <w:rsid w:val="006126FC"/>
    <w:rsid w:val="00612BED"/>
    <w:rsid w:val="00612F80"/>
    <w:rsid w:val="006131A0"/>
    <w:rsid w:val="00613256"/>
    <w:rsid w:val="00613334"/>
    <w:rsid w:val="00613402"/>
    <w:rsid w:val="006134EA"/>
    <w:rsid w:val="00613974"/>
    <w:rsid w:val="00613B10"/>
    <w:rsid w:val="00613C60"/>
    <w:rsid w:val="00613D56"/>
    <w:rsid w:val="00613E13"/>
    <w:rsid w:val="00614263"/>
    <w:rsid w:val="00614D85"/>
    <w:rsid w:val="006154A1"/>
    <w:rsid w:val="00615BB0"/>
    <w:rsid w:val="00616BAB"/>
    <w:rsid w:val="00617045"/>
    <w:rsid w:val="006173B8"/>
    <w:rsid w:val="006176F4"/>
    <w:rsid w:val="006178A8"/>
    <w:rsid w:val="00617AAE"/>
    <w:rsid w:val="00617ADE"/>
    <w:rsid w:val="00617B2B"/>
    <w:rsid w:val="00617C6B"/>
    <w:rsid w:val="00617F4D"/>
    <w:rsid w:val="0062043D"/>
    <w:rsid w:val="0062061D"/>
    <w:rsid w:val="00620AB8"/>
    <w:rsid w:val="00620B64"/>
    <w:rsid w:val="0062103D"/>
    <w:rsid w:val="00621174"/>
    <w:rsid w:val="006211DE"/>
    <w:rsid w:val="0062127B"/>
    <w:rsid w:val="00621B74"/>
    <w:rsid w:val="00621F12"/>
    <w:rsid w:val="00621F39"/>
    <w:rsid w:val="006220C1"/>
    <w:rsid w:val="006221A3"/>
    <w:rsid w:val="0062233B"/>
    <w:rsid w:val="006226E7"/>
    <w:rsid w:val="00622716"/>
    <w:rsid w:val="00622CDA"/>
    <w:rsid w:val="00622DA6"/>
    <w:rsid w:val="006230AF"/>
    <w:rsid w:val="0062379C"/>
    <w:rsid w:val="006239A4"/>
    <w:rsid w:val="006239ED"/>
    <w:rsid w:val="00623AE8"/>
    <w:rsid w:val="00624FE4"/>
    <w:rsid w:val="006250A5"/>
    <w:rsid w:val="006252C0"/>
    <w:rsid w:val="00625578"/>
    <w:rsid w:val="006256CF"/>
    <w:rsid w:val="00625C05"/>
    <w:rsid w:val="00625E10"/>
    <w:rsid w:val="00625F33"/>
    <w:rsid w:val="00626054"/>
    <w:rsid w:val="006260D0"/>
    <w:rsid w:val="00626516"/>
    <w:rsid w:val="0062671F"/>
    <w:rsid w:val="00626732"/>
    <w:rsid w:val="00626FF0"/>
    <w:rsid w:val="0062720F"/>
    <w:rsid w:val="0062750C"/>
    <w:rsid w:val="00627533"/>
    <w:rsid w:val="00627C78"/>
    <w:rsid w:val="00627E3A"/>
    <w:rsid w:val="00630082"/>
    <w:rsid w:val="00630276"/>
    <w:rsid w:val="006302DB"/>
    <w:rsid w:val="0063057D"/>
    <w:rsid w:val="006306CD"/>
    <w:rsid w:val="00630738"/>
    <w:rsid w:val="006310E3"/>
    <w:rsid w:val="006312E3"/>
    <w:rsid w:val="00631490"/>
    <w:rsid w:val="00631663"/>
    <w:rsid w:val="00631782"/>
    <w:rsid w:val="0063186F"/>
    <w:rsid w:val="00631A54"/>
    <w:rsid w:val="00631D27"/>
    <w:rsid w:val="0063214F"/>
    <w:rsid w:val="00632320"/>
    <w:rsid w:val="00632C82"/>
    <w:rsid w:val="00632F0E"/>
    <w:rsid w:val="00633061"/>
    <w:rsid w:val="0063316F"/>
    <w:rsid w:val="006336E4"/>
    <w:rsid w:val="00633BF3"/>
    <w:rsid w:val="006349C1"/>
    <w:rsid w:val="00634F31"/>
    <w:rsid w:val="00634FE9"/>
    <w:rsid w:val="006350E1"/>
    <w:rsid w:val="006355D1"/>
    <w:rsid w:val="00635A10"/>
    <w:rsid w:val="00636048"/>
    <w:rsid w:val="00636CAE"/>
    <w:rsid w:val="00636E58"/>
    <w:rsid w:val="006374C3"/>
    <w:rsid w:val="00637C51"/>
    <w:rsid w:val="00637D1F"/>
    <w:rsid w:val="00637D64"/>
    <w:rsid w:val="006409CE"/>
    <w:rsid w:val="00640B11"/>
    <w:rsid w:val="00641203"/>
    <w:rsid w:val="00641359"/>
    <w:rsid w:val="0064138A"/>
    <w:rsid w:val="00641B59"/>
    <w:rsid w:val="00641F5C"/>
    <w:rsid w:val="00641FDB"/>
    <w:rsid w:val="006422E2"/>
    <w:rsid w:val="0064286C"/>
    <w:rsid w:val="00642C45"/>
    <w:rsid w:val="006431E4"/>
    <w:rsid w:val="0064320E"/>
    <w:rsid w:val="00643523"/>
    <w:rsid w:val="00643ADB"/>
    <w:rsid w:val="00644041"/>
    <w:rsid w:val="006448F0"/>
    <w:rsid w:val="00644CFB"/>
    <w:rsid w:val="00644D49"/>
    <w:rsid w:val="00644D91"/>
    <w:rsid w:val="00644EC5"/>
    <w:rsid w:val="00644FEE"/>
    <w:rsid w:val="00645327"/>
    <w:rsid w:val="006453B7"/>
    <w:rsid w:val="006456C3"/>
    <w:rsid w:val="00645A7A"/>
    <w:rsid w:val="00646013"/>
    <w:rsid w:val="00646891"/>
    <w:rsid w:val="00646B19"/>
    <w:rsid w:val="00646CCC"/>
    <w:rsid w:val="00646DE0"/>
    <w:rsid w:val="00646DEF"/>
    <w:rsid w:val="0064711E"/>
    <w:rsid w:val="0064718B"/>
    <w:rsid w:val="006479AC"/>
    <w:rsid w:val="00647C7A"/>
    <w:rsid w:val="00650145"/>
    <w:rsid w:val="006504A7"/>
    <w:rsid w:val="00650B4E"/>
    <w:rsid w:val="006514E3"/>
    <w:rsid w:val="00651DAF"/>
    <w:rsid w:val="00651DF3"/>
    <w:rsid w:val="00652961"/>
    <w:rsid w:val="00652A52"/>
    <w:rsid w:val="00653296"/>
    <w:rsid w:val="00653B6C"/>
    <w:rsid w:val="00653D8E"/>
    <w:rsid w:val="00654090"/>
    <w:rsid w:val="00654425"/>
    <w:rsid w:val="0065474A"/>
    <w:rsid w:val="00655004"/>
    <w:rsid w:val="00655190"/>
    <w:rsid w:val="00655331"/>
    <w:rsid w:val="00655400"/>
    <w:rsid w:val="00655593"/>
    <w:rsid w:val="00655673"/>
    <w:rsid w:val="006556D4"/>
    <w:rsid w:val="00655A3A"/>
    <w:rsid w:val="00655BDF"/>
    <w:rsid w:val="00655DAA"/>
    <w:rsid w:val="00655EF8"/>
    <w:rsid w:val="00656778"/>
    <w:rsid w:val="006568A2"/>
    <w:rsid w:val="00656B40"/>
    <w:rsid w:val="00657090"/>
    <w:rsid w:val="006574C7"/>
    <w:rsid w:val="0065773A"/>
    <w:rsid w:val="00657A85"/>
    <w:rsid w:val="00657AA8"/>
    <w:rsid w:val="00657D88"/>
    <w:rsid w:val="00660092"/>
    <w:rsid w:val="00660A30"/>
    <w:rsid w:val="00660FB5"/>
    <w:rsid w:val="00661129"/>
    <w:rsid w:val="006611EA"/>
    <w:rsid w:val="006613DE"/>
    <w:rsid w:val="006613F2"/>
    <w:rsid w:val="0066146B"/>
    <w:rsid w:val="00661A31"/>
    <w:rsid w:val="00661C6D"/>
    <w:rsid w:val="00662089"/>
    <w:rsid w:val="00662335"/>
    <w:rsid w:val="00662435"/>
    <w:rsid w:val="0066277D"/>
    <w:rsid w:val="00662892"/>
    <w:rsid w:val="00662920"/>
    <w:rsid w:val="00662B56"/>
    <w:rsid w:val="00662FBB"/>
    <w:rsid w:val="00663075"/>
    <w:rsid w:val="006630BE"/>
    <w:rsid w:val="00663C41"/>
    <w:rsid w:val="00663D42"/>
    <w:rsid w:val="00663F6B"/>
    <w:rsid w:val="006645ED"/>
    <w:rsid w:val="00664B74"/>
    <w:rsid w:val="00664F2E"/>
    <w:rsid w:val="00665043"/>
    <w:rsid w:val="00665067"/>
    <w:rsid w:val="0066517F"/>
    <w:rsid w:val="006657B0"/>
    <w:rsid w:val="00666117"/>
    <w:rsid w:val="00667139"/>
    <w:rsid w:val="006673EE"/>
    <w:rsid w:val="00667495"/>
    <w:rsid w:val="0066760F"/>
    <w:rsid w:val="00667A0A"/>
    <w:rsid w:val="00667BCC"/>
    <w:rsid w:val="00667CD7"/>
    <w:rsid w:val="00667D3A"/>
    <w:rsid w:val="006702A8"/>
    <w:rsid w:val="0067037E"/>
    <w:rsid w:val="00670D52"/>
    <w:rsid w:val="006715D7"/>
    <w:rsid w:val="0067184A"/>
    <w:rsid w:val="00671A05"/>
    <w:rsid w:val="00671C08"/>
    <w:rsid w:val="00672084"/>
    <w:rsid w:val="00672176"/>
    <w:rsid w:val="0067236C"/>
    <w:rsid w:val="00672D11"/>
    <w:rsid w:val="00673096"/>
    <w:rsid w:val="00673358"/>
    <w:rsid w:val="0067381B"/>
    <w:rsid w:val="00673A6D"/>
    <w:rsid w:val="00673CC7"/>
    <w:rsid w:val="00673D3E"/>
    <w:rsid w:val="0067472E"/>
    <w:rsid w:val="0067474E"/>
    <w:rsid w:val="00674861"/>
    <w:rsid w:val="00674E8C"/>
    <w:rsid w:val="00675092"/>
    <w:rsid w:val="006756D1"/>
    <w:rsid w:val="00675CD6"/>
    <w:rsid w:val="00676022"/>
    <w:rsid w:val="006760CF"/>
    <w:rsid w:val="006764D3"/>
    <w:rsid w:val="006764E8"/>
    <w:rsid w:val="006767E3"/>
    <w:rsid w:val="00676953"/>
    <w:rsid w:val="00676956"/>
    <w:rsid w:val="006769BB"/>
    <w:rsid w:val="0067701B"/>
    <w:rsid w:val="006777A4"/>
    <w:rsid w:val="00677D85"/>
    <w:rsid w:val="00680601"/>
    <w:rsid w:val="006807AC"/>
    <w:rsid w:val="00680C71"/>
    <w:rsid w:val="00680CE9"/>
    <w:rsid w:val="00681160"/>
    <w:rsid w:val="0068126A"/>
    <w:rsid w:val="0068166D"/>
    <w:rsid w:val="006816B2"/>
    <w:rsid w:val="006818F9"/>
    <w:rsid w:val="006819AE"/>
    <w:rsid w:val="006823DA"/>
    <w:rsid w:val="00682574"/>
    <w:rsid w:val="00682600"/>
    <w:rsid w:val="006828D4"/>
    <w:rsid w:val="00682E54"/>
    <w:rsid w:val="00682EF2"/>
    <w:rsid w:val="00682F71"/>
    <w:rsid w:val="006835DD"/>
    <w:rsid w:val="0068376D"/>
    <w:rsid w:val="00684251"/>
    <w:rsid w:val="006842AF"/>
    <w:rsid w:val="006843DC"/>
    <w:rsid w:val="00684608"/>
    <w:rsid w:val="00684673"/>
    <w:rsid w:val="00684CE5"/>
    <w:rsid w:val="006850E5"/>
    <w:rsid w:val="00685301"/>
    <w:rsid w:val="0068562F"/>
    <w:rsid w:val="00685A81"/>
    <w:rsid w:val="00685B70"/>
    <w:rsid w:val="00685BC0"/>
    <w:rsid w:val="0068613B"/>
    <w:rsid w:val="00686267"/>
    <w:rsid w:val="006870E6"/>
    <w:rsid w:val="00687301"/>
    <w:rsid w:val="006873A9"/>
    <w:rsid w:val="00687542"/>
    <w:rsid w:val="006877F5"/>
    <w:rsid w:val="0068783F"/>
    <w:rsid w:val="00687E9A"/>
    <w:rsid w:val="00690353"/>
    <w:rsid w:val="00690922"/>
    <w:rsid w:val="00690AE7"/>
    <w:rsid w:val="00690C79"/>
    <w:rsid w:val="00690E2B"/>
    <w:rsid w:val="00690EBD"/>
    <w:rsid w:val="0069102A"/>
    <w:rsid w:val="00691BCB"/>
    <w:rsid w:val="00691C1B"/>
    <w:rsid w:val="00691E9F"/>
    <w:rsid w:val="00691FC0"/>
    <w:rsid w:val="0069226E"/>
    <w:rsid w:val="006922F6"/>
    <w:rsid w:val="00692554"/>
    <w:rsid w:val="006926BF"/>
    <w:rsid w:val="00692A92"/>
    <w:rsid w:val="00692BE5"/>
    <w:rsid w:val="00692FCA"/>
    <w:rsid w:val="00693255"/>
    <w:rsid w:val="00693331"/>
    <w:rsid w:val="006934C8"/>
    <w:rsid w:val="00693545"/>
    <w:rsid w:val="00693557"/>
    <w:rsid w:val="0069374E"/>
    <w:rsid w:val="00693A02"/>
    <w:rsid w:val="006940AE"/>
    <w:rsid w:val="00694269"/>
    <w:rsid w:val="0069457F"/>
    <w:rsid w:val="00694652"/>
    <w:rsid w:val="006946F7"/>
    <w:rsid w:val="00694937"/>
    <w:rsid w:val="00694C57"/>
    <w:rsid w:val="00695019"/>
    <w:rsid w:val="0069527B"/>
    <w:rsid w:val="0069597F"/>
    <w:rsid w:val="00695F6E"/>
    <w:rsid w:val="00695FEA"/>
    <w:rsid w:val="006961DB"/>
    <w:rsid w:val="00696798"/>
    <w:rsid w:val="006967D8"/>
    <w:rsid w:val="006967F8"/>
    <w:rsid w:val="00696835"/>
    <w:rsid w:val="00696928"/>
    <w:rsid w:val="006969F0"/>
    <w:rsid w:val="00696CFE"/>
    <w:rsid w:val="00697262"/>
    <w:rsid w:val="0069729D"/>
    <w:rsid w:val="006976D9"/>
    <w:rsid w:val="00697BBE"/>
    <w:rsid w:val="00697E0D"/>
    <w:rsid w:val="00697F99"/>
    <w:rsid w:val="006A027D"/>
    <w:rsid w:val="006A047B"/>
    <w:rsid w:val="006A0D51"/>
    <w:rsid w:val="006A0EBF"/>
    <w:rsid w:val="006A0ED6"/>
    <w:rsid w:val="006A0FE5"/>
    <w:rsid w:val="006A1088"/>
    <w:rsid w:val="006A1335"/>
    <w:rsid w:val="006A14F6"/>
    <w:rsid w:val="006A160C"/>
    <w:rsid w:val="006A1769"/>
    <w:rsid w:val="006A1A7F"/>
    <w:rsid w:val="006A1C60"/>
    <w:rsid w:val="006A2254"/>
    <w:rsid w:val="006A2255"/>
    <w:rsid w:val="006A2319"/>
    <w:rsid w:val="006A2805"/>
    <w:rsid w:val="006A2B09"/>
    <w:rsid w:val="006A2C60"/>
    <w:rsid w:val="006A306B"/>
    <w:rsid w:val="006A30C9"/>
    <w:rsid w:val="006A3126"/>
    <w:rsid w:val="006A3549"/>
    <w:rsid w:val="006A356B"/>
    <w:rsid w:val="006A3575"/>
    <w:rsid w:val="006A3DBB"/>
    <w:rsid w:val="006A428B"/>
    <w:rsid w:val="006A44AE"/>
    <w:rsid w:val="006A47FF"/>
    <w:rsid w:val="006A4D46"/>
    <w:rsid w:val="006A4F87"/>
    <w:rsid w:val="006A5476"/>
    <w:rsid w:val="006A5582"/>
    <w:rsid w:val="006A58F2"/>
    <w:rsid w:val="006A608C"/>
    <w:rsid w:val="006A62D2"/>
    <w:rsid w:val="006A6361"/>
    <w:rsid w:val="006A637B"/>
    <w:rsid w:val="006A6430"/>
    <w:rsid w:val="006A6773"/>
    <w:rsid w:val="006A6C7C"/>
    <w:rsid w:val="006A6E2A"/>
    <w:rsid w:val="006A71CC"/>
    <w:rsid w:val="006A73DB"/>
    <w:rsid w:val="006A7B6E"/>
    <w:rsid w:val="006B0066"/>
    <w:rsid w:val="006B024D"/>
    <w:rsid w:val="006B0701"/>
    <w:rsid w:val="006B088F"/>
    <w:rsid w:val="006B0A58"/>
    <w:rsid w:val="006B0C00"/>
    <w:rsid w:val="006B106B"/>
    <w:rsid w:val="006B130D"/>
    <w:rsid w:val="006B1AA7"/>
    <w:rsid w:val="006B1FAB"/>
    <w:rsid w:val="006B2036"/>
    <w:rsid w:val="006B209B"/>
    <w:rsid w:val="006B245C"/>
    <w:rsid w:val="006B25E6"/>
    <w:rsid w:val="006B277E"/>
    <w:rsid w:val="006B29C4"/>
    <w:rsid w:val="006B2A2D"/>
    <w:rsid w:val="006B2E82"/>
    <w:rsid w:val="006B2F1A"/>
    <w:rsid w:val="006B312B"/>
    <w:rsid w:val="006B32ED"/>
    <w:rsid w:val="006B330D"/>
    <w:rsid w:val="006B3748"/>
    <w:rsid w:val="006B379E"/>
    <w:rsid w:val="006B3A13"/>
    <w:rsid w:val="006B3DE1"/>
    <w:rsid w:val="006B4583"/>
    <w:rsid w:val="006B482D"/>
    <w:rsid w:val="006B4993"/>
    <w:rsid w:val="006B4BF9"/>
    <w:rsid w:val="006B4C7A"/>
    <w:rsid w:val="006B4E51"/>
    <w:rsid w:val="006B4EF0"/>
    <w:rsid w:val="006B535F"/>
    <w:rsid w:val="006B57F9"/>
    <w:rsid w:val="006B5A0C"/>
    <w:rsid w:val="006B5E47"/>
    <w:rsid w:val="006B60FC"/>
    <w:rsid w:val="006B647A"/>
    <w:rsid w:val="006B66A3"/>
    <w:rsid w:val="006B6E08"/>
    <w:rsid w:val="006B7128"/>
    <w:rsid w:val="006B754B"/>
    <w:rsid w:val="006C03A8"/>
    <w:rsid w:val="006C0898"/>
    <w:rsid w:val="006C0DAE"/>
    <w:rsid w:val="006C17FC"/>
    <w:rsid w:val="006C183A"/>
    <w:rsid w:val="006C18C5"/>
    <w:rsid w:val="006C18F3"/>
    <w:rsid w:val="006C19C9"/>
    <w:rsid w:val="006C1FF9"/>
    <w:rsid w:val="006C2DDC"/>
    <w:rsid w:val="006C2E52"/>
    <w:rsid w:val="006C2F0B"/>
    <w:rsid w:val="006C3287"/>
    <w:rsid w:val="006C3B6D"/>
    <w:rsid w:val="006C3CDF"/>
    <w:rsid w:val="006C4062"/>
    <w:rsid w:val="006C4097"/>
    <w:rsid w:val="006C40A4"/>
    <w:rsid w:val="006C4207"/>
    <w:rsid w:val="006C427E"/>
    <w:rsid w:val="006C448C"/>
    <w:rsid w:val="006C4618"/>
    <w:rsid w:val="006C47E3"/>
    <w:rsid w:val="006C4894"/>
    <w:rsid w:val="006C4A13"/>
    <w:rsid w:val="006C4F2A"/>
    <w:rsid w:val="006C4FA9"/>
    <w:rsid w:val="006C5407"/>
    <w:rsid w:val="006C55C5"/>
    <w:rsid w:val="006C5701"/>
    <w:rsid w:val="006C59DA"/>
    <w:rsid w:val="006C5B3E"/>
    <w:rsid w:val="006C5F92"/>
    <w:rsid w:val="006C62E3"/>
    <w:rsid w:val="006C6326"/>
    <w:rsid w:val="006C659D"/>
    <w:rsid w:val="006C6653"/>
    <w:rsid w:val="006C674E"/>
    <w:rsid w:val="006C6915"/>
    <w:rsid w:val="006C6B1E"/>
    <w:rsid w:val="006C6C79"/>
    <w:rsid w:val="006C6D4D"/>
    <w:rsid w:val="006C6DB6"/>
    <w:rsid w:val="006C6F66"/>
    <w:rsid w:val="006C788E"/>
    <w:rsid w:val="006C7FF1"/>
    <w:rsid w:val="006D05A2"/>
    <w:rsid w:val="006D0E8B"/>
    <w:rsid w:val="006D1505"/>
    <w:rsid w:val="006D1577"/>
    <w:rsid w:val="006D16E0"/>
    <w:rsid w:val="006D1E94"/>
    <w:rsid w:val="006D1EA8"/>
    <w:rsid w:val="006D1FB6"/>
    <w:rsid w:val="006D2470"/>
    <w:rsid w:val="006D2671"/>
    <w:rsid w:val="006D279E"/>
    <w:rsid w:val="006D28AA"/>
    <w:rsid w:val="006D2A32"/>
    <w:rsid w:val="006D2C8D"/>
    <w:rsid w:val="006D3247"/>
    <w:rsid w:val="006D3D1F"/>
    <w:rsid w:val="006D425F"/>
    <w:rsid w:val="006D4807"/>
    <w:rsid w:val="006D48AB"/>
    <w:rsid w:val="006D57BA"/>
    <w:rsid w:val="006D5909"/>
    <w:rsid w:val="006D5978"/>
    <w:rsid w:val="006D5A75"/>
    <w:rsid w:val="006D5A77"/>
    <w:rsid w:val="006D5FB0"/>
    <w:rsid w:val="006D61CF"/>
    <w:rsid w:val="006D67BE"/>
    <w:rsid w:val="006D6AA6"/>
    <w:rsid w:val="006D7372"/>
    <w:rsid w:val="006D754B"/>
    <w:rsid w:val="006D7611"/>
    <w:rsid w:val="006D7752"/>
    <w:rsid w:val="006D7F6F"/>
    <w:rsid w:val="006D7F9A"/>
    <w:rsid w:val="006E04DE"/>
    <w:rsid w:val="006E11DA"/>
    <w:rsid w:val="006E128E"/>
    <w:rsid w:val="006E16EA"/>
    <w:rsid w:val="006E1B1B"/>
    <w:rsid w:val="006E1BDB"/>
    <w:rsid w:val="006E1BDC"/>
    <w:rsid w:val="006E1C49"/>
    <w:rsid w:val="006E1D92"/>
    <w:rsid w:val="006E1EC9"/>
    <w:rsid w:val="006E1EEC"/>
    <w:rsid w:val="006E23F2"/>
    <w:rsid w:val="006E2561"/>
    <w:rsid w:val="006E2652"/>
    <w:rsid w:val="006E27B1"/>
    <w:rsid w:val="006E2FE4"/>
    <w:rsid w:val="006E3E38"/>
    <w:rsid w:val="006E3EDA"/>
    <w:rsid w:val="006E40F5"/>
    <w:rsid w:val="006E4222"/>
    <w:rsid w:val="006E42DF"/>
    <w:rsid w:val="006E5586"/>
    <w:rsid w:val="006E55F0"/>
    <w:rsid w:val="006E57E6"/>
    <w:rsid w:val="006E589D"/>
    <w:rsid w:val="006E663A"/>
    <w:rsid w:val="006E6964"/>
    <w:rsid w:val="006E7121"/>
    <w:rsid w:val="006E77B0"/>
    <w:rsid w:val="006E78CF"/>
    <w:rsid w:val="006F02AA"/>
    <w:rsid w:val="006F0459"/>
    <w:rsid w:val="006F0461"/>
    <w:rsid w:val="006F0784"/>
    <w:rsid w:val="006F13DD"/>
    <w:rsid w:val="006F198F"/>
    <w:rsid w:val="006F1AAF"/>
    <w:rsid w:val="006F1BDC"/>
    <w:rsid w:val="006F1CB6"/>
    <w:rsid w:val="006F20CF"/>
    <w:rsid w:val="006F2527"/>
    <w:rsid w:val="006F2EC8"/>
    <w:rsid w:val="006F2ED9"/>
    <w:rsid w:val="006F317F"/>
    <w:rsid w:val="006F35D4"/>
    <w:rsid w:val="006F3A0D"/>
    <w:rsid w:val="006F3A6C"/>
    <w:rsid w:val="006F3E29"/>
    <w:rsid w:val="006F4174"/>
    <w:rsid w:val="006F4335"/>
    <w:rsid w:val="006F43DA"/>
    <w:rsid w:val="006F454A"/>
    <w:rsid w:val="006F4863"/>
    <w:rsid w:val="006F4A3F"/>
    <w:rsid w:val="006F4F7B"/>
    <w:rsid w:val="006F517D"/>
    <w:rsid w:val="006F51DE"/>
    <w:rsid w:val="006F5791"/>
    <w:rsid w:val="006F5DE3"/>
    <w:rsid w:val="006F60BC"/>
    <w:rsid w:val="006F65F2"/>
    <w:rsid w:val="006F6759"/>
    <w:rsid w:val="006F6869"/>
    <w:rsid w:val="006F68C0"/>
    <w:rsid w:val="006F69F8"/>
    <w:rsid w:val="006F72C9"/>
    <w:rsid w:val="006F75D3"/>
    <w:rsid w:val="006F783B"/>
    <w:rsid w:val="007000C6"/>
    <w:rsid w:val="0070022A"/>
    <w:rsid w:val="007003D1"/>
    <w:rsid w:val="0070044D"/>
    <w:rsid w:val="00700568"/>
    <w:rsid w:val="007009D9"/>
    <w:rsid w:val="00700D2A"/>
    <w:rsid w:val="00700FDC"/>
    <w:rsid w:val="00701266"/>
    <w:rsid w:val="0070139E"/>
    <w:rsid w:val="0070142D"/>
    <w:rsid w:val="0070165E"/>
    <w:rsid w:val="00701687"/>
    <w:rsid w:val="007018E2"/>
    <w:rsid w:val="00702DA1"/>
    <w:rsid w:val="00703B39"/>
    <w:rsid w:val="00703F31"/>
    <w:rsid w:val="007042AB"/>
    <w:rsid w:val="007047A4"/>
    <w:rsid w:val="007047D0"/>
    <w:rsid w:val="00704D84"/>
    <w:rsid w:val="00704EA9"/>
    <w:rsid w:val="00705F9D"/>
    <w:rsid w:val="00706148"/>
    <w:rsid w:val="0070624A"/>
    <w:rsid w:val="00706411"/>
    <w:rsid w:val="00706417"/>
    <w:rsid w:val="007066D3"/>
    <w:rsid w:val="007066E4"/>
    <w:rsid w:val="007073EB"/>
    <w:rsid w:val="00707AAD"/>
    <w:rsid w:val="007102CB"/>
    <w:rsid w:val="00710781"/>
    <w:rsid w:val="00710A29"/>
    <w:rsid w:val="00710B9B"/>
    <w:rsid w:val="007114D3"/>
    <w:rsid w:val="00711635"/>
    <w:rsid w:val="00711739"/>
    <w:rsid w:val="00711897"/>
    <w:rsid w:val="007119FF"/>
    <w:rsid w:val="00712076"/>
    <w:rsid w:val="0071299D"/>
    <w:rsid w:val="007130A4"/>
    <w:rsid w:val="007135F2"/>
    <w:rsid w:val="007137C9"/>
    <w:rsid w:val="007140A8"/>
    <w:rsid w:val="007143B4"/>
    <w:rsid w:val="00714933"/>
    <w:rsid w:val="00714A34"/>
    <w:rsid w:val="00715140"/>
    <w:rsid w:val="00715603"/>
    <w:rsid w:val="0071593E"/>
    <w:rsid w:val="007161F5"/>
    <w:rsid w:val="0071648D"/>
    <w:rsid w:val="007169E9"/>
    <w:rsid w:val="00716D42"/>
    <w:rsid w:val="0071709A"/>
    <w:rsid w:val="00717490"/>
    <w:rsid w:val="00717C0B"/>
    <w:rsid w:val="007200C3"/>
    <w:rsid w:val="007200F3"/>
    <w:rsid w:val="007201C5"/>
    <w:rsid w:val="0072093D"/>
    <w:rsid w:val="00720B42"/>
    <w:rsid w:val="00720C5A"/>
    <w:rsid w:val="00720EBA"/>
    <w:rsid w:val="00721449"/>
    <w:rsid w:val="007215C4"/>
    <w:rsid w:val="0072188F"/>
    <w:rsid w:val="00721957"/>
    <w:rsid w:val="00721E88"/>
    <w:rsid w:val="00721F27"/>
    <w:rsid w:val="00722297"/>
    <w:rsid w:val="00722444"/>
    <w:rsid w:val="00722486"/>
    <w:rsid w:val="00722591"/>
    <w:rsid w:val="00722942"/>
    <w:rsid w:val="00722A20"/>
    <w:rsid w:val="00722CEA"/>
    <w:rsid w:val="00722D94"/>
    <w:rsid w:val="00722E86"/>
    <w:rsid w:val="00722F17"/>
    <w:rsid w:val="007232CA"/>
    <w:rsid w:val="007236F0"/>
    <w:rsid w:val="00723EE3"/>
    <w:rsid w:val="00724331"/>
    <w:rsid w:val="00725482"/>
    <w:rsid w:val="00725643"/>
    <w:rsid w:val="007256B8"/>
    <w:rsid w:val="00725919"/>
    <w:rsid w:val="00725D94"/>
    <w:rsid w:val="0072607E"/>
    <w:rsid w:val="00726290"/>
    <w:rsid w:val="00726315"/>
    <w:rsid w:val="00726CCB"/>
    <w:rsid w:val="00726E97"/>
    <w:rsid w:val="00726ECA"/>
    <w:rsid w:val="00726ED1"/>
    <w:rsid w:val="00727954"/>
    <w:rsid w:val="00727A4C"/>
    <w:rsid w:val="0073014A"/>
    <w:rsid w:val="007302F5"/>
    <w:rsid w:val="00730732"/>
    <w:rsid w:val="007307B2"/>
    <w:rsid w:val="007308DF"/>
    <w:rsid w:val="00730AAC"/>
    <w:rsid w:val="00731074"/>
    <w:rsid w:val="007312A6"/>
    <w:rsid w:val="00731536"/>
    <w:rsid w:val="007316A7"/>
    <w:rsid w:val="00731818"/>
    <w:rsid w:val="00731F41"/>
    <w:rsid w:val="00732294"/>
    <w:rsid w:val="007324D8"/>
    <w:rsid w:val="0073257C"/>
    <w:rsid w:val="007329C1"/>
    <w:rsid w:val="00732D63"/>
    <w:rsid w:val="00732FC4"/>
    <w:rsid w:val="007330AF"/>
    <w:rsid w:val="00733E4C"/>
    <w:rsid w:val="0073413D"/>
    <w:rsid w:val="007341D3"/>
    <w:rsid w:val="007343F8"/>
    <w:rsid w:val="007347BA"/>
    <w:rsid w:val="00734A46"/>
    <w:rsid w:val="00734E0A"/>
    <w:rsid w:val="00734E9E"/>
    <w:rsid w:val="0073521F"/>
    <w:rsid w:val="00735378"/>
    <w:rsid w:val="0073544F"/>
    <w:rsid w:val="00735C21"/>
    <w:rsid w:val="00735DED"/>
    <w:rsid w:val="00736489"/>
    <w:rsid w:val="007366D8"/>
    <w:rsid w:val="0073681D"/>
    <w:rsid w:val="00736BBA"/>
    <w:rsid w:val="00736BD3"/>
    <w:rsid w:val="00736E1B"/>
    <w:rsid w:val="00736E5A"/>
    <w:rsid w:val="007371CE"/>
    <w:rsid w:val="00737327"/>
    <w:rsid w:val="00737A88"/>
    <w:rsid w:val="00737EF7"/>
    <w:rsid w:val="00737F54"/>
    <w:rsid w:val="00737F58"/>
    <w:rsid w:val="007405E6"/>
    <w:rsid w:val="00740A62"/>
    <w:rsid w:val="00740BE0"/>
    <w:rsid w:val="00740CF9"/>
    <w:rsid w:val="007411E6"/>
    <w:rsid w:val="00741407"/>
    <w:rsid w:val="007416F8"/>
    <w:rsid w:val="00741865"/>
    <w:rsid w:val="00741964"/>
    <w:rsid w:val="00741A93"/>
    <w:rsid w:val="00741EEF"/>
    <w:rsid w:val="0074210A"/>
    <w:rsid w:val="007423D3"/>
    <w:rsid w:val="007424CB"/>
    <w:rsid w:val="007428AF"/>
    <w:rsid w:val="00742ADF"/>
    <w:rsid w:val="00742B6A"/>
    <w:rsid w:val="00742BC9"/>
    <w:rsid w:val="00742F87"/>
    <w:rsid w:val="00743086"/>
    <w:rsid w:val="00743630"/>
    <w:rsid w:val="007438A0"/>
    <w:rsid w:val="00743952"/>
    <w:rsid w:val="00743BC5"/>
    <w:rsid w:val="00743CA8"/>
    <w:rsid w:val="007447BE"/>
    <w:rsid w:val="00744AE5"/>
    <w:rsid w:val="00744FAD"/>
    <w:rsid w:val="0074524E"/>
    <w:rsid w:val="00745641"/>
    <w:rsid w:val="00746399"/>
    <w:rsid w:val="0074643E"/>
    <w:rsid w:val="0074667A"/>
    <w:rsid w:val="00746BF9"/>
    <w:rsid w:val="00746F1C"/>
    <w:rsid w:val="0074719F"/>
    <w:rsid w:val="00747240"/>
    <w:rsid w:val="0074767B"/>
    <w:rsid w:val="00747F8D"/>
    <w:rsid w:val="00747FB6"/>
    <w:rsid w:val="00747FE4"/>
    <w:rsid w:val="007504E1"/>
    <w:rsid w:val="0075072C"/>
    <w:rsid w:val="007507B5"/>
    <w:rsid w:val="0075091B"/>
    <w:rsid w:val="007509E9"/>
    <w:rsid w:val="00750C86"/>
    <w:rsid w:val="00750EE3"/>
    <w:rsid w:val="007512F9"/>
    <w:rsid w:val="0075157E"/>
    <w:rsid w:val="0075183E"/>
    <w:rsid w:val="00751A6B"/>
    <w:rsid w:val="00751ACE"/>
    <w:rsid w:val="00752157"/>
    <w:rsid w:val="007521E5"/>
    <w:rsid w:val="00752281"/>
    <w:rsid w:val="00752919"/>
    <w:rsid w:val="00752B01"/>
    <w:rsid w:val="00752D15"/>
    <w:rsid w:val="00753028"/>
    <w:rsid w:val="007530F7"/>
    <w:rsid w:val="00753180"/>
    <w:rsid w:val="00753304"/>
    <w:rsid w:val="0075363F"/>
    <w:rsid w:val="00753936"/>
    <w:rsid w:val="00753D50"/>
    <w:rsid w:val="00753D73"/>
    <w:rsid w:val="00753D95"/>
    <w:rsid w:val="00753F56"/>
    <w:rsid w:val="0075439B"/>
    <w:rsid w:val="00754449"/>
    <w:rsid w:val="007547C7"/>
    <w:rsid w:val="00754946"/>
    <w:rsid w:val="00754A24"/>
    <w:rsid w:val="00754A85"/>
    <w:rsid w:val="00754FA3"/>
    <w:rsid w:val="0075527D"/>
    <w:rsid w:val="007552E0"/>
    <w:rsid w:val="007559C1"/>
    <w:rsid w:val="00755C7C"/>
    <w:rsid w:val="00755D3A"/>
    <w:rsid w:val="007560E5"/>
    <w:rsid w:val="0075654B"/>
    <w:rsid w:val="007569C2"/>
    <w:rsid w:val="00756B75"/>
    <w:rsid w:val="00756FD0"/>
    <w:rsid w:val="00757099"/>
    <w:rsid w:val="007579BE"/>
    <w:rsid w:val="00757F94"/>
    <w:rsid w:val="00760116"/>
    <w:rsid w:val="00760358"/>
    <w:rsid w:val="007605A4"/>
    <w:rsid w:val="00760B86"/>
    <w:rsid w:val="00760D7B"/>
    <w:rsid w:val="0076181D"/>
    <w:rsid w:val="00761F1D"/>
    <w:rsid w:val="00762175"/>
    <w:rsid w:val="007621DE"/>
    <w:rsid w:val="007622A4"/>
    <w:rsid w:val="00762328"/>
    <w:rsid w:val="007623A3"/>
    <w:rsid w:val="00762AD5"/>
    <w:rsid w:val="00762F06"/>
    <w:rsid w:val="00762F71"/>
    <w:rsid w:val="00763497"/>
    <w:rsid w:val="007637C0"/>
    <w:rsid w:val="0076393A"/>
    <w:rsid w:val="00763A32"/>
    <w:rsid w:val="0076411E"/>
    <w:rsid w:val="0076442D"/>
    <w:rsid w:val="0076455A"/>
    <w:rsid w:val="00764A9B"/>
    <w:rsid w:val="00764EB2"/>
    <w:rsid w:val="00764F2D"/>
    <w:rsid w:val="007652B6"/>
    <w:rsid w:val="00765423"/>
    <w:rsid w:val="007661A6"/>
    <w:rsid w:val="00766396"/>
    <w:rsid w:val="00766629"/>
    <w:rsid w:val="00766928"/>
    <w:rsid w:val="00766942"/>
    <w:rsid w:val="007677EB"/>
    <w:rsid w:val="00767BEF"/>
    <w:rsid w:val="00767CE2"/>
    <w:rsid w:val="00770429"/>
    <w:rsid w:val="00770F77"/>
    <w:rsid w:val="00770FAB"/>
    <w:rsid w:val="00771056"/>
    <w:rsid w:val="0077131C"/>
    <w:rsid w:val="00771399"/>
    <w:rsid w:val="007715EB"/>
    <w:rsid w:val="00771661"/>
    <w:rsid w:val="007718A9"/>
    <w:rsid w:val="007721CE"/>
    <w:rsid w:val="00772219"/>
    <w:rsid w:val="007723ED"/>
    <w:rsid w:val="00772775"/>
    <w:rsid w:val="00772A62"/>
    <w:rsid w:val="00772E3E"/>
    <w:rsid w:val="00772F55"/>
    <w:rsid w:val="00773009"/>
    <w:rsid w:val="00773145"/>
    <w:rsid w:val="00773182"/>
    <w:rsid w:val="00773357"/>
    <w:rsid w:val="007734B7"/>
    <w:rsid w:val="00773A97"/>
    <w:rsid w:val="00773B3C"/>
    <w:rsid w:val="0077570D"/>
    <w:rsid w:val="00775759"/>
    <w:rsid w:val="0077589C"/>
    <w:rsid w:val="007759F6"/>
    <w:rsid w:val="0077623E"/>
    <w:rsid w:val="007765BC"/>
    <w:rsid w:val="00776900"/>
    <w:rsid w:val="00776936"/>
    <w:rsid w:val="00777E41"/>
    <w:rsid w:val="00780034"/>
    <w:rsid w:val="007803FB"/>
    <w:rsid w:val="007805F0"/>
    <w:rsid w:val="007808E4"/>
    <w:rsid w:val="007809E4"/>
    <w:rsid w:val="00780A7B"/>
    <w:rsid w:val="00780A8C"/>
    <w:rsid w:val="00780B67"/>
    <w:rsid w:val="007811C2"/>
    <w:rsid w:val="00781578"/>
    <w:rsid w:val="00781668"/>
    <w:rsid w:val="0078174F"/>
    <w:rsid w:val="0078176E"/>
    <w:rsid w:val="00781C50"/>
    <w:rsid w:val="00781D61"/>
    <w:rsid w:val="00781F56"/>
    <w:rsid w:val="00782208"/>
    <w:rsid w:val="007826D3"/>
    <w:rsid w:val="00782724"/>
    <w:rsid w:val="00782999"/>
    <w:rsid w:val="00782EE2"/>
    <w:rsid w:val="00782FB5"/>
    <w:rsid w:val="007832DE"/>
    <w:rsid w:val="00783757"/>
    <w:rsid w:val="00784044"/>
    <w:rsid w:val="0078444A"/>
    <w:rsid w:val="00784639"/>
    <w:rsid w:val="00784C55"/>
    <w:rsid w:val="007854EB"/>
    <w:rsid w:val="00785CFF"/>
    <w:rsid w:val="00785F8D"/>
    <w:rsid w:val="0078612B"/>
    <w:rsid w:val="00786147"/>
    <w:rsid w:val="00786467"/>
    <w:rsid w:val="00786545"/>
    <w:rsid w:val="00786934"/>
    <w:rsid w:val="00786BBC"/>
    <w:rsid w:val="00786BFF"/>
    <w:rsid w:val="00786EA7"/>
    <w:rsid w:val="00786F69"/>
    <w:rsid w:val="00786FAB"/>
    <w:rsid w:val="00787080"/>
    <w:rsid w:val="007871A2"/>
    <w:rsid w:val="0078734D"/>
    <w:rsid w:val="0078735A"/>
    <w:rsid w:val="0078757E"/>
    <w:rsid w:val="007876EB"/>
    <w:rsid w:val="00787846"/>
    <w:rsid w:val="00787967"/>
    <w:rsid w:val="00787AA9"/>
    <w:rsid w:val="0079032C"/>
    <w:rsid w:val="00790488"/>
    <w:rsid w:val="0079072E"/>
    <w:rsid w:val="00790E6F"/>
    <w:rsid w:val="00790F71"/>
    <w:rsid w:val="00791272"/>
    <w:rsid w:val="00791418"/>
    <w:rsid w:val="007915AD"/>
    <w:rsid w:val="00791A10"/>
    <w:rsid w:val="00791D03"/>
    <w:rsid w:val="00791ED7"/>
    <w:rsid w:val="00792B1F"/>
    <w:rsid w:val="00793638"/>
    <w:rsid w:val="00793691"/>
    <w:rsid w:val="0079373E"/>
    <w:rsid w:val="0079380D"/>
    <w:rsid w:val="00793B0F"/>
    <w:rsid w:val="00793B56"/>
    <w:rsid w:val="0079445E"/>
    <w:rsid w:val="007947A0"/>
    <w:rsid w:val="007947EB"/>
    <w:rsid w:val="0079484C"/>
    <w:rsid w:val="007948FB"/>
    <w:rsid w:val="00794AB2"/>
    <w:rsid w:val="00794BB9"/>
    <w:rsid w:val="00795C6E"/>
    <w:rsid w:val="00796089"/>
    <w:rsid w:val="00796193"/>
    <w:rsid w:val="00796859"/>
    <w:rsid w:val="00796FB4"/>
    <w:rsid w:val="00797597"/>
    <w:rsid w:val="0079791F"/>
    <w:rsid w:val="007979E3"/>
    <w:rsid w:val="00797B59"/>
    <w:rsid w:val="007A008B"/>
    <w:rsid w:val="007A03C4"/>
    <w:rsid w:val="007A0657"/>
    <w:rsid w:val="007A0907"/>
    <w:rsid w:val="007A0963"/>
    <w:rsid w:val="007A0ACB"/>
    <w:rsid w:val="007A0D72"/>
    <w:rsid w:val="007A0FE2"/>
    <w:rsid w:val="007A1001"/>
    <w:rsid w:val="007A11D3"/>
    <w:rsid w:val="007A1507"/>
    <w:rsid w:val="007A1561"/>
    <w:rsid w:val="007A15E7"/>
    <w:rsid w:val="007A1A86"/>
    <w:rsid w:val="007A20BD"/>
    <w:rsid w:val="007A2B15"/>
    <w:rsid w:val="007A3251"/>
    <w:rsid w:val="007A3359"/>
    <w:rsid w:val="007A35BC"/>
    <w:rsid w:val="007A362D"/>
    <w:rsid w:val="007A368D"/>
    <w:rsid w:val="007A3A43"/>
    <w:rsid w:val="007A3FD9"/>
    <w:rsid w:val="007A4207"/>
    <w:rsid w:val="007A4451"/>
    <w:rsid w:val="007A4574"/>
    <w:rsid w:val="007A45BA"/>
    <w:rsid w:val="007A4977"/>
    <w:rsid w:val="007A4B60"/>
    <w:rsid w:val="007A4C0C"/>
    <w:rsid w:val="007A4EA1"/>
    <w:rsid w:val="007A5448"/>
    <w:rsid w:val="007A5752"/>
    <w:rsid w:val="007A5785"/>
    <w:rsid w:val="007A58FF"/>
    <w:rsid w:val="007A5A4D"/>
    <w:rsid w:val="007A6020"/>
    <w:rsid w:val="007A6027"/>
    <w:rsid w:val="007A62FB"/>
    <w:rsid w:val="007A63D9"/>
    <w:rsid w:val="007A64D3"/>
    <w:rsid w:val="007A64EF"/>
    <w:rsid w:val="007A68DA"/>
    <w:rsid w:val="007A69A5"/>
    <w:rsid w:val="007A6B81"/>
    <w:rsid w:val="007A6BDD"/>
    <w:rsid w:val="007A6C2C"/>
    <w:rsid w:val="007A6CFE"/>
    <w:rsid w:val="007A6D17"/>
    <w:rsid w:val="007A7509"/>
    <w:rsid w:val="007A7F34"/>
    <w:rsid w:val="007B0A72"/>
    <w:rsid w:val="007B0E80"/>
    <w:rsid w:val="007B1159"/>
    <w:rsid w:val="007B148A"/>
    <w:rsid w:val="007B1643"/>
    <w:rsid w:val="007B17E4"/>
    <w:rsid w:val="007B1CCE"/>
    <w:rsid w:val="007B1D38"/>
    <w:rsid w:val="007B215B"/>
    <w:rsid w:val="007B28B1"/>
    <w:rsid w:val="007B29CF"/>
    <w:rsid w:val="007B2B17"/>
    <w:rsid w:val="007B3574"/>
    <w:rsid w:val="007B3A06"/>
    <w:rsid w:val="007B3C03"/>
    <w:rsid w:val="007B3D5C"/>
    <w:rsid w:val="007B3F6F"/>
    <w:rsid w:val="007B4A62"/>
    <w:rsid w:val="007B5279"/>
    <w:rsid w:val="007B55C9"/>
    <w:rsid w:val="007B5906"/>
    <w:rsid w:val="007B5D0B"/>
    <w:rsid w:val="007B5DD9"/>
    <w:rsid w:val="007B5FDD"/>
    <w:rsid w:val="007B6024"/>
    <w:rsid w:val="007B61FF"/>
    <w:rsid w:val="007B6AF7"/>
    <w:rsid w:val="007B6B68"/>
    <w:rsid w:val="007B6FBF"/>
    <w:rsid w:val="007B7BAF"/>
    <w:rsid w:val="007B7E70"/>
    <w:rsid w:val="007B7E83"/>
    <w:rsid w:val="007B7F39"/>
    <w:rsid w:val="007C01CC"/>
    <w:rsid w:val="007C07E1"/>
    <w:rsid w:val="007C0DD4"/>
    <w:rsid w:val="007C0EE4"/>
    <w:rsid w:val="007C1AB5"/>
    <w:rsid w:val="007C1ACA"/>
    <w:rsid w:val="007C2040"/>
    <w:rsid w:val="007C207B"/>
    <w:rsid w:val="007C213A"/>
    <w:rsid w:val="007C249D"/>
    <w:rsid w:val="007C29B1"/>
    <w:rsid w:val="007C2AA8"/>
    <w:rsid w:val="007C2B3E"/>
    <w:rsid w:val="007C2CC1"/>
    <w:rsid w:val="007C2DE0"/>
    <w:rsid w:val="007C3658"/>
    <w:rsid w:val="007C3666"/>
    <w:rsid w:val="007C3936"/>
    <w:rsid w:val="007C3A76"/>
    <w:rsid w:val="007C3EC2"/>
    <w:rsid w:val="007C3F27"/>
    <w:rsid w:val="007C40CA"/>
    <w:rsid w:val="007C4502"/>
    <w:rsid w:val="007C47E2"/>
    <w:rsid w:val="007C4A55"/>
    <w:rsid w:val="007C4BD2"/>
    <w:rsid w:val="007C52CF"/>
    <w:rsid w:val="007C5577"/>
    <w:rsid w:val="007C56A2"/>
    <w:rsid w:val="007C5D9E"/>
    <w:rsid w:val="007C67B9"/>
    <w:rsid w:val="007C6945"/>
    <w:rsid w:val="007C6CDF"/>
    <w:rsid w:val="007C6EF0"/>
    <w:rsid w:val="007C73CB"/>
    <w:rsid w:val="007C77D9"/>
    <w:rsid w:val="007C784C"/>
    <w:rsid w:val="007C7B2D"/>
    <w:rsid w:val="007C7B7B"/>
    <w:rsid w:val="007D099A"/>
    <w:rsid w:val="007D0B98"/>
    <w:rsid w:val="007D0CCE"/>
    <w:rsid w:val="007D0CD0"/>
    <w:rsid w:val="007D0D39"/>
    <w:rsid w:val="007D0D61"/>
    <w:rsid w:val="007D10D1"/>
    <w:rsid w:val="007D10F2"/>
    <w:rsid w:val="007D1131"/>
    <w:rsid w:val="007D1207"/>
    <w:rsid w:val="007D1217"/>
    <w:rsid w:val="007D18A2"/>
    <w:rsid w:val="007D1B80"/>
    <w:rsid w:val="007D1F0A"/>
    <w:rsid w:val="007D20FF"/>
    <w:rsid w:val="007D21CC"/>
    <w:rsid w:val="007D250E"/>
    <w:rsid w:val="007D27AB"/>
    <w:rsid w:val="007D2951"/>
    <w:rsid w:val="007D29E9"/>
    <w:rsid w:val="007D2A97"/>
    <w:rsid w:val="007D2C39"/>
    <w:rsid w:val="007D31C7"/>
    <w:rsid w:val="007D3921"/>
    <w:rsid w:val="007D4C98"/>
    <w:rsid w:val="007D4CEB"/>
    <w:rsid w:val="007D5286"/>
    <w:rsid w:val="007D5A24"/>
    <w:rsid w:val="007D5BBB"/>
    <w:rsid w:val="007D630D"/>
    <w:rsid w:val="007D633E"/>
    <w:rsid w:val="007D6AC9"/>
    <w:rsid w:val="007D6FA0"/>
    <w:rsid w:val="007D7123"/>
    <w:rsid w:val="007D7C3D"/>
    <w:rsid w:val="007D7E73"/>
    <w:rsid w:val="007D7FFC"/>
    <w:rsid w:val="007E0049"/>
    <w:rsid w:val="007E0717"/>
    <w:rsid w:val="007E07AF"/>
    <w:rsid w:val="007E0A65"/>
    <w:rsid w:val="007E0BEA"/>
    <w:rsid w:val="007E0F1A"/>
    <w:rsid w:val="007E1114"/>
    <w:rsid w:val="007E1503"/>
    <w:rsid w:val="007E16C4"/>
    <w:rsid w:val="007E19AB"/>
    <w:rsid w:val="007E230A"/>
    <w:rsid w:val="007E266C"/>
    <w:rsid w:val="007E3057"/>
    <w:rsid w:val="007E333D"/>
    <w:rsid w:val="007E3501"/>
    <w:rsid w:val="007E352C"/>
    <w:rsid w:val="007E3784"/>
    <w:rsid w:val="007E398E"/>
    <w:rsid w:val="007E3AB1"/>
    <w:rsid w:val="007E3E93"/>
    <w:rsid w:val="007E4C22"/>
    <w:rsid w:val="007E4E96"/>
    <w:rsid w:val="007E4F3D"/>
    <w:rsid w:val="007E5368"/>
    <w:rsid w:val="007E55DA"/>
    <w:rsid w:val="007E5802"/>
    <w:rsid w:val="007E59C2"/>
    <w:rsid w:val="007E5C2F"/>
    <w:rsid w:val="007E5E95"/>
    <w:rsid w:val="007E63B7"/>
    <w:rsid w:val="007E6648"/>
    <w:rsid w:val="007E6722"/>
    <w:rsid w:val="007E68BA"/>
    <w:rsid w:val="007E6ACA"/>
    <w:rsid w:val="007E6E25"/>
    <w:rsid w:val="007E6F74"/>
    <w:rsid w:val="007E71CB"/>
    <w:rsid w:val="007E731B"/>
    <w:rsid w:val="007E77F7"/>
    <w:rsid w:val="007F0035"/>
    <w:rsid w:val="007F01A3"/>
    <w:rsid w:val="007F07EB"/>
    <w:rsid w:val="007F088C"/>
    <w:rsid w:val="007F08B8"/>
    <w:rsid w:val="007F0995"/>
    <w:rsid w:val="007F0C6C"/>
    <w:rsid w:val="007F0D63"/>
    <w:rsid w:val="007F150B"/>
    <w:rsid w:val="007F151F"/>
    <w:rsid w:val="007F2401"/>
    <w:rsid w:val="007F2619"/>
    <w:rsid w:val="007F26E1"/>
    <w:rsid w:val="007F2943"/>
    <w:rsid w:val="007F29ED"/>
    <w:rsid w:val="007F2A2D"/>
    <w:rsid w:val="007F2B2B"/>
    <w:rsid w:val="007F31FC"/>
    <w:rsid w:val="007F320D"/>
    <w:rsid w:val="007F3681"/>
    <w:rsid w:val="007F417E"/>
    <w:rsid w:val="007F41B8"/>
    <w:rsid w:val="007F42D4"/>
    <w:rsid w:val="007F4483"/>
    <w:rsid w:val="007F449E"/>
    <w:rsid w:val="007F4627"/>
    <w:rsid w:val="007F4C50"/>
    <w:rsid w:val="007F4E71"/>
    <w:rsid w:val="007F5195"/>
    <w:rsid w:val="007F51A9"/>
    <w:rsid w:val="007F5250"/>
    <w:rsid w:val="007F581F"/>
    <w:rsid w:val="007F58B5"/>
    <w:rsid w:val="007F5986"/>
    <w:rsid w:val="007F5DE2"/>
    <w:rsid w:val="007F606C"/>
    <w:rsid w:val="007F65A7"/>
    <w:rsid w:val="007F69E8"/>
    <w:rsid w:val="007F6E26"/>
    <w:rsid w:val="007F718D"/>
    <w:rsid w:val="007F76C3"/>
    <w:rsid w:val="007F7A72"/>
    <w:rsid w:val="007F7B12"/>
    <w:rsid w:val="0080018C"/>
    <w:rsid w:val="0080032F"/>
    <w:rsid w:val="00800894"/>
    <w:rsid w:val="00801017"/>
    <w:rsid w:val="008010FF"/>
    <w:rsid w:val="008011FB"/>
    <w:rsid w:val="0080126C"/>
    <w:rsid w:val="00801619"/>
    <w:rsid w:val="0080164B"/>
    <w:rsid w:val="0080167E"/>
    <w:rsid w:val="00801C7D"/>
    <w:rsid w:val="00801D2F"/>
    <w:rsid w:val="0080231B"/>
    <w:rsid w:val="00802553"/>
    <w:rsid w:val="008025F4"/>
    <w:rsid w:val="00802AEB"/>
    <w:rsid w:val="00802C73"/>
    <w:rsid w:val="00802D51"/>
    <w:rsid w:val="0080306E"/>
    <w:rsid w:val="008031B8"/>
    <w:rsid w:val="00803994"/>
    <w:rsid w:val="00804101"/>
    <w:rsid w:val="008041A1"/>
    <w:rsid w:val="00804306"/>
    <w:rsid w:val="00804A2E"/>
    <w:rsid w:val="008053A7"/>
    <w:rsid w:val="008055C2"/>
    <w:rsid w:val="0080584E"/>
    <w:rsid w:val="00805864"/>
    <w:rsid w:val="00805B4A"/>
    <w:rsid w:val="00805D18"/>
    <w:rsid w:val="00805ED5"/>
    <w:rsid w:val="0080617F"/>
    <w:rsid w:val="00806733"/>
    <w:rsid w:val="00806CF3"/>
    <w:rsid w:val="00806D1D"/>
    <w:rsid w:val="008075A8"/>
    <w:rsid w:val="0080778B"/>
    <w:rsid w:val="008078C2"/>
    <w:rsid w:val="00807BF9"/>
    <w:rsid w:val="00807CF2"/>
    <w:rsid w:val="00810A4F"/>
    <w:rsid w:val="00810BCE"/>
    <w:rsid w:val="00810CCB"/>
    <w:rsid w:val="00810FCB"/>
    <w:rsid w:val="00811362"/>
    <w:rsid w:val="008118CB"/>
    <w:rsid w:val="00812313"/>
    <w:rsid w:val="00812874"/>
    <w:rsid w:val="00812B72"/>
    <w:rsid w:val="00812EA9"/>
    <w:rsid w:val="008131C0"/>
    <w:rsid w:val="00813460"/>
    <w:rsid w:val="0081346C"/>
    <w:rsid w:val="00813588"/>
    <w:rsid w:val="00813637"/>
    <w:rsid w:val="008139FE"/>
    <w:rsid w:val="00813B7E"/>
    <w:rsid w:val="00813BC0"/>
    <w:rsid w:val="00813BD9"/>
    <w:rsid w:val="00814575"/>
    <w:rsid w:val="008146DF"/>
    <w:rsid w:val="008146FF"/>
    <w:rsid w:val="00814B02"/>
    <w:rsid w:val="00814E13"/>
    <w:rsid w:val="00814F6F"/>
    <w:rsid w:val="00815386"/>
    <w:rsid w:val="00815564"/>
    <w:rsid w:val="00815C9F"/>
    <w:rsid w:val="00815F74"/>
    <w:rsid w:val="00815F79"/>
    <w:rsid w:val="008160F5"/>
    <w:rsid w:val="008163C0"/>
    <w:rsid w:val="00816C4C"/>
    <w:rsid w:val="0081716A"/>
    <w:rsid w:val="00817229"/>
    <w:rsid w:val="00817640"/>
    <w:rsid w:val="0081798C"/>
    <w:rsid w:val="0081798E"/>
    <w:rsid w:val="00817DBB"/>
    <w:rsid w:val="00817E29"/>
    <w:rsid w:val="00820342"/>
    <w:rsid w:val="00820462"/>
    <w:rsid w:val="00820A5C"/>
    <w:rsid w:val="00820D1D"/>
    <w:rsid w:val="008215FE"/>
    <w:rsid w:val="008217D7"/>
    <w:rsid w:val="00821FE9"/>
    <w:rsid w:val="008220C0"/>
    <w:rsid w:val="008220E0"/>
    <w:rsid w:val="00822991"/>
    <w:rsid w:val="00822B00"/>
    <w:rsid w:val="00823FD8"/>
    <w:rsid w:val="0082404A"/>
    <w:rsid w:val="0082405D"/>
    <w:rsid w:val="008247C8"/>
    <w:rsid w:val="00824AE3"/>
    <w:rsid w:val="008251B2"/>
    <w:rsid w:val="0082580E"/>
    <w:rsid w:val="00825BAB"/>
    <w:rsid w:val="00825E06"/>
    <w:rsid w:val="008260BC"/>
    <w:rsid w:val="008260FD"/>
    <w:rsid w:val="00826118"/>
    <w:rsid w:val="0082659D"/>
    <w:rsid w:val="00826629"/>
    <w:rsid w:val="008269F7"/>
    <w:rsid w:val="0082703E"/>
    <w:rsid w:val="00827060"/>
    <w:rsid w:val="00827116"/>
    <w:rsid w:val="0082792F"/>
    <w:rsid w:val="00827B04"/>
    <w:rsid w:val="00827DA8"/>
    <w:rsid w:val="00830390"/>
    <w:rsid w:val="00830453"/>
    <w:rsid w:val="008304AC"/>
    <w:rsid w:val="00831359"/>
    <w:rsid w:val="0083150C"/>
    <w:rsid w:val="0083154D"/>
    <w:rsid w:val="0083241A"/>
    <w:rsid w:val="00832543"/>
    <w:rsid w:val="00832643"/>
    <w:rsid w:val="008327DD"/>
    <w:rsid w:val="00832EB4"/>
    <w:rsid w:val="008330DB"/>
    <w:rsid w:val="00833405"/>
    <w:rsid w:val="008335C2"/>
    <w:rsid w:val="00833647"/>
    <w:rsid w:val="008336B8"/>
    <w:rsid w:val="00833C13"/>
    <w:rsid w:val="00834654"/>
    <w:rsid w:val="008346EE"/>
    <w:rsid w:val="00834A3A"/>
    <w:rsid w:val="00834F88"/>
    <w:rsid w:val="0083507B"/>
    <w:rsid w:val="00835A63"/>
    <w:rsid w:val="00835F23"/>
    <w:rsid w:val="00836244"/>
    <w:rsid w:val="00836658"/>
    <w:rsid w:val="0083689E"/>
    <w:rsid w:val="00836FC4"/>
    <w:rsid w:val="00837055"/>
    <w:rsid w:val="00837979"/>
    <w:rsid w:val="00837B4E"/>
    <w:rsid w:val="00837B56"/>
    <w:rsid w:val="00837B6D"/>
    <w:rsid w:val="00837C43"/>
    <w:rsid w:val="00837CDF"/>
    <w:rsid w:val="00837D71"/>
    <w:rsid w:val="00840718"/>
    <w:rsid w:val="00841422"/>
    <w:rsid w:val="00841644"/>
    <w:rsid w:val="00841746"/>
    <w:rsid w:val="0084192A"/>
    <w:rsid w:val="00841A1C"/>
    <w:rsid w:val="00841ACD"/>
    <w:rsid w:val="00841C5F"/>
    <w:rsid w:val="00841E07"/>
    <w:rsid w:val="00841E77"/>
    <w:rsid w:val="00842026"/>
    <w:rsid w:val="00842050"/>
    <w:rsid w:val="0084219D"/>
    <w:rsid w:val="00842332"/>
    <w:rsid w:val="00842A49"/>
    <w:rsid w:val="00842F80"/>
    <w:rsid w:val="008433E8"/>
    <w:rsid w:val="00844037"/>
    <w:rsid w:val="0084489B"/>
    <w:rsid w:val="00844A79"/>
    <w:rsid w:val="00844BC6"/>
    <w:rsid w:val="00844C83"/>
    <w:rsid w:val="00845165"/>
    <w:rsid w:val="00845259"/>
    <w:rsid w:val="00845BDC"/>
    <w:rsid w:val="00846036"/>
    <w:rsid w:val="0084627B"/>
    <w:rsid w:val="00846B36"/>
    <w:rsid w:val="00846D15"/>
    <w:rsid w:val="00846F6B"/>
    <w:rsid w:val="00846FDA"/>
    <w:rsid w:val="0084728D"/>
    <w:rsid w:val="00847531"/>
    <w:rsid w:val="008476AC"/>
    <w:rsid w:val="0084779F"/>
    <w:rsid w:val="00847D07"/>
    <w:rsid w:val="00847F6E"/>
    <w:rsid w:val="00847F71"/>
    <w:rsid w:val="0085034A"/>
    <w:rsid w:val="0085067C"/>
    <w:rsid w:val="008506E9"/>
    <w:rsid w:val="00850EEB"/>
    <w:rsid w:val="00850F0B"/>
    <w:rsid w:val="00851678"/>
    <w:rsid w:val="008525AD"/>
    <w:rsid w:val="008527D8"/>
    <w:rsid w:val="00852BC4"/>
    <w:rsid w:val="00852C3F"/>
    <w:rsid w:val="00852F97"/>
    <w:rsid w:val="008539F5"/>
    <w:rsid w:val="00853B90"/>
    <w:rsid w:val="00853D14"/>
    <w:rsid w:val="008542BE"/>
    <w:rsid w:val="008547E0"/>
    <w:rsid w:val="0085498D"/>
    <w:rsid w:val="00854B9A"/>
    <w:rsid w:val="00854D4B"/>
    <w:rsid w:val="00854FFA"/>
    <w:rsid w:val="008553DE"/>
    <w:rsid w:val="0085543A"/>
    <w:rsid w:val="0085559E"/>
    <w:rsid w:val="008556F0"/>
    <w:rsid w:val="00855BDB"/>
    <w:rsid w:val="00855C7D"/>
    <w:rsid w:val="00856AF5"/>
    <w:rsid w:val="0085735B"/>
    <w:rsid w:val="00857A90"/>
    <w:rsid w:val="00857C39"/>
    <w:rsid w:val="00857CF3"/>
    <w:rsid w:val="00857D1A"/>
    <w:rsid w:val="0086006B"/>
    <w:rsid w:val="008600B3"/>
    <w:rsid w:val="008603D3"/>
    <w:rsid w:val="0086126D"/>
    <w:rsid w:val="00861515"/>
    <w:rsid w:val="00861946"/>
    <w:rsid w:val="00861A4B"/>
    <w:rsid w:val="00861ACF"/>
    <w:rsid w:val="00861B9B"/>
    <w:rsid w:val="00862650"/>
    <w:rsid w:val="00862CB0"/>
    <w:rsid w:val="00862D9B"/>
    <w:rsid w:val="00863196"/>
    <w:rsid w:val="00863537"/>
    <w:rsid w:val="00863A55"/>
    <w:rsid w:val="00863D70"/>
    <w:rsid w:val="00863FF3"/>
    <w:rsid w:val="00864360"/>
    <w:rsid w:val="008644C1"/>
    <w:rsid w:val="00864575"/>
    <w:rsid w:val="008647E8"/>
    <w:rsid w:val="00864B57"/>
    <w:rsid w:val="00865501"/>
    <w:rsid w:val="00865787"/>
    <w:rsid w:val="008657F6"/>
    <w:rsid w:val="00865801"/>
    <w:rsid w:val="008659B6"/>
    <w:rsid w:val="00865A1B"/>
    <w:rsid w:val="00865D3C"/>
    <w:rsid w:val="00865D4C"/>
    <w:rsid w:val="00866711"/>
    <w:rsid w:val="00866738"/>
    <w:rsid w:val="00866834"/>
    <w:rsid w:val="00866C2C"/>
    <w:rsid w:val="00866CFC"/>
    <w:rsid w:val="00866E1C"/>
    <w:rsid w:val="0086729A"/>
    <w:rsid w:val="00867476"/>
    <w:rsid w:val="008674ED"/>
    <w:rsid w:val="00867D2E"/>
    <w:rsid w:val="008701B2"/>
    <w:rsid w:val="0087043E"/>
    <w:rsid w:val="0087043F"/>
    <w:rsid w:val="0087048F"/>
    <w:rsid w:val="0087074A"/>
    <w:rsid w:val="00870836"/>
    <w:rsid w:val="00871C89"/>
    <w:rsid w:val="0087281B"/>
    <w:rsid w:val="00872A06"/>
    <w:rsid w:val="00873194"/>
    <w:rsid w:val="0087391C"/>
    <w:rsid w:val="00873B0A"/>
    <w:rsid w:val="00873CE9"/>
    <w:rsid w:val="00874188"/>
    <w:rsid w:val="00874944"/>
    <w:rsid w:val="00874C7A"/>
    <w:rsid w:val="008751D2"/>
    <w:rsid w:val="00875EF1"/>
    <w:rsid w:val="00875F45"/>
    <w:rsid w:val="00876007"/>
    <w:rsid w:val="00876013"/>
    <w:rsid w:val="00876689"/>
    <w:rsid w:val="00876AD2"/>
    <w:rsid w:val="00876BE9"/>
    <w:rsid w:val="00876E71"/>
    <w:rsid w:val="00876FA2"/>
    <w:rsid w:val="008772E3"/>
    <w:rsid w:val="0087758E"/>
    <w:rsid w:val="008800B4"/>
    <w:rsid w:val="008803D3"/>
    <w:rsid w:val="0088072D"/>
    <w:rsid w:val="00880764"/>
    <w:rsid w:val="00880A0E"/>
    <w:rsid w:val="00880ACD"/>
    <w:rsid w:val="00880B04"/>
    <w:rsid w:val="00880C11"/>
    <w:rsid w:val="00880E95"/>
    <w:rsid w:val="0088109E"/>
    <w:rsid w:val="00881555"/>
    <w:rsid w:val="008816C3"/>
    <w:rsid w:val="00881724"/>
    <w:rsid w:val="008819FB"/>
    <w:rsid w:val="00881E06"/>
    <w:rsid w:val="00881E6C"/>
    <w:rsid w:val="0088271A"/>
    <w:rsid w:val="00882951"/>
    <w:rsid w:val="00882AED"/>
    <w:rsid w:val="008830A3"/>
    <w:rsid w:val="0088408E"/>
    <w:rsid w:val="0088412B"/>
    <w:rsid w:val="00884BE3"/>
    <w:rsid w:val="00884D3B"/>
    <w:rsid w:val="008850BA"/>
    <w:rsid w:val="008854C5"/>
    <w:rsid w:val="008855A0"/>
    <w:rsid w:val="00885992"/>
    <w:rsid w:val="00885B8E"/>
    <w:rsid w:val="00885D8F"/>
    <w:rsid w:val="00885FA1"/>
    <w:rsid w:val="0088681F"/>
    <w:rsid w:val="00886BA1"/>
    <w:rsid w:val="00886C13"/>
    <w:rsid w:val="00887081"/>
    <w:rsid w:val="008872A7"/>
    <w:rsid w:val="00887581"/>
    <w:rsid w:val="008877F6"/>
    <w:rsid w:val="00887CA2"/>
    <w:rsid w:val="00887D39"/>
    <w:rsid w:val="0089035F"/>
    <w:rsid w:val="0089130B"/>
    <w:rsid w:val="00891676"/>
    <w:rsid w:val="00891A3B"/>
    <w:rsid w:val="00891AD3"/>
    <w:rsid w:val="00891B82"/>
    <w:rsid w:val="00891C7D"/>
    <w:rsid w:val="00891D98"/>
    <w:rsid w:val="00891DD4"/>
    <w:rsid w:val="0089256D"/>
    <w:rsid w:val="00892953"/>
    <w:rsid w:val="00892B5B"/>
    <w:rsid w:val="00892F75"/>
    <w:rsid w:val="0089307F"/>
    <w:rsid w:val="00893288"/>
    <w:rsid w:val="00893312"/>
    <w:rsid w:val="00893455"/>
    <w:rsid w:val="00893594"/>
    <w:rsid w:val="008935AF"/>
    <w:rsid w:val="00893637"/>
    <w:rsid w:val="00893D8B"/>
    <w:rsid w:val="008941B5"/>
    <w:rsid w:val="0089429B"/>
    <w:rsid w:val="00894F81"/>
    <w:rsid w:val="0089516E"/>
    <w:rsid w:val="008953A8"/>
    <w:rsid w:val="00895A20"/>
    <w:rsid w:val="00895BD3"/>
    <w:rsid w:val="00895E70"/>
    <w:rsid w:val="00896371"/>
    <w:rsid w:val="00896785"/>
    <w:rsid w:val="008967DB"/>
    <w:rsid w:val="00896FD8"/>
    <w:rsid w:val="008970F3"/>
    <w:rsid w:val="00897DEE"/>
    <w:rsid w:val="008A0103"/>
    <w:rsid w:val="008A01ED"/>
    <w:rsid w:val="008A029F"/>
    <w:rsid w:val="008A0714"/>
    <w:rsid w:val="008A079E"/>
    <w:rsid w:val="008A083B"/>
    <w:rsid w:val="008A11AF"/>
    <w:rsid w:val="008A152F"/>
    <w:rsid w:val="008A1884"/>
    <w:rsid w:val="008A1BD7"/>
    <w:rsid w:val="008A23BE"/>
    <w:rsid w:val="008A2FCA"/>
    <w:rsid w:val="008A33AC"/>
    <w:rsid w:val="008A38B5"/>
    <w:rsid w:val="008A3AA0"/>
    <w:rsid w:val="008A3C16"/>
    <w:rsid w:val="008A46CB"/>
    <w:rsid w:val="008A4A39"/>
    <w:rsid w:val="008A4F0C"/>
    <w:rsid w:val="008A50B0"/>
    <w:rsid w:val="008A52D9"/>
    <w:rsid w:val="008A5A1B"/>
    <w:rsid w:val="008A5DC8"/>
    <w:rsid w:val="008A60DA"/>
    <w:rsid w:val="008A61C4"/>
    <w:rsid w:val="008A62C5"/>
    <w:rsid w:val="008A64A6"/>
    <w:rsid w:val="008A68E8"/>
    <w:rsid w:val="008A6D8B"/>
    <w:rsid w:val="008A729A"/>
    <w:rsid w:val="008A762F"/>
    <w:rsid w:val="008A7636"/>
    <w:rsid w:val="008A79FF"/>
    <w:rsid w:val="008A7A85"/>
    <w:rsid w:val="008A7BD4"/>
    <w:rsid w:val="008B010D"/>
    <w:rsid w:val="008B0A80"/>
    <w:rsid w:val="008B0EA8"/>
    <w:rsid w:val="008B0EBA"/>
    <w:rsid w:val="008B1222"/>
    <w:rsid w:val="008B1740"/>
    <w:rsid w:val="008B18EA"/>
    <w:rsid w:val="008B1956"/>
    <w:rsid w:val="008B1C72"/>
    <w:rsid w:val="008B1D14"/>
    <w:rsid w:val="008B1E99"/>
    <w:rsid w:val="008B21D2"/>
    <w:rsid w:val="008B22CD"/>
    <w:rsid w:val="008B23A1"/>
    <w:rsid w:val="008B24F0"/>
    <w:rsid w:val="008B2AB2"/>
    <w:rsid w:val="008B2CE3"/>
    <w:rsid w:val="008B36E0"/>
    <w:rsid w:val="008B3815"/>
    <w:rsid w:val="008B3E5B"/>
    <w:rsid w:val="008B4776"/>
    <w:rsid w:val="008B4A46"/>
    <w:rsid w:val="008B4B37"/>
    <w:rsid w:val="008B50EB"/>
    <w:rsid w:val="008B52E4"/>
    <w:rsid w:val="008B56D8"/>
    <w:rsid w:val="008B5CC3"/>
    <w:rsid w:val="008B5F43"/>
    <w:rsid w:val="008B6277"/>
    <w:rsid w:val="008B679F"/>
    <w:rsid w:val="008B6AD9"/>
    <w:rsid w:val="008B6EFA"/>
    <w:rsid w:val="008B740A"/>
    <w:rsid w:val="008B7503"/>
    <w:rsid w:val="008B7959"/>
    <w:rsid w:val="008C0018"/>
    <w:rsid w:val="008C00C0"/>
    <w:rsid w:val="008C05DD"/>
    <w:rsid w:val="008C0811"/>
    <w:rsid w:val="008C0E4E"/>
    <w:rsid w:val="008C1349"/>
    <w:rsid w:val="008C13E7"/>
    <w:rsid w:val="008C152D"/>
    <w:rsid w:val="008C1570"/>
    <w:rsid w:val="008C1892"/>
    <w:rsid w:val="008C1975"/>
    <w:rsid w:val="008C1A23"/>
    <w:rsid w:val="008C1DA5"/>
    <w:rsid w:val="008C1E2B"/>
    <w:rsid w:val="008C2218"/>
    <w:rsid w:val="008C243D"/>
    <w:rsid w:val="008C27A0"/>
    <w:rsid w:val="008C2B51"/>
    <w:rsid w:val="008C2CBF"/>
    <w:rsid w:val="008C2E28"/>
    <w:rsid w:val="008C30B5"/>
    <w:rsid w:val="008C30D5"/>
    <w:rsid w:val="008C30E3"/>
    <w:rsid w:val="008C34BB"/>
    <w:rsid w:val="008C3BAD"/>
    <w:rsid w:val="008C3F18"/>
    <w:rsid w:val="008C4519"/>
    <w:rsid w:val="008C46D8"/>
    <w:rsid w:val="008C4813"/>
    <w:rsid w:val="008C4A31"/>
    <w:rsid w:val="008C4DB3"/>
    <w:rsid w:val="008C4E95"/>
    <w:rsid w:val="008C4F59"/>
    <w:rsid w:val="008C4FF9"/>
    <w:rsid w:val="008C546A"/>
    <w:rsid w:val="008C58F0"/>
    <w:rsid w:val="008C5AC4"/>
    <w:rsid w:val="008C5C4E"/>
    <w:rsid w:val="008C5D85"/>
    <w:rsid w:val="008C5D96"/>
    <w:rsid w:val="008C718C"/>
    <w:rsid w:val="008C750D"/>
    <w:rsid w:val="008C7CBD"/>
    <w:rsid w:val="008C7DB9"/>
    <w:rsid w:val="008C7E31"/>
    <w:rsid w:val="008C7F63"/>
    <w:rsid w:val="008D02AC"/>
    <w:rsid w:val="008D03C1"/>
    <w:rsid w:val="008D0417"/>
    <w:rsid w:val="008D0B10"/>
    <w:rsid w:val="008D0B87"/>
    <w:rsid w:val="008D1530"/>
    <w:rsid w:val="008D15E0"/>
    <w:rsid w:val="008D189C"/>
    <w:rsid w:val="008D1A7D"/>
    <w:rsid w:val="008D1BBD"/>
    <w:rsid w:val="008D1D45"/>
    <w:rsid w:val="008D251D"/>
    <w:rsid w:val="008D27BC"/>
    <w:rsid w:val="008D3798"/>
    <w:rsid w:val="008D3B39"/>
    <w:rsid w:val="008D4413"/>
    <w:rsid w:val="008D45BD"/>
    <w:rsid w:val="008D4773"/>
    <w:rsid w:val="008D493A"/>
    <w:rsid w:val="008D4A47"/>
    <w:rsid w:val="008D4F4A"/>
    <w:rsid w:val="008D520A"/>
    <w:rsid w:val="008D575D"/>
    <w:rsid w:val="008D57CB"/>
    <w:rsid w:val="008D58FA"/>
    <w:rsid w:val="008D5A08"/>
    <w:rsid w:val="008D5BA6"/>
    <w:rsid w:val="008D5D76"/>
    <w:rsid w:val="008D607B"/>
    <w:rsid w:val="008D6827"/>
    <w:rsid w:val="008D6932"/>
    <w:rsid w:val="008D6A36"/>
    <w:rsid w:val="008D6AAD"/>
    <w:rsid w:val="008D71F1"/>
    <w:rsid w:val="008D776D"/>
    <w:rsid w:val="008D7F62"/>
    <w:rsid w:val="008E046B"/>
    <w:rsid w:val="008E0908"/>
    <w:rsid w:val="008E09C8"/>
    <w:rsid w:val="008E0ACC"/>
    <w:rsid w:val="008E0BFB"/>
    <w:rsid w:val="008E0F4C"/>
    <w:rsid w:val="008E1090"/>
    <w:rsid w:val="008E11D7"/>
    <w:rsid w:val="008E1263"/>
    <w:rsid w:val="008E12CF"/>
    <w:rsid w:val="008E1708"/>
    <w:rsid w:val="008E17B0"/>
    <w:rsid w:val="008E1925"/>
    <w:rsid w:val="008E1B04"/>
    <w:rsid w:val="008E22EF"/>
    <w:rsid w:val="008E25D3"/>
    <w:rsid w:val="008E27B8"/>
    <w:rsid w:val="008E314E"/>
    <w:rsid w:val="008E3313"/>
    <w:rsid w:val="008E34AD"/>
    <w:rsid w:val="008E367F"/>
    <w:rsid w:val="008E3766"/>
    <w:rsid w:val="008E39A5"/>
    <w:rsid w:val="008E3C9D"/>
    <w:rsid w:val="008E4009"/>
    <w:rsid w:val="008E4286"/>
    <w:rsid w:val="008E4661"/>
    <w:rsid w:val="008E4DA9"/>
    <w:rsid w:val="008E57E9"/>
    <w:rsid w:val="008E5AC3"/>
    <w:rsid w:val="008E5B20"/>
    <w:rsid w:val="008E6BF7"/>
    <w:rsid w:val="008E74AE"/>
    <w:rsid w:val="008E7856"/>
    <w:rsid w:val="008E78A9"/>
    <w:rsid w:val="008E78C6"/>
    <w:rsid w:val="008E7C11"/>
    <w:rsid w:val="008E7F3F"/>
    <w:rsid w:val="008F0380"/>
    <w:rsid w:val="008F0999"/>
    <w:rsid w:val="008F0B08"/>
    <w:rsid w:val="008F0B42"/>
    <w:rsid w:val="008F0C4A"/>
    <w:rsid w:val="008F0DBD"/>
    <w:rsid w:val="008F0F7B"/>
    <w:rsid w:val="008F0FB9"/>
    <w:rsid w:val="008F1298"/>
    <w:rsid w:val="008F12CA"/>
    <w:rsid w:val="008F14B6"/>
    <w:rsid w:val="008F152A"/>
    <w:rsid w:val="008F1A82"/>
    <w:rsid w:val="008F1AF7"/>
    <w:rsid w:val="008F1E3B"/>
    <w:rsid w:val="008F1E57"/>
    <w:rsid w:val="008F248F"/>
    <w:rsid w:val="008F274C"/>
    <w:rsid w:val="008F280A"/>
    <w:rsid w:val="008F28DF"/>
    <w:rsid w:val="008F2B84"/>
    <w:rsid w:val="008F2DD3"/>
    <w:rsid w:val="008F3548"/>
    <w:rsid w:val="008F3557"/>
    <w:rsid w:val="008F3FE3"/>
    <w:rsid w:val="008F4310"/>
    <w:rsid w:val="008F46FC"/>
    <w:rsid w:val="008F4C00"/>
    <w:rsid w:val="008F4D36"/>
    <w:rsid w:val="008F4E12"/>
    <w:rsid w:val="008F5445"/>
    <w:rsid w:val="008F56B2"/>
    <w:rsid w:val="008F5936"/>
    <w:rsid w:val="008F5D06"/>
    <w:rsid w:val="008F5D5E"/>
    <w:rsid w:val="008F6185"/>
    <w:rsid w:val="008F61DC"/>
    <w:rsid w:val="008F650B"/>
    <w:rsid w:val="008F65B5"/>
    <w:rsid w:val="008F7029"/>
    <w:rsid w:val="008F756F"/>
    <w:rsid w:val="008F7B00"/>
    <w:rsid w:val="008F7C2D"/>
    <w:rsid w:val="008F7F6B"/>
    <w:rsid w:val="009006B5"/>
    <w:rsid w:val="00900754"/>
    <w:rsid w:val="00900943"/>
    <w:rsid w:val="00900E05"/>
    <w:rsid w:val="00900E22"/>
    <w:rsid w:val="00900FF7"/>
    <w:rsid w:val="00901101"/>
    <w:rsid w:val="0090119D"/>
    <w:rsid w:val="0090135E"/>
    <w:rsid w:val="00901391"/>
    <w:rsid w:val="00901551"/>
    <w:rsid w:val="009018B7"/>
    <w:rsid w:val="00901E91"/>
    <w:rsid w:val="00901E9A"/>
    <w:rsid w:val="009022A3"/>
    <w:rsid w:val="009022FC"/>
    <w:rsid w:val="0090235B"/>
    <w:rsid w:val="00902692"/>
    <w:rsid w:val="0090282F"/>
    <w:rsid w:val="00902CCE"/>
    <w:rsid w:val="00902CF2"/>
    <w:rsid w:val="00902DFE"/>
    <w:rsid w:val="00902F54"/>
    <w:rsid w:val="009031C3"/>
    <w:rsid w:val="009032D8"/>
    <w:rsid w:val="00903BB8"/>
    <w:rsid w:val="00903D58"/>
    <w:rsid w:val="00903E0F"/>
    <w:rsid w:val="00903F2B"/>
    <w:rsid w:val="009041A2"/>
    <w:rsid w:val="0090458A"/>
    <w:rsid w:val="0090468E"/>
    <w:rsid w:val="00904873"/>
    <w:rsid w:val="0090499D"/>
    <w:rsid w:val="00904CBD"/>
    <w:rsid w:val="009053A4"/>
    <w:rsid w:val="00905685"/>
    <w:rsid w:val="00906319"/>
    <w:rsid w:val="00906B7C"/>
    <w:rsid w:val="00906BCC"/>
    <w:rsid w:val="00906F10"/>
    <w:rsid w:val="00906F53"/>
    <w:rsid w:val="00906F6E"/>
    <w:rsid w:val="009071CD"/>
    <w:rsid w:val="009072D2"/>
    <w:rsid w:val="009073DB"/>
    <w:rsid w:val="00907B88"/>
    <w:rsid w:val="00907DC5"/>
    <w:rsid w:val="00907EED"/>
    <w:rsid w:val="00907F13"/>
    <w:rsid w:val="00910024"/>
    <w:rsid w:val="0091010A"/>
    <w:rsid w:val="009101D1"/>
    <w:rsid w:val="00910B02"/>
    <w:rsid w:val="00910BAB"/>
    <w:rsid w:val="00910C6D"/>
    <w:rsid w:val="00910D4E"/>
    <w:rsid w:val="00910E67"/>
    <w:rsid w:val="00911795"/>
    <w:rsid w:val="00911A87"/>
    <w:rsid w:val="00911E69"/>
    <w:rsid w:val="00911FE4"/>
    <w:rsid w:val="00912138"/>
    <w:rsid w:val="0091213A"/>
    <w:rsid w:val="00912467"/>
    <w:rsid w:val="009131C9"/>
    <w:rsid w:val="00913271"/>
    <w:rsid w:val="009132A3"/>
    <w:rsid w:val="009134B9"/>
    <w:rsid w:val="0091389A"/>
    <w:rsid w:val="00913A23"/>
    <w:rsid w:val="00914307"/>
    <w:rsid w:val="00914756"/>
    <w:rsid w:val="00914918"/>
    <w:rsid w:val="00914AE2"/>
    <w:rsid w:val="00914B5B"/>
    <w:rsid w:val="00914D62"/>
    <w:rsid w:val="00914FD9"/>
    <w:rsid w:val="0091545F"/>
    <w:rsid w:val="009155F3"/>
    <w:rsid w:val="0091568C"/>
    <w:rsid w:val="00915B92"/>
    <w:rsid w:val="00915C6F"/>
    <w:rsid w:val="00916013"/>
    <w:rsid w:val="00916065"/>
    <w:rsid w:val="009160F9"/>
    <w:rsid w:val="00916357"/>
    <w:rsid w:val="00916445"/>
    <w:rsid w:val="009164BD"/>
    <w:rsid w:val="009178B8"/>
    <w:rsid w:val="00917E64"/>
    <w:rsid w:val="009202DD"/>
    <w:rsid w:val="009203D7"/>
    <w:rsid w:val="0092047F"/>
    <w:rsid w:val="00921739"/>
    <w:rsid w:val="00921775"/>
    <w:rsid w:val="00921A3F"/>
    <w:rsid w:val="00921EDA"/>
    <w:rsid w:val="00921F83"/>
    <w:rsid w:val="00922121"/>
    <w:rsid w:val="00922130"/>
    <w:rsid w:val="009221B4"/>
    <w:rsid w:val="00922265"/>
    <w:rsid w:val="009222B7"/>
    <w:rsid w:val="009227CA"/>
    <w:rsid w:val="00922954"/>
    <w:rsid w:val="00922B9D"/>
    <w:rsid w:val="00922D65"/>
    <w:rsid w:val="00923082"/>
    <w:rsid w:val="009231CE"/>
    <w:rsid w:val="00923243"/>
    <w:rsid w:val="009235EA"/>
    <w:rsid w:val="00923863"/>
    <w:rsid w:val="009238C8"/>
    <w:rsid w:val="00923A63"/>
    <w:rsid w:val="00923A77"/>
    <w:rsid w:val="00923BE5"/>
    <w:rsid w:val="00923D2E"/>
    <w:rsid w:val="00923DFF"/>
    <w:rsid w:val="00923E56"/>
    <w:rsid w:val="009244AE"/>
    <w:rsid w:val="0092472B"/>
    <w:rsid w:val="00924CAE"/>
    <w:rsid w:val="0092574A"/>
    <w:rsid w:val="00925A57"/>
    <w:rsid w:val="00925F4E"/>
    <w:rsid w:val="009266DA"/>
    <w:rsid w:val="0092688B"/>
    <w:rsid w:val="00926CD5"/>
    <w:rsid w:val="00927154"/>
    <w:rsid w:val="009274EA"/>
    <w:rsid w:val="009279D3"/>
    <w:rsid w:val="00927CBB"/>
    <w:rsid w:val="00927CE8"/>
    <w:rsid w:val="00927DD2"/>
    <w:rsid w:val="0093016E"/>
    <w:rsid w:val="00930188"/>
    <w:rsid w:val="009301EF"/>
    <w:rsid w:val="00930242"/>
    <w:rsid w:val="009302B9"/>
    <w:rsid w:val="00930446"/>
    <w:rsid w:val="0093046F"/>
    <w:rsid w:val="00930FBA"/>
    <w:rsid w:val="0093186F"/>
    <w:rsid w:val="0093193B"/>
    <w:rsid w:val="009319E1"/>
    <w:rsid w:val="00931B54"/>
    <w:rsid w:val="00931B63"/>
    <w:rsid w:val="00931C81"/>
    <w:rsid w:val="009323F9"/>
    <w:rsid w:val="009324DE"/>
    <w:rsid w:val="00932736"/>
    <w:rsid w:val="00932738"/>
    <w:rsid w:val="0093356A"/>
    <w:rsid w:val="009336F7"/>
    <w:rsid w:val="00933CDC"/>
    <w:rsid w:val="00933CF7"/>
    <w:rsid w:val="00934068"/>
    <w:rsid w:val="009347F0"/>
    <w:rsid w:val="00934FBD"/>
    <w:rsid w:val="00935A96"/>
    <w:rsid w:val="00935F0C"/>
    <w:rsid w:val="00935FF3"/>
    <w:rsid w:val="0093603C"/>
    <w:rsid w:val="009360E6"/>
    <w:rsid w:val="00936474"/>
    <w:rsid w:val="009365AB"/>
    <w:rsid w:val="00936839"/>
    <w:rsid w:val="00936EA5"/>
    <w:rsid w:val="00937E6A"/>
    <w:rsid w:val="00940103"/>
    <w:rsid w:val="0094058E"/>
    <w:rsid w:val="00940D6D"/>
    <w:rsid w:val="00941709"/>
    <w:rsid w:val="00941BF9"/>
    <w:rsid w:val="00942953"/>
    <w:rsid w:val="00942E6E"/>
    <w:rsid w:val="00942E81"/>
    <w:rsid w:val="0094325D"/>
    <w:rsid w:val="00943623"/>
    <w:rsid w:val="00943760"/>
    <w:rsid w:val="009437E1"/>
    <w:rsid w:val="00943C6F"/>
    <w:rsid w:val="00943D62"/>
    <w:rsid w:val="00943E64"/>
    <w:rsid w:val="00944367"/>
    <w:rsid w:val="0094441F"/>
    <w:rsid w:val="00944436"/>
    <w:rsid w:val="00944826"/>
    <w:rsid w:val="00944840"/>
    <w:rsid w:val="009448C6"/>
    <w:rsid w:val="00944C65"/>
    <w:rsid w:val="00945349"/>
    <w:rsid w:val="00945643"/>
    <w:rsid w:val="009456E0"/>
    <w:rsid w:val="00945A68"/>
    <w:rsid w:val="00945AFC"/>
    <w:rsid w:val="0094626E"/>
    <w:rsid w:val="00946564"/>
    <w:rsid w:val="00946798"/>
    <w:rsid w:val="00946B98"/>
    <w:rsid w:val="009472C0"/>
    <w:rsid w:val="00947318"/>
    <w:rsid w:val="009475FA"/>
    <w:rsid w:val="00947958"/>
    <w:rsid w:val="00947A35"/>
    <w:rsid w:val="00947B42"/>
    <w:rsid w:val="00947BC4"/>
    <w:rsid w:val="00947BE4"/>
    <w:rsid w:val="00947D81"/>
    <w:rsid w:val="00947E00"/>
    <w:rsid w:val="00947F47"/>
    <w:rsid w:val="0095008C"/>
    <w:rsid w:val="0095020D"/>
    <w:rsid w:val="0095033F"/>
    <w:rsid w:val="00950398"/>
    <w:rsid w:val="009505AF"/>
    <w:rsid w:val="009509D2"/>
    <w:rsid w:val="00950A48"/>
    <w:rsid w:val="00950AE3"/>
    <w:rsid w:val="0095132C"/>
    <w:rsid w:val="009515A1"/>
    <w:rsid w:val="00951C26"/>
    <w:rsid w:val="00951E0D"/>
    <w:rsid w:val="00952149"/>
    <w:rsid w:val="00952531"/>
    <w:rsid w:val="0095293B"/>
    <w:rsid w:val="009530F8"/>
    <w:rsid w:val="00953823"/>
    <w:rsid w:val="00953931"/>
    <w:rsid w:val="00953999"/>
    <w:rsid w:val="009539D0"/>
    <w:rsid w:val="009539DE"/>
    <w:rsid w:val="00953ED0"/>
    <w:rsid w:val="009547D1"/>
    <w:rsid w:val="009547F3"/>
    <w:rsid w:val="00955228"/>
    <w:rsid w:val="00955726"/>
    <w:rsid w:val="00956304"/>
    <w:rsid w:val="00956369"/>
    <w:rsid w:val="009564D3"/>
    <w:rsid w:val="009565AB"/>
    <w:rsid w:val="00956DFF"/>
    <w:rsid w:val="009573E4"/>
    <w:rsid w:val="00957A03"/>
    <w:rsid w:val="00957BD0"/>
    <w:rsid w:val="00957C3B"/>
    <w:rsid w:val="00957D74"/>
    <w:rsid w:val="00957F8F"/>
    <w:rsid w:val="00960174"/>
    <w:rsid w:val="009605F9"/>
    <w:rsid w:val="00960C66"/>
    <w:rsid w:val="009614EB"/>
    <w:rsid w:val="00961A58"/>
    <w:rsid w:val="00962607"/>
    <w:rsid w:val="00962629"/>
    <w:rsid w:val="00962A2A"/>
    <w:rsid w:val="00962C1E"/>
    <w:rsid w:val="00962F72"/>
    <w:rsid w:val="00962FE9"/>
    <w:rsid w:val="00963022"/>
    <w:rsid w:val="009632C2"/>
    <w:rsid w:val="00963498"/>
    <w:rsid w:val="009638AF"/>
    <w:rsid w:val="00963DF6"/>
    <w:rsid w:val="009641AD"/>
    <w:rsid w:val="00964202"/>
    <w:rsid w:val="00964E2D"/>
    <w:rsid w:val="00964E40"/>
    <w:rsid w:val="00965216"/>
    <w:rsid w:val="009652D1"/>
    <w:rsid w:val="00965905"/>
    <w:rsid w:val="00965A46"/>
    <w:rsid w:val="00965CC6"/>
    <w:rsid w:val="00965D21"/>
    <w:rsid w:val="00965F9B"/>
    <w:rsid w:val="009660AC"/>
    <w:rsid w:val="009660F0"/>
    <w:rsid w:val="00966223"/>
    <w:rsid w:val="0096630B"/>
    <w:rsid w:val="00966634"/>
    <w:rsid w:val="009666D4"/>
    <w:rsid w:val="00966766"/>
    <w:rsid w:val="0096679B"/>
    <w:rsid w:val="00966A37"/>
    <w:rsid w:val="00966A70"/>
    <w:rsid w:val="00966C42"/>
    <w:rsid w:val="00966EE2"/>
    <w:rsid w:val="00966FF9"/>
    <w:rsid w:val="009675C7"/>
    <w:rsid w:val="009676AA"/>
    <w:rsid w:val="0097005F"/>
    <w:rsid w:val="00970294"/>
    <w:rsid w:val="009704C6"/>
    <w:rsid w:val="009705AE"/>
    <w:rsid w:val="00970784"/>
    <w:rsid w:val="00970ED9"/>
    <w:rsid w:val="00970EE2"/>
    <w:rsid w:val="009712F5"/>
    <w:rsid w:val="00971960"/>
    <w:rsid w:val="009720CC"/>
    <w:rsid w:val="00972179"/>
    <w:rsid w:val="009723D9"/>
    <w:rsid w:val="00972527"/>
    <w:rsid w:val="00972591"/>
    <w:rsid w:val="009726C8"/>
    <w:rsid w:val="0097271E"/>
    <w:rsid w:val="0097285D"/>
    <w:rsid w:val="00972AF4"/>
    <w:rsid w:val="00972C1D"/>
    <w:rsid w:val="00973239"/>
    <w:rsid w:val="00973671"/>
    <w:rsid w:val="009738D3"/>
    <w:rsid w:val="0097393C"/>
    <w:rsid w:val="00973DB9"/>
    <w:rsid w:val="00973DF6"/>
    <w:rsid w:val="009741D0"/>
    <w:rsid w:val="009742E9"/>
    <w:rsid w:val="00974529"/>
    <w:rsid w:val="009749CC"/>
    <w:rsid w:val="00974CC7"/>
    <w:rsid w:val="00974D59"/>
    <w:rsid w:val="00974F02"/>
    <w:rsid w:val="009750F7"/>
    <w:rsid w:val="00975685"/>
    <w:rsid w:val="009756B1"/>
    <w:rsid w:val="00975864"/>
    <w:rsid w:val="00975977"/>
    <w:rsid w:val="009759AE"/>
    <w:rsid w:val="009759E1"/>
    <w:rsid w:val="00975A53"/>
    <w:rsid w:val="00975C99"/>
    <w:rsid w:val="00975F7F"/>
    <w:rsid w:val="00976104"/>
    <w:rsid w:val="009763BA"/>
    <w:rsid w:val="009763DC"/>
    <w:rsid w:val="009765FB"/>
    <w:rsid w:val="0097690F"/>
    <w:rsid w:val="00976975"/>
    <w:rsid w:val="00976AFE"/>
    <w:rsid w:val="00977141"/>
    <w:rsid w:val="0097732B"/>
    <w:rsid w:val="009773E0"/>
    <w:rsid w:val="0097742E"/>
    <w:rsid w:val="0097757D"/>
    <w:rsid w:val="0097786E"/>
    <w:rsid w:val="009778CD"/>
    <w:rsid w:val="00977C21"/>
    <w:rsid w:val="00977D5A"/>
    <w:rsid w:val="00980289"/>
    <w:rsid w:val="009807C7"/>
    <w:rsid w:val="00980DF8"/>
    <w:rsid w:val="0098142D"/>
    <w:rsid w:val="0098180C"/>
    <w:rsid w:val="00982213"/>
    <w:rsid w:val="009826E7"/>
    <w:rsid w:val="00982B79"/>
    <w:rsid w:val="00982D02"/>
    <w:rsid w:val="00982EC2"/>
    <w:rsid w:val="0098322E"/>
    <w:rsid w:val="00983314"/>
    <w:rsid w:val="009838B1"/>
    <w:rsid w:val="009839F6"/>
    <w:rsid w:val="00983A1B"/>
    <w:rsid w:val="00983ADF"/>
    <w:rsid w:val="00983B03"/>
    <w:rsid w:val="00984350"/>
    <w:rsid w:val="0098459A"/>
    <w:rsid w:val="00984AAE"/>
    <w:rsid w:val="00984CE5"/>
    <w:rsid w:val="00985421"/>
    <w:rsid w:val="009854CD"/>
    <w:rsid w:val="009858E5"/>
    <w:rsid w:val="00985958"/>
    <w:rsid w:val="00985E72"/>
    <w:rsid w:val="00986006"/>
    <w:rsid w:val="0098615B"/>
    <w:rsid w:val="00986AC9"/>
    <w:rsid w:val="0098730F"/>
    <w:rsid w:val="009873D2"/>
    <w:rsid w:val="009873E6"/>
    <w:rsid w:val="00987585"/>
    <w:rsid w:val="00987774"/>
    <w:rsid w:val="009878BE"/>
    <w:rsid w:val="009879C6"/>
    <w:rsid w:val="00987D05"/>
    <w:rsid w:val="00987DEE"/>
    <w:rsid w:val="00990050"/>
    <w:rsid w:val="009900DD"/>
    <w:rsid w:val="0099070E"/>
    <w:rsid w:val="009907D1"/>
    <w:rsid w:val="009909FB"/>
    <w:rsid w:val="00990A04"/>
    <w:rsid w:val="00991176"/>
    <w:rsid w:val="009915DF"/>
    <w:rsid w:val="00992267"/>
    <w:rsid w:val="0099276B"/>
    <w:rsid w:val="00992F40"/>
    <w:rsid w:val="009932C2"/>
    <w:rsid w:val="009933C3"/>
    <w:rsid w:val="009934A7"/>
    <w:rsid w:val="00993528"/>
    <w:rsid w:val="00993565"/>
    <w:rsid w:val="00993A96"/>
    <w:rsid w:val="00993C27"/>
    <w:rsid w:val="00993C33"/>
    <w:rsid w:val="00993FE0"/>
    <w:rsid w:val="0099443F"/>
    <w:rsid w:val="0099466E"/>
    <w:rsid w:val="0099472B"/>
    <w:rsid w:val="00994A3F"/>
    <w:rsid w:val="009952ED"/>
    <w:rsid w:val="00995449"/>
    <w:rsid w:val="0099580C"/>
    <w:rsid w:val="0099587D"/>
    <w:rsid w:val="00995A93"/>
    <w:rsid w:val="00995EAD"/>
    <w:rsid w:val="009960EA"/>
    <w:rsid w:val="0099621D"/>
    <w:rsid w:val="00996278"/>
    <w:rsid w:val="009962B4"/>
    <w:rsid w:val="009965DB"/>
    <w:rsid w:val="0099670A"/>
    <w:rsid w:val="009970F6"/>
    <w:rsid w:val="00997339"/>
    <w:rsid w:val="009975E6"/>
    <w:rsid w:val="009A038B"/>
    <w:rsid w:val="009A05E0"/>
    <w:rsid w:val="009A0720"/>
    <w:rsid w:val="009A0BCD"/>
    <w:rsid w:val="009A0DC4"/>
    <w:rsid w:val="009A0ED7"/>
    <w:rsid w:val="009A113C"/>
    <w:rsid w:val="009A11FD"/>
    <w:rsid w:val="009A1E5B"/>
    <w:rsid w:val="009A1E67"/>
    <w:rsid w:val="009A2C37"/>
    <w:rsid w:val="009A2E83"/>
    <w:rsid w:val="009A3825"/>
    <w:rsid w:val="009A3989"/>
    <w:rsid w:val="009A3FA4"/>
    <w:rsid w:val="009A4040"/>
    <w:rsid w:val="009A417E"/>
    <w:rsid w:val="009A419E"/>
    <w:rsid w:val="009A42F4"/>
    <w:rsid w:val="009A4971"/>
    <w:rsid w:val="009A4A17"/>
    <w:rsid w:val="009A4A5D"/>
    <w:rsid w:val="009A4BCF"/>
    <w:rsid w:val="009A4C4D"/>
    <w:rsid w:val="009A5800"/>
    <w:rsid w:val="009A59AB"/>
    <w:rsid w:val="009A5DC3"/>
    <w:rsid w:val="009A5E10"/>
    <w:rsid w:val="009A6053"/>
    <w:rsid w:val="009A624D"/>
    <w:rsid w:val="009A69A7"/>
    <w:rsid w:val="009A6B6E"/>
    <w:rsid w:val="009A743E"/>
    <w:rsid w:val="009A7969"/>
    <w:rsid w:val="009A79E6"/>
    <w:rsid w:val="009A79F6"/>
    <w:rsid w:val="009A7D9E"/>
    <w:rsid w:val="009B00CA"/>
    <w:rsid w:val="009B00F8"/>
    <w:rsid w:val="009B0100"/>
    <w:rsid w:val="009B0BD3"/>
    <w:rsid w:val="009B0D9B"/>
    <w:rsid w:val="009B115C"/>
    <w:rsid w:val="009B1370"/>
    <w:rsid w:val="009B1A34"/>
    <w:rsid w:val="009B1CC8"/>
    <w:rsid w:val="009B1F36"/>
    <w:rsid w:val="009B207C"/>
    <w:rsid w:val="009B2A33"/>
    <w:rsid w:val="009B2CD2"/>
    <w:rsid w:val="009B2D17"/>
    <w:rsid w:val="009B3206"/>
    <w:rsid w:val="009B333C"/>
    <w:rsid w:val="009B357C"/>
    <w:rsid w:val="009B35F0"/>
    <w:rsid w:val="009B398D"/>
    <w:rsid w:val="009B3B10"/>
    <w:rsid w:val="009B3B76"/>
    <w:rsid w:val="009B3BBD"/>
    <w:rsid w:val="009B3C39"/>
    <w:rsid w:val="009B3EAC"/>
    <w:rsid w:val="009B41B2"/>
    <w:rsid w:val="009B4834"/>
    <w:rsid w:val="009B5447"/>
    <w:rsid w:val="009B561B"/>
    <w:rsid w:val="009B5672"/>
    <w:rsid w:val="009B579B"/>
    <w:rsid w:val="009B5DE0"/>
    <w:rsid w:val="009B5E59"/>
    <w:rsid w:val="009B6371"/>
    <w:rsid w:val="009B65A6"/>
    <w:rsid w:val="009B6619"/>
    <w:rsid w:val="009B6951"/>
    <w:rsid w:val="009B6BDC"/>
    <w:rsid w:val="009B6F6E"/>
    <w:rsid w:val="009B6FCA"/>
    <w:rsid w:val="009B70DB"/>
    <w:rsid w:val="009B7156"/>
    <w:rsid w:val="009B7451"/>
    <w:rsid w:val="009B77C4"/>
    <w:rsid w:val="009B7878"/>
    <w:rsid w:val="009C0612"/>
    <w:rsid w:val="009C0728"/>
    <w:rsid w:val="009C0A45"/>
    <w:rsid w:val="009C138D"/>
    <w:rsid w:val="009C1546"/>
    <w:rsid w:val="009C172B"/>
    <w:rsid w:val="009C186F"/>
    <w:rsid w:val="009C1933"/>
    <w:rsid w:val="009C1AA3"/>
    <w:rsid w:val="009C1C2C"/>
    <w:rsid w:val="009C24A5"/>
    <w:rsid w:val="009C2D06"/>
    <w:rsid w:val="009C2D6A"/>
    <w:rsid w:val="009C3AA6"/>
    <w:rsid w:val="009C3BA1"/>
    <w:rsid w:val="009C4332"/>
    <w:rsid w:val="009C44E2"/>
    <w:rsid w:val="009C4824"/>
    <w:rsid w:val="009C4964"/>
    <w:rsid w:val="009C4DBD"/>
    <w:rsid w:val="009C4F71"/>
    <w:rsid w:val="009C4F8B"/>
    <w:rsid w:val="009C518C"/>
    <w:rsid w:val="009C5316"/>
    <w:rsid w:val="009C551E"/>
    <w:rsid w:val="009C580B"/>
    <w:rsid w:val="009C5BDE"/>
    <w:rsid w:val="009C600F"/>
    <w:rsid w:val="009C61BA"/>
    <w:rsid w:val="009C624E"/>
    <w:rsid w:val="009C6388"/>
    <w:rsid w:val="009C63AC"/>
    <w:rsid w:val="009C64B1"/>
    <w:rsid w:val="009C7360"/>
    <w:rsid w:val="009C781E"/>
    <w:rsid w:val="009D04E3"/>
    <w:rsid w:val="009D07A4"/>
    <w:rsid w:val="009D0809"/>
    <w:rsid w:val="009D0A36"/>
    <w:rsid w:val="009D0A45"/>
    <w:rsid w:val="009D0A47"/>
    <w:rsid w:val="009D0CFF"/>
    <w:rsid w:val="009D1498"/>
    <w:rsid w:val="009D170A"/>
    <w:rsid w:val="009D1876"/>
    <w:rsid w:val="009D188D"/>
    <w:rsid w:val="009D18B0"/>
    <w:rsid w:val="009D1951"/>
    <w:rsid w:val="009D1B66"/>
    <w:rsid w:val="009D1FAD"/>
    <w:rsid w:val="009D21BA"/>
    <w:rsid w:val="009D21E8"/>
    <w:rsid w:val="009D24B1"/>
    <w:rsid w:val="009D254F"/>
    <w:rsid w:val="009D275B"/>
    <w:rsid w:val="009D2BD2"/>
    <w:rsid w:val="009D2D6D"/>
    <w:rsid w:val="009D2ED1"/>
    <w:rsid w:val="009D3231"/>
    <w:rsid w:val="009D3327"/>
    <w:rsid w:val="009D386F"/>
    <w:rsid w:val="009D4741"/>
    <w:rsid w:val="009D5050"/>
    <w:rsid w:val="009D5076"/>
    <w:rsid w:val="009D5DF1"/>
    <w:rsid w:val="009D5EEC"/>
    <w:rsid w:val="009D6018"/>
    <w:rsid w:val="009D60CC"/>
    <w:rsid w:val="009D61BB"/>
    <w:rsid w:val="009D6209"/>
    <w:rsid w:val="009D6B3A"/>
    <w:rsid w:val="009D6EA3"/>
    <w:rsid w:val="009D7056"/>
    <w:rsid w:val="009D710C"/>
    <w:rsid w:val="009D71CF"/>
    <w:rsid w:val="009D720E"/>
    <w:rsid w:val="009D746D"/>
    <w:rsid w:val="009D76F5"/>
    <w:rsid w:val="009D797E"/>
    <w:rsid w:val="009D7C48"/>
    <w:rsid w:val="009D7CEC"/>
    <w:rsid w:val="009E01A5"/>
    <w:rsid w:val="009E0298"/>
    <w:rsid w:val="009E03F5"/>
    <w:rsid w:val="009E0410"/>
    <w:rsid w:val="009E046D"/>
    <w:rsid w:val="009E049E"/>
    <w:rsid w:val="009E0967"/>
    <w:rsid w:val="009E09CD"/>
    <w:rsid w:val="009E0A26"/>
    <w:rsid w:val="009E1180"/>
    <w:rsid w:val="009E179A"/>
    <w:rsid w:val="009E1962"/>
    <w:rsid w:val="009E1982"/>
    <w:rsid w:val="009E1B8F"/>
    <w:rsid w:val="009E1DCC"/>
    <w:rsid w:val="009E1EC9"/>
    <w:rsid w:val="009E1F80"/>
    <w:rsid w:val="009E240A"/>
    <w:rsid w:val="009E2703"/>
    <w:rsid w:val="009E297C"/>
    <w:rsid w:val="009E2B1C"/>
    <w:rsid w:val="009E2DDD"/>
    <w:rsid w:val="009E2FA6"/>
    <w:rsid w:val="009E3516"/>
    <w:rsid w:val="009E3628"/>
    <w:rsid w:val="009E3AE1"/>
    <w:rsid w:val="009E3D90"/>
    <w:rsid w:val="009E45A1"/>
    <w:rsid w:val="009E4A1F"/>
    <w:rsid w:val="009E4E72"/>
    <w:rsid w:val="009E4EBD"/>
    <w:rsid w:val="009E5206"/>
    <w:rsid w:val="009E529A"/>
    <w:rsid w:val="009E56EC"/>
    <w:rsid w:val="009E58B6"/>
    <w:rsid w:val="009E5A20"/>
    <w:rsid w:val="009E5BF4"/>
    <w:rsid w:val="009E5C8B"/>
    <w:rsid w:val="009E5CCF"/>
    <w:rsid w:val="009E62D8"/>
    <w:rsid w:val="009E6600"/>
    <w:rsid w:val="009E67E4"/>
    <w:rsid w:val="009E6EE2"/>
    <w:rsid w:val="009E6F0F"/>
    <w:rsid w:val="009E7517"/>
    <w:rsid w:val="009E77A4"/>
    <w:rsid w:val="009E7A68"/>
    <w:rsid w:val="009F02AA"/>
    <w:rsid w:val="009F03C7"/>
    <w:rsid w:val="009F03F7"/>
    <w:rsid w:val="009F08A3"/>
    <w:rsid w:val="009F0A50"/>
    <w:rsid w:val="009F0E4C"/>
    <w:rsid w:val="009F1256"/>
    <w:rsid w:val="009F1398"/>
    <w:rsid w:val="009F16B9"/>
    <w:rsid w:val="009F1BA1"/>
    <w:rsid w:val="009F1D66"/>
    <w:rsid w:val="009F2115"/>
    <w:rsid w:val="009F217F"/>
    <w:rsid w:val="009F22A9"/>
    <w:rsid w:val="009F25DD"/>
    <w:rsid w:val="009F2968"/>
    <w:rsid w:val="009F29D1"/>
    <w:rsid w:val="009F2AE7"/>
    <w:rsid w:val="009F2C9A"/>
    <w:rsid w:val="009F2E71"/>
    <w:rsid w:val="009F38B0"/>
    <w:rsid w:val="009F3A99"/>
    <w:rsid w:val="009F44B4"/>
    <w:rsid w:val="009F44ED"/>
    <w:rsid w:val="009F4C8E"/>
    <w:rsid w:val="009F4D66"/>
    <w:rsid w:val="009F4E4B"/>
    <w:rsid w:val="009F5096"/>
    <w:rsid w:val="009F5165"/>
    <w:rsid w:val="009F548B"/>
    <w:rsid w:val="009F549A"/>
    <w:rsid w:val="009F56F5"/>
    <w:rsid w:val="009F5AB7"/>
    <w:rsid w:val="009F5BA7"/>
    <w:rsid w:val="009F5CCB"/>
    <w:rsid w:val="009F5EB5"/>
    <w:rsid w:val="009F620D"/>
    <w:rsid w:val="009F636E"/>
    <w:rsid w:val="009F63CF"/>
    <w:rsid w:val="009F65A1"/>
    <w:rsid w:val="009F698E"/>
    <w:rsid w:val="009F69F0"/>
    <w:rsid w:val="009F6C2A"/>
    <w:rsid w:val="009F7022"/>
    <w:rsid w:val="009F75B0"/>
    <w:rsid w:val="009F76F7"/>
    <w:rsid w:val="009F79A4"/>
    <w:rsid w:val="009F7C39"/>
    <w:rsid w:val="00A00054"/>
    <w:rsid w:val="00A00112"/>
    <w:rsid w:val="00A001B6"/>
    <w:rsid w:val="00A002BC"/>
    <w:rsid w:val="00A00570"/>
    <w:rsid w:val="00A00917"/>
    <w:rsid w:val="00A00BA2"/>
    <w:rsid w:val="00A01302"/>
    <w:rsid w:val="00A0153B"/>
    <w:rsid w:val="00A017BE"/>
    <w:rsid w:val="00A01AD2"/>
    <w:rsid w:val="00A01B36"/>
    <w:rsid w:val="00A02E9B"/>
    <w:rsid w:val="00A02F13"/>
    <w:rsid w:val="00A03159"/>
    <w:rsid w:val="00A03D3C"/>
    <w:rsid w:val="00A04230"/>
    <w:rsid w:val="00A051E4"/>
    <w:rsid w:val="00A0526F"/>
    <w:rsid w:val="00A056DB"/>
    <w:rsid w:val="00A05BFD"/>
    <w:rsid w:val="00A05EB1"/>
    <w:rsid w:val="00A06198"/>
    <w:rsid w:val="00A0635B"/>
    <w:rsid w:val="00A06608"/>
    <w:rsid w:val="00A066D3"/>
    <w:rsid w:val="00A0688F"/>
    <w:rsid w:val="00A069E3"/>
    <w:rsid w:val="00A075CF"/>
    <w:rsid w:val="00A07B9B"/>
    <w:rsid w:val="00A1061F"/>
    <w:rsid w:val="00A1073C"/>
    <w:rsid w:val="00A10D87"/>
    <w:rsid w:val="00A10F05"/>
    <w:rsid w:val="00A113EC"/>
    <w:rsid w:val="00A11AEE"/>
    <w:rsid w:val="00A11D46"/>
    <w:rsid w:val="00A11DC2"/>
    <w:rsid w:val="00A12E53"/>
    <w:rsid w:val="00A13682"/>
    <w:rsid w:val="00A13BA5"/>
    <w:rsid w:val="00A14581"/>
    <w:rsid w:val="00A1474A"/>
    <w:rsid w:val="00A14DE7"/>
    <w:rsid w:val="00A15064"/>
    <w:rsid w:val="00A150B5"/>
    <w:rsid w:val="00A1562F"/>
    <w:rsid w:val="00A15746"/>
    <w:rsid w:val="00A15C53"/>
    <w:rsid w:val="00A15DF5"/>
    <w:rsid w:val="00A16019"/>
    <w:rsid w:val="00A1606F"/>
    <w:rsid w:val="00A16080"/>
    <w:rsid w:val="00A16598"/>
    <w:rsid w:val="00A16964"/>
    <w:rsid w:val="00A16C9C"/>
    <w:rsid w:val="00A17271"/>
    <w:rsid w:val="00A172E6"/>
    <w:rsid w:val="00A17439"/>
    <w:rsid w:val="00A17445"/>
    <w:rsid w:val="00A1754F"/>
    <w:rsid w:val="00A175F5"/>
    <w:rsid w:val="00A177A9"/>
    <w:rsid w:val="00A17827"/>
    <w:rsid w:val="00A17F27"/>
    <w:rsid w:val="00A20008"/>
    <w:rsid w:val="00A2018C"/>
    <w:rsid w:val="00A2023D"/>
    <w:rsid w:val="00A20359"/>
    <w:rsid w:val="00A206F5"/>
    <w:rsid w:val="00A20921"/>
    <w:rsid w:val="00A2096E"/>
    <w:rsid w:val="00A20AD0"/>
    <w:rsid w:val="00A21289"/>
    <w:rsid w:val="00A216C1"/>
    <w:rsid w:val="00A21748"/>
    <w:rsid w:val="00A21755"/>
    <w:rsid w:val="00A21B2A"/>
    <w:rsid w:val="00A21CEB"/>
    <w:rsid w:val="00A2206A"/>
    <w:rsid w:val="00A2215C"/>
    <w:rsid w:val="00A2269C"/>
    <w:rsid w:val="00A229C7"/>
    <w:rsid w:val="00A229D0"/>
    <w:rsid w:val="00A2309D"/>
    <w:rsid w:val="00A23286"/>
    <w:rsid w:val="00A2344D"/>
    <w:rsid w:val="00A235F3"/>
    <w:rsid w:val="00A23894"/>
    <w:rsid w:val="00A238D9"/>
    <w:rsid w:val="00A23971"/>
    <w:rsid w:val="00A241D4"/>
    <w:rsid w:val="00A242EE"/>
    <w:rsid w:val="00A243AF"/>
    <w:rsid w:val="00A24724"/>
    <w:rsid w:val="00A24BE8"/>
    <w:rsid w:val="00A24CF3"/>
    <w:rsid w:val="00A25268"/>
    <w:rsid w:val="00A25613"/>
    <w:rsid w:val="00A25B66"/>
    <w:rsid w:val="00A25C01"/>
    <w:rsid w:val="00A26020"/>
    <w:rsid w:val="00A265F8"/>
    <w:rsid w:val="00A26CCC"/>
    <w:rsid w:val="00A27000"/>
    <w:rsid w:val="00A27245"/>
    <w:rsid w:val="00A2729B"/>
    <w:rsid w:val="00A273D3"/>
    <w:rsid w:val="00A2758A"/>
    <w:rsid w:val="00A27B95"/>
    <w:rsid w:val="00A308CC"/>
    <w:rsid w:val="00A30A68"/>
    <w:rsid w:val="00A314FE"/>
    <w:rsid w:val="00A3173F"/>
    <w:rsid w:val="00A31D3D"/>
    <w:rsid w:val="00A328C2"/>
    <w:rsid w:val="00A32E05"/>
    <w:rsid w:val="00A332EA"/>
    <w:rsid w:val="00A33449"/>
    <w:rsid w:val="00A337A1"/>
    <w:rsid w:val="00A33805"/>
    <w:rsid w:val="00A33AB6"/>
    <w:rsid w:val="00A341D0"/>
    <w:rsid w:val="00A3468B"/>
    <w:rsid w:val="00A347FF"/>
    <w:rsid w:val="00A3496E"/>
    <w:rsid w:val="00A34E53"/>
    <w:rsid w:val="00A34E90"/>
    <w:rsid w:val="00A35AD9"/>
    <w:rsid w:val="00A36042"/>
    <w:rsid w:val="00A36971"/>
    <w:rsid w:val="00A36A33"/>
    <w:rsid w:val="00A36B74"/>
    <w:rsid w:val="00A3717A"/>
    <w:rsid w:val="00A3728A"/>
    <w:rsid w:val="00A3728D"/>
    <w:rsid w:val="00A37948"/>
    <w:rsid w:val="00A379A4"/>
    <w:rsid w:val="00A37C5F"/>
    <w:rsid w:val="00A37DBC"/>
    <w:rsid w:val="00A403F8"/>
    <w:rsid w:val="00A403FD"/>
    <w:rsid w:val="00A405DD"/>
    <w:rsid w:val="00A4067B"/>
    <w:rsid w:val="00A41460"/>
    <w:rsid w:val="00A41505"/>
    <w:rsid w:val="00A41D04"/>
    <w:rsid w:val="00A41EFF"/>
    <w:rsid w:val="00A42725"/>
    <w:rsid w:val="00A42823"/>
    <w:rsid w:val="00A428B4"/>
    <w:rsid w:val="00A42906"/>
    <w:rsid w:val="00A42B7F"/>
    <w:rsid w:val="00A42C78"/>
    <w:rsid w:val="00A43073"/>
    <w:rsid w:val="00A432D0"/>
    <w:rsid w:val="00A436D7"/>
    <w:rsid w:val="00A437B1"/>
    <w:rsid w:val="00A43CB2"/>
    <w:rsid w:val="00A443F0"/>
    <w:rsid w:val="00A44DFB"/>
    <w:rsid w:val="00A44E8F"/>
    <w:rsid w:val="00A44EE5"/>
    <w:rsid w:val="00A4502A"/>
    <w:rsid w:val="00A45237"/>
    <w:rsid w:val="00A452E9"/>
    <w:rsid w:val="00A45326"/>
    <w:rsid w:val="00A454F4"/>
    <w:rsid w:val="00A45880"/>
    <w:rsid w:val="00A45DE0"/>
    <w:rsid w:val="00A46122"/>
    <w:rsid w:val="00A46749"/>
    <w:rsid w:val="00A46B69"/>
    <w:rsid w:val="00A46C08"/>
    <w:rsid w:val="00A4710A"/>
    <w:rsid w:val="00A4721D"/>
    <w:rsid w:val="00A4771B"/>
    <w:rsid w:val="00A4779F"/>
    <w:rsid w:val="00A47A6A"/>
    <w:rsid w:val="00A47DFC"/>
    <w:rsid w:val="00A50068"/>
    <w:rsid w:val="00A5057F"/>
    <w:rsid w:val="00A50600"/>
    <w:rsid w:val="00A509EF"/>
    <w:rsid w:val="00A50DC6"/>
    <w:rsid w:val="00A5122F"/>
    <w:rsid w:val="00A51360"/>
    <w:rsid w:val="00A51424"/>
    <w:rsid w:val="00A51D74"/>
    <w:rsid w:val="00A51E50"/>
    <w:rsid w:val="00A5200D"/>
    <w:rsid w:val="00A522F9"/>
    <w:rsid w:val="00A52F7D"/>
    <w:rsid w:val="00A53258"/>
    <w:rsid w:val="00A537EA"/>
    <w:rsid w:val="00A53A0F"/>
    <w:rsid w:val="00A53BE2"/>
    <w:rsid w:val="00A53CE2"/>
    <w:rsid w:val="00A5431E"/>
    <w:rsid w:val="00A549C3"/>
    <w:rsid w:val="00A54FB0"/>
    <w:rsid w:val="00A553C8"/>
    <w:rsid w:val="00A5588A"/>
    <w:rsid w:val="00A55A24"/>
    <w:rsid w:val="00A55BFB"/>
    <w:rsid w:val="00A55EF7"/>
    <w:rsid w:val="00A56613"/>
    <w:rsid w:val="00A568A3"/>
    <w:rsid w:val="00A57383"/>
    <w:rsid w:val="00A574DF"/>
    <w:rsid w:val="00A57546"/>
    <w:rsid w:val="00A57D90"/>
    <w:rsid w:val="00A60128"/>
    <w:rsid w:val="00A60336"/>
    <w:rsid w:val="00A6051D"/>
    <w:rsid w:val="00A60598"/>
    <w:rsid w:val="00A606B2"/>
    <w:rsid w:val="00A60E40"/>
    <w:rsid w:val="00A61191"/>
    <w:rsid w:val="00A617C3"/>
    <w:rsid w:val="00A6189B"/>
    <w:rsid w:val="00A61ABE"/>
    <w:rsid w:val="00A61BCE"/>
    <w:rsid w:val="00A623E7"/>
    <w:rsid w:val="00A625AC"/>
    <w:rsid w:val="00A626EB"/>
    <w:rsid w:val="00A62A5D"/>
    <w:rsid w:val="00A637ED"/>
    <w:rsid w:val="00A63C22"/>
    <w:rsid w:val="00A63D46"/>
    <w:rsid w:val="00A64161"/>
    <w:rsid w:val="00A641C2"/>
    <w:rsid w:val="00A64504"/>
    <w:rsid w:val="00A64547"/>
    <w:rsid w:val="00A6456E"/>
    <w:rsid w:val="00A64720"/>
    <w:rsid w:val="00A64B92"/>
    <w:rsid w:val="00A64D44"/>
    <w:rsid w:val="00A64EBD"/>
    <w:rsid w:val="00A651C8"/>
    <w:rsid w:val="00A65267"/>
    <w:rsid w:val="00A652B5"/>
    <w:rsid w:val="00A653EB"/>
    <w:rsid w:val="00A655FA"/>
    <w:rsid w:val="00A65B28"/>
    <w:rsid w:val="00A65DCC"/>
    <w:rsid w:val="00A65DD4"/>
    <w:rsid w:val="00A65F70"/>
    <w:rsid w:val="00A6676E"/>
    <w:rsid w:val="00A667CF"/>
    <w:rsid w:val="00A6682A"/>
    <w:rsid w:val="00A6691C"/>
    <w:rsid w:val="00A673A9"/>
    <w:rsid w:val="00A677D6"/>
    <w:rsid w:val="00A67849"/>
    <w:rsid w:val="00A67915"/>
    <w:rsid w:val="00A7010C"/>
    <w:rsid w:val="00A706AD"/>
    <w:rsid w:val="00A70B5B"/>
    <w:rsid w:val="00A710D5"/>
    <w:rsid w:val="00A71433"/>
    <w:rsid w:val="00A71462"/>
    <w:rsid w:val="00A71938"/>
    <w:rsid w:val="00A71CD6"/>
    <w:rsid w:val="00A7260D"/>
    <w:rsid w:val="00A72610"/>
    <w:rsid w:val="00A72F62"/>
    <w:rsid w:val="00A73051"/>
    <w:rsid w:val="00A730BC"/>
    <w:rsid w:val="00A73135"/>
    <w:rsid w:val="00A73540"/>
    <w:rsid w:val="00A73574"/>
    <w:rsid w:val="00A73818"/>
    <w:rsid w:val="00A73992"/>
    <w:rsid w:val="00A73E8A"/>
    <w:rsid w:val="00A73EA3"/>
    <w:rsid w:val="00A7402C"/>
    <w:rsid w:val="00A7404E"/>
    <w:rsid w:val="00A742B9"/>
    <w:rsid w:val="00A7435D"/>
    <w:rsid w:val="00A744A5"/>
    <w:rsid w:val="00A74511"/>
    <w:rsid w:val="00A74878"/>
    <w:rsid w:val="00A74CB8"/>
    <w:rsid w:val="00A752E7"/>
    <w:rsid w:val="00A7550A"/>
    <w:rsid w:val="00A7578E"/>
    <w:rsid w:val="00A75BD1"/>
    <w:rsid w:val="00A76325"/>
    <w:rsid w:val="00A76387"/>
    <w:rsid w:val="00A768E3"/>
    <w:rsid w:val="00A76B18"/>
    <w:rsid w:val="00A76CBF"/>
    <w:rsid w:val="00A76E79"/>
    <w:rsid w:val="00A77018"/>
    <w:rsid w:val="00A771A7"/>
    <w:rsid w:val="00A80608"/>
    <w:rsid w:val="00A80896"/>
    <w:rsid w:val="00A808B2"/>
    <w:rsid w:val="00A80976"/>
    <w:rsid w:val="00A80BB9"/>
    <w:rsid w:val="00A80DEA"/>
    <w:rsid w:val="00A812C7"/>
    <w:rsid w:val="00A81333"/>
    <w:rsid w:val="00A81980"/>
    <w:rsid w:val="00A81C53"/>
    <w:rsid w:val="00A8216E"/>
    <w:rsid w:val="00A8273A"/>
    <w:rsid w:val="00A828E6"/>
    <w:rsid w:val="00A8295D"/>
    <w:rsid w:val="00A82A19"/>
    <w:rsid w:val="00A83269"/>
    <w:rsid w:val="00A832C7"/>
    <w:rsid w:val="00A83391"/>
    <w:rsid w:val="00A83A4C"/>
    <w:rsid w:val="00A83C06"/>
    <w:rsid w:val="00A83DB8"/>
    <w:rsid w:val="00A83DE1"/>
    <w:rsid w:val="00A844A0"/>
    <w:rsid w:val="00A852C6"/>
    <w:rsid w:val="00A856F6"/>
    <w:rsid w:val="00A86500"/>
    <w:rsid w:val="00A86712"/>
    <w:rsid w:val="00A8697C"/>
    <w:rsid w:val="00A8699A"/>
    <w:rsid w:val="00A870E6"/>
    <w:rsid w:val="00A872E5"/>
    <w:rsid w:val="00A87645"/>
    <w:rsid w:val="00A87E17"/>
    <w:rsid w:val="00A90705"/>
    <w:rsid w:val="00A90A15"/>
    <w:rsid w:val="00A90E03"/>
    <w:rsid w:val="00A9100C"/>
    <w:rsid w:val="00A9108B"/>
    <w:rsid w:val="00A916C2"/>
    <w:rsid w:val="00A91872"/>
    <w:rsid w:val="00A91C83"/>
    <w:rsid w:val="00A91ED2"/>
    <w:rsid w:val="00A921D7"/>
    <w:rsid w:val="00A92B77"/>
    <w:rsid w:val="00A933B7"/>
    <w:rsid w:val="00A9361C"/>
    <w:rsid w:val="00A93651"/>
    <w:rsid w:val="00A93686"/>
    <w:rsid w:val="00A93AA6"/>
    <w:rsid w:val="00A93C9F"/>
    <w:rsid w:val="00A93E66"/>
    <w:rsid w:val="00A940CC"/>
    <w:rsid w:val="00A9434A"/>
    <w:rsid w:val="00A9448D"/>
    <w:rsid w:val="00A94681"/>
    <w:rsid w:val="00A946C9"/>
    <w:rsid w:val="00A94B9C"/>
    <w:rsid w:val="00A95096"/>
    <w:rsid w:val="00A95264"/>
    <w:rsid w:val="00A954DC"/>
    <w:rsid w:val="00A95523"/>
    <w:rsid w:val="00A95749"/>
    <w:rsid w:val="00A95765"/>
    <w:rsid w:val="00A95EDC"/>
    <w:rsid w:val="00A9605A"/>
    <w:rsid w:val="00A962DD"/>
    <w:rsid w:val="00A964D8"/>
    <w:rsid w:val="00A9659F"/>
    <w:rsid w:val="00A96639"/>
    <w:rsid w:val="00A96851"/>
    <w:rsid w:val="00A96D29"/>
    <w:rsid w:val="00A96EBA"/>
    <w:rsid w:val="00A96F12"/>
    <w:rsid w:val="00A977FD"/>
    <w:rsid w:val="00A97E3B"/>
    <w:rsid w:val="00A97F15"/>
    <w:rsid w:val="00A97FE9"/>
    <w:rsid w:val="00AA10E1"/>
    <w:rsid w:val="00AA1613"/>
    <w:rsid w:val="00AA191D"/>
    <w:rsid w:val="00AA1BCF"/>
    <w:rsid w:val="00AA2183"/>
    <w:rsid w:val="00AA22A5"/>
    <w:rsid w:val="00AA23DA"/>
    <w:rsid w:val="00AA2570"/>
    <w:rsid w:val="00AA269E"/>
    <w:rsid w:val="00AA2D7D"/>
    <w:rsid w:val="00AA2FEC"/>
    <w:rsid w:val="00AA3D9A"/>
    <w:rsid w:val="00AA467E"/>
    <w:rsid w:val="00AA46C8"/>
    <w:rsid w:val="00AA4B9A"/>
    <w:rsid w:val="00AA50D7"/>
    <w:rsid w:val="00AA5234"/>
    <w:rsid w:val="00AA532E"/>
    <w:rsid w:val="00AA59BB"/>
    <w:rsid w:val="00AA5B5F"/>
    <w:rsid w:val="00AA5DD8"/>
    <w:rsid w:val="00AA6146"/>
    <w:rsid w:val="00AA66FB"/>
    <w:rsid w:val="00AA70BD"/>
    <w:rsid w:val="00AA7A14"/>
    <w:rsid w:val="00AB0121"/>
    <w:rsid w:val="00AB0DD2"/>
    <w:rsid w:val="00AB13BD"/>
    <w:rsid w:val="00AB16D9"/>
    <w:rsid w:val="00AB1AEB"/>
    <w:rsid w:val="00AB1B15"/>
    <w:rsid w:val="00AB1B42"/>
    <w:rsid w:val="00AB1C5B"/>
    <w:rsid w:val="00AB1D38"/>
    <w:rsid w:val="00AB1E1E"/>
    <w:rsid w:val="00AB2273"/>
    <w:rsid w:val="00AB22C5"/>
    <w:rsid w:val="00AB2C46"/>
    <w:rsid w:val="00AB2D04"/>
    <w:rsid w:val="00AB3826"/>
    <w:rsid w:val="00AB3D51"/>
    <w:rsid w:val="00AB3ED0"/>
    <w:rsid w:val="00AB41AE"/>
    <w:rsid w:val="00AB42F0"/>
    <w:rsid w:val="00AB42F2"/>
    <w:rsid w:val="00AB43B6"/>
    <w:rsid w:val="00AB4479"/>
    <w:rsid w:val="00AB497E"/>
    <w:rsid w:val="00AB5423"/>
    <w:rsid w:val="00AB5C76"/>
    <w:rsid w:val="00AB607B"/>
    <w:rsid w:val="00AB6790"/>
    <w:rsid w:val="00AB680F"/>
    <w:rsid w:val="00AB6821"/>
    <w:rsid w:val="00AB6A03"/>
    <w:rsid w:val="00AB6D30"/>
    <w:rsid w:val="00AB70F0"/>
    <w:rsid w:val="00AB72FC"/>
    <w:rsid w:val="00AB7CE6"/>
    <w:rsid w:val="00AB7D8E"/>
    <w:rsid w:val="00AB7E34"/>
    <w:rsid w:val="00AC00E9"/>
    <w:rsid w:val="00AC07E1"/>
    <w:rsid w:val="00AC0BDE"/>
    <w:rsid w:val="00AC1290"/>
    <w:rsid w:val="00AC1324"/>
    <w:rsid w:val="00AC1AEE"/>
    <w:rsid w:val="00AC1D95"/>
    <w:rsid w:val="00AC1FC3"/>
    <w:rsid w:val="00AC215D"/>
    <w:rsid w:val="00AC2256"/>
    <w:rsid w:val="00AC242D"/>
    <w:rsid w:val="00AC2612"/>
    <w:rsid w:val="00AC2A0D"/>
    <w:rsid w:val="00AC2B37"/>
    <w:rsid w:val="00AC2C53"/>
    <w:rsid w:val="00AC303D"/>
    <w:rsid w:val="00AC32B4"/>
    <w:rsid w:val="00AC391E"/>
    <w:rsid w:val="00AC3B03"/>
    <w:rsid w:val="00AC3BB0"/>
    <w:rsid w:val="00AC3C5B"/>
    <w:rsid w:val="00AC3EAB"/>
    <w:rsid w:val="00AC4016"/>
    <w:rsid w:val="00AC41A0"/>
    <w:rsid w:val="00AC41A4"/>
    <w:rsid w:val="00AC4627"/>
    <w:rsid w:val="00AC516B"/>
    <w:rsid w:val="00AC5208"/>
    <w:rsid w:val="00AC531A"/>
    <w:rsid w:val="00AC56E1"/>
    <w:rsid w:val="00AC593C"/>
    <w:rsid w:val="00AC5A91"/>
    <w:rsid w:val="00AC67CD"/>
    <w:rsid w:val="00AC67D9"/>
    <w:rsid w:val="00AC6B45"/>
    <w:rsid w:val="00AC6BE5"/>
    <w:rsid w:val="00AC6E6D"/>
    <w:rsid w:val="00AC6EA8"/>
    <w:rsid w:val="00AC72DB"/>
    <w:rsid w:val="00AC7328"/>
    <w:rsid w:val="00AC7397"/>
    <w:rsid w:val="00AC76DE"/>
    <w:rsid w:val="00AC7BD8"/>
    <w:rsid w:val="00AC7F1C"/>
    <w:rsid w:val="00AC7F80"/>
    <w:rsid w:val="00AD0199"/>
    <w:rsid w:val="00AD096F"/>
    <w:rsid w:val="00AD0B3D"/>
    <w:rsid w:val="00AD0E1C"/>
    <w:rsid w:val="00AD16BB"/>
    <w:rsid w:val="00AD1F60"/>
    <w:rsid w:val="00AD2659"/>
    <w:rsid w:val="00AD26C0"/>
    <w:rsid w:val="00AD27FC"/>
    <w:rsid w:val="00AD2904"/>
    <w:rsid w:val="00AD2E6F"/>
    <w:rsid w:val="00AD35B7"/>
    <w:rsid w:val="00AD3839"/>
    <w:rsid w:val="00AD38DD"/>
    <w:rsid w:val="00AD3AB9"/>
    <w:rsid w:val="00AD3C11"/>
    <w:rsid w:val="00AD3E6D"/>
    <w:rsid w:val="00AD40CD"/>
    <w:rsid w:val="00AD421E"/>
    <w:rsid w:val="00AD4242"/>
    <w:rsid w:val="00AD4F75"/>
    <w:rsid w:val="00AD55CB"/>
    <w:rsid w:val="00AD5B67"/>
    <w:rsid w:val="00AD5DF3"/>
    <w:rsid w:val="00AD60F5"/>
    <w:rsid w:val="00AD64E6"/>
    <w:rsid w:val="00AD657E"/>
    <w:rsid w:val="00AD6A78"/>
    <w:rsid w:val="00AD6AA8"/>
    <w:rsid w:val="00AD6BA5"/>
    <w:rsid w:val="00AD6C35"/>
    <w:rsid w:val="00AD6C80"/>
    <w:rsid w:val="00AD6DDF"/>
    <w:rsid w:val="00AD70A3"/>
    <w:rsid w:val="00AD754E"/>
    <w:rsid w:val="00AD76EF"/>
    <w:rsid w:val="00AD7A51"/>
    <w:rsid w:val="00AD7E23"/>
    <w:rsid w:val="00AE0403"/>
    <w:rsid w:val="00AE05A0"/>
    <w:rsid w:val="00AE0818"/>
    <w:rsid w:val="00AE08B2"/>
    <w:rsid w:val="00AE1668"/>
    <w:rsid w:val="00AE1DB1"/>
    <w:rsid w:val="00AE1DDC"/>
    <w:rsid w:val="00AE2089"/>
    <w:rsid w:val="00AE2156"/>
    <w:rsid w:val="00AE23AE"/>
    <w:rsid w:val="00AE2BD6"/>
    <w:rsid w:val="00AE2D0D"/>
    <w:rsid w:val="00AE2E8D"/>
    <w:rsid w:val="00AE3D86"/>
    <w:rsid w:val="00AE3DB1"/>
    <w:rsid w:val="00AE40A0"/>
    <w:rsid w:val="00AE441E"/>
    <w:rsid w:val="00AE4693"/>
    <w:rsid w:val="00AE4B88"/>
    <w:rsid w:val="00AE4BFD"/>
    <w:rsid w:val="00AE53F1"/>
    <w:rsid w:val="00AE54D0"/>
    <w:rsid w:val="00AE55CE"/>
    <w:rsid w:val="00AE5D31"/>
    <w:rsid w:val="00AE5FFC"/>
    <w:rsid w:val="00AE610C"/>
    <w:rsid w:val="00AE6257"/>
    <w:rsid w:val="00AE63A8"/>
    <w:rsid w:val="00AE646D"/>
    <w:rsid w:val="00AE64FF"/>
    <w:rsid w:val="00AE6B4F"/>
    <w:rsid w:val="00AE6D8D"/>
    <w:rsid w:val="00AE6F10"/>
    <w:rsid w:val="00AE6F6C"/>
    <w:rsid w:val="00AE72BB"/>
    <w:rsid w:val="00AE78F1"/>
    <w:rsid w:val="00AE79BE"/>
    <w:rsid w:val="00AE7AF5"/>
    <w:rsid w:val="00AE7F37"/>
    <w:rsid w:val="00AE7FAA"/>
    <w:rsid w:val="00AF0108"/>
    <w:rsid w:val="00AF061F"/>
    <w:rsid w:val="00AF0820"/>
    <w:rsid w:val="00AF0A87"/>
    <w:rsid w:val="00AF0BAC"/>
    <w:rsid w:val="00AF0EDD"/>
    <w:rsid w:val="00AF120D"/>
    <w:rsid w:val="00AF13E4"/>
    <w:rsid w:val="00AF19CB"/>
    <w:rsid w:val="00AF1BB5"/>
    <w:rsid w:val="00AF208B"/>
    <w:rsid w:val="00AF233F"/>
    <w:rsid w:val="00AF23F5"/>
    <w:rsid w:val="00AF243B"/>
    <w:rsid w:val="00AF288D"/>
    <w:rsid w:val="00AF2B8A"/>
    <w:rsid w:val="00AF2BFE"/>
    <w:rsid w:val="00AF2CFD"/>
    <w:rsid w:val="00AF2F45"/>
    <w:rsid w:val="00AF357F"/>
    <w:rsid w:val="00AF382E"/>
    <w:rsid w:val="00AF3D9B"/>
    <w:rsid w:val="00AF3FA2"/>
    <w:rsid w:val="00AF4095"/>
    <w:rsid w:val="00AF4587"/>
    <w:rsid w:val="00AF485D"/>
    <w:rsid w:val="00AF49FB"/>
    <w:rsid w:val="00AF4AFF"/>
    <w:rsid w:val="00AF5038"/>
    <w:rsid w:val="00AF5214"/>
    <w:rsid w:val="00AF554E"/>
    <w:rsid w:val="00AF6F0D"/>
    <w:rsid w:val="00AF7064"/>
    <w:rsid w:val="00AF780F"/>
    <w:rsid w:val="00B004AD"/>
    <w:rsid w:val="00B00500"/>
    <w:rsid w:val="00B0050A"/>
    <w:rsid w:val="00B00E54"/>
    <w:rsid w:val="00B01818"/>
    <w:rsid w:val="00B023FB"/>
    <w:rsid w:val="00B02448"/>
    <w:rsid w:val="00B02650"/>
    <w:rsid w:val="00B03119"/>
    <w:rsid w:val="00B032EF"/>
    <w:rsid w:val="00B03397"/>
    <w:rsid w:val="00B037A4"/>
    <w:rsid w:val="00B03EA3"/>
    <w:rsid w:val="00B03FA2"/>
    <w:rsid w:val="00B0415C"/>
    <w:rsid w:val="00B04A1A"/>
    <w:rsid w:val="00B04B15"/>
    <w:rsid w:val="00B04F8F"/>
    <w:rsid w:val="00B056CD"/>
    <w:rsid w:val="00B05D77"/>
    <w:rsid w:val="00B05E90"/>
    <w:rsid w:val="00B060EB"/>
    <w:rsid w:val="00B0612B"/>
    <w:rsid w:val="00B06256"/>
    <w:rsid w:val="00B06369"/>
    <w:rsid w:val="00B06451"/>
    <w:rsid w:val="00B06877"/>
    <w:rsid w:val="00B06879"/>
    <w:rsid w:val="00B069B9"/>
    <w:rsid w:val="00B06A9F"/>
    <w:rsid w:val="00B06C93"/>
    <w:rsid w:val="00B07344"/>
    <w:rsid w:val="00B0777F"/>
    <w:rsid w:val="00B078AB"/>
    <w:rsid w:val="00B07E39"/>
    <w:rsid w:val="00B07F35"/>
    <w:rsid w:val="00B10042"/>
    <w:rsid w:val="00B10156"/>
    <w:rsid w:val="00B102B7"/>
    <w:rsid w:val="00B10392"/>
    <w:rsid w:val="00B1051F"/>
    <w:rsid w:val="00B10545"/>
    <w:rsid w:val="00B10660"/>
    <w:rsid w:val="00B1076D"/>
    <w:rsid w:val="00B10A03"/>
    <w:rsid w:val="00B10CC8"/>
    <w:rsid w:val="00B10D7E"/>
    <w:rsid w:val="00B10F8E"/>
    <w:rsid w:val="00B112D4"/>
    <w:rsid w:val="00B114B6"/>
    <w:rsid w:val="00B1167D"/>
    <w:rsid w:val="00B11740"/>
    <w:rsid w:val="00B11A90"/>
    <w:rsid w:val="00B11B1B"/>
    <w:rsid w:val="00B124B2"/>
    <w:rsid w:val="00B1266B"/>
    <w:rsid w:val="00B126A8"/>
    <w:rsid w:val="00B12788"/>
    <w:rsid w:val="00B12883"/>
    <w:rsid w:val="00B12BD7"/>
    <w:rsid w:val="00B12D3A"/>
    <w:rsid w:val="00B12E6B"/>
    <w:rsid w:val="00B12F15"/>
    <w:rsid w:val="00B13914"/>
    <w:rsid w:val="00B13BD4"/>
    <w:rsid w:val="00B13DE3"/>
    <w:rsid w:val="00B14569"/>
    <w:rsid w:val="00B1484A"/>
    <w:rsid w:val="00B149D0"/>
    <w:rsid w:val="00B149E2"/>
    <w:rsid w:val="00B14A67"/>
    <w:rsid w:val="00B152DC"/>
    <w:rsid w:val="00B15C1D"/>
    <w:rsid w:val="00B16074"/>
    <w:rsid w:val="00B16205"/>
    <w:rsid w:val="00B163D8"/>
    <w:rsid w:val="00B164A9"/>
    <w:rsid w:val="00B1704A"/>
    <w:rsid w:val="00B170F8"/>
    <w:rsid w:val="00B17713"/>
    <w:rsid w:val="00B17AAF"/>
    <w:rsid w:val="00B17D64"/>
    <w:rsid w:val="00B17F7B"/>
    <w:rsid w:val="00B202A7"/>
    <w:rsid w:val="00B20564"/>
    <w:rsid w:val="00B20576"/>
    <w:rsid w:val="00B206E6"/>
    <w:rsid w:val="00B20765"/>
    <w:rsid w:val="00B20FD7"/>
    <w:rsid w:val="00B21187"/>
    <w:rsid w:val="00B21DDA"/>
    <w:rsid w:val="00B22043"/>
    <w:rsid w:val="00B227A8"/>
    <w:rsid w:val="00B22EFF"/>
    <w:rsid w:val="00B2314A"/>
    <w:rsid w:val="00B2325E"/>
    <w:rsid w:val="00B235E7"/>
    <w:rsid w:val="00B236AD"/>
    <w:rsid w:val="00B23B9D"/>
    <w:rsid w:val="00B23CA8"/>
    <w:rsid w:val="00B242FB"/>
    <w:rsid w:val="00B24817"/>
    <w:rsid w:val="00B2537F"/>
    <w:rsid w:val="00B25437"/>
    <w:rsid w:val="00B25735"/>
    <w:rsid w:val="00B257D8"/>
    <w:rsid w:val="00B25866"/>
    <w:rsid w:val="00B25A34"/>
    <w:rsid w:val="00B25BAD"/>
    <w:rsid w:val="00B25BD3"/>
    <w:rsid w:val="00B25D66"/>
    <w:rsid w:val="00B260E6"/>
    <w:rsid w:val="00B26C3F"/>
    <w:rsid w:val="00B26CE9"/>
    <w:rsid w:val="00B26D31"/>
    <w:rsid w:val="00B26F2E"/>
    <w:rsid w:val="00B270DC"/>
    <w:rsid w:val="00B27960"/>
    <w:rsid w:val="00B27B8F"/>
    <w:rsid w:val="00B27D20"/>
    <w:rsid w:val="00B304CB"/>
    <w:rsid w:val="00B307B1"/>
    <w:rsid w:val="00B30C11"/>
    <w:rsid w:val="00B310B6"/>
    <w:rsid w:val="00B312A4"/>
    <w:rsid w:val="00B31379"/>
    <w:rsid w:val="00B3144A"/>
    <w:rsid w:val="00B315FA"/>
    <w:rsid w:val="00B31A5F"/>
    <w:rsid w:val="00B31A86"/>
    <w:rsid w:val="00B31CE5"/>
    <w:rsid w:val="00B31D13"/>
    <w:rsid w:val="00B320CA"/>
    <w:rsid w:val="00B32247"/>
    <w:rsid w:val="00B324D1"/>
    <w:rsid w:val="00B32539"/>
    <w:rsid w:val="00B32782"/>
    <w:rsid w:val="00B32967"/>
    <w:rsid w:val="00B32CC0"/>
    <w:rsid w:val="00B32F97"/>
    <w:rsid w:val="00B33180"/>
    <w:rsid w:val="00B336DC"/>
    <w:rsid w:val="00B33737"/>
    <w:rsid w:val="00B339F8"/>
    <w:rsid w:val="00B33A50"/>
    <w:rsid w:val="00B33C24"/>
    <w:rsid w:val="00B33D78"/>
    <w:rsid w:val="00B33F12"/>
    <w:rsid w:val="00B33F93"/>
    <w:rsid w:val="00B342D7"/>
    <w:rsid w:val="00B34349"/>
    <w:rsid w:val="00B3472F"/>
    <w:rsid w:val="00B34A1A"/>
    <w:rsid w:val="00B34B3F"/>
    <w:rsid w:val="00B34B61"/>
    <w:rsid w:val="00B351F2"/>
    <w:rsid w:val="00B3525A"/>
    <w:rsid w:val="00B35379"/>
    <w:rsid w:val="00B35694"/>
    <w:rsid w:val="00B35C87"/>
    <w:rsid w:val="00B35E0C"/>
    <w:rsid w:val="00B35EBA"/>
    <w:rsid w:val="00B35F7A"/>
    <w:rsid w:val="00B362D7"/>
    <w:rsid w:val="00B36468"/>
    <w:rsid w:val="00B3653E"/>
    <w:rsid w:val="00B36C0F"/>
    <w:rsid w:val="00B36CE8"/>
    <w:rsid w:val="00B3734D"/>
    <w:rsid w:val="00B37773"/>
    <w:rsid w:val="00B37A2D"/>
    <w:rsid w:val="00B37E62"/>
    <w:rsid w:val="00B4019C"/>
    <w:rsid w:val="00B40348"/>
    <w:rsid w:val="00B403CE"/>
    <w:rsid w:val="00B404DA"/>
    <w:rsid w:val="00B40A80"/>
    <w:rsid w:val="00B40E9D"/>
    <w:rsid w:val="00B41121"/>
    <w:rsid w:val="00B41561"/>
    <w:rsid w:val="00B416CB"/>
    <w:rsid w:val="00B41873"/>
    <w:rsid w:val="00B41D9A"/>
    <w:rsid w:val="00B420FD"/>
    <w:rsid w:val="00B42136"/>
    <w:rsid w:val="00B4226C"/>
    <w:rsid w:val="00B42522"/>
    <w:rsid w:val="00B42D21"/>
    <w:rsid w:val="00B42EA7"/>
    <w:rsid w:val="00B4380B"/>
    <w:rsid w:val="00B439CA"/>
    <w:rsid w:val="00B43F79"/>
    <w:rsid w:val="00B44957"/>
    <w:rsid w:val="00B44966"/>
    <w:rsid w:val="00B4499C"/>
    <w:rsid w:val="00B44A76"/>
    <w:rsid w:val="00B44B3A"/>
    <w:rsid w:val="00B44D86"/>
    <w:rsid w:val="00B45120"/>
    <w:rsid w:val="00B45180"/>
    <w:rsid w:val="00B45257"/>
    <w:rsid w:val="00B45313"/>
    <w:rsid w:val="00B4578A"/>
    <w:rsid w:val="00B457A7"/>
    <w:rsid w:val="00B45EE6"/>
    <w:rsid w:val="00B45F6E"/>
    <w:rsid w:val="00B46474"/>
    <w:rsid w:val="00B464A7"/>
    <w:rsid w:val="00B464E6"/>
    <w:rsid w:val="00B4657C"/>
    <w:rsid w:val="00B466A3"/>
    <w:rsid w:val="00B469A6"/>
    <w:rsid w:val="00B46F85"/>
    <w:rsid w:val="00B4738A"/>
    <w:rsid w:val="00B4753A"/>
    <w:rsid w:val="00B503B7"/>
    <w:rsid w:val="00B50471"/>
    <w:rsid w:val="00B50A1C"/>
    <w:rsid w:val="00B50CBE"/>
    <w:rsid w:val="00B50FE5"/>
    <w:rsid w:val="00B5174E"/>
    <w:rsid w:val="00B51804"/>
    <w:rsid w:val="00B5202B"/>
    <w:rsid w:val="00B52D59"/>
    <w:rsid w:val="00B52E24"/>
    <w:rsid w:val="00B53216"/>
    <w:rsid w:val="00B532EA"/>
    <w:rsid w:val="00B53439"/>
    <w:rsid w:val="00B53998"/>
    <w:rsid w:val="00B53A6D"/>
    <w:rsid w:val="00B53BF1"/>
    <w:rsid w:val="00B53C37"/>
    <w:rsid w:val="00B53D70"/>
    <w:rsid w:val="00B53D8E"/>
    <w:rsid w:val="00B53DFA"/>
    <w:rsid w:val="00B540E2"/>
    <w:rsid w:val="00B5414B"/>
    <w:rsid w:val="00B542CA"/>
    <w:rsid w:val="00B543CB"/>
    <w:rsid w:val="00B5479D"/>
    <w:rsid w:val="00B54BFD"/>
    <w:rsid w:val="00B5502C"/>
    <w:rsid w:val="00B550BF"/>
    <w:rsid w:val="00B5590F"/>
    <w:rsid w:val="00B55DCF"/>
    <w:rsid w:val="00B562AF"/>
    <w:rsid w:val="00B56A86"/>
    <w:rsid w:val="00B56B76"/>
    <w:rsid w:val="00B56CED"/>
    <w:rsid w:val="00B57065"/>
    <w:rsid w:val="00B571FF"/>
    <w:rsid w:val="00B577B2"/>
    <w:rsid w:val="00B57985"/>
    <w:rsid w:val="00B57A0F"/>
    <w:rsid w:val="00B57B02"/>
    <w:rsid w:val="00B57D7F"/>
    <w:rsid w:val="00B57E44"/>
    <w:rsid w:val="00B60001"/>
    <w:rsid w:val="00B60041"/>
    <w:rsid w:val="00B60185"/>
    <w:rsid w:val="00B60521"/>
    <w:rsid w:val="00B6071A"/>
    <w:rsid w:val="00B6090F"/>
    <w:rsid w:val="00B60962"/>
    <w:rsid w:val="00B61402"/>
    <w:rsid w:val="00B627E7"/>
    <w:rsid w:val="00B62A26"/>
    <w:rsid w:val="00B62E50"/>
    <w:rsid w:val="00B634C6"/>
    <w:rsid w:val="00B634D5"/>
    <w:rsid w:val="00B635C8"/>
    <w:rsid w:val="00B636E8"/>
    <w:rsid w:val="00B6374C"/>
    <w:rsid w:val="00B63A25"/>
    <w:rsid w:val="00B63A5A"/>
    <w:rsid w:val="00B63A5B"/>
    <w:rsid w:val="00B63B4E"/>
    <w:rsid w:val="00B64138"/>
    <w:rsid w:val="00B64360"/>
    <w:rsid w:val="00B6453C"/>
    <w:rsid w:val="00B6472A"/>
    <w:rsid w:val="00B64913"/>
    <w:rsid w:val="00B64996"/>
    <w:rsid w:val="00B64AC5"/>
    <w:rsid w:val="00B64F3A"/>
    <w:rsid w:val="00B652A0"/>
    <w:rsid w:val="00B65308"/>
    <w:rsid w:val="00B656D4"/>
    <w:rsid w:val="00B65BDF"/>
    <w:rsid w:val="00B666A9"/>
    <w:rsid w:val="00B66E1A"/>
    <w:rsid w:val="00B672A7"/>
    <w:rsid w:val="00B6786F"/>
    <w:rsid w:val="00B67A88"/>
    <w:rsid w:val="00B67BE5"/>
    <w:rsid w:val="00B67C15"/>
    <w:rsid w:val="00B67EAF"/>
    <w:rsid w:val="00B70445"/>
    <w:rsid w:val="00B7093F"/>
    <w:rsid w:val="00B70A42"/>
    <w:rsid w:val="00B70AE2"/>
    <w:rsid w:val="00B70BEB"/>
    <w:rsid w:val="00B70D22"/>
    <w:rsid w:val="00B70D60"/>
    <w:rsid w:val="00B70FB7"/>
    <w:rsid w:val="00B710F5"/>
    <w:rsid w:val="00B719DE"/>
    <w:rsid w:val="00B719FD"/>
    <w:rsid w:val="00B71A59"/>
    <w:rsid w:val="00B71ABA"/>
    <w:rsid w:val="00B71BAE"/>
    <w:rsid w:val="00B71D56"/>
    <w:rsid w:val="00B72061"/>
    <w:rsid w:val="00B721C9"/>
    <w:rsid w:val="00B7224B"/>
    <w:rsid w:val="00B722C1"/>
    <w:rsid w:val="00B72559"/>
    <w:rsid w:val="00B72608"/>
    <w:rsid w:val="00B72865"/>
    <w:rsid w:val="00B73003"/>
    <w:rsid w:val="00B733DF"/>
    <w:rsid w:val="00B73AED"/>
    <w:rsid w:val="00B73B46"/>
    <w:rsid w:val="00B73E3E"/>
    <w:rsid w:val="00B741D5"/>
    <w:rsid w:val="00B74417"/>
    <w:rsid w:val="00B74450"/>
    <w:rsid w:val="00B74772"/>
    <w:rsid w:val="00B74C57"/>
    <w:rsid w:val="00B74C5E"/>
    <w:rsid w:val="00B7505F"/>
    <w:rsid w:val="00B7546D"/>
    <w:rsid w:val="00B7632D"/>
    <w:rsid w:val="00B764B2"/>
    <w:rsid w:val="00B76AB4"/>
    <w:rsid w:val="00B76D3E"/>
    <w:rsid w:val="00B77147"/>
    <w:rsid w:val="00B77496"/>
    <w:rsid w:val="00B775EB"/>
    <w:rsid w:val="00B77683"/>
    <w:rsid w:val="00B77723"/>
    <w:rsid w:val="00B778CD"/>
    <w:rsid w:val="00B77A11"/>
    <w:rsid w:val="00B8046E"/>
    <w:rsid w:val="00B8088C"/>
    <w:rsid w:val="00B80A17"/>
    <w:rsid w:val="00B814D1"/>
    <w:rsid w:val="00B81514"/>
    <w:rsid w:val="00B819C6"/>
    <w:rsid w:val="00B81AF0"/>
    <w:rsid w:val="00B81C75"/>
    <w:rsid w:val="00B81CD5"/>
    <w:rsid w:val="00B81D49"/>
    <w:rsid w:val="00B82033"/>
    <w:rsid w:val="00B8209E"/>
    <w:rsid w:val="00B820F8"/>
    <w:rsid w:val="00B82526"/>
    <w:rsid w:val="00B827C6"/>
    <w:rsid w:val="00B82864"/>
    <w:rsid w:val="00B82A38"/>
    <w:rsid w:val="00B82A5B"/>
    <w:rsid w:val="00B82A71"/>
    <w:rsid w:val="00B82AAA"/>
    <w:rsid w:val="00B83079"/>
    <w:rsid w:val="00B8330E"/>
    <w:rsid w:val="00B834E9"/>
    <w:rsid w:val="00B83823"/>
    <w:rsid w:val="00B838BD"/>
    <w:rsid w:val="00B83A0D"/>
    <w:rsid w:val="00B83A71"/>
    <w:rsid w:val="00B83D8A"/>
    <w:rsid w:val="00B8481C"/>
    <w:rsid w:val="00B84B47"/>
    <w:rsid w:val="00B84DF2"/>
    <w:rsid w:val="00B8537A"/>
    <w:rsid w:val="00B85618"/>
    <w:rsid w:val="00B858C2"/>
    <w:rsid w:val="00B85C7F"/>
    <w:rsid w:val="00B861EF"/>
    <w:rsid w:val="00B862C0"/>
    <w:rsid w:val="00B8648A"/>
    <w:rsid w:val="00B86760"/>
    <w:rsid w:val="00B8694C"/>
    <w:rsid w:val="00B86E49"/>
    <w:rsid w:val="00B86FA4"/>
    <w:rsid w:val="00B8753A"/>
    <w:rsid w:val="00B877B7"/>
    <w:rsid w:val="00B87C52"/>
    <w:rsid w:val="00B87E26"/>
    <w:rsid w:val="00B903B5"/>
    <w:rsid w:val="00B90565"/>
    <w:rsid w:val="00B90618"/>
    <w:rsid w:val="00B90691"/>
    <w:rsid w:val="00B90B4A"/>
    <w:rsid w:val="00B90FA7"/>
    <w:rsid w:val="00B91216"/>
    <w:rsid w:val="00B915AD"/>
    <w:rsid w:val="00B919D4"/>
    <w:rsid w:val="00B91ECC"/>
    <w:rsid w:val="00B923EF"/>
    <w:rsid w:val="00B926ED"/>
    <w:rsid w:val="00B92A3D"/>
    <w:rsid w:val="00B92D86"/>
    <w:rsid w:val="00B92E43"/>
    <w:rsid w:val="00B9341E"/>
    <w:rsid w:val="00B937D3"/>
    <w:rsid w:val="00B93839"/>
    <w:rsid w:val="00B938CF"/>
    <w:rsid w:val="00B93C51"/>
    <w:rsid w:val="00B94343"/>
    <w:rsid w:val="00B943A3"/>
    <w:rsid w:val="00B945BF"/>
    <w:rsid w:val="00B94A66"/>
    <w:rsid w:val="00B951B8"/>
    <w:rsid w:val="00B9521F"/>
    <w:rsid w:val="00B9528E"/>
    <w:rsid w:val="00B958A9"/>
    <w:rsid w:val="00B95BF5"/>
    <w:rsid w:val="00B95D0F"/>
    <w:rsid w:val="00B96658"/>
    <w:rsid w:val="00B9686F"/>
    <w:rsid w:val="00B96C5E"/>
    <w:rsid w:val="00B9701C"/>
    <w:rsid w:val="00B97191"/>
    <w:rsid w:val="00B97204"/>
    <w:rsid w:val="00B972FC"/>
    <w:rsid w:val="00B97A5A"/>
    <w:rsid w:val="00B97E53"/>
    <w:rsid w:val="00BA0077"/>
    <w:rsid w:val="00BA0195"/>
    <w:rsid w:val="00BA0323"/>
    <w:rsid w:val="00BA040D"/>
    <w:rsid w:val="00BA0447"/>
    <w:rsid w:val="00BA04AF"/>
    <w:rsid w:val="00BA09E6"/>
    <w:rsid w:val="00BA1032"/>
    <w:rsid w:val="00BA1208"/>
    <w:rsid w:val="00BA1289"/>
    <w:rsid w:val="00BA128D"/>
    <w:rsid w:val="00BA13F4"/>
    <w:rsid w:val="00BA1A31"/>
    <w:rsid w:val="00BA2073"/>
    <w:rsid w:val="00BA20B2"/>
    <w:rsid w:val="00BA27F6"/>
    <w:rsid w:val="00BA2968"/>
    <w:rsid w:val="00BA297D"/>
    <w:rsid w:val="00BA2AF4"/>
    <w:rsid w:val="00BA2B5C"/>
    <w:rsid w:val="00BA2C02"/>
    <w:rsid w:val="00BA327A"/>
    <w:rsid w:val="00BA3328"/>
    <w:rsid w:val="00BA3723"/>
    <w:rsid w:val="00BA38D2"/>
    <w:rsid w:val="00BA399F"/>
    <w:rsid w:val="00BA3BAA"/>
    <w:rsid w:val="00BA4257"/>
    <w:rsid w:val="00BA42B9"/>
    <w:rsid w:val="00BA487C"/>
    <w:rsid w:val="00BA5244"/>
    <w:rsid w:val="00BA5532"/>
    <w:rsid w:val="00BA5962"/>
    <w:rsid w:val="00BA5B01"/>
    <w:rsid w:val="00BA5E5D"/>
    <w:rsid w:val="00BA5EF7"/>
    <w:rsid w:val="00BA61C3"/>
    <w:rsid w:val="00BA66D8"/>
    <w:rsid w:val="00BA6878"/>
    <w:rsid w:val="00BA68A6"/>
    <w:rsid w:val="00BA6D5E"/>
    <w:rsid w:val="00BA7084"/>
    <w:rsid w:val="00BA70B5"/>
    <w:rsid w:val="00BA7238"/>
    <w:rsid w:val="00BB0B63"/>
    <w:rsid w:val="00BB10A0"/>
    <w:rsid w:val="00BB1303"/>
    <w:rsid w:val="00BB1DE7"/>
    <w:rsid w:val="00BB24B7"/>
    <w:rsid w:val="00BB2A0F"/>
    <w:rsid w:val="00BB2D4F"/>
    <w:rsid w:val="00BB3045"/>
    <w:rsid w:val="00BB3345"/>
    <w:rsid w:val="00BB38E0"/>
    <w:rsid w:val="00BB3981"/>
    <w:rsid w:val="00BB3BEF"/>
    <w:rsid w:val="00BB3D35"/>
    <w:rsid w:val="00BB3E93"/>
    <w:rsid w:val="00BB3EB1"/>
    <w:rsid w:val="00BB4338"/>
    <w:rsid w:val="00BB43B2"/>
    <w:rsid w:val="00BB4430"/>
    <w:rsid w:val="00BB4476"/>
    <w:rsid w:val="00BB4B12"/>
    <w:rsid w:val="00BB4B51"/>
    <w:rsid w:val="00BB4B97"/>
    <w:rsid w:val="00BB509B"/>
    <w:rsid w:val="00BB528B"/>
    <w:rsid w:val="00BB5346"/>
    <w:rsid w:val="00BB537E"/>
    <w:rsid w:val="00BB544E"/>
    <w:rsid w:val="00BB5461"/>
    <w:rsid w:val="00BB54DC"/>
    <w:rsid w:val="00BB59FB"/>
    <w:rsid w:val="00BB6186"/>
    <w:rsid w:val="00BB6371"/>
    <w:rsid w:val="00BB649D"/>
    <w:rsid w:val="00BB67B5"/>
    <w:rsid w:val="00BB6A5B"/>
    <w:rsid w:val="00BB6B24"/>
    <w:rsid w:val="00BB6B71"/>
    <w:rsid w:val="00BB6CC9"/>
    <w:rsid w:val="00BB6D20"/>
    <w:rsid w:val="00BB704E"/>
    <w:rsid w:val="00BB7372"/>
    <w:rsid w:val="00BB7390"/>
    <w:rsid w:val="00BB73E5"/>
    <w:rsid w:val="00BB74BC"/>
    <w:rsid w:val="00BB7881"/>
    <w:rsid w:val="00BC007B"/>
    <w:rsid w:val="00BC0562"/>
    <w:rsid w:val="00BC0E40"/>
    <w:rsid w:val="00BC0FDC"/>
    <w:rsid w:val="00BC1661"/>
    <w:rsid w:val="00BC19E3"/>
    <w:rsid w:val="00BC1A6B"/>
    <w:rsid w:val="00BC1A8C"/>
    <w:rsid w:val="00BC1C21"/>
    <w:rsid w:val="00BC1F1E"/>
    <w:rsid w:val="00BC26B1"/>
    <w:rsid w:val="00BC2B2A"/>
    <w:rsid w:val="00BC30E7"/>
    <w:rsid w:val="00BC3A6F"/>
    <w:rsid w:val="00BC3C99"/>
    <w:rsid w:val="00BC3E06"/>
    <w:rsid w:val="00BC4078"/>
    <w:rsid w:val="00BC45C9"/>
    <w:rsid w:val="00BC463C"/>
    <w:rsid w:val="00BC484F"/>
    <w:rsid w:val="00BC4988"/>
    <w:rsid w:val="00BC4B78"/>
    <w:rsid w:val="00BC576F"/>
    <w:rsid w:val="00BC5CCB"/>
    <w:rsid w:val="00BC5EB7"/>
    <w:rsid w:val="00BC61D4"/>
    <w:rsid w:val="00BC631A"/>
    <w:rsid w:val="00BC64B8"/>
    <w:rsid w:val="00BC6615"/>
    <w:rsid w:val="00BC66F3"/>
    <w:rsid w:val="00BC68E1"/>
    <w:rsid w:val="00BC68FD"/>
    <w:rsid w:val="00BC6FB9"/>
    <w:rsid w:val="00BC721C"/>
    <w:rsid w:val="00BC73B6"/>
    <w:rsid w:val="00BC7D46"/>
    <w:rsid w:val="00BC7DAA"/>
    <w:rsid w:val="00BC7EF3"/>
    <w:rsid w:val="00BD0036"/>
    <w:rsid w:val="00BD01A5"/>
    <w:rsid w:val="00BD0559"/>
    <w:rsid w:val="00BD05A0"/>
    <w:rsid w:val="00BD06D3"/>
    <w:rsid w:val="00BD076C"/>
    <w:rsid w:val="00BD0C9A"/>
    <w:rsid w:val="00BD1125"/>
    <w:rsid w:val="00BD18B2"/>
    <w:rsid w:val="00BD1A1D"/>
    <w:rsid w:val="00BD1AEC"/>
    <w:rsid w:val="00BD2B5E"/>
    <w:rsid w:val="00BD2F4F"/>
    <w:rsid w:val="00BD2F95"/>
    <w:rsid w:val="00BD30B2"/>
    <w:rsid w:val="00BD30C1"/>
    <w:rsid w:val="00BD329E"/>
    <w:rsid w:val="00BD37DE"/>
    <w:rsid w:val="00BD4FDB"/>
    <w:rsid w:val="00BD5544"/>
    <w:rsid w:val="00BD5668"/>
    <w:rsid w:val="00BD590D"/>
    <w:rsid w:val="00BD5A3C"/>
    <w:rsid w:val="00BD5F3C"/>
    <w:rsid w:val="00BD63BB"/>
    <w:rsid w:val="00BD6898"/>
    <w:rsid w:val="00BD70CF"/>
    <w:rsid w:val="00BD7101"/>
    <w:rsid w:val="00BD7F90"/>
    <w:rsid w:val="00BE033F"/>
    <w:rsid w:val="00BE04F5"/>
    <w:rsid w:val="00BE06FB"/>
    <w:rsid w:val="00BE0ACE"/>
    <w:rsid w:val="00BE0D1E"/>
    <w:rsid w:val="00BE10BF"/>
    <w:rsid w:val="00BE1A41"/>
    <w:rsid w:val="00BE1EF8"/>
    <w:rsid w:val="00BE220D"/>
    <w:rsid w:val="00BE235E"/>
    <w:rsid w:val="00BE27A2"/>
    <w:rsid w:val="00BE2AD8"/>
    <w:rsid w:val="00BE2D68"/>
    <w:rsid w:val="00BE2E9B"/>
    <w:rsid w:val="00BE30D0"/>
    <w:rsid w:val="00BE33C1"/>
    <w:rsid w:val="00BE3541"/>
    <w:rsid w:val="00BE3D86"/>
    <w:rsid w:val="00BE4094"/>
    <w:rsid w:val="00BE469D"/>
    <w:rsid w:val="00BE47A8"/>
    <w:rsid w:val="00BE4BC5"/>
    <w:rsid w:val="00BE4C62"/>
    <w:rsid w:val="00BE5070"/>
    <w:rsid w:val="00BE5722"/>
    <w:rsid w:val="00BE593E"/>
    <w:rsid w:val="00BE5973"/>
    <w:rsid w:val="00BE5D69"/>
    <w:rsid w:val="00BE5D8D"/>
    <w:rsid w:val="00BE5EB1"/>
    <w:rsid w:val="00BE6125"/>
    <w:rsid w:val="00BE671C"/>
    <w:rsid w:val="00BE6804"/>
    <w:rsid w:val="00BE6991"/>
    <w:rsid w:val="00BE6A3E"/>
    <w:rsid w:val="00BE6B7D"/>
    <w:rsid w:val="00BE733D"/>
    <w:rsid w:val="00BE78E9"/>
    <w:rsid w:val="00BE7F82"/>
    <w:rsid w:val="00BF03AD"/>
    <w:rsid w:val="00BF0AB0"/>
    <w:rsid w:val="00BF0E3F"/>
    <w:rsid w:val="00BF0F08"/>
    <w:rsid w:val="00BF1BD4"/>
    <w:rsid w:val="00BF1C4E"/>
    <w:rsid w:val="00BF1D30"/>
    <w:rsid w:val="00BF1EBA"/>
    <w:rsid w:val="00BF2060"/>
    <w:rsid w:val="00BF20D8"/>
    <w:rsid w:val="00BF2616"/>
    <w:rsid w:val="00BF2E00"/>
    <w:rsid w:val="00BF2E8D"/>
    <w:rsid w:val="00BF3110"/>
    <w:rsid w:val="00BF32CB"/>
    <w:rsid w:val="00BF33CA"/>
    <w:rsid w:val="00BF3809"/>
    <w:rsid w:val="00BF3829"/>
    <w:rsid w:val="00BF3A65"/>
    <w:rsid w:val="00BF3C95"/>
    <w:rsid w:val="00BF3D97"/>
    <w:rsid w:val="00BF3E89"/>
    <w:rsid w:val="00BF409B"/>
    <w:rsid w:val="00BF40AD"/>
    <w:rsid w:val="00BF4204"/>
    <w:rsid w:val="00BF42B9"/>
    <w:rsid w:val="00BF4443"/>
    <w:rsid w:val="00BF45D3"/>
    <w:rsid w:val="00BF48B0"/>
    <w:rsid w:val="00BF4B00"/>
    <w:rsid w:val="00BF4BB7"/>
    <w:rsid w:val="00BF51FA"/>
    <w:rsid w:val="00BF5B88"/>
    <w:rsid w:val="00BF5BA9"/>
    <w:rsid w:val="00BF60A0"/>
    <w:rsid w:val="00BF61D4"/>
    <w:rsid w:val="00BF6686"/>
    <w:rsid w:val="00BF6B26"/>
    <w:rsid w:val="00BF6B6D"/>
    <w:rsid w:val="00BF6D51"/>
    <w:rsid w:val="00BF6DC8"/>
    <w:rsid w:val="00BF7243"/>
    <w:rsid w:val="00BF74D2"/>
    <w:rsid w:val="00C00520"/>
    <w:rsid w:val="00C005F2"/>
    <w:rsid w:val="00C0096A"/>
    <w:rsid w:val="00C00BEA"/>
    <w:rsid w:val="00C00E2E"/>
    <w:rsid w:val="00C010CD"/>
    <w:rsid w:val="00C0132D"/>
    <w:rsid w:val="00C0141A"/>
    <w:rsid w:val="00C01635"/>
    <w:rsid w:val="00C01BDB"/>
    <w:rsid w:val="00C02574"/>
    <w:rsid w:val="00C027EC"/>
    <w:rsid w:val="00C029F6"/>
    <w:rsid w:val="00C02E91"/>
    <w:rsid w:val="00C02FAB"/>
    <w:rsid w:val="00C03119"/>
    <w:rsid w:val="00C032EC"/>
    <w:rsid w:val="00C03EA0"/>
    <w:rsid w:val="00C047A2"/>
    <w:rsid w:val="00C04AC2"/>
    <w:rsid w:val="00C056B3"/>
    <w:rsid w:val="00C0573F"/>
    <w:rsid w:val="00C05902"/>
    <w:rsid w:val="00C05B27"/>
    <w:rsid w:val="00C05C6C"/>
    <w:rsid w:val="00C05DD8"/>
    <w:rsid w:val="00C05FA2"/>
    <w:rsid w:val="00C0667A"/>
    <w:rsid w:val="00C06FA5"/>
    <w:rsid w:val="00C07034"/>
    <w:rsid w:val="00C07282"/>
    <w:rsid w:val="00C0753D"/>
    <w:rsid w:val="00C077C5"/>
    <w:rsid w:val="00C07A89"/>
    <w:rsid w:val="00C100EC"/>
    <w:rsid w:val="00C10374"/>
    <w:rsid w:val="00C10696"/>
    <w:rsid w:val="00C10847"/>
    <w:rsid w:val="00C10A1D"/>
    <w:rsid w:val="00C10A30"/>
    <w:rsid w:val="00C10CAD"/>
    <w:rsid w:val="00C10EAB"/>
    <w:rsid w:val="00C11366"/>
    <w:rsid w:val="00C113B9"/>
    <w:rsid w:val="00C1153E"/>
    <w:rsid w:val="00C11911"/>
    <w:rsid w:val="00C11A91"/>
    <w:rsid w:val="00C11ADA"/>
    <w:rsid w:val="00C11DDB"/>
    <w:rsid w:val="00C12150"/>
    <w:rsid w:val="00C121E9"/>
    <w:rsid w:val="00C124A2"/>
    <w:rsid w:val="00C1270E"/>
    <w:rsid w:val="00C13400"/>
    <w:rsid w:val="00C13824"/>
    <w:rsid w:val="00C139AD"/>
    <w:rsid w:val="00C13A52"/>
    <w:rsid w:val="00C13E6A"/>
    <w:rsid w:val="00C1439E"/>
    <w:rsid w:val="00C143D6"/>
    <w:rsid w:val="00C14751"/>
    <w:rsid w:val="00C14B68"/>
    <w:rsid w:val="00C162F8"/>
    <w:rsid w:val="00C16A33"/>
    <w:rsid w:val="00C1770F"/>
    <w:rsid w:val="00C177E3"/>
    <w:rsid w:val="00C20549"/>
    <w:rsid w:val="00C206C7"/>
    <w:rsid w:val="00C20A28"/>
    <w:rsid w:val="00C211A8"/>
    <w:rsid w:val="00C21754"/>
    <w:rsid w:val="00C21B0C"/>
    <w:rsid w:val="00C21BB7"/>
    <w:rsid w:val="00C21DF1"/>
    <w:rsid w:val="00C22069"/>
    <w:rsid w:val="00C227F8"/>
    <w:rsid w:val="00C229A7"/>
    <w:rsid w:val="00C23389"/>
    <w:rsid w:val="00C238D5"/>
    <w:rsid w:val="00C2391A"/>
    <w:rsid w:val="00C23BB0"/>
    <w:rsid w:val="00C24152"/>
    <w:rsid w:val="00C247A4"/>
    <w:rsid w:val="00C254D3"/>
    <w:rsid w:val="00C25C46"/>
    <w:rsid w:val="00C25D31"/>
    <w:rsid w:val="00C25E81"/>
    <w:rsid w:val="00C263BA"/>
    <w:rsid w:val="00C2703A"/>
    <w:rsid w:val="00C2709F"/>
    <w:rsid w:val="00C27288"/>
    <w:rsid w:val="00C27515"/>
    <w:rsid w:val="00C277B4"/>
    <w:rsid w:val="00C27EB4"/>
    <w:rsid w:val="00C303D9"/>
    <w:rsid w:val="00C30590"/>
    <w:rsid w:val="00C30672"/>
    <w:rsid w:val="00C30955"/>
    <w:rsid w:val="00C30AAE"/>
    <w:rsid w:val="00C30AFD"/>
    <w:rsid w:val="00C30D37"/>
    <w:rsid w:val="00C317D1"/>
    <w:rsid w:val="00C31912"/>
    <w:rsid w:val="00C31BEA"/>
    <w:rsid w:val="00C31D04"/>
    <w:rsid w:val="00C320AC"/>
    <w:rsid w:val="00C324EC"/>
    <w:rsid w:val="00C32509"/>
    <w:rsid w:val="00C32793"/>
    <w:rsid w:val="00C32B02"/>
    <w:rsid w:val="00C32DE3"/>
    <w:rsid w:val="00C33037"/>
    <w:rsid w:val="00C33142"/>
    <w:rsid w:val="00C3391A"/>
    <w:rsid w:val="00C33AB0"/>
    <w:rsid w:val="00C33C96"/>
    <w:rsid w:val="00C33CC4"/>
    <w:rsid w:val="00C3428C"/>
    <w:rsid w:val="00C34CB8"/>
    <w:rsid w:val="00C34F49"/>
    <w:rsid w:val="00C35229"/>
    <w:rsid w:val="00C35239"/>
    <w:rsid w:val="00C352B3"/>
    <w:rsid w:val="00C35366"/>
    <w:rsid w:val="00C35CBE"/>
    <w:rsid w:val="00C35F22"/>
    <w:rsid w:val="00C35F42"/>
    <w:rsid w:val="00C3622F"/>
    <w:rsid w:val="00C366DC"/>
    <w:rsid w:val="00C36752"/>
    <w:rsid w:val="00C368A8"/>
    <w:rsid w:val="00C36D07"/>
    <w:rsid w:val="00C371D1"/>
    <w:rsid w:val="00C371E1"/>
    <w:rsid w:val="00C374CC"/>
    <w:rsid w:val="00C37577"/>
    <w:rsid w:val="00C37646"/>
    <w:rsid w:val="00C37713"/>
    <w:rsid w:val="00C379A8"/>
    <w:rsid w:val="00C37C87"/>
    <w:rsid w:val="00C40089"/>
    <w:rsid w:val="00C4024F"/>
    <w:rsid w:val="00C402D5"/>
    <w:rsid w:val="00C40890"/>
    <w:rsid w:val="00C411A6"/>
    <w:rsid w:val="00C41EF4"/>
    <w:rsid w:val="00C41F51"/>
    <w:rsid w:val="00C422A3"/>
    <w:rsid w:val="00C4259B"/>
    <w:rsid w:val="00C4290A"/>
    <w:rsid w:val="00C42B09"/>
    <w:rsid w:val="00C42E06"/>
    <w:rsid w:val="00C42FED"/>
    <w:rsid w:val="00C4302B"/>
    <w:rsid w:val="00C430E2"/>
    <w:rsid w:val="00C43125"/>
    <w:rsid w:val="00C437BE"/>
    <w:rsid w:val="00C43BFE"/>
    <w:rsid w:val="00C44A18"/>
    <w:rsid w:val="00C44A93"/>
    <w:rsid w:val="00C44D31"/>
    <w:rsid w:val="00C44E4C"/>
    <w:rsid w:val="00C45062"/>
    <w:rsid w:val="00C45698"/>
    <w:rsid w:val="00C45814"/>
    <w:rsid w:val="00C45E79"/>
    <w:rsid w:val="00C46363"/>
    <w:rsid w:val="00C46853"/>
    <w:rsid w:val="00C469A2"/>
    <w:rsid w:val="00C46DDD"/>
    <w:rsid w:val="00C46E0E"/>
    <w:rsid w:val="00C470CA"/>
    <w:rsid w:val="00C475B8"/>
    <w:rsid w:val="00C4789E"/>
    <w:rsid w:val="00C47B15"/>
    <w:rsid w:val="00C47D16"/>
    <w:rsid w:val="00C47D26"/>
    <w:rsid w:val="00C47D3E"/>
    <w:rsid w:val="00C50665"/>
    <w:rsid w:val="00C506E1"/>
    <w:rsid w:val="00C510DF"/>
    <w:rsid w:val="00C5124A"/>
    <w:rsid w:val="00C51360"/>
    <w:rsid w:val="00C51413"/>
    <w:rsid w:val="00C51819"/>
    <w:rsid w:val="00C51897"/>
    <w:rsid w:val="00C51B69"/>
    <w:rsid w:val="00C51B88"/>
    <w:rsid w:val="00C51E60"/>
    <w:rsid w:val="00C5221B"/>
    <w:rsid w:val="00C5243C"/>
    <w:rsid w:val="00C529E5"/>
    <w:rsid w:val="00C52D83"/>
    <w:rsid w:val="00C52DC9"/>
    <w:rsid w:val="00C52E30"/>
    <w:rsid w:val="00C53004"/>
    <w:rsid w:val="00C536C8"/>
    <w:rsid w:val="00C537D3"/>
    <w:rsid w:val="00C53B93"/>
    <w:rsid w:val="00C53FAA"/>
    <w:rsid w:val="00C5410D"/>
    <w:rsid w:val="00C54981"/>
    <w:rsid w:val="00C55279"/>
    <w:rsid w:val="00C5558C"/>
    <w:rsid w:val="00C557FC"/>
    <w:rsid w:val="00C55C1E"/>
    <w:rsid w:val="00C5630C"/>
    <w:rsid w:val="00C566A0"/>
    <w:rsid w:val="00C566E5"/>
    <w:rsid w:val="00C56CF6"/>
    <w:rsid w:val="00C5704D"/>
    <w:rsid w:val="00C57145"/>
    <w:rsid w:val="00C572F4"/>
    <w:rsid w:val="00C57960"/>
    <w:rsid w:val="00C57A65"/>
    <w:rsid w:val="00C57C2D"/>
    <w:rsid w:val="00C57DD3"/>
    <w:rsid w:val="00C57FBD"/>
    <w:rsid w:val="00C6105C"/>
    <w:rsid w:val="00C61476"/>
    <w:rsid w:val="00C61570"/>
    <w:rsid w:val="00C616B2"/>
    <w:rsid w:val="00C622BB"/>
    <w:rsid w:val="00C628DB"/>
    <w:rsid w:val="00C628FD"/>
    <w:rsid w:val="00C62AC9"/>
    <w:rsid w:val="00C6312B"/>
    <w:rsid w:val="00C631F6"/>
    <w:rsid w:val="00C634C0"/>
    <w:rsid w:val="00C63A8E"/>
    <w:rsid w:val="00C63C96"/>
    <w:rsid w:val="00C63ED2"/>
    <w:rsid w:val="00C641DA"/>
    <w:rsid w:val="00C64366"/>
    <w:rsid w:val="00C64563"/>
    <w:rsid w:val="00C645CF"/>
    <w:rsid w:val="00C64725"/>
    <w:rsid w:val="00C64DA6"/>
    <w:rsid w:val="00C65314"/>
    <w:rsid w:val="00C653F1"/>
    <w:rsid w:val="00C65561"/>
    <w:rsid w:val="00C656E9"/>
    <w:rsid w:val="00C65729"/>
    <w:rsid w:val="00C659AF"/>
    <w:rsid w:val="00C65AD5"/>
    <w:rsid w:val="00C65AD9"/>
    <w:rsid w:val="00C66131"/>
    <w:rsid w:val="00C665FF"/>
    <w:rsid w:val="00C66865"/>
    <w:rsid w:val="00C66B24"/>
    <w:rsid w:val="00C66B71"/>
    <w:rsid w:val="00C66D6B"/>
    <w:rsid w:val="00C67CB1"/>
    <w:rsid w:val="00C67D12"/>
    <w:rsid w:val="00C70044"/>
    <w:rsid w:val="00C700E6"/>
    <w:rsid w:val="00C70334"/>
    <w:rsid w:val="00C70460"/>
    <w:rsid w:val="00C709AD"/>
    <w:rsid w:val="00C70AD4"/>
    <w:rsid w:val="00C70CFC"/>
    <w:rsid w:val="00C70E1D"/>
    <w:rsid w:val="00C70E25"/>
    <w:rsid w:val="00C71760"/>
    <w:rsid w:val="00C71774"/>
    <w:rsid w:val="00C7186A"/>
    <w:rsid w:val="00C71AEF"/>
    <w:rsid w:val="00C72377"/>
    <w:rsid w:val="00C72746"/>
    <w:rsid w:val="00C72886"/>
    <w:rsid w:val="00C72B39"/>
    <w:rsid w:val="00C72ED7"/>
    <w:rsid w:val="00C72FA9"/>
    <w:rsid w:val="00C7321C"/>
    <w:rsid w:val="00C73612"/>
    <w:rsid w:val="00C7390C"/>
    <w:rsid w:val="00C73C2A"/>
    <w:rsid w:val="00C75176"/>
    <w:rsid w:val="00C755F5"/>
    <w:rsid w:val="00C75B13"/>
    <w:rsid w:val="00C75D88"/>
    <w:rsid w:val="00C75E5B"/>
    <w:rsid w:val="00C76107"/>
    <w:rsid w:val="00C764CA"/>
    <w:rsid w:val="00C768C5"/>
    <w:rsid w:val="00C76B2A"/>
    <w:rsid w:val="00C76BE1"/>
    <w:rsid w:val="00C76E01"/>
    <w:rsid w:val="00C7722A"/>
    <w:rsid w:val="00C7783E"/>
    <w:rsid w:val="00C77C0A"/>
    <w:rsid w:val="00C802AD"/>
    <w:rsid w:val="00C80601"/>
    <w:rsid w:val="00C809BC"/>
    <w:rsid w:val="00C80A85"/>
    <w:rsid w:val="00C813C3"/>
    <w:rsid w:val="00C8169C"/>
    <w:rsid w:val="00C816E6"/>
    <w:rsid w:val="00C81851"/>
    <w:rsid w:val="00C81AB0"/>
    <w:rsid w:val="00C81AD2"/>
    <w:rsid w:val="00C81D6E"/>
    <w:rsid w:val="00C81F49"/>
    <w:rsid w:val="00C823FA"/>
    <w:rsid w:val="00C82594"/>
    <w:rsid w:val="00C82787"/>
    <w:rsid w:val="00C8283D"/>
    <w:rsid w:val="00C82D25"/>
    <w:rsid w:val="00C82DAC"/>
    <w:rsid w:val="00C8313B"/>
    <w:rsid w:val="00C832E9"/>
    <w:rsid w:val="00C83546"/>
    <w:rsid w:val="00C836E9"/>
    <w:rsid w:val="00C838BE"/>
    <w:rsid w:val="00C83971"/>
    <w:rsid w:val="00C83BEC"/>
    <w:rsid w:val="00C844B6"/>
    <w:rsid w:val="00C84610"/>
    <w:rsid w:val="00C847B6"/>
    <w:rsid w:val="00C85101"/>
    <w:rsid w:val="00C854AA"/>
    <w:rsid w:val="00C859FB"/>
    <w:rsid w:val="00C85D0A"/>
    <w:rsid w:val="00C85D44"/>
    <w:rsid w:val="00C86020"/>
    <w:rsid w:val="00C862B6"/>
    <w:rsid w:val="00C864C3"/>
    <w:rsid w:val="00C86750"/>
    <w:rsid w:val="00C8679D"/>
    <w:rsid w:val="00C86D2C"/>
    <w:rsid w:val="00C86F7F"/>
    <w:rsid w:val="00C87469"/>
    <w:rsid w:val="00C90846"/>
    <w:rsid w:val="00C9086F"/>
    <w:rsid w:val="00C90A19"/>
    <w:rsid w:val="00C90AB1"/>
    <w:rsid w:val="00C90C77"/>
    <w:rsid w:val="00C9124D"/>
    <w:rsid w:val="00C9172C"/>
    <w:rsid w:val="00C91CEA"/>
    <w:rsid w:val="00C92035"/>
    <w:rsid w:val="00C92396"/>
    <w:rsid w:val="00C9324F"/>
    <w:rsid w:val="00C93CEC"/>
    <w:rsid w:val="00C93E94"/>
    <w:rsid w:val="00C941EF"/>
    <w:rsid w:val="00C94568"/>
    <w:rsid w:val="00C94671"/>
    <w:rsid w:val="00C9495A"/>
    <w:rsid w:val="00C9556B"/>
    <w:rsid w:val="00C95587"/>
    <w:rsid w:val="00C95670"/>
    <w:rsid w:val="00C95763"/>
    <w:rsid w:val="00C95CB1"/>
    <w:rsid w:val="00C963DC"/>
    <w:rsid w:val="00C963F4"/>
    <w:rsid w:val="00C96527"/>
    <w:rsid w:val="00C969AB"/>
    <w:rsid w:val="00C96E1D"/>
    <w:rsid w:val="00C96E52"/>
    <w:rsid w:val="00C97269"/>
    <w:rsid w:val="00C9756A"/>
    <w:rsid w:val="00C97992"/>
    <w:rsid w:val="00C979C9"/>
    <w:rsid w:val="00C979EF"/>
    <w:rsid w:val="00C97F6D"/>
    <w:rsid w:val="00CA010A"/>
    <w:rsid w:val="00CA0752"/>
    <w:rsid w:val="00CA0CA8"/>
    <w:rsid w:val="00CA0E7D"/>
    <w:rsid w:val="00CA129B"/>
    <w:rsid w:val="00CA158A"/>
    <w:rsid w:val="00CA15C0"/>
    <w:rsid w:val="00CA15EA"/>
    <w:rsid w:val="00CA2034"/>
    <w:rsid w:val="00CA20BE"/>
    <w:rsid w:val="00CA2731"/>
    <w:rsid w:val="00CA2CAC"/>
    <w:rsid w:val="00CA35E6"/>
    <w:rsid w:val="00CA3966"/>
    <w:rsid w:val="00CA3B0F"/>
    <w:rsid w:val="00CA3D5A"/>
    <w:rsid w:val="00CA40BF"/>
    <w:rsid w:val="00CA4941"/>
    <w:rsid w:val="00CA498F"/>
    <w:rsid w:val="00CA4CBD"/>
    <w:rsid w:val="00CA4D11"/>
    <w:rsid w:val="00CA4F69"/>
    <w:rsid w:val="00CA4F9D"/>
    <w:rsid w:val="00CA5328"/>
    <w:rsid w:val="00CA5481"/>
    <w:rsid w:val="00CA584C"/>
    <w:rsid w:val="00CA6930"/>
    <w:rsid w:val="00CA6A01"/>
    <w:rsid w:val="00CA6A51"/>
    <w:rsid w:val="00CA6B04"/>
    <w:rsid w:val="00CA6BA9"/>
    <w:rsid w:val="00CA6EDC"/>
    <w:rsid w:val="00CA6F96"/>
    <w:rsid w:val="00CA72B3"/>
    <w:rsid w:val="00CA7338"/>
    <w:rsid w:val="00CA7A77"/>
    <w:rsid w:val="00CA7DFA"/>
    <w:rsid w:val="00CA7DFB"/>
    <w:rsid w:val="00CA7F73"/>
    <w:rsid w:val="00CA7FCA"/>
    <w:rsid w:val="00CB0DCF"/>
    <w:rsid w:val="00CB1011"/>
    <w:rsid w:val="00CB1247"/>
    <w:rsid w:val="00CB1868"/>
    <w:rsid w:val="00CB1A62"/>
    <w:rsid w:val="00CB1B31"/>
    <w:rsid w:val="00CB1B9E"/>
    <w:rsid w:val="00CB1C47"/>
    <w:rsid w:val="00CB1D06"/>
    <w:rsid w:val="00CB230C"/>
    <w:rsid w:val="00CB265F"/>
    <w:rsid w:val="00CB26C9"/>
    <w:rsid w:val="00CB28BD"/>
    <w:rsid w:val="00CB2926"/>
    <w:rsid w:val="00CB2BA6"/>
    <w:rsid w:val="00CB2BC5"/>
    <w:rsid w:val="00CB2DA8"/>
    <w:rsid w:val="00CB3023"/>
    <w:rsid w:val="00CB369D"/>
    <w:rsid w:val="00CB38BC"/>
    <w:rsid w:val="00CB3B4E"/>
    <w:rsid w:val="00CB3E28"/>
    <w:rsid w:val="00CB4482"/>
    <w:rsid w:val="00CB47FE"/>
    <w:rsid w:val="00CB48D6"/>
    <w:rsid w:val="00CB4A4B"/>
    <w:rsid w:val="00CB4B51"/>
    <w:rsid w:val="00CB4CCB"/>
    <w:rsid w:val="00CB4DB6"/>
    <w:rsid w:val="00CB4DEF"/>
    <w:rsid w:val="00CB501D"/>
    <w:rsid w:val="00CB51DB"/>
    <w:rsid w:val="00CB549A"/>
    <w:rsid w:val="00CB5738"/>
    <w:rsid w:val="00CB5790"/>
    <w:rsid w:val="00CB5CE3"/>
    <w:rsid w:val="00CB5D07"/>
    <w:rsid w:val="00CB5E6C"/>
    <w:rsid w:val="00CB5F09"/>
    <w:rsid w:val="00CB601C"/>
    <w:rsid w:val="00CB60ED"/>
    <w:rsid w:val="00CB6177"/>
    <w:rsid w:val="00CB6593"/>
    <w:rsid w:val="00CB68E3"/>
    <w:rsid w:val="00CB692B"/>
    <w:rsid w:val="00CB6A3A"/>
    <w:rsid w:val="00CB6C5E"/>
    <w:rsid w:val="00CB7004"/>
    <w:rsid w:val="00CB7359"/>
    <w:rsid w:val="00CB742E"/>
    <w:rsid w:val="00CB7570"/>
    <w:rsid w:val="00CB7880"/>
    <w:rsid w:val="00CB7ED5"/>
    <w:rsid w:val="00CC03AE"/>
    <w:rsid w:val="00CC08BA"/>
    <w:rsid w:val="00CC0D93"/>
    <w:rsid w:val="00CC1320"/>
    <w:rsid w:val="00CC138D"/>
    <w:rsid w:val="00CC14A3"/>
    <w:rsid w:val="00CC1761"/>
    <w:rsid w:val="00CC1B33"/>
    <w:rsid w:val="00CC1C44"/>
    <w:rsid w:val="00CC1CCB"/>
    <w:rsid w:val="00CC1E79"/>
    <w:rsid w:val="00CC1FDD"/>
    <w:rsid w:val="00CC20E0"/>
    <w:rsid w:val="00CC2458"/>
    <w:rsid w:val="00CC24A1"/>
    <w:rsid w:val="00CC27FD"/>
    <w:rsid w:val="00CC282B"/>
    <w:rsid w:val="00CC2867"/>
    <w:rsid w:val="00CC2BF7"/>
    <w:rsid w:val="00CC2CDD"/>
    <w:rsid w:val="00CC2E95"/>
    <w:rsid w:val="00CC2F02"/>
    <w:rsid w:val="00CC3443"/>
    <w:rsid w:val="00CC350D"/>
    <w:rsid w:val="00CC3768"/>
    <w:rsid w:val="00CC3820"/>
    <w:rsid w:val="00CC4023"/>
    <w:rsid w:val="00CC40E1"/>
    <w:rsid w:val="00CC4671"/>
    <w:rsid w:val="00CC472A"/>
    <w:rsid w:val="00CC4AE3"/>
    <w:rsid w:val="00CC4B8C"/>
    <w:rsid w:val="00CC4DC3"/>
    <w:rsid w:val="00CC4E97"/>
    <w:rsid w:val="00CC5177"/>
    <w:rsid w:val="00CC551F"/>
    <w:rsid w:val="00CC55BD"/>
    <w:rsid w:val="00CC5789"/>
    <w:rsid w:val="00CC5852"/>
    <w:rsid w:val="00CC5A21"/>
    <w:rsid w:val="00CC5A56"/>
    <w:rsid w:val="00CC605F"/>
    <w:rsid w:val="00CC6369"/>
    <w:rsid w:val="00CC6C3A"/>
    <w:rsid w:val="00CC7207"/>
    <w:rsid w:val="00CC72BD"/>
    <w:rsid w:val="00CC7389"/>
    <w:rsid w:val="00CC7AE6"/>
    <w:rsid w:val="00CC7B12"/>
    <w:rsid w:val="00CC7DB9"/>
    <w:rsid w:val="00CD09C6"/>
    <w:rsid w:val="00CD0B44"/>
    <w:rsid w:val="00CD0E83"/>
    <w:rsid w:val="00CD0F05"/>
    <w:rsid w:val="00CD114B"/>
    <w:rsid w:val="00CD1528"/>
    <w:rsid w:val="00CD1C5C"/>
    <w:rsid w:val="00CD1CFA"/>
    <w:rsid w:val="00CD1F14"/>
    <w:rsid w:val="00CD2179"/>
    <w:rsid w:val="00CD22D0"/>
    <w:rsid w:val="00CD23CB"/>
    <w:rsid w:val="00CD2465"/>
    <w:rsid w:val="00CD24FB"/>
    <w:rsid w:val="00CD28FB"/>
    <w:rsid w:val="00CD2AF7"/>
    <w:rsid w:val="00CD2E1A"/>
    <w:rsid w:val="00CD31D3"/>
    <w:rsid w:val="00CD33F7"/>
    <w:rsid w:val="00CD3586"/>
    <w:rsid w:val="00CD35CB"/>
    <w:rsid w:val="00CD3977"/>
    <w:rsid w:val="00CD3E21"/>
    <w:rsid w:val="00CD4761"/>
    <w:rsid w:val="00CD4C3B"/>
    <w:rsid w:val="00CD5079"/>
    <w:rsid w:val="00CD5116"/>
    <w:rsid w:val="00CD561A"/>
    <w:rsid w:val="00CD5992"/>
    <w:rsid w:val="00CD5F37"/>
    <w:rsid w:val="00CD64C4"/>
    <w:rsid w:val="00CD65C0"/>
    <w:rsid w:val="00CD66AA"/>
    <w:rsid w:val="00CD67D5"/>
    <w:rsid w:val="00CD68F3"/>
    <w:rsid w:val="00CD696C"/>
    <w:rsid w:val="00CD6AD8"/>
    <w:rsid w:val="00CD6B89"/>
    <w:rsid w:val="00CD6D64"/>
    <w:rsid w:val="00CD6D69"/>
    <w:rsid w:val="00CD70A2"/>
    <w:rsid w:val="00CD7381"/>
    <w:rsid w:val="00CD7987"/>
    <w:rsid w:val="00CD7C20"/>
    <w:rsid w:val="00CE02F5"/>
    <w:rsid w:val="00CE05B0"/>
    <w:rsid w:val="00CE07A1"/>
    <w:rsid w:val="00CE085A"/>
    <w:rsid w:val="00CE0887"/>
    <w:rsid w:val="00CE10E3"/>
    <w:rsid w:val="00CE16D1"/>
    <w:rsid w:val="00CE19AA"/>
    <w:rsid w:val="00CE2064"/>
    <w:rsid w:val="00CE21D9"/>
    <w:rsid w:val="00CE24AA"/>
    <w:rsid w:val="00CE2B85"/>
    <w:rsid w:val="00CE2BE3"/>
    <w:rsid w:val="00CE2DC6"/>
    <w:rsid w:val="00CE2E2F"/>
    <w:rsid w:val="00CE30B8"/>
    <w:rsid w:val="00CE36B3"/>
    <w:rsid w:val="00CE3999"/>
    <w:rsid w:val="00CE3C2A"/>
    <w:rsid w:val="00CE3E7E"/>
    <w:rsid w:val="00CE4743"/>
    <w:rsid w:val="00CE4B04"/>
    <w:rsid w:val="00CE4E3F"/>
    <w:rsid w:val="00CE4F02"/>
    <w:rsid w:val="00CE50D5"/>
    <w:rsid w:val="00CE556C"/>
    <w:rsid w:val="00CE558F"/>
    <w:rsid w:val="00CE570D"/>
    <w:rsid w:val="00CE59E1"/>
    <w:rsid w:val="00CE612A"/>
    <w:rsid w:val="00CE6466"/>
    <w:rsid w:val="00CE6AD6"/>
    <w:rsid w:val="00CE6FC7"/>
    <w:rsid w:val="00CE7AA5"/>
    <w:rsid w:val="00CE7BB0"/>
    <w:rsid w:val="00CE7C11"/>
    <w:rsid w:val="00CE7FB7"/>
    <w:rsid w:val="00CF0165"/>
    <w:rsid w:val="00CF075D"/>
    <w:rsid w:val="00CF09B2"/>
    <w:rsid w:val="00CF0AD2"/>
    <w:rsid w:val="00CF0C36"/>
    <w:rsid w:val="00CF0C7B"/>
    <w:rsid w:val="00CF108C"/>
    <w:rsid w:val="00CF198A"/>
    <w:rsid w:val="00CF1AEB"/>
    <w:rsid w:val="00CF252C"/>
    <w:rsid w:val="00CF26FE"/>
    <w:rsid w:val="00CF2A5E"/>
    <w:rsid w:val="00CF2B1E"/>
    <w:rsid w:val="00CF2E4F"/>
    <w:rsid w:val="00CF3733"/>
    <w:rsid w:val="00CF380D"/>
    <w:rsid w:val="00CF3AEB"/>
    <w:rsid w:val="00CF3D9B"/>
    <w:rsid w:val="00CF3F56"/>
    <w:rsid w:val="00CF542E"/>
    <w:rsid w:val="00CF5984"/>
    <w:rsid w:val="00CF5C19"/>
    <w:rsid w:val="00CF7C3E"/>
    <w:rsid w:val="00CF7E4B"/>
    <w:rsid w:val="00D002E4"/>
    <w:rsid w:val="00D0053B"/>
    <w:rsid w:val="00D00EF3"/>
    <w:rsid w:val="00D01747"/>
    <w:rsid w:val="00D02111"/>
    <w:rsid w:val="00D02863"/>
    <w:rsid w:val="00D03545"/>
    <w:rsid w:val="00D037C1"/>
    <w:rsid w:val="00D0391F"/>
    <w:rsid w:val="00D03B06"/>
    <w:rsid w:val="00D03F71"/>
    <w:rsid w:val="00D03FED"/>
    <w:rsid w:val="00D048B7"/>
    <w:rsid w:val="00D04A90"/>
    <w:rsid w:val="00D04F46"/>
    <w:rsid w:val="00D056CD"/>
    <w:rsid w:val="00D057CC"/>
    <w:rsid w:val="00D05A5A"/>
    <w:rsid w:val="00D06433"/>
    <w:rsid w:val="00D066FF"/>
    <w:rsid w:val="00D06D7F"/>
    <w:rsid w:val="00D06F5C"/>
    <w:rsid w:val="00D07048"/>
    <w:rsid w:val="00D07A31"/>
    <w:rsid w:val="00D07EB7"/>
    <w:rsid w:val="00D1019C"/>
    <w:rsid w:val="00D1057A"/>
    <w:rsid w:val="00D1065B"/>
    <w:rsid w:val="00D1089E"/>
    <w:rsid w:val="00D1090A"/>
    <w:rsid w:val="00D10B8D"/>
    <w:rsid w:val="00D10CE2"/>
    <w:rsid w:val="00D10DCF"/>
    <w:rsid w:val="00D10FFE"/>
    <w:rsid w:val="00D113CF"/>
    <w:rsid w:val="00D1165A"/>
    <w:rsid w:val="00D116C0"/>
    <w:rsid w:val="00D116C5"/>
    <w:rsid w:val="00D116D4"/>
    <w:rsid w:val="00D1182D"/>
    <w:rsid w:val="00D1186C"/>
    <w:rsid w:val="00D118F1"/>
    <w:rsid w:val="00D11AD3"/>
    <w:rsid w:val="00D11B3B"/>
    <w:rsid w:val="00D12079"/>
    <w:rsid w:val="00D120FC"/>
    <w:rsid w:val="00D12248"/>
    <w:rsid w:val="00D12488"/>
    <w:rsid w:val="00D12B7E"/>
    <w:rsid w:val="00D12C07"/>
    <w:rsid w:val="00D133A3"/>
    <w:rsid w:val="00D13430"/>
    <w:rsid w:val="00D13464"/>
    <w:rsid w:val="00D1356D"/>
    <w:rsid w:val="00D1371A"/>
    <w:rsid w:val="00D138FC"/>
    <w:rsid w:val="00D13993"/>
    <w:rsid w:val="00D139D7"/>
    <w:rsid w:val="00D13BD6"/>
    <w:rsid w:val="00D142D9"/>
    <w:rsid w:val="00D14328"/>
    <w:rsid w:val="00D14543"/>
    <w:rsid w:val="00D145A1"/>
    <w:rsid w:val="00D149F6"/>
    <w:rsid w:val="00D14A8E"/>
    <w:rsid w:val="00D14D60"/>
    <w:rsid w:val="00D1586F"/>
    <w:rsid w:val="00D15A8D"/>
    <w:rsid w:val="00D15B1F"/>
    <w:rsid w:val="00D15DFA"/>
    <w:rsid w:val="00D15F9B"/>
    <w:rsid w:val="00D1618F"/>
    <w:rsid w:val="00D16210"/>
    <w:rsid w:val="00D16231"/>
    <w:rsid w:val="00D16477"/>
    <w:rsid w:val="00D166D3"/>
    <w:rsid w:val="00D16C30"/>
    <w:rsid w:val="00D172FC"/>
    <w:rsid w:val="00D173BF"/>
    <w:rsid w:val="00D17AE6"/>
    <w:rsid w:val="00D17DED"/>
    <w:rsid w:val="00D201A6"/>
    <w:rsid w:val="00D204E8"/>
    <w:rsid w:val="00D210DF"/>
    <w:rsid w:val="00D213F7"/>
    <w:rsid w:val="00D21AFF"/>
    <w:rsid w:val="00D21BEA"/>
    <w:rsid w:val="00D21D19"/>
    <w:rsid w:val="00D22091"/>
    <w:rsid w:val="00D220FD"/>
    <w:rsid w:val="00D22E0E"/>
    <w:rsid w:val="00D233F4"/>
    <w:rsid w:val="00D23418"/>
    <w:rsid w:val="00D2369F"/>
    <w:rsid w:val="00D23FCC"/>
    <w:rsid w:val="00D24205"/>
    <w:rsid w:val="00D2425B"/>
    <w:rsid w:val="00D243CE"/>
    <w:rsid w:val="00D2468E"/>
    <w:rsid w:val="00D24ADA"/>
    <w:rsid w:val="00D24B8D"/>
    <w:rsid w:val="00D24F5D"/>
    <w:rsid w:val="00D24FD0"/>
    <w:rsid w:val="00D25169"/>
    <w:rsid w:val="00D259E0"/>
    <w:rsid w:val="00D25BEA"/>
    <w:rsid w:val="00D26030"/>
    <w:rsid w:val="00D26A57"/>
    <w:rsid w:val="00D26A5D"/>
    <w:rsid w:val="00D26B97"/>
    <w:rsid w:val="00D26F55"/>
    <w:rsid w:val="00D27144"/>
    <w:rsid w:val="00D2731E"/>
    <w:rsid w:val="00D27445"/>
    <w:rsid w:val="00D27453"/>
    <w:rsid w:val="00D27BB4"/>
    <w:rsid w:val="00D27E46"/>
    <w:rsid w:val="00D27EC8"/>
    <w:rsid w:val="00D27ED3"/>
    <w:rsid w:val="00D307D3"/>
    <w:rsid w:val="00D30AF5"/>
    <w:rsid w:val="00D30E2B"/>
    <w:rsid w:val="00D31085"/>
    <w:rsid w:val="00D3119D"/>
    <w:rsid w:val="00D31ACC"/>
    <w:rsid w:val="00D31E22"/>
    <w:rsid w:val="00D323A6"/>
    <w:rsid w:val="00D32735"/>
    <w:rsid w:val="00D32CAD"/>
    <w:rsid w:val="00D32D7F"/>
    <w:rsid w:val="00D32D8F"/>
    <w:rsid w:val="00D33293"/>
    <w:rsid w:val="00D33348"/>
    <w:rsid w:val="00D3384D"/>
    <w:rsid w:val="00D338A6"/>
    <w:rsid w:val="00D338F6"/>
    <w:rsid w:val="00D33B45"/>
    <w:rsid w:val="00D34692"/>
    <w:rsid w:val="00D34C8B"/>
    <w:rsid w:val="00D34E08"/>
    <w:rsid w:val="00D35978"/>
    <w:rsid w:val="00D35CF3"/>
    <w:rsid w:val="00D36134"/>
    <w:rsid w:val="00D364DD"/>
    <w:rsid w:val="00D365EB"/>
    <w:rsid w:val="00D36940"/>
    <w:rsid w:val="00D36C35"/>
    <w:rsid w:val="00D36CD6"/>
    <w:rsid w:val="00D372C9"/>
    <w:rsid w:val="00D376AA"/>
    <w:rsid w:val="00D40037"/>
    <w:rsid w:val="00D4049D"/>
    <w:rsid w:val="00D40D83"/>
    <w:rsid w:val="00D41059"/>
    <w:rsid w:val="00D411EA"/>
    <w:rsid w:val="00D41600"/>
    <w:rsid w:val="00D41620"/>
    <w:rsid w:val="00D419FF"/>
    <w:rsid w:val="00D41A00"/>
    <w:rsid w:val="00D41D00"/>
    <w:rsid w:val="00D41E28"/>
    <w:rsid w:val="00D41FD6"/>
    <w:rsid w:val="00D427E9"/>
    <w:rsid w:val="00D428DD"/>
    <w:rsid w:val="00D42BE5"/>
    <w:rsid w:val="00D42E97"/>
    <w:rsid w:val="00D4313C"/>
    <w:rsid w:val="00D43515"/>
    <w:rsid w:val="00D435DC"/>
    <w:rsid w:val="00D43820"/>
    <w:rsid w:val="00D43C0D"/>
    <w:rsid w:val="00D442E4"/>
    <w:rsid w:val="00D44788"/>
    <w:rsid w:val="00D447BD"/>
    <w:rsid w:val="00D447E3"/>
    <w:rsid w:val="00D448F7"/>
    <w:rsid w:val="00D449AD"/>
    <w:rsid w:val="00D44A6F"/>
    <w:rsid w:val="00D44B8D"/>
    <w:rsid w:val="00D44CD0"/>
    <w:rsid w:val="00D44DAF"/>
    <w:rsid w:val="00D44F9A"/>
    <w:rsid w:val="00D45F89"/>
    <w:rsid w:val="00D4611D"/>
    <w:rsid w:val="00D464B7"/>
    <w:rsid w:val="00D464BD"/>
    <w:rsid w:val="00D465E6"/>
    <w:rsid w:val="00D468EA"/>
    <w:rsid w:val="00D46B8C"/>
    <w:rsid w:val="00D470FD"/>
    <w:rsid w:val="00D47332"/>
    <w:rsid w:val="00D47414"/>
    <w:rsid w:val="00D47A6E"/>
    <w:rsid w:val="00D50312"/>
    <w:rsid w:val="00D504FE"/>
    <w:rsid w:val="00D50650"/>
    <w:rsid w:val="00D50B2E"/>
    <w:rsid w:val="00D50E10"/>
    <w:rsid w:val="00D511A0"/>
    <w:rsid w:val="00D513E3"/>
    <w:rsid w:val="00D5184C"/>
    <w:rsid w:val="00D51973"/>
    <w:rsid w:val="00D51D02"/>
    <w:rsid w:val="00D52175"/>
    <w:rsid w:val="00D5257C"/>
    <w:rsid w:val="00D52A70"/>
    <w:rsid w:val="00D52F4E"/>
    <w:rsid w:val="00D533B3"/>
    <w:rsid w:val="00D5397E"/>
    <w:rsid w:val="00D53C41"/>
    <w:rsid w:val="00D53FD8"/>
    <w:rsid w:val="00D54293"/>
    <w:rsid w:val="00D5443D"/>
    <w:rsid w:val="00D54541"/>
    <w:rsid w:val="00D549DE"/>
    <w:rsid w:val="00D54EAA"/>
    <w:rsid w:val="00D54ECC"/>
    <w:rsid w:val="00D557F5"/>
    <w:rsid w:val="00D55AE1"/>
    <w:rsid w:val="00D55D11"/>
    <w:rsid w:val="00D55F2F"/>
    <w:rsid w:val="00D56028"/>
    <w:rsid w:val="00D56557"/>
    <w:rsid w:val="00D56C2D"/>
    <w:rsid w:val="00D5731A"/>
    <w:rsid w:val="00D574F1"/>
    <w:rsid w:val="00D57535"/>
    <w:rsid w:val="00D57613"/>
    <w:rsid w:val="00D57914"/>
    <w:rsid w:val="00D57A57"/>
    <w:rsid w:val="00D57D5C"/>
    <w:rsid w:val="00D57DB1"/>
    <w:rsid w:val="00D57FA6"/>
    <w:rsid w:val="00D608D7"/>
    <w:rsid w:val="00D60BB8"/>
    <w:rsid w:val="00D60BEE"/>
    <w:rsid w:val="00D60D7C"/>
    <w:rsid w:val="00D61116"/>
    <w:rsid w:val="00D61512"/>
    <w:rsid w:val="00D616D6"/>
    <w:rsid w:val="00D6196E"/>
    <w:rsid w:val="00D61A09"/>
    <w:rsid w:val="00D61BEC"/>
    <w:rsid w:val="00D61BFA"/>
    <w:rsid w:val="00D61C8F"/>
    <w:rsid w:val="00D61F56"/>
    <w:rsid w:val="00D62079"/>
    <w:rsid w:val="00D6248F"/>
    <w:rsid w:val="00D62564"/>
    <w:rsid w:val="00D629F2"/>
    <w:rsid w:val="00D62B25"/>
    <w:rsid w:val="00D62D2F"/>
    <w:rsid w:val="00D62F58"/>
    <w:rsid w:val="00D63085"/>
    <w:rsid w:val="00D63174"/>
    <w:rsid w:val="00D63586"/>
    <w:rsid w:val="00D63781"/>
    <w:rsid w:val="00D63A4A"/>
    <w:rsid w:val="00D63A6B"/>
    <w:rsid w:val="00D63C81"/>
    <w:rsid w:val="00D64244"/>
    <w:rsid w:val="00D64671"/>
    <w:rsid w:val="00D647E6"/>
    <w:rsid w:val="00D64912"/>
    <w:rsid w:val="00D64AA6"/>
    <w:rsid w:val="00D64C95"/>
    <w:rsid w:val="00D64DC2"/>
    <w:rsid w:val="00D65314"/>
    <w:rsid w:val="00D6565D"/>
    <w:rsid w:val="00D657B6"/>
    <w:rsid w:val="00D65EAF"/>
    <w:rsid w:val="00D65EB0"/>
    <w:rsid w:val="00D6671D"/>
    <w:rsid w:val="00D669FE"/>
    <w:rsid w:val="00D66FBA"/>
    <w:rsid w:val="00D677BE"/>
    <w:rsid w:val="00D677CD"/>
    <w:rsid w:val="00D678A5"/>
    <w:rsid w:val="00D67C2D"/>
    <w:rsid w:val="00D70338"/>
    <w:rsid w:val="00D70464"/>
    <w:rsid w:val="00D711BB"/>
    <w:rsid w:val="00D71231"/>
    <w:rsid w:val="00D71436"/>
    <w:rsid w:val="00D720D3"/>
    <w:rsid w:val="00D72375"/>
    <w:rsid w:val="00D7257D"/>
    <w:rsid w:val="00D72B2F"/>
    <w:rsid w:val="00D731B6"/>
    <w:rsid w:val="00D7320A"/>
    <w:rsid w:val="00D73405"/>
    <w:rsid w:val="00D734B7"/>
    <w:rsid w:val="00D73557"/>
    <w:rsid w:val="00D735D3"/>
    <w:rsid w:val="00D737B0"/>
    <w:rsid w:val="00D73833"/>
    <w:rsid w:val="00D73C62"/>
    <w:rsid w:val="00D73E33"/>
    <w:rsid w:val="00D73F36"/>
    <w:rsid w:val="00D74222"/>
    <w:rsid w:val="00D7477C"/>
    <w:rsid w:val="00D74FD6"/>
    <w:rsid w:val="00D75123"/>
    <w:rsid w:val="00D752ED"/>
    <w:rsid w:val="00D755E5"/>
    <w:rsid w:val="00D75A74"/>
    <w:rsid w:val="00D75B34"/>
    <w:rsid w:val="00D7619B"/>
    <w:rsid w:val="00D761D9"/>
    <w:rsid w:val="00D7677F"/>
    <w:rsid w:val="00D76E7A"/>
    <w:rsid w:val="00D7709D"/>
    <w:rsid w:val="00D779BD"/>
    <w:rsid w:val="00D77A9F"/>
    <w:rsid w:val="00D8016F"/>
    <w:rsid w:val="00D811DC"/>
    <w:rsid w:val="00D81372"/>
    <w:rsid w:val="00D813F7"/>
    <w:rsid w:val="00D8152E"/>
    <w:rsid w:val="00D82003"/>
    <w:rsid w:val="00D8228E"/>
    <w:rsid w:val="00D83014"/>
    <w:rsid w:val="00D834BB"/>
    <w:rsid w:val="00D83793"/>
    <w:rsid w:val="00D83C06"/>
    <w:rsid w:val="00D83CBD"/>
    <w:rsid w:val="00D840FE"/>
    <w:rsid w:val="00D8418A"/>
    <w:rsid w:val="00D84448"/>
    <w:rsid w:val="00D84ABF"/>
    <w:rsid w:val="00D84AF0"/>
    <w:rsid w:val="00D84FAA"/>
    <w:rsid w:val="00D852F2"/>
    <w:rsid w:val="00D85347"/>
    <w:rsid w:val="00D8550E"/>
    <w:rsid w:val="00D85741"/>
    <w:rsid w:val="00D85A96"/>
    <w:rsid w:val="00D85AFC"/>
    <w:rsid w:val="00D85B84"/>
    <w:rsid w:val="00D86582"/>
    <w:rsid w:val="00D86714"/>
    <w:rsid w:val="00D869FB"/>
    <w:rsid w:val="00D86B2E"/>
    <w:rsid w:val="00D86EA1"/>
    <w:rsid w:val="00D86F09"/>
    <w:rsid w:val="00D86FCF"/>
    <w:rsid w:val="00D875E0"/>
    <w:rsid w:val="00D87863"/>
    <w:rsid w:val="00D879F2"/>
    <w:rsid w:val="00D87BB8"/>
    <w:rsid w:val="00D87DC0"/>
    <w:rsid w:val="00D90507"/>
    <w:rsid w:val="00D907D6"/>
    <w:rsid w:val="00D9082E"/>
    <w:rsid w:val="00D91804"/>
    <w:rsid w:val="00D91812"/>
    <w:rsid w:val="00D918FD"/>
    <w:rsid w:val="00D91CF3"/>
    <w:rsid w:val="00D91DB2"/>
    <w:rsid w:val="00D92420"/>
    <w:rsid w:val="00D92812"/>
    <w:rsid w:val="00D92A52"/>
    <w:rsid w:val="00D9380C"/>
    <w:rsid w:val="00D938D2"/>
    <w:rsid w:val="00D939F0"/>
    <w:rsid w:val="00D9405B"/>
    <w:rsid w:val="00D942BD"/>
    <w:rsid w:val="00D94B54"/>
    <w:rsid w:val="00D951E1"/>
    <w:rsid w:val="00D9548D"/>
    <w:rsid w:val="00D954D8"/>
    <w:rsid w:val="00D95AB8"/>
    <w:rsid w:val="00D96054"/>
    <w:rsid w:val="00D9619C"/>
    <w:rsid w:val="00D96A71"/>
    <w:rsid w:val="00D96BDE"/>
    <w:rsid w:val="00D97098"/>
    <w:rsid w:val="00D975A2"/>
    <w:rsid w:val="00D976BE"/>
    <w:rsid w:val="00D9772E"/>
    <w:rsid w:val="00D97985"/>
    <w:rsid w:val="00D97B9A"/>
    <w:rsid w:val="00DA01DA"/>
    <w:rsid w:val="00DA11CB"/>
    <w:rsid w:val="00DA13D1"/>
    <w:rsid w:val="00DA1639"/>
    <w:rsid w:val="00DA1814"/>
    <w:rsid w:val="00DA1974"/>
    <w:rsid w:val="00DA1B10"/>
    <w:rsid w:val="00DA1D01"/>
    <w:rsid w:val="00DA2017"/>
    <w:rsid w:val="00DA24EF"/>
    <w:rsid w:val="00DA282C"/>
    <w:rsid w:val="00DA29DD"/>
    <w:rsid w:val="00DA2B93"/>
    <w:rsid w:val="00DA2BB2"/>
    <w:rsid w:val="00DA3649"/>
    <w:rsid w:val="00DA3758"/>
    <w:rsid w:val="00DA37A7"/>
    <w:rsid w:val="00DA38B6"/>
    <w:rsid w:val="00DA3BAA"/>
    <w:rsid w:val="00DA3C1A"/>
    <w:rsid w:val="00DA3D51"/>
    <w:rsid w:val="00DA3F0A"/>
    <w:rsid w:val="00DA457E"/>
    <w:rsid w:val="00DA4630"/>
    <w:rsid w:val="00DA46A5"/>
    <w:rsid w:val="00DA47B8"/>
    <w:rsid w:val="00DA4852"/>
    <w:rsid w:val="00DA48E3"/>
    <w:rsid w:val="00DA499F"/>
    <w:rsid w:val="00DA4BA1"/>
    <w:rsid w:val="00DA4DE5"/>
    <w:rsid w:val="00DA5037"/>
    <w:rsid w:val="00DA522A"/>
    <w:rsid w:val="00DA5504"/>
    <w:rsid w:val="00DA58F7"/>
    <w:rsid w:val="00DA593C"/>
    <w:rsid w:val="00DA596C"/>
    <w:rsid w:val="00DA59AB"/>
    <w:rsid w:val="00DA5A81"/>
    <w:rsid w:val="00DA5D69"/>
    <w:rsid w:val="00DA5F24"/>
    <w:rsid w:val="00DA6044"/>
    <w:rsid w:val="00DA616B"/>
    <w:rsid w:val="00DA64AF"/>
    <w:rsid w:val="00DA6C41"/>
    <w:rsid w:val="00DA6D92"/>
    <w:rsid w:val="00DA6E7D"/>
    <w:rsid w:val="00DA6FDE"/>
    <w:rsid w:val="00DA715A"/>
    <w:rsid w:val="00DA72E4"/>
    <w:rsid w:val="00DA772B"/>
    <w:rsid w:val="00DA7DEA"/>
    <w:rsid w:val="00DB0004"/>
    <w:rsid w:val="00DB015A"/>
    <w:rsid w:val="00DB0E34"/>
    <w:rsid w:val="00DB184B"/>
    <w:rsid w:val="00DB1895"/>
    <w:rsid w:val="00DB1B3F"/>
    <w:rsid w:val="00DB1B4D"/>
    <w:rsid w:val="00DB1D29"/>
    <w:rsid w:val="00DB1ED4"/>
    <w:rsid w:val="00DB1F10"/>
    <w:rsid w:val="00DB2136"/>
    <w:rsid w:val="00DB21CB"/>
    <w:rsid w:val="00DB2488"/>
    <w:rsid w:val="00DB26B1"/>
    <w:rsid w:val="00DB28A6"/>
    <w:rsid w:val="00DB28E5"/>
    <w:rsid w:val="00DB2D81"/>
    <w:rsid w:val="00DB3224"/>
    <w:rsid w:val="00DB34C5"/>
    <w:rsid w:val="00DB3572"/>
    <w:rsid w:val="00DB35A4"/>
    <w:rsid w:val="00DB37D2"/>
    <w:rsid w:val="00DB3B3B"/>
    <w:rsid w:val="00DB3FEF"/>
    <w:rsid w:val="00DB40C6"/>
    <w:rsid w:val="00DB486D"/>
    <w:rsid w:val="00DB4B18"/>
    <w:rsid w:val="00DB4C9F"/>
    <w:rsid w:val="00DB4EDA"/>
    <w:rsid w:val="00DB4FB5"/>
    <w:rsid w:val="00DB540F"/>
    <w:rsid w:val="00DB56A4"/>
    <w:rsid w:val="00DB5A6D"/>
    <w:rsid w:val="00DB5B85"/>
    <w:rsid w:val="00DB6B68"/>
    <w:rsid w:val="00DB6C79"/>
    <w:rsid w:val="00DB6D5C"/>
    <w:rsid w:val="00DB7149"/>
    <w:rsid w:val="00DB7933"/>
    <w:rsid w:val="00DB7A20"/>
    <w:rsid w:val="00DB7F54"/>
    <w:rsid w:val="00DC0485"/>
    <w:rsid w:val="00DC0A01"/>
    <w:rsid w:val="00DC1148"/>
    <w:rsid w:val="00DC13B0"/>
    <w:rsid w:val="00DC1AA8"/>
    <w:rsid w:val="00DC1AC8"/>
    <w:rsid w:val="00DC1CFD"/>
    <w:rsid w:val="00DC224D"/>
    <w:rsid w:val="00DC23CF"/>
    <w:rsid w:val="00DC266B"/>
    <w:rsid w:val="00DC275D"/>
    <w:rsid w:val="00DC282B"/>
    <w:rsid w:val="00DC28C5"/>
    <w:rsid w:val="00DC32A1"/>
    <w:rsid w:val="00DC37F7"/>
    <w:rsid w:val="00DC45E7"/>
    <w:rsid w:val="00DC4760"/>
    <w:rsid w:val="00DC4C5C"/>
    <w:rsid w:val="00DC4E8A"/>
    <w:rsid w:val="00DC512A"/>
    <w:rsid w:val="00DC5500"/>
    <w:rsid w:val="00DC555C"/>
    <w:rsid w:val="00DC568A"/>
    <w:rsid w:val="00DC5C1D"/>
    <w:rsid w:val="00DC5CFE"/>
    <w:rsid w:val="00DC5DBA"/>
    <w:rsid w:val="00DC6014"/>
    <w:rsid w:val="00DC604F"/>
    <w:rsid w:val="00DC6584"/>
    <w:rsid w:val="00DC6CD7"/>
    <w:rsid w:val="00DC6FCD"/>
    <w:rsid w:val="00DC745A"/>
    <w:rsid w:val="00DC77BA"/>
    <w:rsid w:val="00DC7809"/>
    <w:rsid w:val="00DC79B1"/>
    <w:rsid w:val="00DC7B7C"/>
    <w:rsid w:val="00DD1A45"/>
    <w:rsid w:val="00DD1B32"/>
    <w:rsid w:val="00DD2230"/>
    <w:rsid w:val="00DD25C3"/>
    <w:rsid w:val="00DD2709"/>
    <w:rsid w:val="00DD2ADE"/>
    <w:rsid w:val="00DD2B02"/>
    <w:rsid w:val="00DD2BD0"/>
    <w:rsid w:val="00DD33F8"/>
    <w:rsid w:val="00DD35B8"/>
    <w:rsid w:val="00DD37DF"/>
    <w:rsid w:val="00DD3831"/>
    <w:rsid w:val="00DD3993"/>
    <w:rsid w:val="00DD39B7"/>
    <w:rsid w:val="00DD3CD1"/>
    <w:rsid w:val="00DD406B"/>
    <w:rsid w:val="00DD47FC"/>
    <w:rsid w:val="00DD4A32"/>
    <w:rsid w:val="00DD4C52"/>
    <w:rsid w:val="00DD4E71"/>
    <w:rsid w:val="00DD4F61"/>
    <w:rsid w:val="00DD5306"/>
    <w:rsid w:val="00DD555D"/>
    <w:rsid w:val="00DD5864"/>
    <w:rsid w:val="00DD58CD"/>
    <w:rsid w:val="00DD59C9"/>
    <w:rsid w:val="00DD5CF7"/>
    <w:rsid w:val="00DD6606"/>
    <w:rsid w:val="00DD6630"/>
    <w:rsid w:val="00DD6D22"/>
    <w:rsid w:val="00DD6F87"/>
    <w:rsid w:val="00DD70F4"/>
    <w:rsid w:val="00DD79E6"/>
    <w:rsid w:val="00DE002E"/>
    <w:rsid w:val="00DE0559"/>
    <w:rsid w:val="00DE09C9"/>
    <w:rsid w:val="00DE0A15"/>
    <w:rsid w:val="00DE1448"/>
    <w:rsid w:val="00DE1977"/>
    <w:rsid w:val="00DE1C99"/>
    <w:rsid w:val="00DE2294"/>
    <w:rsid w:val="00DE2547"/>
    <w:rsid w:val="00DE2564"/>
    <w:rsid w:val="00DE31EC"/>
    <w:rsid w:val="00DE38DC"/>
    <w:rsid w:val="00DE3BFA"/>
    <w:rsid w:val="00DE3D29"/>
    <w:rsid w:val="00DE3E8D"/>
    <w:rsid w:val="00DE43DB"/>
    <w:rsid w:val="00DE45AD"/>
    <w:rsid w:val="00DE4890"/>
    <w:rsid w:val="00DE4AFB"/>
    <w:rsid w:val="00DE4BF5"/>
    <w:rsid w:val="00DE53E9"/>
    <w:rsid w:val="00DE5BEE"/>
    <w:rsid w:val="00DE5E28"/>
    <w:rsid w:val="00DE617C"/>
    <w:rsid w:val="00DE63D6"/>
    <w:rsid w:val="00DE64E4"/>
    <w:rsid w:val="00DE651F"/>
    <w:rsid w:val="00DE676D"/>
    <w:rsid w:val="00DE6B2A"/>
    <w:rsid w:val="00DE6C67"/>
    <w:rsid w:val="00DE6CAF"/>
    <w:rsid w:val="00DE6D2B"/>
    <w:rsid w:val="00DE6EEB"/>
    <w:rsid w:val="00DE70D7"/>
    <w:rsid w:val="00DE791A"/>
    <w:rsid w:val="00DE79AD"/>
    <w:rsid w:val="00DE7BDD"/>
    <w:rsid w:val="00DE7C8F"/>
    <w:rsid w:val="00DE7D24"/>
    <w:rsid w:val="00DF0997"/>
    <w:rsid w:val="00DF0E40"/>
    <w:rsid w:val="00DF1002"/>
    <w:rsid w:val="00DF14D4"/>
    <w:rsid w:val="00DF1A25"/>
    <w:rsid w:val="00DF2214"/>
    <w:rsid w:val="00DF257A"/>
    <w:rsid w:val="00DF2583"/>
    <w:rsid w:val="00DF2653"/>
    <w:rsid w:val="00DF335C"/>
    <w:rsid w:val="00DF3498"/>
    <w:rsid w:val="00DF37BA"/>
    <w:rsid w:val="00DF387D"/>
    <w:rsid w:val="00DF3926"/>
    <w:rsid w:val="00DF3988"/>
    <w:rsid w:val="00DF3C78"/>
    <w:rsid w:val="00DF3CE3"/>
    <w:rsid w:val="00DF3E49"/>
    <w:rsid w:val="00DF429A"/>
    <w:rsid w:val="00DF433A"/>
    <w:rsid w:val="00DF4B3F"/>
    <w:rsid w:val="00DF4C0F"/>
    <w:rsid w:val="00DF5149"/>
    <w:rsid w:val="00DF57E6"/>
    <w:rsid w:val="00DF6220"/>
    <w:rsid w:val="00DF63B8"/>
    <w:rsid w:val="00DF68C3"/>
    <w:rsid w:val="00DF6974"/>
    <w:rsid w:val="00DF6B7C"/>
    <w:rsid w:val="00DF6C33"/>
    <w:rsid w:val="00DF70EE"/>
    <w:rsid w:val="00DF7174"/>
    <w:rsid w:val="00DF7298"/>
    <w:rsid w:val="00DF7565"/>
    <w:rsid w:val="00DF7644"/>
    <w:rsid w:val="00DF7833"/>
    <w:rsid w:val="00DF78D1"/>
    <w:rsid w:val="00DF7D34"/>
    <w:rsid w:val="00DF7FE7"/>
    <w:rsid w:val="00E00009"/>
    <w:rsid w:val="00E00097"/>
    <w:rsid w:val="00E000D6"/>
    <w:rsid w:val="00E0034F"/>
    <w:rsid w:val="00E0046F"/>
    <w:rsid w:val="00E00BDA"/>
    <w:rsid w:val="00E00C43"/>
    <w:rsid w:val="00E00DB9"/>
    <w:rsid w:val="00E01239"/>
    <w:rsid w:val="00E014A1"/>
    <w:rsid w:val="00E01907"/>
    <w:rsid w:val="00E01C16"/>
    <w:rsid w:val="00E01EFB"/>
    <w:rsid w:val="00E0241E"/>
    <w:rsid w:val="00E02531"/>
    <w:rsid w:val="00E028B4"/>
    <w:rsid w:val="00E02CB2"/>
    <w:rsid w:val="00E02F81"/>
    <w:rsid w:val="00E0335F"/>
    <w:rsid w:val="00E033F0"/>
    <w:rsid w:val="00E036B6"/>
    <w:rsid w:val="00E037F9"/>
    <w:rsid w:val="00E03802"/>
    <w:rsid w:val="00E03954"/>
    <w:rsid w:val="00E03BC7"/>
    <w:rsid w:val="00E03CAC"/>
    <w:rsid w:val="00E044AD"/>
    <w:rsid w:val="00E049B5"/>
    <w:rsid w:val="00E04B24"/>
    <w:rsid w:val="00E04D04"/>
    <w:rsid w:val="00E04E11"/>
    <w:rsid w:val="00E04E6A"/>
    <w:rsid w:val="00E052AB"/>
    <w:rsid w:val="00E05351"/>
    <w:rsid w:val="00E0583F"/>
    <w:rsid w:val="00E05939"/>
    <w:rsid w:val="00E059C8"/>
    <w:rsid w:val="00E05DD1"/>
    <w:rsid w:val="00E05E32"/>
    <w:rsid w:val="00E062B2"/>
    <w:rsid w:val="00E063D5"/>
    <w:rsid w:val="00E06518"/>
    <w:rsid w:val="00E068DE"/>
    <w:rsid w:val="00E069CE"/>
    <w:rsid w:val="00E06CC0"/>
    <w:rsid w:val="00E06DC2"/>
    <w:rsid w:val="00E06FEB"/>
    <w:rsid w:val="00E07190"/>
    <w:rsid w:val="00E07438"/>
    <w:rsid w:val="00E074C0"/>
    <w:rsid w:val="00E076D0"/>
    <w:rsid w:val="00E0794F"/>
    <w:rsid w:val="00E07D16"/>
    <w:rsid w:val="00E10750"/>
    <w:rsid w:val="00E108A8"/>
    <w:rsid w:val="00E10DAA"/>
    <w:rsid w:val="00E10E8B"/>
    <w:rsid w:val="00E10F7B"/>
    <w:rsid w:val="00E11042"/>
    <w:rsid w:val="00E1106D"/>
    <w:rsid w:val="00E110AA"/>
    <w:rsid w:val="00E11116"/>
    <w:rsid w:val="00E11321"/>
    <w:rsid w:val="00E119AB"/>
    <w:rsid w:val="00E121EF"/>
    <w:rsid w:val="00E1226B"/>
    <w:rsid w:val="00E126E7"/>
    <w:rsid w:val="00E1280E"/>
    <w:rsid w:val="00E12E46"/>
    <w:rsid w:val="00E13223"/>
    <w:rsid w:val="00E1338C"/>
    <w:rsid w:val="00E133A7"/>
    <w:rsid w:val="00E135CD"/>
    <w:rsid w:val="00E138B3"/>
    <w:rsid w:val="00E13A79"/>
    <w:rsid w:val="00E13E23"/>
    <w:rsid w:val="00E13EE4"/>
    <w:rsid w:val="00E14067"/>
    <w:rsid w:val="00E14310"/>
    <w:rsid w:val="00E1453F"/>
    <w:rsid w:val="00E145A3"/>
    <w:rsid w:val="00E15182"/>
    <w:rsid w:val="00E151D0"/>
    <w:rsid w:val="00E153D8"/>
    <w:rsid w:val="00E15B88"/>
    <w:rsid w:val="00E15C75"/>
    <w:rsid w:val="00E15FA7"/>
    <w:rsid w:val="00E167A3"/>
    <w:rsid w:val="00E16AFE"/>
    <w:rsid w:val="00E16BA3"/>
    <w:rsid w:val="00E16BEE"/>
    <w:rsid w:val="00E16E5E"/>
    <w:rsid w:val="00E17236"/>
    <w:rsid w:val="00E172A4"/>
    <w:rsid w:val="00E178DB"/>
    <w:rsid w:val="00E1791E"/>
    <w:rsid w:val="00E17983"/>
    <w:rsid w:val="00E17A0B"/>
    <w:rsid w:val="00E17FF2"/>
    <w:rsid w:val="00E200A5"/>
    <w:rsid w:val="00E200DD"/>
    <w:rsid w:val="00E20478"/>
    <w:rsid w:val="00E204B1"/>
    <w:rsid w:val="00E20D6A"/>
    <w:rsid w:val="00E21064"/>
    <w:rsid w:val="00E211A3"/>
    <w:rsid w:val="00E21289"/>
    <w:rsid w:val="00E21779"/>
    <w:rsid w:val="00E21A4D"/>
    <w:rsid w:val="00E21BA4"/>
    <w:rsid w:val="00E21ECC"/>
    <w:rsid w:val="00E220BF"/>
    <w:rsid w:val="00E2239E"/>
    <w:rsid w:val="00E22834"/>
    <w:rsid w:val="00E22842"/>
    <w:rsid w:val="00E229CF"/>
    <w:rsid w:val="00E22B02"/>
    <w:rsid w:val="00E22D44"/>
    <w:rsid w:val="00E23196"/>
    <w:rsid w:val="00E23401"/>
    <w:rsid w:val="00E23828"/>
    <w:rsid w:val="00E238C3"/>
    <w:rsid w:val="00E24840"/>
    <w:rsid w:val="00E249A8"/>
    <w:rsid w:val="00E24E44"/>
    <w:rsid w:val="00E251DD"/>
    <w:rsid w:val="00E25480"/>
    <w:rsid w:val="00E258C1"/>
    <w:rsid w:val="00E25ADF"/>
    <w:rsid w:val="00E25DE8"/>
    <w:rsid w:val="00E25E20"/>
    <w:rsid w:val="00E25E6F"/>
    <w:rsid w:val="00E263F2"/>
    <w:rsid w:val="00E27890"/>
    <w:rsid w:val="00E27C02"/>
    <w:rsid w:val="00E3074B"/>
    <w:rsid w:val="00E308DE"/>
    <w:rsid w:val="00E30A83"/>
    <w:rsid w:val="00E30AF1"/>
    <w:rsid w:val="00E30C59"/>
    <w:rsid w:val="00E30E8C"/>
    <w:rsid w:val="00E31531"/>
    <w:rsid w:val="00E31C7F"/>
    <w:rsid w:val="00E31D23"/>
    <w:rsid w:val="00E3224A"/>
    <w:rsid w:val="00E322FA"/>
    <w:rsid w:val="00E32796"/>
    <w:rsid w:val="00E32ECE"/>
    <w:rsid w:val="00E32FD3"/>
    <w:rsid w:val="00E330C6"/>
    <w:rsid w:val="00E33251"/>
    <w:rsid w:val="00E3364E"/>
    <w:rsid w:val="00E338AC"/>
    <w:rsid w:val="00E33953"/>
    <w:rsid w:val="00E33C06"/>
    <w:rsid w:val="00E34538"/>
    <w:rsid w:val="00E34595"/>
    <w:rsid w:val="00E347F9"/>
    <w:rsid w:val="00E3492B"/>
    <w:rsid w:val="00E34EF6"/>
    <w:rsid w:val="00E35189"/>
    <w:rsid w:val="00E353E2"/>
    <w:rsid w:val="00E35630"/>
    <w:rsid w:val="00E3592C"/>
    <w:rsid w:val="00E35A0B"/>
    <w:rsid w:val="00E35C05"/>
    <w:rsid w:val="00E3613D"/>
    <w:rsid w:val="00E3614F"/>
    <w:rsid w:val="00E363B1"/>
    <w:rsid w:val="00E36AAA"/>
    <w:rsid w:val="00E36DDD"/>
    <w:rsid w:val="00E37340"/>
    <w:rsid w:val="00E375E3"/>
    <w:rsid w:val="00E3776F"/>
    <w:rsid w:val="00E37813"/>
    <w:rsid w:val="00E37C65"/>
    <w:rsid w:val="00E37FA4"/>
    <w:rsid w:val="00E40472"/>
    <w:rsid w:val="00E40990"/>
    <w:rsid w:val="00E40DD4"/>
    <w:rsid w:val="00E41D70"/>
    <w:rsid w:val="00E4201A"/>
    <w:rsid w:val="00E42213"/>
    <w:rsid w:val="00E42B01"/>
    <w:rsid w:val="00E42C77"/>
    <w:rsid w:val="00E430BF"/>
    <w:rsid w:val="00E43526"/>
    <w:rsid w:val="00E43D79"/>
    <w:rsid w:val="00E43E88"/>
    <w:rsid w:val="00E4418A"/>
    <w:rsid w:val="00E44576"/>
    <w:rsid w:val="00E4463B"/>
    <w:rsid w:val="00E449D1"/>
    <w:rsid w:val="00E44BD0"/>
    <w:rsid w:val="00E45495"/>
    <w:rsid w:val="00E459F9"/>
    <w:rsid w:val="00E45CAE"/>
    <w:rsid w:val="00E45EB5"/>
    <w:rsid w:val="00E463B8"/>
    <w:rsid w:val="00E46431"/>
    <w:rsid w:val="00E46BE7"/>
    <w:rsid w:val="00E4712E"/>
    <w:rsid w:val="00E47181"/>
    <w:rsid w:val="00E4753B"/>
    <w:rsid w:val="00E478C2"/>
    <w:rsid w:val="00E4790B"/>
    <w:rsid w:val="00E47B57"/>
    <w:rsid w:val="00E47F3E"/>
    <w:rsid w:val="00E503A8"/>
    <w:rsid w:val="00E505B7"/>
    <w:rsid w:val="00E50851"/>
    <w:rsid w:val="00E50AC9"/>
    <w:rsid w:val="00E50C77"/>
    <w:rsid w:val="00E50D47"/>
    <w:rsid w:val="00E50E21"/>
    <w:rsid w:val="00E514D6"/>
    <w:rsid w:val="00E5150B"/>
    <w:rsid w:val="00E515BB"/>
    <w:rsid w:val="00E51E0B"/>
    <w:rsid w:val="00E52310"/>
    <w:rsid w:val="00E52382"/>
    <w:rsid w:val="00E525BA"/>
    <w:rsid w:val="00E52676"/>
    <w:rsid w:val="00E52E4F"/>
    <w:rsid w:val="00E52ECC"/>
    <w:rsid w:val="00E533CD"/>
    <w:rsid w:val="00E533FA"/>
    <w:rsid w:val="00E5354F"/>
    <w:rsid w:val="00E53618"/>
    <w:rsid w:val="00E53DBA"/>
    <w:rsid w:val="00E53FC9"/>
    <w:rsid w:val="00E542E2"/>
    <w:rsid w:val="00E543D0"/>
    <w:rsid w:val="00E54AFD"/>
    <w:rsid w:val="00E54B8D"/>
    <w:rsid w:val="00E54DA6"/>
    <w:rsid w:val="00E55620"/>
    <w:rsid w:val="00E55652"/>
    <w:rsid w:val="00E556B4"/>
    <w:rsid w:val="00E55BE0"/>
    <w:rsid w:val="00E55F17"/>
    <w:rsid w:val="00E564A5"/>
    <w:rsid w:val="00E564D0"/>
    <w:rsid w:val="00E566A8"/>
    <w:rsid w:val="00E567FB"/>
    <w:rsid w:val="00E5680B"/>
    <w:rsid w:val="00E57A66"/>
    <w:rsid w:val="00E57B84"/>
    <w:rsid w:val="00E57F2D"/>
    <w:rsid w:val="00E57FED"/>
    <w:rsid w:val="00E601E2"/>
    <w:rsid w:val="00E601F5"/>
    <w:rsid w:val="00E606E2"/>
    <w:rsid w:val="00E60D6E"/>
    <w:rsid w:val="00E60DE8"/>
    <w:rsid w:val="00E6153B"/>
    <w:rsid w:val="00E617C4"/>
    <w:rsid w:val="00E61CD7"/>
    <w:rsid w:val="00E62120"/>
    <w:rsid w:val="00E6242C"/>
    <w:rsid w:val="00E62557"/>
    <w:rsid w:val="00E625E7"/>
    <w:rsid w:val="00E6291A"/>
    <w:rsid w:val="00E62BDE"/>
    <w:rsid w:val="00E62CB5"/>
    <w:rsid w:val="00E62EAB"/>
    <w:rsid w:val="00E630FB"/>
    <w:rsid w:val="00E6324C"/>
    <w:rsid w:val="00E63359"/>
    <w:rsid w:val="00E63405"/>
    <w:rsid w:val="00E63581"/>
    <w:rsid w:val="00E63B5F"/>
    <w:rsid w:val="00E64334"/>
    <w:rsid w:val="00E643B1"/>
    <w:rsid w:val="00E64670"/>
    <w:rsid w:val="00E64680"/>
    <w:rsid w:val="00E64CA0"/>
    <w:rsid w:val="00E65030"/>
    <w:rsid w:val="00E650D1"/>
    <w:rsid w:val="00E6531C"/>
    <w:rsid w:val="00E6535D"/>
    <w:rsid w:val="00E65A17"/>
    <w:rsid w:val="00E65A1A"/>
    <w:rsid w:val="00E65B23"/>
    <w:rsid w:val="00E65FA1"/>
    <w:rsid w:val="00E66572"/>
    <w:rsid w:val="00E665B9"/>
    <w:rsid w:val="00E666F3"/>
    <w:rsid w:val="00E667BB"/>
    <w:rsid w:val="00E66B71"/>
    <w:rsid w:val="00E66E4B"/>
    <w:rsid w:val="00E674F4"/>
    <w:rsid w:val="00E676DC"/>
    <w:rsid w:val="00E677CE"/>
    <w:rsid w:val="00E6785A"/>
    <w:rsid w:val="00E67E20"/>
    <w:rsid w:val="00E7051D"/>
    <w:rsid w:val="00E70713"/>
    <w:rsid w:val="00E70C99"/>
    <w:rsid w:val="00E70D3A"/>
    <w:rsid w:val="00E70DD3"/>
    <w:rsid w:val="00E70F4E"/>
    <w:rsid w:val="00E7142C"/>
    <w:rsid w:val="00E7150A"/>
    <w:rsid w:val="00E7198A"/>
    <w:rsid w:val="00E719A5"/>
    <w:rsid w:val="00E719E8"/>
    <w:rsid w:val="00E71B7D"/>
    <w:rsid w:val="00E71CC1"/>
    <w:rsid w:val="00E71CE4"/>
    <w:rsid w:val="00E71D4B"/>
    <w:rsid w:val="00E72366"/>
    <w:rsid w:val="00E72417"/>
    <w:rsid w:val="00E728E7"/>
    <w:rsid w:val="00E72CAF"/>
    <w:rsid w:val="00E72E1F"/>
    <w:rsid w:val="00E72E4D"/>
    <w:rsid w:val="00E72E4E"/>
    <w:rsid w:val="00E7309D"/>
    <w:rsid w:val="00E732D5"/>
    <w:rsid w:val="00E73514"/>
    <w:rsid w:val="00E738B7"/>
    <w:rsid w:val="00E73DE4"/>
    <w:rsid w:val="00E7467F"/>
    <w:rsid w:val="00E7478C"/>
    <w:rsid w:val="00E747AC"/>
    <w:rsid w:val="00E74BDD"/>
    <w:rsid w:val="00E74E81"/>
    <w:rsid w:val="00E7524F"/>
    <w:rsid w:val="00E753EC"/>
    <w:rsid w:val="00E754C3"/>
    <w:rsid w:val="00E757CC"/>
    <w:rsid w:val="00E75E9E"/>
    <w:rsid w:val="00E75FC9"/>
    <w:rsid w:val="00E76293"/>
    <w:rsid w:val="00E765A0"/>
    <w:rsid w:val="00E7688B"/>
    <w:rsid w:val="00E77302"/>
    <w:rsid w:val="00E778F6"/>
    <w:rsid w:val="00E779CD"/>
    <w:rsid w:val="00E77BB2"/>
    <w:rsid w:val="00E8024C"/>
    <w:rsid w:val="00E80277"/>
    <w:rsid w:val="00E804D6"/>
    <w:rsid w:val="00E810B1"/>
    <w:rsid w:val="00E8139E"/>
    <w:rsid w:val="00E81749"/>
    <w:rsid w:val="00E818D7"/>
    <w:rsid w:val="00E82844"/>
    <w:rsid w:val="00E82879"/>
    <w:rsid w:val="00E82A2F"/>
    <w:rsid w:val="00E82AFC"/>
    <w:rsid w:val="00E82BAB"/>
    <w:rsid w:val="00E82CCB"/>
    <w:rsid w:val="00E83523"/>
    <w:rsid w:val="00E845E4"/>
    <w:rsid w:val="00E84FFC"/>
    <w:rsid w:val="00E8545C"/>
    <w:rsid w:val="00E85D35"/>
    <w:rsid w:val="00E86489"/>
    <w:rsid w:val="00E865E4"/>
    <w:rsid w:val="00E86892"/>
    <w:rsid w:val="00E86C8F"/>
    <w:rsid w:val="00E86F25"/>
    <w:rsid w:val="00E86F29"/>
    <w:rsid w:val="00E8703D"/>
    <w:rsid w:val="00E8735A"/>
    <w:rsid w:val="00E87366"/>
    <w:rsid w:val="00E87473"/>
    <w:rsid w:val="00E877F9"/>
    <w:rsid w:val="00E87F64"/>
    <w:rsid w:val="00E87FA4"/>
    <w:rsid w:val="00E9029D"/>
    <w:rsid w:val="00E90E89"/>
    <w:rsid w:val="00E90F25"/>
    <w:rsid w:val="00E9133A"/>
    <w:rsid w:val="00E91370"/>
    <w:rsid w:val="00E9144D"/>
    <w:rsid w:val="00E9165E"/>
    <w:rsid w:val="00E917CB"/>
    <w:rsid w:val="00E918CD"/>
    <w:rsid w:val="00E91C1E"/>
    <w:rsid w:val="00E91F06"/>
    <w:rsid w:val="00E921F1"/>
    <w:rsid w:val="00E927D1"/>
    <w:rsid w:val="00E92A6D"/>
    <w:rsid w:val="00E92C16"/>
    <w:rsid w:val="00E93028"/>
    <w:rsid w:val="00E931FB"/>
    <w:rsid w:val="00E93222"/>
    <w:rsid w:val="00E93618"/>
    <w:rsid w:val="00E941A1"/>
    <w:rsid w:val="00E943E5"/>
    <w:rsid w:val="00E94CA2"/>
    <w:rsid w:val="00E94D2E"/>
    <w:rsid w:val="00E95015"/>
    <w:rsid w:val="00E95245"/>
    <w:rsid w:val="00E952D8"/>
    <w:rsid w:val="00E95615"/>
    <w:rsid w:val="00E9581A"/>
    <w:rsid w:val="00E958B7"/>
    <w:rsid w:val="00E9723D"/>
    <w:rsid w:val="00E972E0"/>
    <w:rsid w:val="00E9738A"/>
    <w:rsid w:val="00E9756F"/>
    <w:rsid w:val="00E97888"/>
    <w:rsid w:val="00E97C60"/>
    <w:rsid w:val="00EA01E0"/>
    <w:rsid w:val="00EA02AA"/>
    <w:rsid w:val="00EA0380"/>
    <w:rsid w:val="00EA0798"/>
    <w:rsid w:val="00EA0801"/>
    <w:rsid w:val="00EA0C5A"/>
    <w:rsid w:val="00EA0D52"/>
    <w:rsid w:val="00EA0EE0"/>
    <w:rsid w:val="00EA1043"/>
    <w:rsid w:val="00EA152C"/>
    <w:rsid w:val="00EA1653"/>
    <w:rsid w:val="00EA1804"/>
    <w:rsid w:val="00EA1841"/>
    <w:rsid w:val="00EA19E9"/>
    <w:rsid w:val="00EA1C53"/>
    <w:rsid w:val="00EA1C87"/>
    <w:rsid w:val="00EA20DE"/>
    <w:rsid w:val="00EA224C"/>
    <w:rsid w:val="00EA2298"/>
    <w:rsid w:val="00EA316E"/>
    <w:rsid w:val="00EA31FB"/>
    <w:rsid w:val="00EA3448"/>
    <w:rsid w:val="00EA34ED"/>
    <w:rsid w:val="00EA389B"/>
    <w:rsid w:val="00EA392E"/>
    <w:rsid w:val="00EA45F9"/>
    <w:rsid w:val="00EA4A90"/>
    <w:rsid w:val="00EA4E7C"/>
    <w:rsid w:val="00EA4ED2"/>
    <w:rsid w:val="00EA50EA"/>
    <w:rsid w:val="00EA59D1"/>
    <w:rsid w:val="00EA6225"/>
    <w:rsid w:val="00EA6C0A"/>
    <w:rsid w:val="00EA6C4D"/>
    <w:rsid w:val="00EA6F83"/>
    <w:rsid w:val="00EA70F8"/>
    <w:rsid w:val="00EA7564"/>
    <w:rsid w:val="00EA758C"/>
    <w:rsid w:val="00EA76A4"/>
    <w:rsid w:val="00EA78ED"/>
    <w:rsid w:val="00EA7CF1"/>
    <w:rsid w:val="00EA7F6B"/>
    <w:rsid w:val="00EA7F7B"/>
    <w:rsid w:val="00EB0472"/>
    <w:rsid w:val="00EB08E0"/>
    <w:rsid w:val="00EB096E"/>
    <w:rsid w:val="00EB0CAB"/>
    <w:rsid w:val="00EB0EB5"/>
    <w:rsid w:val="00EB1775"/>
    <w:rsid w:val="00EB1784"/>
    <w:rsid w:val="00EB1CF6"/>
    <w:rsid w:val="00EB1DD0"/>
    <w:rsid w:val="00EB1FA3"/>
    <w:rsid w:val="00EB2209"/>
    <w:rsid w:val="00EB22F1"/>
    <w:rsid w:val="00EB2491"/>
    <w:rsid w:val="00EB25E3"/>
    <w:rsid w:val="00EB267E"/>
    <w:rsid w:val="00EB2A0F"/>
    <w:rsid w:val="00EB2BC8"/>
    <w:rsid w:val="00EB2F68"/>
    <w:rsid w:val="00EB30FE"/>
    <w:rsid w:val="00EB3224"/>
    <w:rsid w:val="00EB35B7"/>
    <w:rsid w:val="00EB3E62"/>
    <w:rsid w:val="00EB3F69"/>
    <w:rsid w:val="00EB403A"/>
    <w:rsid w:val="00EB405E"/>
    <w:rsid w:val="00EB430B"/>
    <w:rsid w:val="00EB4D3B"/>
    <w:rsid w:val="00EB50A9"/>
    <w:rsid w:val="00EB55B4"/>
    <w:rsid w:val="00EB561F"/>
    <w:rsid w:val="00EB59EA"/>
    <w:rsid w:val="00EB5D26"/>
    <w:rsid w:val="00EB5DE4"/>
    <w:rsid w:val="00EB5F97"/>
    <w:rsid w:val="00EB5FF2"/>
    <w:rsid w:val="00EB6150"/>
    <w:rsid w:val="00EB66C7"/>
    <w:rsid w:val="00EB6D06"/>
    <w:rsid w:val="00EB6DB9"/>
    <w:rsid w:val="00EB7279"/>
    <w:rsid w:val="00EB73B2"/>
    <w:rsid w:val="00EC02B5"/>
    <w:rsid w:val="00EC031A"/>
    <w:rsid w:val="00EC06A6"/>
    <w:rsid w:val="00EC0BC4"/>
    <w:rsid w:val="00EC11DD"/>
    <w:rsid w:val="00EC132A"/>
    <w:rsid w:val="00EC14B2"/>
    <w:rsid w:val="00EC1922"/>
    <w:rsid w:val="00EC1A96"/>
    <w:rsid w:val="00EC1DC9"/>
    <w:rsid w:val="00EC22CC"/>
    <w:rsid w:val="00EC2349"/>
    <w:rsid w:val="00EC23E5"/>
    <w:rsid w:val="00EC2632"/>
    <w:rsid w:val="00EC2882"/>
    <w:rsid w:val="00EC29BD"/>
    <w:rsid w:val="00EC2AF4"/>
    <w:rsid w:val="00EC2C8D"/>
    <w:rsid w:val="00EC30D4"/>
    <w:rsid w:val="00EC3696"/>
    <w:rsid w:val="00EC39AC"/>
    <w:rsid w:val="00EC3F45"/>
    <w:rsid w:val="00EC433A"/>
    <w:rsid w:val="00EC4BA0"/>
    <w:rsid w:val="00EC5248"/>
    <w:rsid w:val="00EC531D"/>
    <w:rsid w:val="00EC5515"/>
    <w:rsid w:val="00EC5595"/>
    <w:rsid w:val="00EC5687"/>
    <w:rsid w:val="00EC598B"/>
    <w:rsid w:val="00EC5B76"/>
    <w:rsid w:val="00EC6021"/>
    <w:rsid w:val="00EC6326"/>
    <w:rsid w:val="00EC6928"/>
    <w:rsid w:val="00EC6C1B"/>
    <w:rsid w:val="00EC6EF2"/>
    <w:rsid w:val="00EC6F13"/>
    <w:rsid w:val="00EC737C"/>
    <w:rsid w:val="00EC73B3"/>
    <w:rsid w:val="00EC7788"/>
    <w:rsid w:val="00EC7C0D"/>
    <w:rsid w:val="00ED0079"/>
    <w:rsid w:val="00ED04C9"/>
    <w:rsid w:val="00ED067B"/>
    <w:rsid w:val="00ED07B0"/>
    <w:rsid w:val="00ED0BA2"/>
    <w:rsid w:val="00ED100C"/>
    <w:rsid w:val="00ED1D3F"/>
    <w:rsid w:val="00ED1D54"/>
    <w:rsid w:val="00ED1D88"/>
    <w:rsid w:val="00ED1E5E"/>
    <w:rsid w:val="00ED2142"/>
    <w:rsid w:val="00ED23C0"/>
    <w:rsid w:val="00ED27F3"/>
    <w:rsid w:val="00ED2B95"/>
    <w:rsid w:val="00ED2CB1"/>
    <w:rsid w:val="00ED2F7D"/>
    <w:rsid w:val="00ED3389"/>
    <w:rsid w:val="00ED3608"/>
    <w:rsid w:val="00ED36BD"/>
    <w:rsid w:val="00ED3ABA"/>
    <w:rsid w:val="00ED3BD8"/>
    <w:rsid w:val="00ED3F4B"/>
    <w:rsid w:val="00ED439D"/>
    <w:rsid w:val="00ED5076"/>
    <w:rsid w:val="00ED588A"/>
    <w:rsid w:val="00ED5997"/>
    <w:rsid w:val="00ED5E7F"/>
    <w:rsid w:val="00ED608C"/>
    <w:rsid w:val="00ED6329"/>
    <w:rsid w:val="00ED6355"/>
    <w:rsid w:val="00ED6444"/>
    <w:rsid w:val="00ED6A0E"/>
    <w:rsid w:val="00ED70C8"/>
    <w:rsid w:val="00ED741A"/>
    <w:rsid w:val="00ED7759"/>
    <w:rsid w:val="00ED7815"/>
    <w:rsid w:val="00ED7BA6"/>
    <w:rsid w:val="00EE064E"/>
    <w:rsid w:val="00EE08B3"/>
    <w:rsid w:val="00EE0903"/>
    <w:rsid w:val="00EE0BAE"/>
    <w:rsid w:val="00EE0BFC"/>
    <w:rsid w:val="00EE0BFF"/>
    <w:rsid w:val="00EE0EB3"/>
    <w:rsid w:val="00EE0ED6"/>
    <w:rsid w:val="00EE1087"/>
    <w:rsid w:val="00EE1163"/>
    <w:rsid w:val="00EE14ED"/>
    <w:rsid w:val="00EE14FC"/>
    <w:rsid w:val="00EE181B"/>
    <w:rsid w:val="00EE193C"/>
    <w:rsid w:val="00EE1A88"/>
    <w:rsid w:val="00EE1D76"/>
    <w:rsid w:val="00EE1E71"/>
    <w:rsid w:val="00EE1FF0"/>
    <w:rsid w:val="00EE2116"/>
    <w:rsid w:val="00EE2184"/>
    <w:rsid w:val="00EE28ED"/>
    <w:rsid w:val="00EE2A04"/>
    <w:rsid w:val="00EE33DB"/>
    <w:rsid w:val="00EE34AC"/>
    <w:rsid w:val="00EE3DAB"/>
    <w:rsid w:val="00EE3F31"/>
    <w:rsid w:val="00EE435F"/>
    <w:rsid w:val="00EE4642"/>
    <w:rsid w:val="00EE488C"/>
    <w:rsid w:val="00EE49C8"/>
    <w:rsid w:val="00EE4DD3"/>
    <w:rsid w:val="00EE5066"/>
    <w:rsid w:val="00EE5565"/>
    <w:rsid w:val="00EE56DD"/>
    <w:rsid w:val="00EE58E5"/>
    <w:rsid w:val="00EE59D2"/>
    <w:rsid w:val="00EE5B3C"/>
    <w:rsid w:val="00EE5EDF"/>
    <w:rsid w:val="00EE6177"/>
    <w:rsid w:val="00EE6189"/>
    <w:rsid w:val="00EE62E4"/>
    <w:rsid w:val="00EE64BD"/>
    <w:rsid w:val="00EE6533"/>
    <w:rsid w:val="00EE676D"/>
    <w:rsid w:val="00EE67B2"/>
    <w:rsid w:val="00EE768E"/>
    <w:rsid w:val="00EE7964"/>
    <w:rsid w:val="00EE7E29"/>
    <w:rsid w:val="00EE7FD5"/>
    <w:rsid w:val="00EF0EB8"/>
    <w:rsid w:val="00EF11C1"/>
    <w:rsid w:val="00EF15AF"/>
    <w:rsid w:val="00EF17DA"/>
    <w:rsid w:val="00EF1AE7"/>
    <w:rsid w:val="00EF1EB7"/>
    <w:rsid w:val="00EF2219"/>
    <w:rsid w:val="00EF27CA"/>
    <w:rsid w:val="00EF2946"/>
    <w:rsid w:val="00EF2B51"/>
    <w:rsid w:val="00EF2C4C"/>
    <w:rsid w:val="00EF2CEC"/>
    <w:rsid w:val="00EF2E22"/>
    <w:rsid w:val="00EF2F1E"/>
    <w:rsid w:val="00EF3100"/>
    <w:rsid w:val="00EF32A9"/>
    <w:rsid w:val="00EF3663"/>
    <w:rsid w:val="00EF4078"/>
    <w:rsid w:val="00EF40A0"/>
    <w:rsid w:val="00EF43AD"/>
    <w:rsid w:val="00EF46C8"/>
    <w:rsid w:val="00EF489B"/>
    <w:rsid w:val="00EF499D"/>
    <w:rsid w:val="00EF4C3D"/>
    <w:rsid w:val="00EF4D0B"/>
    <w:rsid w:val="00EF53F5"/>
    <w:rsid w:val="00EF5B7C"/>
    <w:rsid w:val="00EF5E0E"/>
    <w:rsid w:val="00EF5F41"/>
    <w:rsid w:val="00EF5F91"/>
    <w:rsid w:val="00EF69CA"/>
    <w:rsid w:val="00EF6A38"/>
    <w:rsid w:val="00EF6CE3"/>
    <w:rsid w:val="00EF6DB3"/>
    <w:rsid w:val="00EF6F9F"/>
    <w:rsid w:val="00EF7304"/>
    <w:rsid w:val="00EF73C6"/>
    <w:rsid w:val="00EF77F8"/>
    <w:rsid w:val="00EF7FE1"/>
    <w:rsid w:val="00F00372"/>
    <w:rsid w:val="00F0038C"/>
    <w:rsid w:val="00F00671"/>
    <w:rsid w:val="00F00704"/>
    <w:rsid w:val="00F00C9A"/>
    <w:rsid w:val="00F01575"/>
    <w:rsid w:val="00F01665"/>
    <w:rsid w:val="00F019BA"/>
    <w:rsid w:val="00F01C85"/>
    <w:rsid w:val="00F01D2A"/>
    <w:rsid w:val="00F01E8C"/>
    <w:rsid w:val="00F0210E"/>
    <w:rsid w:val="00F02260"/>
    <w:rsid w:val="00F022DB"/>
    <w:rsid w:val="00F0255A"/>
    <w:rsid w:val="00F0257F"/>
    <w:rsid w:val="00F02890"/>
    <w:rsid w:val="00F03169"/>
    <w:rsid w:val="00F034F6"/>
    <w:rsid w:val="00F03666"/>
    <w:rsid w:val="00F03943"/>
    <w:rsid w:val="00F0472B"/>
    <w:rsid w:val="00F04D67"/>
    <w:rsid w:val="00F04E44"/>
    <w:rsid w:val="00F0510A"/>
    <w:rsid w:val="00F05265"/>
    <w:rsid w:val="00F053B7"/>
    <w:rsid w:val="00F05AFB"/>
    <w:rsid w:val="00F05E95"/>
    <w:rsid w:val="00F06132"/>
    <w:rsid w:val="00F06160"/>
    <w:rsid w:val="00F063CD"/>
    <w:rsid w:val="00F06753"/>
    <w:rsid w:val="00F067F2"/>
    <w:rsid w:val="00F06A34"/>
    <w:rsid w:val="00F06C26"/>
    <w:rsid w:val="00F0740C"/>
    <w:rsid w:val="00F076D3"/>
    <w:rsid w:val="00F07705"/>
    <w:rsid w:val="00F07847"/>
    <w:rsid w:val="00F104B1"/>
    <w:rsid w:val="00F104DC"/>
    <w:rsid w:val="00F10585"/>
    <w:rsid w:val="00F10656"/>
    <w:rsid w:val="00F10A6C"/>
    <w:rsid w:val="00F10AB8"/>
    <w:rsid w:val="00F10B49"/>
    <w:rsid w:val="00F10E4B"/>
    <w:rsid w:val="00F10E76"/>
    <w:rsid w:val="00F11257"/>
    <w:rsid w:val="00F113CB"/>
    <w:rsid w:val="00F119C9"/>
    <w:rsid w:val="00F119DE"/>
    <w:rsid w:val="00F11C7B"/>
    <w:rsid w:val="00F11E5A"/>
    <w:rsid w:val="00F12668"/>
    <w:rsid w:val="00F1291F"/>
    <w:rsid w:val="00F12B11"/>
    <w:rsid w:val="00F1309A"/>
    <w:rsid w:val="00F13438"/>
    <w:rsid w:val="00F13D24"/>
    <w:rsid w:val="00F13D37"/>
    <w:rsid w:val="00F13DC4"/>
    <w:rsid w:val="00F13EE5"/>
    <w:rsid w:val="00F13F38"/>
    <w:rsid w:val="00F140A7"/>
    <w:rsid w:val="00F141BB"/>
    <w:rsid w:val="00F144C2"/>
    <w:rsid w:val="00F14A27"/>
    <w:rsid w:val="00F14CB7"/>
    <w:rsid w:val="00F1500D"/>
    <w:rsid w:val="00F1532B"/>
    <w:rsid w:val="00F154F9"/>
    <w:rsid w:val="00F15970"/>
    <w:rsid w:val="00F1634E"/>
    <w:rsid w:val="00F16828"/>
    <w:rsid w:val="00F168FD"/>
    <w:rsid w:val="00F16C4E"/>
    <w:rsid w:val="00F173D4"/>
    <w:rsid w:val="00F17403"/>
    <w:rsid w:val="00F176FB"/>
    <w:rsid w:val="00F177F8"/>
    <w:rsid w:val="00F17888"/>
    <w:rsid w:val="00F200A7"/>
    <w:rsid w:val="00F20161"/>
    <w:rsid w:val="00F20475"/>
    <w:rsid w:val="00F208C1"/>
    <w:rsid w:val="00F208F0"/>
    <w:rsid w:val="00F20E6F"/>
    <w:rsid w:val="00F21442"/>
    <w:rsid w:val="00F2185D"/>
    <w:rsid w:val="00F21ADC"/>
    <w:rsid w:val="00F21F25"/>
    <w:rsid w:val="00F22549"/>
    <w:rsid w:val="00F22A93"/>
    <w:rsid w:val="00F231EB"/>
    <w:rsid w:val="00F249E1"/>
    <w:rsid w:val="00F24CF6"/>
    <w:rsid w:val="00F25690"/>
    <w:rsid w:val="00F2592B"/>
    <w:rsid w:val="00F25BBA"/>
    <w:rsid w:val="00F25EEC"/>
    <w:rsid w:val="00F26038"/>
    <w:rsid w:val="00F2630D"/>
    <w:rsid w:val="00F265D0"/>
    <w:rsid w:val="00F26A9C"/>
    <w:rsid w:val="00F26AEE"/>
    <w:rsid w:val="00F26EA8"/>
    <w:rsid w:val="00F273FA"/>
    <w:rsid w:val="00F2754B"/>
    <w:rsid w:val="00F277AB"/>
    <w:rsid w:val="00F27951"/>
    <w:rsid w:val="00F27C9C"/>
    <w:rsid w:val="00F301C4"/>
    <w:rsid w:val="00F309AC"/>
    <w:rsid w:val="00F30B8D"/>
    <w:rsid w:val="00F30DA8"/>
    <w:rsid w:val="00F31132"/>
    <w:rsid w:val="00F3158A"/>
    <w:rsid w:val="00F318E7"/>
    <w:rsid w:val="00F31FCE"/>
    <w:rsid w:val="00F32C9C"/>
    <w:rsid w:val="00F32DBE"/>
    <w:rsid w:val="00F334BD"/>
    <w:rsid w:val="00F335A0"/>
    <w:rsid w:val="00F33CBC"/>
    <w:rsid w:val="00F33E5C"/>
    <w:rsid w:val="00F343E9"/>
    <w:rsid w:val="00F34429"/>
    <w:rsid w:val="00F34488"/>
    <w:rsid w:val="00F34574"/>
    <w:rsid w:val="00F345DA"/>
    <w:rsid w:val="00F346F2"/>
    <w:rsid w:val="00F3480B"/>
    <w:rsid w:val="00F34935"/>
    <w:rsid w:val="00F34FA6"/>
    <w:rsid w:val="00F34FD7"/>
    <w:rsid w:val="00F350FC"/>
    <w:rsid w:val="00F35C36"/>
    <w:rsid w:val="00F3609D"/>
    <w:rsid w:val="00F36241"/>
    <w:rsid w:val="00F36629"/>
    <w:rsid w:val="00F36782"/>
    <w:rsid w:val="00F3689B"/>
    <w:rsid w:val="00F36BBC"/>
    <w:rsid w:val="00F36FFF"/>
    <w:rsid w:val="00F3756D"/>
    <w:rsid w:val="00F379EB"/>
    <w:rsid w:val="00F40356"/>
    <w:rsid w:val="00F403DF"/>
    <w:rsid w:val="00F40FED"/>
    <w:rsid w:val="00F41752"/>
    <w:rsid w:val="00F41A7C"/>
    <w:rsid w:val="00F41B06"/>
    <w:rsid w:val="00F41CDA"/>
    <w:rsid w:val="00F41D91"/>
    <w:rsid w:val="00F41DD2"/>
    <w:rsid w:val="00F41DE0"/>
    <w:rsid w:val="00F41EFF"/>
    <w:rsid w:val="00F42014"/>
    <w:rsid w:val="00F420B5"/>
    <w:rsid w:val="00F424B4"/>
    <w:rsid w:val="00F4397F"/>
    <w:rsid w:val="00F439AF"/>
    <w:rsid w:val="00F439CF"/>
    <w:rsid w:val="00F44035"/>
    <w:rsid w:val="00F44280"/>
    <w:rsid w:val="00F444EB"/>
    <w:rsid w:val="00F4450E"/>
    <w:rsid w:val="00F44A3E"/>
    <w:rsid w:val="00F44BE1"/>
    <w:rsid w:val="00F44FEC"/>
    <w:rsid w:val="00F450E1"/>
    <w:rsid w:val="00F45262"/>
    <w:rsid w:val="00F45E01"/>
    <w:rsid w:val="00F46E0B"/>
    <w:rsid w:val="00F46F06"/>
    <w:rsid w:val="00F477B1"/>
    <w:rsid w:val="00F47E70"/>
    <w:rsid w:val="00F50C2B"/>
    <w:rsid w:val="00F50F1C"/>
    <w:rsid w:val="00F50FF9"/>
    <w:rsid w:val="00F5102C"/>
    <w:rsid w:val="00F51160"/>
    <w:rsid w:val="00F51420"/>
    <w:rsid w:val="00F51431"/>
    <w:rsid w:val="00F5147E"/>
    <w:rsid w:val="00F52001"/>
    <w:rsid w:val="00F52079"/>
    <w:rsid w:val="00F52171"/>
    <w:rsid w:val="00F52195"/>
    <w:rsid w:val="00F5222D"/>
    <w:rsid w:val="00F52BA3"/>
    <w:rsid w:val="00F536CD"/>
    <w:rsid w:val="00F53CF2"/>
    <w:rsid w:val="00F5408D"/>
    <w:rsid w:val="00F540EF"/>
    <w:rsid w:val="00F5440D"/>
    <w:rsid w:val="00F54959"/>
    <w:rsid w:val="00F54CC6"/>
    <w:rsid w:val="00F54F27"/>
    <w:rsid w:val="00F55297"/>
    <w:rsid w:val="00F553F4"/>
    <w:rsid w:val="00F55443"/>
    <w:rsid w:val="00F55702"/>
    <w:rsid w:val="00F55831"/>
    <w:rsid w:val="00F55C8A"/>
    <w:rsid w:val="00F55D35"/>
    <w:rsid w:val="00F55DB7"/>
    <w:rsid w:val="00F561C5"/>
    <w:rsid w:val="00F56768"/>
    <w:rsid w:val="00F567B2"/>
    <w:rsid w:val="00F56850"/>
    <w:rsid w:val="00F56BC2"/>
    <w:rsid w:val="00F56E3B"/>
    <w:rsid w:val="00F56EC8"/>
    <w:rsid w:val="00F56F1A"/>
    <w:rsid w:val="00F57028"/>
    <w:rsid w:val="00F572D3"/>
    <w:rsid w:val="00F572D5"/>
    <w:rsid w:val="00F573D5"/>
    <w:rsid w:val="00F573E5"/>
    <w:rsid w:val="00F57418"/>
    <w:rsid w:val="00F57602"/>
    <w:rsid w:val="00F57F2F"/>
    <w:rsid w:val="00F602D1"/>
    <w:rsid w:val="00F60484"/>
    <w:rsid w:val="00F60525"/>
    <w:rsid w:val="00F60A64"/>
    <w:rsid w:val="00F60C63"/>
    <w:rsid w:val="00F60DB5"/>
    <w:rsid w:val="00F61316"/>
    <w:rsid w:val="00F616D0"/>
    <w:rsid w:val="00F6186B"/>
    <w:rsid w:val="00F61C0B"/>
    <w:rsid w:val="00F61D79"/>
    <w:rsid w:val="00F62048"/>
    <w:rsid w:val="00F623B7"/>
    <w:rsid w:val="00F6326C"/>
    <w:rsid w:val="00F632BD"/>
    <w:rsid w:val="00F63519"/>
    <w:rsid w:val="00F63938"/>
    <w:rsid w:val="00F63963"/>
    <w:rsid w:val="00F63AB2"/>
    <w:rsid w:val="00F63DD6"/>
    <w:rsid w:val="00F6478E"/>
    <w:rsid w:val="00F6480B"/>
    <w:rsid w:val="00F64B47"/>
    <w:rsid w:val="00F64B57"/>
    <w:rsid w:val="00F64C87"/>
    <w:rsid w:val="00F64D8B"/>
    <w:rsid w:val="00F64DA6"/>
    <w:rsid w:val="00F64E57"/>
    <w:rsid w:val="00F65073"/>
    <w:rsid w:val="00F65636"/>
    <w:rsid w:val="00F65715"/>
    <w:rsid w:val="00F65C18"/>
    <w:rsid w:val="00F65D1E"/>
    <w:rsid w:val="00F65D9A"/>
    <w:rsid w:val="00F660B8"/>
    <w:rsid w:val="00F66709"/>
    <w:rsid w:val="00F6679A"/>
    <w:rsid w:val="00F6696B"/>
    <w:rsid w:val="00F67066"/>
    <w:rsid w:val="00F67308"/>
    <w:rsid w:val="00F67445"/>
    <w:rsid w:val="00F674EA"/>
    <w:rsid w:val="00F67773"/>
    <w:rsid w:val="00F67A81"/>
    <w:rsid w:val="00F67D62"/>
    <w:rsid w:val="00F7033F"/>
    <w:rsid w:val="00F71416"/>
    <w:rsid w:val="00F714B6"/>
    <w:rsid w:val="00F7153B"/>
    <w:rsid w:val="00F71611"/>
    <w:rsid w:val="00F71701"/>
    <w:rsid w:val="00F7185E"/>
    <w:rsid w:val="00F71CDA"/>
    <w:rsid w:val="00F72959"/>
    <w:rsid w:val="00F72BDB"/>
    <w:rsid w:val="00F72E0D"/>
    <w:rsid w:val="00F72E72"/>
    <w:rsid w:val="00F73163"/>
    <w:rsid w:val="00F7357C"/>
    <w:rsid w:val="00F73814"/>
    <w:rsid w:val="00F739AC"/>
    <w:rsid w:val="00F7456A"/>
    <w:rsid w:val="00F7492C"/>
    <w:rsid w:val="00F74E0F"/>
    <w:rsid w:val="00F74E61"/>
    <w:rsid w:val="00F750FB"/>
    <w:rsid w:val="00F75639"/>
    <w:rsid w:val="00F75643"/>
    <w:rsid w:val="00F75955"/>
    <w:rsid w:val="00F75B59"/>
    <w:rsid w:val="00F76222"/>
    <w:rsid w:val="00F764C6"/>
    <w:rsid w:val="00F766B8"/>
    <w:rsid w:val="00F77074"/>
    <w:rsid w:val="00F77658"/>
    <w:rsid w:val="00F7795B"/>
    <w:rsid w:val="00F77A1F"/>
    <w:rsid w:val="00F77AE5"/>
    <w:rsid w:val="00F77D3E"/>
    <w:rsid w:val="00F77EA1"/>
    <w:rsid w:val="00F77FC3"/>
    <w:rsid w:val="00F8055A"/>
    <w:rsid w:val="00F80671"/>
    <w:rsid w:val="00F81701"/>
    <w:rsid w:val="00F81B9B"/>
    <w:rsid w:val="00F81E59"/>
    <w:rsid w:val="00F81FD6"/>
    <w:rsid w:val="00F820D2"/>
    <w:rsid w:val="00F826C1"/>
    <w:rsid w:val="00F827AA"/>
    <w:rsid w:val="00F8329C"/>
    <w:rsid w:val="00F8350E"/>
    <w:rsid w:val="00F83698"/>
    <w:rsid w:val="00F84397"/>
    <w:rsid w:val="00F84C61"/>
    <w:rsid w:val="00F852FD"/>
    <w:rsid w:val="00F85A60"/>
    <w:rsid w:val="00F85BD2"/>
    <w:rsid w:val="00F85CD2"/>
    <w:rsid w:val="00F86266"/>
    <w:rsid w:val="00F86398"/>
    <w:rsid w:val="00F870F0"/>
    <w:rsid w:val="00F871A2"/>
    <w:rsid w:val="00F87CEF"/>
    <w:rsid w:val="00F87FE7"/>
    <w:rsid w:val="00F903C8"/>
    <w:rsid w:val="00F9054F"/>
    <w:rsid w:val="00F906A2"/>
    <w:rsid w:val="00F9072D"/>
    <w:rsid w:val="00F907F3"/>
    <w:rsid w:val="00F909CF"/>
    <w:rsid w:val="00F90A55"/>
    <w:rsid w:val="00F90BFF"/>
    <w:rsid w:val="00F9156F"/>
    <w:rsid w:val="00F91612"/>
    <w:rsid w:val="00F91E49"/>
    <w:rsid w:val="00F91EE8"/>
    <w:rsid w:val="00F92092"/>
    <w:rsid w:val="00F9213C"/>
    <w:rsid w:val="00F924AE"/>
    <w:rsid w:val="00F92603"/>
    <w:rsid w:val="00F9260F"/>
    <w:rsid w:val="00F92C3D"/>
    <w:rsid w:val="00F92F86"/>
    <w:rsid w:val="00F9375B"/>
    <w:rsid w:val="00F938DB"/>
    <w:rsid w:val="00F93B70"/>
    <w:rsid w:val="00F93B82"/>
    <w:rsid w:val="00F93FF9"/>
    <w:rsid w:val="00F941AA"/>
    <w:rsid w:val="00F94675"/>
    <w:rsid w:val="00F9475A"/>
    <w:rsid w:val="00F94830"/>
    <w:rsid w:val="00F9487B"/>
    <w:rsid w:val="00F94A03"/>
    <w:rsid w:val="00F94A55"/>
    <w:rsid w:val="00F94B70"/>
    <w:rsid w:val="00F94C87"/>
    <w:rsid w:val="00F951F8"/>
    <w:rsid w:val="00F958D1"/>
    <w:rsid w:val="00F95FAC"/>
    <w:rsid w:val="00F963EA"/>
    <w:rsid w:val="00F96A46"/>
    <w:rsid w:val="00F96F82"/>
    <w:rsid w:val="00F97EB0"/>
    <w:rsid w:val="00F97EB5"/>
    <w:rsid w:val="00FA0640"/>
    <w:rsid w:val="00FA08C0"/>
    <w:rsid w:val="00FA0A32"/>
    <w:rsid w:val="00FA0A6D"/>
    <w:rsid w:val="00FA10F2"/>
    <w:rsid w:val="00FA18D0"/>
    <w:rsid w:val="00FA1A13"/>
    <w:rsid w:val="00FA1F4C"/>
    <w:rsid w:val="00FA255A"/>
    <w:rsid w:val="00FA27F5"/>
    <w:rsid w:val="00FA3357"/>
    <w:rsid w:val="00FA34AD"/>
    <w:rsid w:val="00FA383D"/>
    <w:rsid w:val="00FA39C3"/>
    <w:rsid w:val="00FA3A3C"/>
    <w:rsid w:val="00FA3BD3"/>
    <w:rsid w:val="00FA3C3E"/>
    <w:rsid w:val="00FA419B"/>
    <w:rsid w:val="00FA445A"/>
    <w:rsid w:val="00FA4710"/>
    <w:rsid w:val="00FA4B7C"/>
    <w:rsid w:val="00FA4E29"/>
    <w:rsid w:val="00FA51D4"/>
    <w:rsid w:val="00FA5761"/>
    <w:rsid w:val="00FA5CD1"/>
    <w:rsid w:val="00FA64A4"/>
    <w:rsid w:val="00FA658E"/>
    <w:rsid w:val="00FA66E3"/>
    <w:rsid w:val="00FA6818"/>
    <w:rsid w:val="00FA6DC9"/>
    <w:rsid w:val="00FA6EF7"/>
    <w:rsid w:val="00FA7021"/>
    <w:rsid w:val="00FA77A3"/>
    <w:rsid w:val="00FA79F3"/>
    <w:rsid w:val="00FA7AF2"/>
    <w:rsid w:val="00FA7D3B"/>
    <w:rsid w:val="00FA7DEF"/>
    <w:rsid w:val="00FB04DB"/>
    <w:rsid w:val="00FB0759"/>
    <w:rsid w:val="00FB079B"/>
    <w:rsid w:val="00FB0EFF"/>
    <w:rsid w:val="00FB140F"/>
    <w:rsid w:val="00FB1A9D"/>
    <w:rsid w:val="00FB1C72"/>
    <w:rsid w:val="00FB203E"/>
    <w:rsid w:val="00FB2198"/>
    <w:rsid w:val="00FB2568"/>
    <w:rsid w:val="00FB2A2E"/>
    <w:rsid w:val="00FB2A76"/>
    <w:rsid w:val="00FB2BD8"/>
    <w:rsid w:val="00FB2C29"/>
    <w:rsid w:val="00FB3749"/>
    <w:rsid w:val="00FB38E6"/>
    <w:rsid w:val="00FB4067"/>
    <w:rsid w:val="00FB4535"/>
    <w:rsid w:val="00FB46FD"/>
    <w:rsid w:val="00FB473F"/>
    <w:rsid w:val="00FB4796"/>
    <w:rsid w:val="00FB4971"/>
    <w:rsid w:val="00FB498A"/>
    <w:rsid w:val="00FB49A2"/>
    <w:rsid w:val="00FB4B3D"/>
    <w:rsid w:val="00FB4E0A"/>
    <w:rsid w:val="00FB4EF4"/>
    <w:rsid w:val="00FB4F26"/>
    <w:rsid w:val="00FB4F63"/>
    <w:rsid w:val="00FB54AC"/>
    <w:rsid w:val="00FB579B"/>
    <w:rsid w:val="00FB5C9D"/>
    <w:rsid w:val="00FB64A7"/>
    <w:rsid w:val="00FB6851"/>
    <w:rsid w:val="00FB6935"/>
    <w:rsid w:val="00FB6C6B"/>
    <w:rsid w:val="00FB7B6C"/>
    <w:rsid w:val="00FC013A"/>
    <w:rsid w:val="00FC0186"/>
    <w:rsid w:val="00FC03C3"/>
    <w:rsid w:val="00FC073C"/>
    <w:rsid w:val="00FC1028"/>
    <w:rsid w:val="00FC10A5"/>
    <w:rsid w:val="00FC1169"/>
    <w:rsid w:val="00FC141C"/>
    <w:rsid w:val="00FC1529"/>
    <w:rsid w:val="00FC165F"/>
    <w:rsid w:val="00FC2271"/>
    <w:rsid w:val="00FC229E"/>
    <w:rsid w:val="00FC2920"/>
    <w:rsid w:val="00FC2BF2"/>
    <w:rsid w:val="00FC2CCF"/>
    <w:rsid w:val="00FC2EB7"/>
    <w:rsid w:val="00FC2F16"/>
    <w:rsid w:val="00FC346A"/>
    <w:rsid w:val="00FC4057"/>
    <w:rsid w:val="00FC4281"/>
    <w:rsid w:val="00FC4383"/>
    <w:rsid w:val="00FC4608"/>
    <w:rsid w:val="00FC46C2"/>
    <w:rsid w:val="00FC46CF"/>
    <w:rsid w:val="00FC480B"/>
    <w:rsid w:val="00FC487A"/>
    <w:rsid w:val="00FC4D6E"/>
    <w:rsid w:val="00FC4E41"/>
    <w:rsid w:val="00FC4EEC"/>
    <w:rsid w:val="00FC52ED"/>
    <w:rsid w:val="00FC5612"/>
    <w:rsid w:val="00FC5D62"/>
    <w:rsid w:val="00FC5F0F"/>
    <w:rsid w:val="00FC605C"/>
    <w:rsid w:val="00FC66EB"/>
    <w:rsid w:val="00FC6C22"/>
    <w:rsid w:val="00FC6F1A"/>
    <w:rsid w:val="00FC733A"/>
    <w:rsid w:val="00FC748D"/>
    <w:rsid w:val="00FC763B"/>
    <w:rsid w:val="00FC78E2"/>
    <w:rsid w:val="00FC7C6C"/>
    <w:rsid w:val="00FC7E8E"/>
    <w:rsid w:val="00FD05B2"/>
    <w:rsid w:val="00FD060B"/>
    <w:rsid w:val="00FD0876"/>
    <w:rsid w:val="00FD0EDC"/>
    <w:rsid w:val="00FD112A"/>
    <w:rsid w:val="00FD150F"/>
    <w:rsid w:val="00FD156B"/>
    <w:rsid w:val="00FD166A"/>
    <w:rsid w:val="00FD1700"/>
    <w:rsid w:val="00FD20AB"/>
    <w:rsid w:val="00FD2405"/>
    <w:rsid w:val="00FD2441"/>
    <w:rsid w:val="00FD25B9"/>
    <w:rsid w:val="00FD2770"/>
    <w:rsid w:val="00FD28E6"/>
    <w:rsid w:val="00FD2D36"/>
    <w:rsid w:val="00FD3625"/>
    <w:rsid w:val="00FD372A"/>
    <w:rsid w:val="00FD3764"/>
    <w:rsid w:val="00FD3C94"/>
    <w:rsid w:val="00FD3F90"/>
    <w:rsid w:val="00FD42E3"/>
    <w:rsid w:val="00FD46D8"/>
    <w:rsid w:val="00FD48EE"/>
    <w:rsid w:val="00FD4D01"/>
    <w:rsid w:val="00FD5500"/>
    <w:rsid w:val="00FD5562"/>
    <w:rsid w:val="00FD55E3"/>
    <w:rsid w:val="00FD5E0A"/>
    <w:rsid w:val="00FD6302"/>
    <w:rsid w:val="00FD64E0"/>
    <w:rsid w:val="00FD6DCC"/>
    <w:rsid w:val="00FD7961"/>
    <w:rsid w:val="00FD7AEF"/>
    <w:rsid w:val="00FE08AC"/>
    <w:rsid w:val="00FE08EC"/>
    <w:rsid w:val="00FE10CE"/>
    <w:rsid w:val="00FE16D0"/>
    <w:rsid w:val="00FE1711"/>
    <w:rsid w:val="00FE1B23"/>
    <w:rsid w:val="00FE1DEB"/>
    <w:rsid w:val="00FE1E3A"/>
    <w:rsid w:val="00FE21C3"/>
    <w:rsid w:val="00FE22BA"/>
    <w:rsid w:val="00FE234D"/>
    <w:rsid w:val="00FE23C3"/>
    <w:rsid w:val="00FE242F"/>
    <w:rsid w:val="00FE2828"/>
    <w:rsid w:val="00FE2A23"/>
    <w:rsid w:val="00FE2B15"/>
    <w:rsid w:val="00FE2D6C"/>
    <w:rsid w:val="00FE2E07"/>
    <w:rsid w:val="00FE2E16"/>
    <w:rsid w:val="00FE30C2"/>
    <w:rsid w:val="00FE32D6"/>
    <w:rsid w:val="00FE3594"/>
    <w:rsid w:val="00FE37BD"/>
    <w:rsid w:val="00FE3E30"/>
    <w:rsid w:val="00FE3F4D"/>
    <w:rsid w:val="00FE40C5"/>
    <w:rsid w:val="00FE435E"/>
    <w:rsid w:val="00FE443A"/>
    <w:rsid w:val="00FE4554"/>
    <w:rsid w:val="00FE4A3E"/>
    <w:rsid w:val="00FE4B01"/>
    <w:rsid w:val="00FE4B45"/>
    <w:rsid w:val="00FE4BFE"/>
    <w:rsid w:val="00FE4D76"/>
    <w:rsid w:val="00FE51C4"/>
    <w:rsid w:val="00FE6259"/>
    <w:rsid w:val="00FE7358"/>
    <w:rsid w:val="00FE77D9"/>
    <w:rsid w:val="00FE7FCF"/>
    <w:rsid w:val="00FF014B"/>
    <w:rsid w:val="00FF0CDF"/>
    <w:rsid w:val="00FF0D3B"/>
    <w:rsid w:val="00FF0F9B"/>
    <w:rsid w:val="00FF1036"/>
    <w:rsid w:val="00FF1054"/>
    <w:rsid w:val="00FF109D"/>
    <w:rsid w:val="00FF1969"/>
    <w:rsid w:val="00FF1A47"/>
    <w:rsid w:val="00FF1DF4"/>
    <w:rsid w:val="00FF2198"/>
    <w:rsid w:val="00FF269A"/>
    <w:rsid w:val="00FF2971"/>
    <w:rsid w:val="00FF29D3"/>
    <w:rsid w:val="00FF2D88"/>
    <w:rsid w:val="00FF2D98"/>
    <w:rsid w:val="00FF2F6D"/>
    <w:rsid w:val="00FF3712"/>
    <w:rsid w:val="00FF3B3D"/>
    <w:rsid w:val="00FF3CB7"/>
    <w:rsid w:val="00FF40B6"/>
    <w:rsid w:val="00FF4106"/>
    <w:rsid w:val="00FF459F"/>
    <w:rsid w:val="00FF48A1"/>
    <w:rsid w:val="00FF4A72"/>
    <w:rsid w:val="00FF4AEB"/>
    <w:rsid w:val="00FF4C4A"/>
    <w:rsid w:val="00FF525F"/>
    <w:rsid w:val="00FF528B"/>
    <w:rsid w:val="00FF5A9E"/>
    <w:rsid w:val="00FF61C7"/>
    <w:rsid w:val="00FF6296"/>
    <w:rsid w:val="00FF6853"/>
    <w:rsid w:val="00FF6CE8"/>
    <w:rsid w:val="00FF739A"/>
    <w:rsid w:val="00FF73A0"/>
    <w:rsid w:val="00FF73EC"/>
    <w:rsid w:val="00FF7657"/>
    <w:rsid w:val="00FF772F"/>
    <w:rsid w:val="00FF780D"/>
    <w:rsid w:val="00FF7D5E"/>
    <w:rsid w:val="00FF7E9A"/>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049"/>
    <o:shapelayout v:ext="edit">
      <o:idmap v:ext="edit" data="1"/>
    </o:shapelayout>
  </w:shapeDefaults>
  <w:decimalSymbol w:val=","/>
  <w:listSeparator w:val=";"/>
  <w14:docId w14:val="5CA2F3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lt-LT" w:eastAsia="lt-L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footnote reference" w:uiPriority="0"/>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Indent 2" w:uiPriority="0"/>
    <w:lsdException w:name="Strong" w:semiHidden="0" w:uiPriority="22" w:unhideWhenUsed="0" w:qFormat="1"/>
    <w:lsdException w:name="Emphasis" w:semiHidden="0" w:uiPriority="0" w:unhideWhenUsed="0" w:qFormat="1"/>
    <w:lsdException w:name="HTML Preformatted"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0E2094"/>
    <w:rPr>
      <w:sz w:val="24"/>
      <w:szCs w:val="24"/>
      <w:lang w:eastAsia="en-US"/>
    </w:rPr>
  </w:style>
  <w:style w:type="paragraph" w:styleId="Antrat1">
    <w:name w:val="heading 1"/>
    <w:basedOn w:val="prastasis"/>
    <w:next w:val="prastasis"/>
    <w:link w:val="Antrat1Diagrama"/>
    <w:qFormat/>
    <w:rsid w:val="00B10156"/>
    <w:pPr>
      <w:keepNext/>
      <w:spacing w:before="240" w:after="60"/>
      <w:outlineLvl w:val="0"/>
    </w:pPr>
    <w:rPr>
      <w:rFonts w:ascii="Arial" w:hAnsi="Arial" w:cs="Arial"/>
      <w:b/>
      <w:bCs/>
      <w:kern w:val="32"/>
      <w:sz w:val="32"/>
      <w:szCs w:val="32"/>
      <w:lang w:eastAsia="lt-LT"/>
    </w:rPr>
  </w:style>
  <w:style w:type="paragraph" w:styleId="Antrat2">
    <w:name w:val="heading 2"/>
    <w:basedOn w:val="prastasis"/>
    <w:next w:val="prastasis"/>
    <w:link w:val="Antrat2Diagrama"/>
    <w:qFormat/>
    <w:rsid w:val="00B10156"/>
    <w:pPr>
      <w:keepNext/>
      <w:jc w:val="center"/>
      <w:outlineLvl w:val="1"/>
    </w:pPr>
    <w:rPr>
      <w:rFonts w:ascii="Palatino Linotype" w:hAnsi="Palatino Linotype"/>
      <w:b/>
      <w:i/>
      <w:snapToGrid w:val="0"/>
      <w:color w:val="000000"/>
      <w:sz w:val="32"/>
      <w:szCs w:val="20"/>
    </w:rPr>
  </w:style>
  <w:style w:type="paragraph" w:styleId="Antrat3">
    <w:name w:val="heading 3"/>
    <w:basedOn w:val="prastasis"/>
    <w:next w:val="prastasis"/>
    <w:link w:val="Antrat3Diagrama"/>
    <w:qFormat/>
    <w:rsid w:val="00B10156"/>
    <w:pPr>
      <w:keepNext/>
      <w:ind w:firstLine="720"/>
      <w:jc w:val="both"/>
      <w:outlineLvl w:val="2"/>
    </w:pPr>
    <w:rPr>
      <w:rFonts w:ascii="Palatino Linotype" w:hAnsi="Palatino Linotype" w:cs="Arial"/>
      <w:bCs/>
      <w:sz w:val="28"/>
      <w:szCs w:val="20"/>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link w:val="Antrat1"/>
    <w:rsid w:val="00B10156"/>
    <w:rPr>
      <w:rFonts w:ascii="Arial" w:hAnsi="Arial" w:cs="Arial"/>
      <w:b/>
      <w:bCs/>
      <w:kern w:val="32"/>
      <w:sz w:val="32"/>
      <w:szCs w:val="32"/>
    </w:rPr>
  </w:style>
  <w:style w:type="character" w:customStyle="1" w:styleId="Antrat2Diagrama">
    <w:name w:val="Antraštė 2 Diagrama"/>
    <w:link w:val="Antrat2"/>
    <w:rsid w:val="00B10156"/>
    <w:rPr>
      <w:rFonts w:ascii="Palatino Linotype" w:hAnsi="Palatino Linotype"/>
      <w:b/>
      <w:i/>
      <w:snapToGrid w:val="0"/>
      <w:color w:val="000000"/>
      <w:sz w:val="32"/>
      <w:lang w:eastAsia="en-US"/>
    </w:rPr>
  </w:style>
  <w:style w:type="character" w:customStyle="1" w:styleId="Antrat3Diagrama">
    <w:name w:val="Antraštė 3 Diagrama"/>
    <w:link w:val="Antrat3"/>
    <w:rsid w:val="00B10156"/>
    <w:rPr>
      <w:rFonts w:ascii="Palatino Linotype" w:hAnsi="Palatino Linotype" w:cs="Arial"/>
      <w:bCs/>
      <w:sz w:val="28"/>
      <w:lang w:eastAsia="en-US"/>
    </w:rPr>
  </w:style>
  <w:style w:type="table" w:styleId="Lentelstinklelis">
    <w:name w:val="Table Grid"/>
    <w:basedOn w:val="prastojilentel"/>
    <w:rsid w:val="00B1015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Debesliotekstas">
    <w:name w:val="Balloon Text"/>
    <w:basedOn w:val="prastasis"/>
    <w:link w:val="DebesliotekstasDiagrama"/>
    <w:semiHidden/>
    <w:rsid w:val="00B10156"/>
    <w:rPr>
      <w:rFonts w:ascii="Tahoma" w:hAnsi="Tahoma" w:cs="Tahoma"/>
      <w:sz w:val="16"/>
      <w:szCs w:val="16"/>
      <w:lang w:eastAsia="lt-LT"/>
    </w:rPr>
  </w:style>
  <w:style w:type="character" w:customStyle="1" w:styleId="DebesliotekstasDiagrama">
    <w:name w:val="Debesėlio tekstas Diagrama"/>
    <w:link w:val="Debesliotekstas"/>
    <w:semiHidden/>
    <w:rsid w:val="00B10156"/>
    <w:rPr>
      <w:rFonts w:ascii="Tahoma" w:hAnsi="Tahoma" w:cs="Tahoma"/>
      <w:sz w:val="16"/>
      <w:szCs w:val="16"/>
    </w:rPr>
  </w:style>
  <w:style w:type="paragraph" w:styleId="HTMLiankstoformatuotas">
    <w:name w:val="HTML Preformatted"/>
    <w:basedOn w:val="prastasis"/>
    <w:link w:val="HTMLiankstoformatuotasDiagrama"/>
    <w:rsid w:val="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pacing w:line="360" w:lineRule="atLeast"/>
      <w:jc w:val="both"/>
      <w:textAlignment w:val="baseline"/>
    </w:pPr>
    <w:rPr>
      <w:rFonts w:ascii="Courier New" w:hAnsi="Courier New" w:cs="Courier New"/>
      <w:sz w:val="20"/>
      <w:szCs w:val="20"/>
      <w:lang w:eastAsia="lt-LT"/>
    </w:rPr>
  </w:style>
  <w:style w:type="character" w:customStyle="1" w:styleId="HTMLiankstoformatuotasDiagrama">
    <w:name w:val="HTML iš anksto formatuotas Diagrama"/>
    <w:link w:val="HTMLiankstoformatuotas"/>
    <w:rsid w:val="00B10156"/>
    <w:rPr>
      <w:rFonts w:ascii="Courier New" w:hAnsi="Courier New" w:cs="Courier New"/>
    </w:rPr>
  </w:style>
  <w:style w:type="paragraph" w:styleId="prastasistinklapis">
    <w:name w:val="Normal (Web)"/>
    <w:basedOn w:val="prastasis"/>
    <w:uiPriority w:val="99"/>
    <w:rsid w:val="00B10156"/>
    <w:pPr>
      <w:spacing w:before="100" w:beforeAutospacing="1" w:after="100" w:afterAutospacing="1"/>
    </w:pPr>
    <w:rPr>
      <w:lang w:eastAsia="lt-LT"/>
    </w:rPr>
  </w:style>
  <w:style w:type="paragraph" w:styleId="Puslapioinaostekstas">
    <w:name w:val="footnote text"/>
    <w:basedOn w:val="prastasis"/>
    <w:link w:val="PuslapioinaostekstasDiagrama"/>
    <w:uiPriority w:val="99"/>
    <w:rsid w:val="00B10156"/>
    <w:pPr>
      <w:widowControl w:val="0"/>
      <w:adjustRightInd w:val="0"/>
      <w:spacing w:line="360" w:lineRule="atLeast"/>
      <w:jc w:val="both"/>
      <w:textAlignment w:val="baseline"/>
    </w:pPr>
    <w:rPr>
      <w:sz w:val="20"/>
      <w:szCs w:val="20"/>
      <w:lang w:eastAsia="lt-LT"/>
    </w:rPr>
  </w:style>
  <w:style w:type="character" w:customStyle="1" w:styleId="PuslapioinaostekstasDiagrama">
    <w:name w:val="Puslapio išnašos tekstas Diagrama"/>
    <w:basedOn w:val="Numatytasispastraiposriftas"/>
    <w:link w:val="Puslapioinaostekstas"/>
    <w:uiPriority w:val="99"/>
    <w:rsid w:val="00B10156"/>
  </w:style>
  <w:style w:type="character" w:styleId="Puslapioinaosnuoroda">
    <w:name w:val="footnote reference"/>
    <w:semiHidden/>
    <w:rsid w:val="00B10156"/>
    <w:rPr>
      <w:vertAlign w:val="superscript"/>
    </w:rPr>
  </w:style>
  <w:style w:type="paragraph" w:styleId="Antrats">
    <w:name w:val="header"/>
    <w:basedOn w:val="prastasis"/>
    <w:link w:val="AntratsDiagrama"/>
    <w:uiPriority w:val="99"/>
    <w:rsid w:val="00B10156"/>
    <w:pPr>
      <w:widowControl w:val="0"/>
      <w:tabs>
        <w:tab w:val="center" w:pos="4819"/>
        <w:tab w:val="right" w:pos="9638"/>
      </w:tabs>
      <w:adjustRightInd w:val="0"/>
      <w:spacing w:line="360" w:lineRule="atLeast"/>
      <w:jc w:val="both"/>
      <w:textAlignment w:val="baseline"/>
    </w:pPr>
    <w:rPr>
      <w:lang w:eastAsia="lt-LT"/>
    </w:rPr>
  </w:style>
  <w:style w:type="character" w:customStyle="1" w:styleId="AntratsDiagrama">
    <w:name w:val="Antraštės Diagrama"/>
    <w:link w:val="Antrats"/>
    <w:uiPriority w:val="99"/>
    <w:rsid w:val="00B10156"/>
    <w:rPr>
      <w:sz w:val="24"/>
      <w:szCs w:val="24"/>
    </w:rPr>
  </w:style>
  <w:style w:type="character" w:styleId="Puslapionumeris">
    <w:name w:val="page number"/>
    <w:rsid w:val="00B10156"/>
  </w:style>
  <w:style w:type="paragraph" w:styleId="Porat">
    <w:name w:val="footer"/>
    <w:basedOn w:val="prastasis"/>
    <w:link w:val="PoratDiagrama"/>
    <w:uiPriority w:val="99"/>
    <w:rsid w:val="00B10156"/>
    <w:pPr>
      <w:widowControl w:val="0"/>
      <w:tabs>
        <w:tab w:val="center" w:pos="4819"/>
        <w:tab w:val="right" w:pos="9638"/>
      </w:tabs>
      <w:adjustRightInd w:val="0"/>
      <w:spacing w:line="360" w:lineRule="atLeast"/>
      <w:jc w:val="both"/>
      <w:textAlignment w:val="baseline"/>
    </w:pPr>
    <w:rPr>
      <w:lang w:eastAsia="lt-LT"/>
    </w:rPr>
  </w:style>
  <w:style w:type="character" w:customStyle="1" w:styleId="PoratDiagrama">
    <w:name w:val="Poraštė Diagrama"/>
    <w:link w:val="Porat"/>
    <w:uiPriority w:val="99"/>
    <w:rsid w:val="00B10156"/>
    <w:rPr>
      <w:sz w:val="24"/>
      <w:szCs w:val="24"/>
    </w:rPr>
  </w:style>
  <w:style w:type="character" w:styleId="Grietas">
    <w:name w:val="Strong"/>
    <w:uiPriority w:val="22"/>
    <w:qFormat/>
    <w:rsid w:val="00B10156"/>
    <w:rPr>
      <w:b/>
      <w:bCs/>
    </w:rPr>
  </w:style>
  <w:style w:type="character" w:styleId="Emfaz">
    <w:name w:val="Emphasis"/>
    <w:qFormat/>
    <w:rsid w:val="00B10156"/>
    <w:rPr>
      <w:i/>
      <w:iCs/>
    </w:rPr>
  </w:style>
  <w:style w:type="paragraph" w:styleId="Pagrindiniotekstotrauka">
    <w:name w:val="Body Text Indent"/>
    <w:basedOn w:val="prastasis"/>
    <w:link w:val="PagrindiniotekstotraukaDiagrama"/>
    <w:rsid w:val="00B10156"/>
    <w:pPr>
      <w:ind w:firstLine="720"/>
      <w:jc w:val="center"/>
    </w:pPr>
    <w:rPr>
      <w:rFonts w:ascii="Palatino Linotype" w:hAnsi="Palatino Linotype"/>
      <w:b/>
      <w:color w:val="000000"/>
      <w:sz w:val="22"/>
      <w:szCs w:val="20"/>
    </w:rPr>
  </w:style>
  <w:style w:type="character" w:customStyle="1" w:styleId="PagrindiniotekstotraukaDiagrama">
    <w:name w:val="Pagrindinio teksto įtrauka Diagrama"/>
    <w:link w:val="Pagrindiniotekstotrauka"/>
    <w:rsid w:val="00B10156"/>
    <w:rPr>
      <w:rFonts w:ascii="Palatino Linotype" w:hAnsi="Palatino Linotype"/>
      <w:b/>
      <w:color w:val="000000"/>
      <w:sz w:val="22"/>
      <w:lang w:eastAsia="en-US"/>
    </w:rPr>
  </w:style>
  <w:style w:type="paragraph" w:styleId="Pagrindiniotekstotrauka2">
    <w:name w:val="Body Text Indent 2"/>
    <w:basedOn w:val="prastasis"/>
    <w:link w:val="Pagrindiniotekstotrauka2Diagrama"/>
    <w:rsid w:val="00B10156"/>
    <w:pPr>
      <w:keepNext/>
      <w:keepLines/>
      <w:ind w:firstLine="720"/>
      <w:jc w:val="both"/>
    </w:pPr>
    <w:rPr>
      <w:rFonts w:ascii="Palatino Linotype" w:hAnsi="Palatino Linotype"/>
      <w:sz w:val="22"/>
      <w:szCs w:val="20"/>
    </w:rPr>
  </w:style>
  <w:style w:type="character" w:customStyle="1" w:styleId="Pagrindiniotekstotrauka2Diagrama">
    <w:name w:val="Pagrindinio teksto įtrauka 2 Diagrama"/>
    <w:link w:val="Pagrindiniotekstotrauka2"/>
    <w:rsid w:val="00B10156"/>
    <w:rPr>
      <w:rFonts w:ascii="Palatino Linotype" w:hAnsi="Palatino Linotype"/>
      <w:sz w:val="22"/>
      <w:lang w:eastAsia="en-US"/>
    </w:rPr>
  </w:style>
  <w:style w:type="paragraph" w:customStyle="1" w:styleId="BodyText21">
    <w:name w:val="Body Text 21"/>
    <w:basedOn w:val="prastasis"/>
    <w:rsid w:val="00B10156"/>
    <w:pPr>
      <w:ind w:firstLine="720"/>
      <w:jc w:val="both"/>
    </w:pPr>
    <w:rPr>
      <w:rFonts w:ascii="Palatino Linotype" w:hAnsi="Palatino Linotype"/>
      <w:snapToGrid w:val="0"/>
      <w:sz w:val="22"/>
      <w:szCs w:val="20"/>
      <w:lang w:val="en-US"/>
    </w:rPr>
  </w:style>
  <w:style w:type="paragraph" w:styleId="Komentarotekstas">
    <w:name w:val="annotation text"/>
    <w:basedOn w:val="prastasis"/>
    <w:link w:val="KomentarotekstasDiagrama"/>
    <w:semiHidden/>
    <w:rsid w:val="00B10156"/>
    <w:pPr>
      <w:ind w:firstLine="720"/>
      <w:jc w:val="both"/>
    </w:pPr>
    <w:rPr>
      <w:rFonts w:ascii="Arial" w:hAnsi="Arial"/>
      <w:spacing w:val="-5"/>
      <w:szCs w:val="20"/>
    </w:rPr>
  </w:style>
  <w:style w:type="character" w:customStyle="1" w:styleId="KomentarotekstasDiagrama">
    <w:name w:val="Komentaro tekstas Diagrama"/>
    <w:link w:val="Komentarotekstas"/>
    <w:semiHidden/>
    <w:rsid w:val="00B10156"/>
    <w:rPr>
      <w:rFonts w:ascii="Arial" w:hAnsi="Arial"/>
      <w:spacing w:val="-5"/>
      <w:sz w:val="24"/>
      <w:lang w:eastAsia="en-US"/>
    </w:rPr>
  </w:style>
  <w:style w:type="character" w:styleId="Komentaronuoroda">
    <w:name w:val="annotation reference"/>
    <w:semiHidden/>
    <w:rsid w:val="00B10156"/>
    <w:rPr>
      <w:sz w:val="16"/>
    </w:rPr>
  </w:style>
  <w:style w:type="paragraph" w:styleId="Pagrindinistekstas">
    <w:name w:val="Body Text"/>
    <w:basedOn w:val="prastasis"/>
    <w:link w:val="PagrindinistekstasDiagrama"/>
    <w:rsid w:val="00B10156"/>
    <w:pPr>
      <w:spacing w:after="120"/>
    </w:pPr>
    <w:rPr>
      <w:lang w:eastAsia="lt-LT"/>
    </w:rPr>
  </w:style>
  <w:style w:type="character" w:customStyle="1" w:styleId="PagrindinistekstasDiagrama">
    <w:name w:val="Pagrindinis tekstas Diagrama"/>
    <w:link w:val="Pagrindinistekstas"/>
    <w:rsid w:val="00B10156"/>
    <w:rPr>
      <w:sz w:val="24"/>
      <w:szCs w:val="24"/>
    </w:rPr>
  </w:style>
  <w:style w:type="paragraph" w:customStyle="1" w:styleId="CharChar1Char">
    <w:name w:val="Char Char1 Char"/>
    <w:basedOn w:val="prastasis"/>
    <w:rsid w:val="00B10156"/>
    <w:pPr>
      <w:spacing w:after="160" w:line="240" w:lineRule="exact"/>
    </w:pPr>
    <w:rPr>
      <w:rFonts w:ascii="Tahoma" w:hAnsi="Tahoma"/>
      <w:sz w:val="20"/>
      <w:szCs w:val="20"/>
      <w:lang w:val="en-US"/>
    </w:rPr>
  </w:style>
  <w:style w:type="paragraph" w:styleId="Pavadinimas">
    <w:name w:val="Title"/>
    <w:basedOn w:val="prastasis"/>
    <w:link w:val="PavadinimasDiagrama"/>
    <w:qFormat/>
    <w:rsid w:val="00B10156"/>
    <w:pPr>
      <w:jc w:val="center"/>
    </w:pPr>
    <w:rPr>
      <w:b/>
      <w:sz w:val="20"/>
      <w:szCs w:val="20"/>
    </w:rPr>
  </w:style>
  <w:style w:type="character" w:customStyle="1" w:styleId="PavadinimasDiagrama">
    <w:name w:val="Pavadinimas Diagrama"/>
    <w:link w:val="Pavadinimas"/>
    <w:rsid w:val="00B10156"/>
    <w:rPr>
      <w:b/>
      <w:lang w:eastAsia="en-US"/>
    </w:rPr>
  </w:style>
  <w:style w:type="paragraph" w:customStyle="1" w:styleId="CharChar">
    <w:name w:val="Char Char"/>
    <w:basedOn w:val="prastasis"/>
    <w:rsid w:val="00B10156"/>
    <w:pPr>
      <w:spacing w:after="160" w:line="240" w:lineRule="exact"/>
    </w:pPr>
    <w:rPr>
      <w:rFonts w:ascii="Tahoma" w:hAnsi="Tahoma"/>
      <w:sz w:val="20"/>
      <w:szCs w:val="20"/>
      <w:lang w:val="en-US"/>
    </w:rPr>
  </w:style>
  <w:style w:type="paragraph" w:customStyle="1" w:styleId="WW-HTMLPreformatted">
    <w:name w:val="WW-HTML Preformatted"/>
    <w:basedOn w:val="prastasis"/>
    <w:rsid w:val="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360" w:lineRule="atLeast"/>
      <w:jc w:val="both"/>
      <w:textAlignment w:val="baseline"/>
    </w:pPr>
    <w:rPr>
      <w:rFonts w:ascii="Courier New" w:hAnsi="Courier New" w:cs="Courier New"/>
      <w:sz w:val="20"/>
      <w:szCs w:val="20"/>
      <w:lang w:eastAsia="ar-SA"/>
    </w:rPr>
  </w:style>
  <w:style w:type="paragraph" w:customStyle="1" w:styleId="Diagrama">
    <w:name w:val="Diagrama"/>
    <w:basedOn w:val="prastasis"/>
    <w:rsid w:val="00B10156"/>
    <w:pPr>
      <w:spacing w:after="160" w:line="240" w:lineRule="exact"/>
    </w:pPr>
    <w:rPr>
      <w:rFonts w:ascii="Tahoma" w:hAnsi="Tahoma"/>
      <w:sz w:val="20"/>
      <w:szCs w:val="20"/>
      <w:lang w:val="en-US"/>
    </w:rPr>
  </w:style>
  <w:style w:type="paragraph" w:customStyle="1" w:styleId="CharChar1">
    <w:name w:val="Char Char1"/>
    <w:basedOn w:val="prastasis"/>
    <w:rsid w:val="00B10156"/>
    <w:pPr>
      <w:spacing w:after="160" w:line="240" w:lineRule="exact"/>
    </w:pPr>
    <w:rPr>
      <w:rFonts w:ascii="Tahoma" w:hAnsi="Tahoma"/>
      <w:sz w:val="20"/>
      <w:szCs w:val="20"/>
      <w:lang w:val="en-US"/>
    </w:rPr>
  </w:style>
  <w:style w:type="paragraph" w:customStyle="1" w:styleId="root">
    <w:name w:val="root"/>
    <w:basedOn w:val="prastasis"/>
    <w:rsid w:val="00B10156"/>
    <w:pPr>
      <w:spacing w:before="100" w:beforeAutospacing="1" w:after="100" w:afterAutospacing="1"/>
    </w:pPr>
    <w:rPr>
      <w:lang w:eastAsia="lt-LT"/>
    </w:rPr>
  </w:style>
  <w:style w:type="paragraph" w:customStyle="1" w:styleId="CharChar2">
    <w:name w:val="Char Char2"/>
    <w:basedOn w:val="prastasis"/>
    <w:rsid w:val="00B10156"/>
    <w:pPr>
      <w:spacing w:after="160" w:line="240" w:lineRule="exact"/>
    </w:pPr>
    <w:rPr>
      <w:rFonts w:ascii="Tahoma" w:hAnsi="Tahoma"/>
      <w:sz w:val="20"/>
      <w:szCs w:val="20"/>
      <w:lang w:val="en-US"/>
    </w:rPr>
  </w:style>
  <w:style w:type="paragraph" w:customStyle="1" w:styleId="Betarp1">
    <w:name w:val="Be tarpų1"/>
    <w:qFormat/>
    <w:rsid w:val="00B10156"/>
    <w:pPr>
      <w:widowControl w:val="0"/>
      <w:adjustRightInd w:val="0"/>
      <w:jc w:val="both"/>
    </w:pPr>
    <w:rPr>
      <w:sz w:val="24"/>
      <w:szCs w:val="24"/>
    </w:rPr>
  </w:style>
  <w:style w:type="paragraph" w:styleId="Antrinispavadinimas">
    <w:name w:val="Subtitle"/>
    <w:basedOn w:val="prastasis"/>
    <w:link w:val="AntrinispavadinimasDiagrama"/>
    <w:qFormat/>
    <w:rsid w:val="00B10156"/>
    <w:pPr>
      <w:jc w:val="center"/>
    </w:pPr>
    <w:rPr>
      <w:szCs w:val="20"/>
    </w:rPr>
  </w:style>
  <w:style w:type="character" w:customStyle="1" w:styleId="AntrinispavadinimasDiagrama">
    <w:name w:val="Antrinis pavadinimas Diagrama"/>
    <w:link w:val="Antrinispavadinimas"/>
    <w:rsid w:val="00B10156"/>
    <w:rPr>
      <w:sz w:val="24"/>
      <w:lang w:eastAsia="en-US"/>
    </w:rPr>
  </w:style>
  <w:style w:type="paragraph" w:customStyle="1" w:styleId="CharCharCharDiagramaDiagramaCharCharCharCharCharChar">
    <w:name w:val="Char Char Char Diagrama Diagrama Char Char Char Char Char Char"/>
    <w:basedOn w:val="prastasis"/>
    <w:rsid w:val="00B10156"/>
    <w:pPr>
      <w:spacing w:after="160" w:line="240" w:lineRule="exact"/>
    </w:pPr>
    <w:rPr>
      <w:rFonts w:ascii="Tahoma" w:hAnsi="Tahoma"/>
      <w:sz w:val="20"/>
      <w:szCs w:val="20"/>
      <w:lang w:val="en-US"/>
    </w:rPr>
  </w:style>
  <w:style w:type="character" w:customStyle="1" w:styleId="DiagramaDiagrama7">
    <w:name w:val="Diagrama Diagrama7"/>
    <w:locked/>
    <w:rsid w:val="00B10156"/>
    <w:rPr>
      <w:rFonts w:ascii="Courier New" w:hAnsi="Courier New" w:cs="Courier New"/>
      <w:sz w:val="20"/>
      <w:szCs w:val="20"/>
      <w:lang w:val="x-none" w:eastAsia="lt-LT"/>
    </w:rPr>
  </w:style>
  <w:style w:type="paragraph" w:styleId="Pagrindinistekstas2">
    <w:name w:val="Body Text 2"/>
    <w:basedOn w:val="prastasis"/>
    <w:link w:val="Pagrindinistekstas2Diagrama"/>
    <w:rsid w:val="00B10156"/>
    <w:pPr>
      <w:spacing w:after="120" w:line="480" w:lineRule="auto"/>
    </w:pPr>
    <w:rPr>
      <w:lang w:eastAsia="lt-LT"/>
    </w:rPr>
  </w:style>
  <w:style w:type="character" w:customStyle="1" w:styleId="Pagrindinistekstas2Diagrama">
    <w:name w:val="Pagrindinis tekstas 2 Diagrama"/>
    <w:link w:val="Pagrindinistekstas2"/>
    <w:rsid w:val="00B10156"/>
    <w:rPr>
      <w:sz w:val="24"/>
      <w:szCs w:val="24"/>
    </w:rPr>
  </w:style>
  <w:style w:type="character" w:customStyle="1" w:styleId="DiagramaDiagrama">
    <w:name w:val="Diagrama Diagrama"/>
    <w:rsid w:val="00B10156"/>
    <w:rPr>
      <w:rFonts w:ascii="Courier New" w:hAnsi="Courier New" w:cs="Courier New"/>
      <w:lang w:val="lt-LT" w:eastAsia="lt-LT" w:bidi="ar-SA"/>
    </w:rPr>
  </w:style>
  <w:style w:type="paragraph" w:customStyle="1" w:styleId="DiagramaDiagrama1CharCharDiagramaDiagramaCharCharCharCharCharCharCharCharChar1CharCharChar">
    <w:name w:val="Diagrama Diagrama1 Char Char Diagrama Diagrama Char Char Char Char Char Char Char Char Char1 Char Char Char"/>
    <w:basedOn w:val="prastasis"/>
    <w:rsid w:val="00B10156"/>
    <w:pPr>
      <w:spacing w:after="160" w:line="240" w:lineRule="exact"/>
    </w:pPr>
    <w:rPr>
      <w:rFonts w:ascii="Tahoma" w:hAnsi="Tahoma"/>
      <w:sz w:val="20"/>
      <w:szCs w:val="20"/>
      <w:lang w:val="en-US"/>
    </w:rPr>
  </w:style>
  <w:style w:type="paragraph" w:customStyle="1" w:styleId="DiagramaDiagrama2CharCharDiagramaDiagrama">
    <w:name w:val="Diagrama Diagrama2 Char Char Diagrama Diagrama"/>
    <w:basedOn w:val="prastasis"/>
    <w:rsid w:val="00B10156"/>
    <w:pPr>
      <w:spacing w:after="160" w:line="240" w:lineRule="exact"/>
    </w:pPr>
    <w:rPr>
      <w:rFonts w:ascii="Tahoma" w:hAnsi="Tahoma"/>
      <w:sz w:val="20"/>
      <w:szCs w:val="20"/>
      <w:lang w:val="en-US"/>
    </w:rPr>
  </w:style>
  <w:style w:type="character" w:customStyle="1" w:styleId="apple-converted-space">
    <w:name w:val="apple-converted-space"/>
    <w:rsid w:val="00B10156"/>
  </w:style>
  <w:style w:type="paragraph" w:customStyle="1" w:styleId="CharChar2DiagramaDiagrama">
    <w:name w:val="Char Char2 Diagrama Diagrama"/>
    <w:basedOn w:val="prastasis"/>
    <w:rsid w:val="00B10156"/>
    <w:pPr>
      <w:spacing w:after="160" w:line="240" w:lineRule="exact"/>
    </w:pPr>
    <w:rPr>
      <w:rFonts w:ascii="Tahoma" w:hAnsi="Tahoma"/>
      <w:sz w:val="20"/>
      <w:szCs w:val="20"/>
      <w:lang w:val="en-US"/>
    </w:rPr>
  </w:style>
  <w:style w:type="numbering" w:customStyle="1" w:styleId="Sraonra1">
    <w:name w:val="Sąrašo nėra1"/>
    <w:next w:val="Sraonra"/>
    <w:semiHidden/>
    <w:rsid w:val="00B10156"/>
  </w:style>
  <w:style w:type="character" w:styleId="Hipersaitas">
    <w:name w:val="Hyperlink"/>
    <w:uiPriority w:val="99"/>
    <w:unhideWhenUsed/>
    <w:rsid w:val="00B10156"/>
    <w:rPr>
      <w:color w:val="0000FF"/>
      <w:u w:val="single"/>
    </w:rPr>
  </w:style>
  <w:style w:type="paragraph" w:styleId="Betarp">
    <w:name w:val="No Spacing"/>
    <w:uiPriority w:val="1"/>
    <w:qFormat/>
    <w:rsid w:val="00B10156"/>
    <w:rPr>
      <w:rFonts w:ascii="Calibri" w:eastAsia="Calibri" w:hAnsi="Calibri"/>
      <w:sz w:val="22"/>
      <w:szCs w:val="22"/>
      <w:lang w:eastAsia="en-US"/>
    </w:rPr>
  </w:style>
  <w:style w:type="paragraph" w:styleId="Sraopastraipa">
    <w:name w:val="List Paragraph"/>
    <w:basedOn w:val="prastasis"/>
    <w:uiPriority w:val="34"/>
    <w:qFormat/>
    <w:rsid w:val="00B10156"/>
    <w:pPr>
      <w:ind w:left="720"/>
      <w:contextualSpacing/>
    </w:pPr>
    <w:rPr>
      <w:lang w:eastAsia="lt-LT"/>
    </w:rPr>
  </w:style>
  <w:style w:type="paragraph" w:customStyle="1" w:styleId="Pagrindinistekstas31">
    <w:name w:val="Pagrindinis tekstas 31"/>
    <w:basedOn w:val="prastasis"/>
    <w:rsid w:val="00B10156"/>
    <w:pPr>
      <w:suppressAutoHyphens/>
      <w:overflowPunct w:val="0"/>
      <w:autoSpaceDE w:val="0"/>
      <w:spacing w:line="360" w:lineRule="auto"/>
      <w:jc w:val="both"/>
      <w:textAlignment w:val="baseline"/>
    </w:pPr>
    <w:rPr>
      <w:szCs w:val="20"/>
      <w:lang w:eastAsia="zh-CN"/>
    </w:rPr>
  </w:style>
  <w:style w:type="paragraph" w:customStyle="1" w:styleId="DecimalAligned">
    <w:name w:val="Decimal Aligned"/>
    <w:basedOn w:val="prastasis"/>
    <w:uiPriority w:val="40"/>
    <w:qFormat/>
    <w:rsid w:val="009132A3"/>
    <w:pPr>
      <w:tabs>
        <w:tab w:val="decimal" w:pos="360"/>
      </w:tabs>
      <w:spacing w:after="200" w:line="276" w:lineRule="auto"/>
    </w:pPr>
    <w:rPr>
      <w:rFonts w:ascii="Calibri" w:hAnsi="Calibri"/>
      <w:sz w:val="22"/>
      <w:szCs w:val="22"/>
      <w:lang w:eastAsia="lt-LT"/>
    </w:rPr>
  </w:style>
  <w:style w:type="character" w:styleId="Nerykuspabraukimas">
    <w:name w:val="Subtle Emphasis"/>
    <w:uiPriority w:val="19"/>
    <w:qFormat/>
    <w:rsid w:val="009132A3"/>
    <w:rPr>
      <w:i/>
      <w:iCs/>
    </w:rPr>
  </w:style>
  <w:style w:type="table" w:styleId="viesusspalvinimas1parykinimas">
    <w:name w:val="Light Shading Accent 1"/>
    <w:basedOn w:val="prastojilentel"/>
    <w:uiPriority w:val="60"/>
    <w:rsid w:val="009132A3"/>
    <w:rPr>
      <w:rFonts w:ascii="Calibri" w:hAnsi="Calibri"/>
      <w:color w:val="2F5496"/>
      <w:sz w:val="22"/>
      <w:szCs w:val="22"/>
    </w:rPr>
    <w:tblPr>
      <w:tblStyleRowBandSize w:val="1"/>
      <w:tblStyleColBandSize w:val="1"/>
      <w:tblInd w:w="0" w:type="dxa"/>
      <w:tblBorders>
        <w:top w:val="single" w:sz="8" w:space="0" w:color="4472C4"/>
        <w:bottom w:val="single" w:sz="8" w:space="0" w:color="4472C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styleId="2vidutinisspalvinimas5parykinimas">
    <w:name w:val="Medium Shading 2 Accent 5"/>
    <w:basedOn w:val="prastojilentel"/>
    <w:uiPriority w:val="64"/>
    <w:rsid w:val="009132A3"/>
    <w:rPr>
      <w:rFonts w:ascii="Calibri" w:hAnsi="Calibri"/>
      <w:sz w:val="22"/>
      <w:szCs w:val="22"/>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viesussraas">
    <w:name w:val="Light List"/>
    <w:basedOn w:val="prastojilentel"/>
    <w:uiPriority w:val="61"/>
    <w:rsid w:val="00154A2D"/>
    <w:rPr>
      <w:rFonts w:ascii="Calibri" w:hAnsi="Calibri"/>
      <w:sz w:val="22"/>
      <w:szCs w:val="22"/>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entelstinklelis1">
    <w:name w:val="Lentelės tinklelis1"/>
    <w:basedOn w:val="prastojilentel"/>
    <w:next w:val="Lentelstinklelis"/>
    <w:uiPriority w:val="39"/>
    <w:rsid w:val="00D447BD"/>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eapdorotaspaminjimas1">
    <w:name w:val="Neapdorotas paminėjimas1"/>
    <w:uiPriority w:val="99"/>
    <w:semiHidden/>
    <w:unhideWhenUsed/>
    <w:rsid w:val="00C027EC"/>
    <w:rPr>
      <w:color w:val="605E5C"/>
      <w:shd w:val="clear" w:color="auto" w:fill="E1DFDD"/>
    </w:rPr>
  </w:style>
  <w:style w:type="character" w:styleId="Perirtashipersaitas">
    <w:name w:val="FollowedHyperlink"/>
    <w:uiPriority w:val="99"/>
    <w:semiHidden/>
    <w:unhideWhenUsed/>
    <w:rsid w:val="003A076C"/>
    <w:rPr>
      <w:color w:val="954F72"/>
      <w:u w:val="single"/>
    </w:rPr>
  </w:style>
  <w:style w:type="paragraph" w:customStyle="1" w:styleId="Default">
    <w:name w:val="Default"/>
    <w:rsid w:val="00531CA7"/>
    <w:pPr>
      <w:autoSpaceDE w:val="0"/>
      <w:autoSpaceDN w:val="0"/>
      <w:adjustRightInd w:val="0"/>
    </w:pPr>
    <w:rPr>
      <w:rFonts w:ascii="Calibri" w:hAnsi="Calibri" w:cs="Calibri"/>
      <w:color w:val="000000"/>
      <w:sz w:val="24"/>
      <w:szCs w:val="24"/>
    </w:rPr>
  </w:style>
  <w:style w:type="character" w:customStyle="1" w:styleId="Neapdorotaspaminjimas2">
    <w:name w:val="Neapdorotas paminėjimas2"/>
    <w:basedOn w:val="Numatytasispastraiposriftas"/>
    <w:uiPriority w:val="99"/>
    <w:semiHidden/>
    <w:unhideWhenUsed/>
    <w:rsid w:val="00E478C2"/>
    <w:rPr>
      <w:color w:val="605E5C"/>
      <w:shd w:val="clear" w:color="auto" w:fill="E1DFDD"/>
    </w:rPr>
  </w:style>
  <w:style w:type="table" w:customStyle="1" w:styleId="6sraolentelspalvinga5parykinimas1">
    <w:name w:val="6 sąrašo lentelė (spalvinga) – 5 paryškinimas1"/>
    <w:basedOn w:val="prastojilentel"/>
    <w:uiPriority w:val="51"/>
    <w:rsid w:val="00EE0903"/>
    <w:rPr>
      <w:rFonts w:ascii="Calibri" w:eastAsia="Calibri" w:hAnsi="Calibri"/>
      <w:color w:val="2F5496"/>
      <w:sz w:val="22"/>
      <w:szCs w:val="22"/>
      <w:lang w:eastAsia="en-US"/>
    </w:rPr>
    <w:tblPr>
      <w:tblStyleRowBandSize w:val="1"/>
      <w:tblStyleColBandSize w:val="1"/>
      <w:tblInd w:w="0" w:type="dxa"/>
      <w:tblBorders>
        <w:top w:val="single" w:sz="4" w:space="0" w:color="4472C4"/>
        <w:bottom w:val="single" w:sz="4" w:space="0" w:color="4472C4"/>
      </w:tblBorders>
      <w:tblCellMar>
        <w:top w:w="0" w:type="dxa"/>
        <w:left w:w="108" w:type="dxa"/>
        <w:bottom w:w="0" w:type="dxa"/>
        <w:right w:w="108" w:type="dxa"/>
      </w:tblCellMar>
    </w:tblPr>
    <w:tblStylePr w:type="firstRow">
      <w:rPr>
        <w:b/>
        <w:bCs/>
      </w:rPr>
      <w:tblPr/>
      <w:tcPr>
        <w:tcBorders>
          <w:bottom w:val="single" w:sz="4" w:space="0" w:color="4472C4"/>
        </w:tcBorders>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tinkleliolentelspalvinga1">
    <w:name w:val="6 tinklelio lentelė – spalvinga1"/>
    <w:basedOn w:val="prastojilentel"/>
    <w:uiPriority w:val="51"/>
    <w:rsid w:val="009C64B1"/>
    <w:rPr>
      <w:rFonts w:ascii="Calibri" w:eastAsia="Calibri" w:hAnsi="Calibri"/>
      <w:color w:val="000000" w:themeColor="text1"/>
      <w:sz w:val="22"/>
      <w:szCs w:val="22"/>
      <w:lang w:eastAsia="en-US"/>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Lentelstinklelis2">
    <w:name w:val="Lentelės tinklelis2"/>
    <w:basedOn w:val="prastojilentel"/>
    <w:next w:val="Lentelstinklelis"/>
    <w:uiPriority w:val="39"/>
    <w:rsid w:val="00AB7CE6"/>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ljs-operator">
    <w:name w:val="hljs-operator"/>
    <w:basedOn w:val="Numatytasispastraiposriftas"/>
    <w:rsid w:val="00B550BF"/>
  </w:style>
  <w:style w:type="character" w:customStyle="1" w:styleId="hljs-comment">
    <w:name w:val="hljs-comment"/>
    <w:basedOn w:val="Numatytasispastraiposriftas"/>
    <w:rsid w:val="00B550BF"/>
  </w:style>
  <w:style w:type="character" w:customStyle="1" w:styleId="hljs-keyword">
    <w:name w:val="hljs-keyword"/>
    <w:basedOn w:val="Numatytasispastraiposriftas"/>
    <w:rsid w:val="00B550BF"/>
  </w:style>
  <w:style w:type="character" w:customStyle="1" w:styleId="UnresolvedMention">
    <w:name w:val="Unresolved Mention"/>
    <w:basedOn w:val="Numatytasispastraiposriftas"/>
    <w:uiPriority w:val="99"/>
    <w:semiHidden/>
    <w:unhideWhenUsed/>
    <w:rsid w:val="007E16C4"/>
    <w:rPr>
      <w:color w:val="605E5C"/>
      <w:shd w:val="clear" w:color="auto" w:fill="E1DFDD"/>
    </w:rPr>
  </w:style>
  <w:style w:type="table" w:styleId="2vidutinissraas1parykinimas">
    <w:name w:val="Medium List 2 Accent 1"/>
    <w:basedOn w:val="prastojilentel"/>
    <w:uiPriority w:val="66"/>
    <w:rsid w:val="003769FB"/>
    <w:rPr>
      <w:rFonts w:asciiTheme="majorHAnsi" w:eastAsiaTheme="majorEastAsia" w:hAnsiTheme="majorHAnsi" w:cstheme="majorBidi"/>
      <w:color w:val="000000" w:themeColor="text1"/>
      <w:sz w:val="22"/>
      <w:szCs w:val="22"/>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Lentelstinklelis3">
    <w:name w:val="Lentelės tinklelis3"/>
    <w:basedOn w:val="prastojilentel"/>
    <w:next w:val="Lentelstinklelis"/>
    <w:uiPriority w:val="39"/>
    <w:rsid w:val="00593970"/>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lt-LT" w:eastAsia="lt-L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footnote reference" w:uiPriority="0"/>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Indent 2" w:uiPriority="0"/>
    <w:lsdException w:name="Strong" w:semiHidden="0" w:uiPriority="22" w:unhideWhenUsed="0" w:qFormat="1"/>
    <w:lsdException w:name="Emphasis" w:semiHidden="0" w:uiPriority="0" w:unhideWhenUsed="0" w:qFormat="1"/>
    <w:lsdException w:name="HTML Preformatted"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0E2094"/>
    <w:rPr>
      <w:sz w:val="24"/>
      <w:szCs w:val="24"/>
      <w:lang w:eastAsia="en-US"/>
    </w:rPr>
  </w:style>
  <w:style w:type="paragraph" w:styleId="Antrat1">
    <w:name w:val="heading 1"/>
    <w:basedOn w:val="prastasis"/>
    <w:next w:val="prastasis"/>
    <w:link w:val="Antrat1Diagrama"/>
    <w:qFormat/>
    <w:rsid w:val="00B10156"/>
    <w:pPr>
      <w:keepNext/>
      <w:spacing w:before="240" w:after="60"/>
      <w:outlineLvl w:val="0"/>
    </w:pPr>
    <w:rPr>
      <w:rFonts w:ascii="Arial" w:hAnsi="Arial" w:cs="Arial"/>
      <w:b/>
      <w:bCs/>
      <w:kern w:val="32"/>
      <w:sz w:val="32"/>
      <w:szCs w:val="32"/>
      <w:lang w:eastAsia="lt-LT"/>
    </w:rPr>
  </w:style>
  <w:style w:type="paragraph" w:styleId="Antrat2">
    <w:name w:val="heading 2"/>
    <w:basedOn w:val="prastasis"/>
    <w:next w:val="prastasis"/>
    <w:link w:val="Antrat2Diagrama"/>
    <w:qFormat/>
    <w:rsid w:val="00B10156"/>
    <w:pPr>
      <w:keepNext/>
      <w:jc w:val="center"/>
      <w:outlineLvl w:val="1"/>
    </w:pPr>
    <w:rPr>
      <w:rFonts w:ascii="Palatino Linotype" w:hAnsi="Palatino Linotype"/>
      <w:b/>
      <w:i/>
      <w:snapToGrid w:val="0"/>
      <w:color w:val="000000"/>
      <w:sz w:val="32"/>
      <w:szCs w:val="20"/>
    </w:rPr>
  </w:style>
  <w:style w:type="paragraph" w:styleId="Antrat3">
    <w:name w:val="heading 3"/>
    <w:basedOn w:val="prastasis"/>
    <w:next w:val="prastasis"/>
    <w:link w:val="Antrat3Diagrama"/>
    <w:qFormat/>
    <w:rsid w:val="00B10156"/>
    <w:pPr>
      <w:keepNext/>
      <w:ind w:firstLine="720"/>
      <w:jc w:val="both"/>
      <w:outlineLvl w:val="2"/>
    </w:pPr>
    <w:rPr>
      <w:rFonts w:ascii="Palatino Linotype" w:hAnsi="Palatino Linotype" w:cs="Arial"/>
      <w:bCs/>
      <w:sz w:val="28"/>
      <w:szCs w:val="20"/>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link w:val="Antrat1"/>
    <w:rsid w:val="00B10156"/>
    <w:rPr>
      <w:rFonts w:ascii="Arial" w:hAnsi="Arial" w:cs="Arial"/>
      <w:b/>
      <w:bCs/>
      <w:kern w:val="32"/>
      <w:sz w:val="32"/>
      <w:szCs w:val="32"/>
    </w:rPr>
  </w:style>
  <w:style w:type="character" w:customStyle="1" w:styleId="Antrat2Diagrama">
    <w:name w:val="Antraštė 2 Diagrama"/>
    <w:link w:val="Antrat2"/>
    <w:rsid w:val="00B10156"/>
    <w:rPr>
      <w:rFonts w:ascii="Palatino Linotype" w:hAnsi="Palatino Linotype"/>
      <w:b/>
      <w:i/>
      <w:snapToGrid w:val="0"/>
      <w:color w:val="000000"/>
      <w:sz w:val="32"/>
      <w:lang w:eastAsia="en-US"/>
    </w:rPr>
  </w:style>
  <w:style w:type="character" w:customStyle="1" w:styleId="Antrat3Diagrama">
    <w:name w:val="Antraštė 3 Diagrama"/>
    <w:link w:val="Antrat3"/>
    <w:rsid w:val="00B10156"/>
    <w:rPr>
      <w:rFonts w:ascii="Palatino Linotype" w:hAnsi="Palatino Linotype" w:cs="Arial"/>
      <w:bCs/>
      <w:sz w:val="28"/>
      <w:lang w:eastAsia="en-US"/>
    </w:rPr>
  </w:style>
  <w:style w:type="table" w:styleId="Lentelstinklelis">
    <w:name w:val="Table Grid"/>
    <w:basedOn w:val="prastojilentel"/>
    <w:rsid w:val="00B1015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Debesliotekstas">
    <w:name w:val="Balloon Text"/>
    <w:basedOn w:val="prastasis"/>
    <w:link w:val="DebesliotekstasDiagrama"/>
    <w:semiHidden/>
    <w:rsid w:val="00B10156"/>
    <w:rPr>
      <w:rFonts w:ascii="Tahoma" w:hAnsi="Tahoma" w:cs="Tahoma"/>
      <w:sz w:val="16"/>
      <w:szCs w:val="16"/>
      <w:lang w:eastAsia="lt-LT"/>
    </w:rPr>
  </w:style>
  <w:style w:type="character" w:customStyle="1" w:styleId="DebesliotekstasDiagrama">
    <w:name w:val="Debesėlio tekstas Diagrama"/>
    <w:link w:val="Debesliotekstas"/>
    <w:semiHidden/>
    <w:rsid w:val="00B10156"/>
    <w:rPr>
      <w:rFonts w:ascii="Tahoma" w:hAnsi="Tahoma" w:cs="Tahoma"/>
      <w:sz w:val="16"/>
      <w:szCs w:val="16"/>
    </w:rPr>
  </w:style>
  <w:style w:type="paragraph" w:styleId="HTMLiankstoformatuotas">
    <w:name w:val="HTML Preformatted"/>
    <w:basedOn w:val="prastasis"/>
    <w:link w:val="HTMLiankstoformatuotasDiagrama"/>
    <w:rsid w:val="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pacing w:line="360" w:lineRule="atLeast"/>
      <w:jc w:val="both"/>
      <w:textAlignment w:val="baseline"/>
    </w:pPr>
    <w:rPr>
      <w:rFonts w:ascii="Courier New" w:hAnsi="Courier New" w:cs="Courier New"/>
      <w:sz w:val="20"/>
      <w:szCs w:val="20"/>
      <w:lang w:eastAsia="lt-LT"/>
    </w:rPr>
  </w:style>
  <w:style w:type="character" w:customStyle="1" w:styleId="HTMLiankstoformatuotasDiagrama">
    <w:name w:val="HTML iš anksto formatuotas Diagrama"/>
    <w:link w:val="HTMLiankstoformatuotas"/>
    <w:rsid w:val="00B10156"/>
    <w:rPr>
      <w:rFonts w:ascii="Courier New" w:hAnsi="Courier New" w:cs="Courier New"/>
    </w:rPr>
  </w:style>
  <w:style w:type="paragraph" w:styleId="prastasistinklapis">
    <w:name w:val="Normal (Web)"/>
    <w:basedOn w:val="prastasis"/>
    <w:uiPriority w:val="99"/>
    <w:rsid w:val="00B10156"/>
    <w:pPr>
      <w:spacing w:before="100" w:beforeAutospacing="1" w:after="100" w:afterAutospacing="1"/>
    </w:pPr>
    <w:rPr>
      <w:lang w:eastAsia="lt-LT"/>
    </w:rPr>
  </w:style>
  <w:style w:type="paragraph" w:styleId="Puslapioinaostekstas">
    <w:name w:val="footnote text"/>
    <w:basedOn w:val="prastasis"/>
    <w:link w:val="PuslapioinaostekstasDiagrama"/>
    <w:uiPriority w:val="99"/>
    <w:rsid w:val="00B10156"/>
    <w:pPr>
      <w:widowControl w:val="0"/>
      <w:adjustRightInd w:val="0"/>
      <w:spacing w:line="360" w:lineRule="atLeast"/>
      <w:jc w:val="both"/>
      <w:textAlignment w:val="baseline"/>
    </w:pPr>
    <w:rPr>
      <w:sz w:val="20"/>
      <w:szCs w:val="20"/>
      <w:lang w:eastAsia="lt-LT"/>
    </w:rPr>
  </w:style>
  <w:style w:type="character" w:customStyle="1" w:styleId="PuslapioinaostekstasDiagrama">
    <w:name w:val="Puslapio išnašos tekstas Diagrama"/>
    <w:basedOn w:val="Numatytasispastraiposriftas"/>
    <w:link w:val="Puslapioinaostekstas"/>
    <w:uiPriority w:val="99"/>
    <w:rsid w:val="00B10156"/>
  </w:style>
  <w:style w:type="character" w:styleId="Puslapioinaosnuoroda">
    <w:name w:val="footnote reference"/>
    <w:semiHidden/>
    <w:rsid w:val="00B10156"/>
    <w:rPr>
      <w:vertAlign w:val="superscript"/>
    </w:rPr>
  </w:style>
  <w:style w:type="paragraph" w:styleId="Antrats">
    <w:name w:val="header"/>
    <w:basedOn w:val="prastasis"/>
    <w:link w:val="AntratsDiagrama"/>
    <w:uiPriority w:val="99"/>
    <w:rsid w:val="00B10156"/>
    <w:pPr>
      <w:widowControl w:val="0"/>
      <w:tabs>
        <w:tab w:val="center" w:pos="4819"/>
        <w:tab w:val="right" w:pos="9638"/>
      </w:tabs>
      <w:adjustRightInd w:val="0"/>
      <w:spacing w:line="360" w:lineRule="atLeast"/>
      <w:jc w:val="both"/>
      <w:textAlignment w:val="baseline"/>
    </w:pPr>
    <w:rPr>
      <w:lang w:eastAsia="lt-LT"/>
    </w:rPr>
  </w:style>
  <w:style w:type="character" w:customStyle="1" w:styleId="AntratsDiagrama">
    <w:name w:val="Antraštės Diagrama"/>
    <w:link w:val="Antrats"/>
    <w:uiPriority w:val="99"/>
    <w:rsid w:val="00B10156"/>
    <w:rPr>
      <w:sz w:val="24"/>
      <w:szCs w:val="24"/>
    </w:rPr>
  </w:style>
  <w:style w:type="character" w:styleId="Puslapionumeris">
    <w:name w:val="page number"/>
    <w:rsid w:val="00B10156"/>
  </w:style>
  <w:style w:type="paragraph" w:styleId="Porat">
    <w:name w:val="footer"/>
    <w:basedOn w:val="prastasis"/>
    <w:link w:val="PoratDiagrama"/>
    <w:uiPriority w:val="99"/>
    <w:rsid w:val="00B10156"/>
    <w:pPr>
      <w:widowControl w:val="0"/>
      <w:tabs>
        <w:tab w:val="center" w:pos="4819"/>
        <w:tab w:val="right" w:pos="9638"/>
      </w:tabs>
      <w:adjustRightInd w:val="0"/>
      <w:spacing w:line="360" w:lineRule="atLeast"/>
      <w:jc w:val="both"/>
      <w:textAlignment w:val="baseline"/>
    </w:pPr>
    <w:rPr>
      <w:lang w:eastAsia="lt-LT"/>
    </w:rPr>
  </w:style>
  <w:style w:type="character" w:customStyle="1" w:styleId="PoratDiagrama">
    <w:name w:val="Poraštė Diagrama"/>
    <w:link w:val="Porat"/>
    <w:uiPriority w:val="99"/>
    <w:rsid w:val="00B10156"/>
    <w:rPr>
      <w:sz w:val="24"/>
      <w:szCs w:val="24"/>
    </w:rPr>
  </w:style>
  <w:style w:type="character" w:styleId="Grietas">
    <w:name w:val="Strong"/>
    <w:uiPriority w:val="22"/>
    <w:qFormat/>
    <w:rsid w:val="00B10156"/>
    <w:rPr>
      <w:b/>
      <w:bCs/>
    </w:rPr>
  </w:style>
  <w:style w:type="character" w:styleId="Emfaz">
    <w:name w:val="Emphasis"/>
    <w:qFormat/>
    <w:rsid w:val="00B10156"/>
    <w:rPr>
      <w:i/>
      <w:iCs/>
    </w:rPr>
  </w:style>
  <w:style w:type="paragraph" w:styleId="Pagrindiniotekstotrauka">
    <w:name w:val="Body Text Indent"/>
    <w:basedOn w:val="prastasis"/>
    <w:link w:val="PagrindiniotekstotraukaDiagrama"/>
    <w:rsid w:val="00B10156"/>
    <w:pPr>
      <w:ind w:firstLine="720"/>
      <w:jc w:val="center"/>
    </w:pPr>
    <w:rPr>
      <w:rFonts w:ascii="Palatino Linotype" w:hAnsi="Palatino Linotype"/>
      <w:b/>
      <w:color w:val="000000"/>
      <w:sz w:val="22"/>
      <w:szCs w:val="20"/>
    </w:rPr>
  </w:style>
  <w:style w:type="character" w:customStyle="1" w:styleId="PagrindiniotekstotraukaDiagrama">
    <w:name w:val="Pagrindinio teksto įtrauka Diagrama"/>
    <w:link w:val="Pagrindiniotekstotrauka"/>
    <w:rsid w:val="00B10156"/>
    <w:rPr>
      <w:rFonts w:ascii="Palatino Linotype" w:hAnsi="Palatino Linotype"/>
      <w:b/>
      <w:color w:val="000000"/>
      <w:sz w:val="22"/>
      <w:lang w:eastAsia="en-US"/>
    </w:rPr>
  </w:style>
  <w:style w:type="paragraph" w:styleId="Pagrindiniotekstotrauka2">
    <w:name w:val="Body Text Indent 2"/>
    <w:basedOn w:val="prastasis"/>
    <w:link w:val="Pagrindiniotekstotrauka2Diagrama"/>
    <w:rsid w:val="00B10156"/>
    <w:pPr>
      <w:keepNext/>
      <w:keepLines/>
      <w:ind w:firstLine="720"/>
      <w:jc w:val="both"/>
    </w:pPr>
    <w:rPr>
      <w:rFonts w:ascii="Palatino Linotype" w:hAnsi="Palatino Linotype"/>
      <w:sz w:val="22"/>
      <w:szCs w:val="20"/>
    </w:rPr>
  </w:style>
  <w:style w:type="character" w:customStyle="1" w:styleId="Pagrindiniotekstotrauka2Diagrama">
    <w:name w:val="Pagrindinio teksto įtrauka 2 Diagrama"/>
    <w:link w:val="Pagrindiniotekstotrauka2"/>
    <w:rsid w:val="00B10156"/>
    <w:rPr>
      <w:rFonts w:ascii="Palatino Linotype" w:hAnsi="Palatino Linotype"/>
      <w:sz w:val="22"/>
      <w:lang w:eastAsia="en-US"/>
    </w:rPr>
  </w:style>
  <w:style w:type="paragraph" w:customStyle="1" w:styleId="BodyText21">
    <w:name w:val="Body Text 21"/>
    <w:basedOn w:val="prastasis"/>
    <w:rsid w:val="00B10156"/>
    <w:pPr>
      <w:ind w:firstLine="720"/>
      <w:jc w:val="both"/>
    </w:pPr>
    <w:rPr>
      <w:rFonts w:ascii="Palatino Linotype" w:hAnsi="Palatino Linotype"/>
      <w:snapToGrid w:val="0"/>
      <w:sz w:val="22"/>
      <w:szCs w:val="20"/>
      <w:lang w:val="en-US"/>
    </w:rPr>
  </w:style>
  <w:style w:type="paragraph" w:styleId="Komentarotekstas">
    <w:name w:val="annotation text"/>
    <w:basedOn w:val="prastasis"/>
    <w:link w:val="KomentarotekstasDiagrama"/>
    <w:semiHidden/>
    <w:rsid w:val="00B10156"/>
    <w:pPr>
      <w:ind w:firstLine="720"/>
      <w:jc w:val="both"/>
    </w:pPr>
    <w:rPr>
      <w:rFonts w:ascii="Arial" w:hAnsi="Arial"/>
      <w:spacing w:val="-5"/>
      <w:szCs w:val="20"/>
    </w:rPr>
  </w:style>
  <w:style w:type="character" w:customStyle="1" w:styleId="KomentarotekstasDiagrama">
    <w:name w:val="Komentaro tekstas Diagrama"/>
    <w:link w:val="Komentarotekstas"/>
    <w:semiHidden/>
    <w:rsid w:val="00B10156"/>
    <w:rPr>
      <w:rFonts w:ascii="Arial" w:hAnsi="Arial"/>
      <w:spacing w:val="-5"/>
      <w:sz w:val="24"/>
      <w:lang w:eastAsia="en-US"/>
    </w:rPr>
  </w:style>
  <w:style w:type="character" w:styleId="Komentaronuoroda">
    <w:name w:val="annotation reference"/>
    <w:semiHidden/>
    <w:rsid w:val="00B10156"/>
    <w:rPr>
      <w:sz w:val="16"/>
    </w:rPr>
  </w:style>
  <w:style w:type="paragraph" w:styleId="Pagrindinistekstas">
    <w:name w:val="Body Text"/>
    <w:basedOn w:val="prastasis"/>
    <w:link w:val="PagrindinistekstasDiagrama"/>
    <w:rsid w:val="00B10156"/>
    <w:pPr>
      <w:spacing w:after="120"/>
    </w:pPr>
    <w:rPr>
      <w:lang w:eastAsia="lt-LT"/>
    </w:rPr>
  </w:style>
  <w:style w:type="character" w:customStyle="1" w:styleId="PagrindinistekstasDiagrama">
    <w:name w:val="Pagrindinis tekstas Diagrama"/>
    <w:link w:val="Pagrindinistekstas"/>
    <w:rsid w:val="00B10156"/>
    <w:rPr>
      <w:sz w:val="24"/>
      <w:szCs w:val="24"/>
    </w:rPr>
  </w:style>
  <w:style w:type="paragraph" w:customStyle="1" w:styleId="CharChar1Char">
    <w:name w:val="Char Char1 Char"/>
    <w:basedOn w:val="prastasis"/>
    <w:rsid w:val="00B10156"/>
    <w:pPr>
      <w:spacing w:after="160" w:line="240" w:lineRule="exact"/>
    </w:pPr>
    <w:rPr>
      <w:rFonts w:ascii="Tahoma" w:hAnsi="Tahoma"/>
      <w:sz w:val="20"/>
      <w:szCs w:val="20"/>
      <w:lang w:val="en-US"/>
    </w:rPr>
  </w:style>
  <w:style w:type="paragraph" w:styleId="Pavadinimas">
    <w:name w:val="Title"/>
    <w:basedOn w:val="prastasis"/>
    <w:link w:val="PavadinimasDiagrama"/>
    <w:qFormat/>
    <w:rsid w:val="00B10156"/>
    <w:pPr>
      <w:jc w:val="center"/>
    </w:pPr>
    <w:rPr>
      <w:b/>
      <w:sz w:val="20"/>
      <w:szCs w:val="20"/>
    </w:rPr>
  </w:style>
  <w:style w:type="character" w:customStyle="1" w:styleId="PavadinimasDiagrama">
    <w:name w:val="Pavadinimas Diagrama"/>
    <w:link w:val="Pavadinimas"/>
    <w:rsid w:val="00B10156"/>
    <w:rPr>
      <w:b/>
      <w:lang w:eastAsia="en-US"/>
    </w:rPr>
  </w:style>
  <w:style w:type="paragraph" w:customStyle="1" w:styleId="CharChar">
    <w:name w:val="Char Char"/>
    <w:basedOn w:val="prastasis"/>
    <w:rsid w:val="00B10156"/>
    <w:pPr>
      <w:spacing w:after="160" w:line="240" w:lineRule="exact"/>
    </w:pPr>
    <w:rPr>
      <w:rFonts w:ascii="Tahoma" w:hAnsi="Tahoma"/>
      <w:sz w:val="20"/>
      <w:szCs w:val="20"/>
      <w:lang w:val="en-US"/>
    </w:rPr>
  </w:style>
  <w:style w:type="paragraph" w:customStyle="1" w:styleId="WW-HTMLPreformatted">
    <w:name w:val="WW-HTML Preformatted"/>
    <w:basedOn w:val="prastasis"/>
    <w:rsid w:val="00B1015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360" w:lineRule="atLeast"/>
      <w:jc w:val="both"/>
      <w:textAlignment w:val="baseline"/>
    </w:pPr>
    <w:rPr>
      <w:rFonts w:ascii="Courier New" w:hAnsi="Courier New" w:cs="Courier New"/>
      <w:sz w:val="20"/>
      <w:szCs w:val="20"/>
      <w:lang w:eastAsia="ar-SA"/>
    </w:rPr>
  </w:style>
  <w:style w:type="paragraph" w:customStyle="1" w:styleId="Diagrama">
    <w:name w:val="Diagrama"/>
    <w:basedOn w:val="prastasis"/>
    <w:rsid w:val="00B10156"/>
    <w:pPr>
      <w:spacing w:after="160" w:line="240" w:lineRule="exact"/>
    </w:pPr>
    <w:rPr>
      <w:rFonts w:ascii="Tahoma" w:hAnsi="Tahoma"/>
      <w:sz w:val="20"/>
      <w:szCs w:val="20"/>
      <w:lang w:val="en-US"/>
    </w:rPr>
  </w:style>
  <w:style w:type="paragraph" w:customStyle="1" w:styleId="CharChar1">
    <w:name w:val="Char Char1"/>
    <w:basedOn w:val="prastasis"/>
    <w:rsid w:val="00B10156"/>
    <w:pPr>
      <w:spacing w:after="160" w:line="240" w:lineRule="exact"/>
    </w:pPr>
    <w:rPr>
      <w:rFonts w:ascii="Tahoma" w:hAnsi="Tahoma"/>
      <w:sz w:val="20"/>
      <w:szCs w:val="20"/>
      <w:lang w:val="en-US"/>
    </w:rPr>
  </w:style>
  <w:style w:type="paragraph" w:customStyle="1" w:styleId="root">
    <w:name w:val="root"/>
    <w:basedOn w:val="prastasis"/>
    <w:rsid w:val="00B10156"/>
    <w:pPr>
      <w:spacing w:before="100" w:beforeAutospacing="1" w:after="100" w:afterAutospacing="1"/>
    </w:pPr>
    <w:rPr>
      <w:lang w:eastAsia="lt-LT"/>
    </w:rPr>
  </w:style>
  <w:style w:type="paragraph" w:customStyle="1" w:styleId="CharChar2">
    <w:name w:val="Char Char2"/>
    <w:basedOn w:val="prastasis"/>
    <w:rsid w:val="00B10156"/>
    <w:pPr>
      <w:spacing w:after="160" w:line="240" w:lineRule="exact"/>
    </w:pPr>
    <w:rPr>
      <w:rFonts w:ascii="Tahoma" w:hAnsi="Tahoma"/>
      <w:sz w:val="20"/>
      <w:szCs w:val="20"/>
      <w:lang w:val="en-US"/>
    </w:rPr>
  </w:style>
  <w:style w:type="paragraph" w:customStyle="1" w:styleId="Betarp1">
    <w:name w:val="Be tarpų1"/>
    <w:qFormat/>
    <w:rsid w:val="00B10156"/>
    <w:pPr>
      <w:widowControl w:val="0"/>
      <w:adjustRightInd w:val="0"/>
      <w:jc w:val="both"/>
    </w:pPr>
    <w:rPr>
      <w:sz w:val="24"/>
      <w:szCs w:val="24"/>
    </w:rPr>
  </w:style>
  <w:style w:type="paragraph" w:styleId="Antrinispavadinimas">
    <w:name w:val="Subtitle"/>
    <w:basedOn w:val="prastasis"/>
    <w:link w:val="AntrinispavadinimasDiagrama"/>
    <w:qFormat/>
    <w:rsid w:val="00B10156"/>
    <w:pPr>
      <w:jc w:val="center"/>
    </w:pPr>
    <w:rPr>
      <w:szCs w:val="20"/>
    </w:rPr>
  </w:style>
  <w:style w:type="character" w:customStyle="1" w:styleId="AntrinispavadinimasDiagrama">
    <w:name w:val="Antrinis pavadinimas Diagrama"/>
    <w:link w:val="Antrinispavadinimas"/>
    <w:rsid w:val="00B10156"/>
    <w:rPr>
      <w:sz w:val="24"/>
      <w:lang w:eastAsia="en-US"/>
    </w:rPr>
  </w:style>
  <w:style w:type="paragraph" w:customStyle="1" w:styleId="CharCharCharDiagramaDiagramaCharCharCharCharCharChar">
    <w:name w:val="Char Char Char Diagrama Diagrama Char Char Char Char Char Char"/>
    <w:basedOn w:val="prastasis"/>
    <w:rsid w:val="00B10156"/>
    <w:pPr>
      <w:spacing w:after="160" w:line="240" w:lineRule="exact"/>
    </w:pPr>
    <w:rPr>
      <w:rFonts w:ascii="Tahoma" w:hAnsi="Tahoma"/>
      <w:sz w:val="20"/>
      <w:szCs w:val="20"/>
      <w:lang w:val="en-US"/>
    </w:rPr>
  </w:style>
  <w:style w:type="character" w:customStyle="1" w:styleId="DiagramaDiagrama7">
    <w:name w:val="Diagrama Diagrama7"/>
    <w:locked/>
    <w:rsid w:val="00B10156"/>
    <w:rPr>
      <w:rFonts w:ascii="Courier New" w:hAnsi="Courier New" w:cs="Courier New"/>
      <w:sz w:val="20"/>
      <w:szCs w:val="20"/>
      <w:lang w:val="x-none" w:eastAsia="lt-LT"/>
    </w:rPr>
  </w:style>
  <w:style w:type="paragraph" w:styleId="Pagrindinistekstas2">
    <w:name w:val="Body Text 2"/>
    <w:basedOn w:val="prastasis"/>
    <w:link w:val="Pagrindinistekstas2Diagrama"/>
    <w:rsid w:val="00B10156"/>
    <w:pPr>
      <w:spacing w:after="120" w:line="480" w:lineRule="auto"/>
    </w:pPr>
    <w:rPr>
      <w:lang w:eastAsia="lt-LT"/>
    </w:rPr>
  </w:style>
  <w:style w:type="character" w:customStyle="1" w:styleId="Pagrindinistekstas2Diagrama">
    <w:name w:val="Pagrindinis tekstas 2 Diagrama"/>
    <w:link w:val="Pagrindinistekstas2"/>
    <w:rsid w:val="00B10156"/>
    <w:rPr>
      <w:sz w:val="24"/>
      <w:szCs w:val="24"/>
    </w:rPr>
  </w:style>
  <w:style w:type="character" w:customStyle="1" w:styleId="DiagramaDiagrama">
    <w:name w:val="Diagrama Diagrama"/>
    <w:rsid w:val="00B10156"/>
    <w:rPr>
      <w:rFonts w:ascii="Courier New" w:hAnsi="Courier New" w:cs="Courier New"/>
      <w:lang w:val="lt-LT" w:eastAsia="lt-LT" w:bidi="ar-SA"/>
    </w:rPr>
  </w:style>
  <w:style w:type="paragraph" w:customStyle="1" w:styleId="DiagramaDiagrama1CharCharDiagramaDiagramaCharCharCharCharCharCharCharCharChar1CharCharChar">
    <w:name w:val="Diagrama Diagrama1 Char Char Diagrama Diagrama Char Char Char Char Char Char Char Char Char1 Char Char Char"/>
    <w:basedOn w:val="prastasis"/>
    <w:rsid w:val="00B10156"/>
    <w:pPr>
      <w:spacing w:after="160" w:line="240" w:lineRule="exact"/>
    </w:pPr>
    <w:rPr>
      <w:rFonts w:ascii="Tahoma" w:hAnsi="Tahoma"/>
      <w:sz w:val="20"/>
      <w:szCs w:val="20"/>
      <w:lang w:val="en-US"/>
    </w:rPr>
  </w:style>
  <w:style w:type="paragraph" w:customStyle="1" w:styleId="DiagramaDiagrama2CharCharDiagramaDiagrama">
    <w:name w:val="Diagrama Diagrama2 Char Char Diagrama Diagrama"/>
    <w:basedOn w:val="prastasis"/>
    <w:rsid w:val="00B10156"/>
    <w:pPr>
      <w:spacing w:after="160" w:line="240" w:lineRule="exact"/>
    </w:pPr>
    <w:rPr>
      <w:rFonts w:ascii="Tahoma" w:hAnsi="Tahoma"/>
      <w:sz w:val="20"/>
      <w:szCs w:val="20"/>
      <w:lang w:val="en-US"/>
    </w:rPr>
  </w:style>
  <w:style w:type="character" w:customStyle="1" w:styleId="apple-converted-space">
    <w:name w:val="apple-converted-space"/>
    <w:rsid w:val="00B10156"/>
  </w:style>
  <w:style w:type="paragraph" w:customStyle="1" w:styleId="CharChar2DiagramaDiagrama">
    <w:name w:val="Char Char2 Diagrama Diagrama"/>
    <w:basedOn w:val="prastasis"/>
    <w:rsid w:val="00B10156"/>
    <w:pPr>
      <w:spacing w:after="160" w:line="240" w:lineRule="exact"/>
    </w:pPr>
    <w:rPr>
      <w:rFonts w:ascii="Tahoma" w:hAnsi="Tahoma"/>
      <w:sz w:val="20"/>
      <w:szCs w:val="20"/>
      <w:lang w:val="en-US"/>
    </w:rPr>
  </w:style>
  <w:style w:type="numbering" w:customStyle="1" w:styleId="Sraonra1">
    <w:name w:val="Sąrašo nėra1"/>
    <w:next w:val="Sraonra"/>
    <w:semiHidden/>
    <w:rsid w:val="00B10156"/>
  </w:style>
  <w:style w:type="character" w:styleId="Hipersaitas">
    <w:name w:val="Hyperlink"/>
    <w:uiPriority w:val="99"/>
    <w:unhideWhenUsed/>
    <w:rsid w:val="00B10156"/>
    <w:rPr>
      <w:color w:val="0000FF"/>
      <w:u w:val="single"/>
    </w:rPr>
  </w:style>
  <w:style w:type="paragraph" w:styleId="Betarp">
    <w:name w:val="No Spacing"/>
    <w:uiPriority w:val="1"/>
    <w:qFormat/>
    <w:rsid w:val="00B10156"/>
    <w:rPr>
      <w:rFonts w:ascii="Calibri" w:eastAsia="Calibri" w:hAnsi="Calibri"/>
      <w:sz w:val="22"/>
      <w:szCs w:val="22"/>
      <w:lang w:eastAsia="en-US"/>
    </w:rPr>
  </w:style>
  <w:style w:type="paragraph" w:styleId="Sraopastraipa">
    <w:name w:val="List Paragraph"/>
    <w:basedOn w:val="prastasis"/>
    <w:uiPriority w:val="34"/>
    <w:qFormat/>
    <w:rsid w:val="00B10156"/>
    <w:pPr>
      <w:ind w:left="720"/>
      <w:contextualSpacing/>
    </w:pPr>
    <w:rPr>
      <w:lang w:eastAsia="lt-LT"/>
    </w:rPr>
  </w:style>
  <w:style w:type="paragraph" w:customStyle="1" w:styleId="Pagrindinistekstas31">
    <w:name w:val="Pagrindinis tekstas 31"/>
    <w:basedOn w:val="prastasis"/>
    <w:rsid w:val="00B10156"/>
    <w:pPr>
      <w:suppressAutoHyphens/>
      <w:overflowPunct w:val="0"/>
      <w:autoSpaceDE w:val="0"/>
      <w:spacing w:line="360" w:lineRule="auto"/>
      <w:jc w:val="both"/>
      <w:textAlignment w:val="baseline"/>
    </w:pPr>
    <w:rPr>
      <w:szCs w:val="20"/>
      <w:lang w:eastAsia="zh-CN"/>
    </w:rPr>
  </w:style>
  <w:style w:type="paragraph" w:customStyle="1" w:styleId="DecimalAligned">
    <w:name w:val="Decimal Aligned"/>
    <w:basedOn w:val="prastasis"/>
    <w:uiPriority w:val="40"/>
    <w:qFormat/>
    <w:rsid w:val="009132A3"/>
    <w:pPr>
      <w:tabs>
        <w:tab w:val="decimal" w:pos="360"/>
      </w:tabs>
      <w:spacing w:after="200" w:line="276" w:lineRule="auto"/>
    </w:pPr>
    <w:rPr>
      <w:rFonts w:ascii="Calibri" w:hAnsi="Calibri"/>
      <w:sz w:val="22"/>
      <w:szCs w:val="22"/>
      <w:lang w:eastAsia="lt-LT"/>
    </w:rPr>
  </w:style>
  <w:style w:type="character" w:styleId="Nerykuspabraukimas">
    <w:name w:val="Subtle Emphasis"/>
    <w:uiPriority w:val="19"/>
    <w:qFormat/>
    <w:rsid w:val="009132A3"/>
    <w:rPr>
      <w:i/>
      <w:iCs/>
    </w:rPr>
  </w:style>
  <w:style w:type="table" w:styleId="viesusspalvinimas1parykinimas">
    <w:name w:val="Light Shading Accent 1"/>
    <w:basedOn w:val="prastojilentel"/>
    <w:uiPriority w:val="60"/>
    <w:rsid w:val="009132A3"/>
    <w:rPr>
      <w:rFonts w:ascii="Calibri" w:hAnsi="Calibri"/>
      <w:color w:val="2F5496"/>
      <w:sz w:val="22"/>
      <w:szCs w:val="22"/>
    </w:rPr>
    <w:tblPr>
      <w:tblStyleRowBandSize w:val="1"/>
      <w:tblStyleColBandSize w:val="1"/>
      <w:tblInd w:w="0" w:type="dxa"/>
      <w:tblBorders>
        <w:top w:val="single" w:sz="8" w:space="0" w:color="4472C4"/>
        <w:bottom w:val="single" w:sz="8" w:space="0" w:color="4472C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styleId="2vidutinisspalvinimas5parykinimas">
    <w:name w:val="Medium Shading 2 Accent 5"/>
    <w:basedOn w:val="prastojilentel"/>
    <w:uiPriority w:val="64"/>
    <w:rsid w:val="009132A3"/>
    <w:rPr>
      <w:rFonts w:ascii="Calibri" w:hAnsi="Calibri"/>
      <w:sz w:val="22"/>
      <w:szCs w:val="22"/>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viesussraas">
    <w:name w:val="Light List"/>
    <w:basedOn w:val="prastojilentel"/>
    <w:uiPriority w:val="61"/>
    <w:rsid w:val="00154A2D"/>
    <w:rPr>
      <w:rFonts w:ascii="Calibri" w:hAnsi="Calibri"/>
      <w:sz w:val="22"/>
      <w:szCs w:val="22"/>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entelstinklelis1">
    <w:name w:val="Lentelės tinklelis1"/>
    <w:basedOn w:val="prastojilentel"/>
    <w:next w:val="Lentelstinklelis"/>
    <w:uiPriority w:val="39"/>
    <w:rsid w:val="00D447BD"/>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eapdorotaspaminjimas1">
    <w:name w:val="Neapdorotas paminėjimas1"/>
    <w:uiPriority w:val="99"/>
    <w:semiHidden/>
    <w:unhideWhenUsed/>
    <w:rsid w:val="00C027EC"/>
    <w:rPr>
      <w:color w:val="605E5C"/>
      <w:shd w:val="clear" w:color="auto" w:fill="E1DFDD"/>
    </w:rPr>
  </w:style>
  <w:style w:type="character" w:styleId="Perirtashipersaitas">
    <w:name w:val="FollowedHyperlink"/>
    <w:uiPriority w:val="99"/>
    <w:semiHidden/>
    <w:unhideWhenUsed/>
    <w:rsid w:val="003A076C"/>
    <w:rPr>
      <w:color w:val="954F72"/>
      <w:u w:val="single"/>
    </w:rPr>
  </w:style>
  <w:style w:type="paragraph" w:customStyle="1" w:styleId="Default">
    <w:name w:val="Default"/>
    <w:rsid w:val="00531CA7"/>
    <w:pPr>
      <w:autoSpaceDE w:val="0"/>
      <w:autoSpaceDN w:val="0"/>
      <w:adjustRightInd w:val="0"/>
    </w:pPr>
    <w:rPr>
      <w:rFonts w:ascii="Calibri" w:hAnsi="Calibri" w:cs="Calibri"/>
      <w:color w:val="000000"/>
      <w:sz w:val="24"/>
      <w:szCs w:val="24"/>
    </w:rPr>
  </w:style>
  <w:style w:type="character" w:customStyle="1" w:styleId="Neapdorotaspaminjimas2">
    <w:name w:val="Neapdorotas paminėjimas2"/>
    <w:basedOn w:val="Numatytasispastraiposriftas"/>
    <w:uiPriority w:val="99"/>
    <w:semiHidden/>
    <w:unhideWhenUsed/>
    <w:rsid w:val="00E478C2"/>
    <w:rPr>
      <w:color w:val="605E5C"/>
      <w:shd w:val="clear" w:color="auto" w:fill="E1DFDD"/>
    </w:rPr>
  </w:style>
  <w:style w:type="table" w:customStyle="1" w:styleId="6sraolentelspalvinga5parykinimas1">
    <w:name w:val="6 sąrašo lentelė (spalvinga) – 5 paryškinimas1"/>
    <w:basedOn w:val="prastojilentel"/>
    <w:uiPriority w:val="51"/>
    <w:rsid w:val="00EE0903"/>
    <w:rPr>
      <w:rFonts w:ascii="Calibri" w:eastAsia="Calibri" w:hAnsi="Calibri"/>
      <w:color w:val="2F5496"/>
      <w:sz w:val="22"/>
      <w:szCs w:val="22"/>
      <w:lang w:eastAsia="en-US"/>
    </w:rPr>
    <w:tblPr>
      <w:tblStyleRowBandSize w:val="1"/>
      <w:tblStyleColBandSize w:val="1"/>
      <w:tblInd w:w="0" w:type="dxa"/>
      <w:tblBorders>
        <w:top w:val="single" w:sz="4" w:space="0" w:color="4472C4"/>
        <w:bottom w:val="single" w:sz="4" w:space="0" w:color="4472C4"/>
      </w:tblBorders>
      <w:tblCellMar>
        <w:top w:w="0" w:type="dxa"/>
        <w:left w:w="108" w:type="dxa"/>
        <w:bottom w:w="0" w:type="dxa"/>
        <w:right w:w="108" w:type="dxa"/>
      </w:tblCellMar>
    </w:tblPr>
    <w:tblStylePr w:type="firstRow">
      <w:rPr>
        <w:b/>
        <w:bCs/>
      </w:rPr>
      <w:tblPr/>
      <w:tcPr>
        <w:tcBorders>
          <w:bottom w:val="single" w:sz="4" w:space="0" w:color="4472C4"/>
        </w:tcBorders>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6tinkleliolentelspalvinga1">
    <w:name w:val="6 tinklelio lentelė – spalvinga1"/>
    <w:basedOn w:val="prastojilentel"/>
    <w:uiPriority w:val="51"/>
    <w:rsid w:val="009C64B1"/>
    <w:rPr>
      <w:rFonts w:ascii="Calibri" w:eastAsia="Calibri" w:hAnsi="Calibri"/>
      <w:color w:val="000000" w:themeColor="text1"/>
      <w:sz w:val="22"/>
      <w:szCs w:val="22"/>
      <w:lang w:eastAsia="en-US"/>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Lentelstinklelis2">
    <w:name w:val="Lentelės tinklelis2"/>
    <w:basedOn w:val="prastojilentel"/>
    <w:next w:val="Lentelstinklelis"/>
    <w:uiPriority w:val="39"/>
    <w:rsid w:val="00AB7CE6"/>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ljs-operator">
    <w:name w:val="hljs-operator"/>
    <w:basedOn w:val="Numatytasispastraiposriftas"/>
    <w:rsid w:val="00B550BF"/>
  </w:style>
  <w:style w:type="character" w:customStyle="1" w:styleId="hljs-comment">
    <w:name w:val="hljs-comment"/>
    <w:basedOn w:val="Numatytasispastraiposriftas"/>
    <w:rsid w:val="00B550BF"/>
  </w:style>
  <w:style w:type="character" w:customStyle="1" w:styleId="hljs-keyword">
    <w:name w:val="hljs-keyword"/>
    <w:basedOn w:val="Numatytasispastraiposriftas"/>
    <w:rsid w:val="00B550BF"/>
  </w:style>
  <w:style w:type="character" w:customStyle="1" w:styleId="UnresolvedMention">
    <w:name w:val="Unresolved Mention"/>
    <w:basedOn w:val="Numatytasispastraiposriftas"/>
    <w:uiPriority w:val="99"/>
    <w:semiHidden/>
    <w:unhideWhenUsed/>
    <w:rsid w:val="007E16C4"/>
    <w:rPr>
      <w:color w:val="605E5C"/>
      <w:shd w:val="clear" w:color="auto" w:fill="E1DFDD"/>
    </w:rPr>
  </w:style>
  <w:style w:type="table" w:styleId="2vidutinissraas1parykinimas">
    <w:name w:val="Medium List 2 Accent 1"/>
    <w:basedOn w:val="prastojilentel"/>
    <w:uiPriority w:val="66"/>
    <w:rsid w:val="003769FB"/>
    <w:rPr>
      <w:rFonts w:asciiTheme="majorHAnsi" w:eastAsiaTheme="majorEastAsia" w:hAnsiTheme="majorHAnsi" w:cstheme="majorBidi"/>
      <w:color w:val="000000" w:themeColor="text1"/>
      <w:sz w:val="22"/>
      <w:szCs w:val="22"/>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Lentelstinklelis3">
    <w:name w:val="Lentelės tinklelis3"/>
    <w:basedOn w:val="prastojilentel"/>
    <w:next w:val="Lentelstinklelis"/>
    <w:uiPriority w:val="39"/>
    <w:rsid w:val="00593970"/>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070556">
      <w:bodyDiv w:val="1"/>
      <w:marLeft w:val="0"/>
      <w:marRight w:val="0"/>
      <w:marTop w:val="0"/>
      <w:marBottom w:val="0"/>
      <w:divBdr>
        <w:top w:val="none" w:sz="0" w:space="0" w:color="auto"/>
        <w:left w:val="none" w:sz="0" w:space="0" w:color="auto"/>
        <w:bottom w:val="none" w:sz="0" w:space="0" w:color="auto"/>
        <w:right w:val="none" w:sz="0" w:space="0" w:color="auto"/>
      </w:divBdr>
    </w:div>
    <w:div w:id="70590944">
      <w:bodyDiv w:val="1"/>
      <w:marLeft w:val="0"/>
      <w:marRight w:val="0"/>
      <w:marTop w:val="0"/>
      <w:marBottom w:val="0"/>
      <w:divBdr>
        <w:top w:val="none" w:sz="0" w:space="0" w:color="auto"/>
        <w:left w:val="none" w:sz="0" w:space="0" w:color="auto"/>
        <w:bottom w:val="none" w:sz="0" w:space="0" w:color="auto"/>
        <w:right w:val="none" w:sz="0" w:space="0" w:color="auto"/>
      </w:divBdr>
      <w:divsChild>
        <w:div w:id="1279490417">
          <w:marLeft w:val="0"/>
          <w:marRight w:val="0"/>
          <w:marTop w:val="0"/>
          <w:marBottom w:val="0"/>
          <w:divBdr>
            <w:top w:val="none" w:sz="0" w:space="0" w:color="auto"/>
            <w:left w:val="none" w:sz="0" w:space="0" w:color="auto"/>
            <w:bottom w:val="none" w:sz="0" w:space="0" w:color="auto"/>
            <w:right w:val="none" w:sz="0" w:space="0" w:color="auto"/>
          </w:divBdr>
        </w:div>
        <w:div w:id="131139548">
          <w:marLeft w:val="0"/>
          <w:marRight w:val="0"/>
          <w:marTop w:val="0"/>
          <w:marBottom w:val="0"/>
          <w:divBdr>
            <w:top w:val="none" w:sz="0" w:space="0" w:color="auto"/>
            <w:left w:val="none" w:sz="0" w:space="0" w:color="auto"/>
            <w:bottom w:val="none" w:sz="0" w:space="0" w:color="auto"/>
            <w:right w:val="none" w:sz="0" w:space="0" w:color="auto"/>
          </w:divBdr>
        </w:div>
      </w:divsChild>
    </w:div>
    <w:div w:id="119037771">
      <w:bodyDiv w:val="1"/>
      <w:marLeft w:val="0"/>
      <w:marRight w:val="0"/>
      <w:marTop w:val="0"/>
      <w:marBottom w:val="0"/>
      <w:divBdr>
        <w:top w:val="none" w:sz="0" w:space="0" w:color="auto"/>
        <w:left w:val="none" w:sz="0" w:space="0" w:color="auto"/>
        <w:bottom w:val="none" w:sz="0" w:space="0" w:color="auto"/>
        <w:right w:val="none" w:sz="0" w:space="0" w:color="auto"/>
      </w:divBdr>
    </w:div>
    <w:div w:id="126365192">
      <w:bodyDiv w:val="1"/>
      <w:marLeft w:val="0"/>
      <w:marRight w:val="0"/>
      <w:marTop w:val="0"/>
      <w:marBottom w:val="0"/>
      <w:divBdr>
        <w:top w:val="none" w:sz="0" w:space="0" w:color="auto"/>
        <w:left w:val="none" w:sz="0" w:space="0" w:color="auto"/>
        <w:bottom w:val="none" w:sz="0" w:space="0" w:color="auto"/>
        <w:right w:val="none" w:sz="0" w:space="0" w:color="auto"/>
      </w:divBdr>
    </w:div>
    <w:div w:id="135227929">
      <w:bodyDiv w:val="1"/>
      <w:marLeft w:val="0"/>
      <w:marRight w:val="0"/>
      <w:marTop w:val="0"/>
      <w:marBottom w:val="0"/>
      <w:divBdr>
        <w:top w:val="none" w:sz="0" w:space="0" w:color="auto"/>
        <w:left w:val="none" w:sz="0" w:space="0" w:color="auto"/>
        <w:bottom w:val="none" w:sz="0" w:space="0" w:color="auto"/>
        <w:right w:val="none" w:sz="0" w:space="0" w:color="auto"/>
      </w:divBdr>
      <w:divsChild>
        <w:div w:id="1445005141">
          <w:marLeft w:val="0"/>
          <w:marRight w:val="0"/>
          <w:marTop w:val="0"/>
          <w:marBottom w:val="0"/>
          <w:divBdr>
            <w:top w:val="none" w:sz="0" w:space="0" w:color="auto"/>
            <w:left w:val="none" w:sz="0" w:space="0" w:color="auto"/>
            <w:bottom w:val="none" w:sz="0" w:space="0" w:color="auto"/>
            <w:right w:val="none" w:sz="0" w:space="0" w:color="auto"/>
          </w:divBdr>
        </w:div>
        <w:div w:id="1220442024">
          <w:marLeft w:val="0"/>
          <w:marRight w:val="0"/>
          <w:marTop w:val="0"/>
          <w:marBottom w:val="0"/>
          <w:divBdr>
            <w:top w:val="none" w:sz="0" w:space="0" w:color="auto"/>
            <w:left w:val="none" w:sz="0" w:space="0" w:color="auto"/>
            <w:bottom w:val="none" w:sz="0" w:space="0" w:color="auto"/>
            <w:right w:val="none" w:sz="0" w:space="0" w:color="auto"/>
          </w:divBdr>
        </w:div>
      </w:divsChild>
    </w:div>
    <w:div w:id="157233071">
      <w:bodyDiv w:val="1"/>
      <w:marLeft w:val="0"/>
      <w:marRight w:val="0"/>
      <w:marTop w:val="0"/>
      <w:marBottom w:val="0"/>
      <w:divBdr>
        <w:top w:val="none" w:sz="0" w:space="0" w:color="auto"/>
        <w:left w:val="none" w:sz="0" w:space="0" w:color="auto"/>
        <w:bottom w:val="none" w:sz="0" w:space="0" w:color="auto"/>
        <w:right w:val="none" w:sz="0" w:space="0" w:color="auto"/>
      </w:divBdr>
    </w:div>
    <w:div w:id="204677797">
      <w:bodyDiv w:val="1"/>
      <w:marLeft w:val="0"/>
      <w:marRight w:val="0"/>
      <w:marTop w:val="0"/>
      <w:marBottom w:val="0"/>
      <w:divBdr>
        <w:top w:val="none" w:sz="0" w:space="0" w:color="auto"/>
        <w:left w:val="none" w:sz="0" w:space="0" w:color="auto"/>
        <w:bottom w:val="none" w:sz="0" w:space="0" w:color="auto"/>
        <w:right w:val="none" w:sz="0" w:space="0" w:color="auto"/>
      </w:divBdr>
    </w:div>
    <w:div w:id="237331856">
      <w:bodyDiv w:val="1"/>
      <w:marLeft w:val="0"/>
      <w:marRight w:val="0"/>
      <w:marTop w:val="0"/>
      <w:marBottom w:val="0"/>
      <w:divBdr>
        <w:top w:val="none" w:sz="0" w:space="0" w:color="auto"/>
        <w:left w:val="none" w:sz="0" w:space="0" w:color="auto"/>
        <w:bottom w:val="none" w:sz="0" w:space="0" w:color="auto"/>
        <w:right w:val="none" w:sz="0" w:space="0" w:color="auto"/>
      </w:divBdr>
    </w:div>
    <w:div w:id="295843697">
      <w:bodyDiv w:val="1"/>
      <w:marLeft w:val="0"/>
      <w:marRight w:val="0"/>
      <w:marTop w:val="0"/>
      <w:marBottom w:val="0"/>
      <w:divBdr>
        <w:top w:val="none" w:sz="0" w:space="0" w:color="auto"/>
        <w:left w:val="none" w:sz="0" w:space="0" w:color="auto"/>
        <w:bottom w:val="none" w:sz="0" w:space="0" w:color="auto"/>
        <w:right w:val="none" w:sz="0" w:space="0" w:color="auto"/>
      </w:divBdr>
    </w:div>
    <w:div w:id="361829107">
      <w:bodyDiv w:val="1"/>
      <w:marLeft w:val="0"/>
      <w:marRight w:val="0"/>
      <w:marTop w:val="0"/>
      <w:marBottom w:val="0"/>
      <w:divBdr>
        <w:top w:val="none" w:sz="0" w:space="0" w:color="auto"/>
        <w:left w:val="none" w:sz="0" w:space="0" w:color="auto"/>
        <w:bottom w:val="none" w:sz="0" w:space="0" w:color="auto"/>
        <w:right w:val="none" w:sz="0" w:space="0" w:color="auto"/>
      </w:divBdr>
      <w:divsChild>
        <w:div w:id="545726238">
          <w:marLeft w:val="0"/>
          <w:marRight w:val="0"/>
          <w:marTop w:val="0"/>
          <w:marBottom w:val="0"/>
          <w:divBdr>
            <w:top w:val="none" w:sz="0" w:space="0" w:color="auto"/>
            <w:left w:val="none" w:sz="0" w:space="0" w:color="auto"/>
            <w:bottom w:val="none" w:sz="0" w:space="0" w:color="auto"/>
            <w:right w:val="none" w:sz="0" w:space="0" w:color="auto"/>
          </w:divBdr>
        </w:div>
        <w:div w:id="760679370">
          <w:marLeft w:val="0"/>
          <w:marRight w:val="0"/>
          <w:marTop w:val="0"/>
          <w:marBottom w:val="0"/>
          <w:divBdr>
            <w:top w:val="none" w:sz="0" w:space="0" w:color="auto"/>
            <w:left w:val="none" w:sz="0" w:space="0" w:color="auto"/>
            <w:bottom w:val="none" w:sz="0" w:space="0" w:color="auto"/>
            <w:right w:val="none" w:sz="0" w:space="0" w:color="auto"/>
          </w:divBdr>
        </w:div>
        <w:div w:id="1441028066">
          <w:marLeft w:val="0"/>
          <w:marRight w:val="0"/>
          <w:marTop w:val="0"/>
          <w:marBottom w:val="0"/>
          <w:divBdr>
            <w:top w:val="none" w:sz="0" w:space="0" w:color="auto"/>
            <w:left w:val="none" w:sz="0" w:space="0" w:color="auto"/>
            <w:bottom w:val="none" w:sz="0" w:space="0" w:color="auto"/>
            <w:right w:val="none" w:sz="0" w:space="0" w:color="auto"/>
          </w:divBdr>
        </w:div>
        <w:div w:id="1526557981">
          <w:marLeft w:val="0"/>
          <w:marRight w:val="0"/>
          <w:marTop w:val="0"/>
          <w:marBottom w:val="0"/>
          <w:divBdr>
            <w:top w:val="none" w:sz="0" w:space="0" w:color="auto"/>
            <w:left w:val="none" w:sz="0" w:space="0" w:color="auto"/>
            <w:bottom w:val="none" w:sz="0" w:space="0" w:color="auto"/>
            <w:right w:val="none" w:sz="0" w:space="0" w:color="auto"/>
          </w:divBdr>
        </w:div>
      </w:divsChild>
    </w:div>
    <w:div w:id="377974799">
      <w:bodyDiv w:val="1"/>
      <w:marLeft w:val="0"/>
      <w:marRight w:val="0"/>
      <w:marTop w:val="0"/>
      <w:marBottom w:val="0"/>
      <w:divBdr>
        <w:top w:val="none" w:sz="0" w:space="0" w:color="auto"/>
        <w:left w:val="none" w:sz="0" w:space="0" w:color="auto"/>
        <w:bottom w:val="none" w:sz="0" w:space="0" w:color="auto"/>
        <w:right w:val="none" w:sz="0" w:space="0" w:color="auto"/>
      </w:divBdr>
    </w:div>
    <w:div w:id="390660371">
      <w:bodyDiv w:val="1"/>
      <w:marLeft w:val="0"/>
      <w:marRight w:val="0"/>
      <w:marTop w:val="0"/>
      <w:marBottom w:val="0"/>
      <w:divBdr>
        <w:top w:val="none" w:sz="0" w:space="0" w:color="auto"/>
        <w:left w:val="none" w:sz="0" w:space="0" w:color="auto"/>
        <w:bottom w:val="none" w:sz="0" w:space="0" w:color="auto"/>
        <w:right w:val="none" w:sz="0" w:space="0" w:color="auto"/>
      </w:divBdr>
      <w:divsChild>
        <w:div w:id="2050063973">
          <w:marLeft w:val="0"/>
          <w:marRight w:val="0"/>
          <w:marTop w:val="0"/>
          <w:marBottom w:val="0"/>
          <w:divBdr>
            <w:top w:val="none" w:sz="0" w:space="0" w:color="auto"/>
            <w:left w:val="none" w:sz="0" w:space="0" w:color="auto"/>
            <w:bottom w:val="none" w:sz="0" w:space="0" w:color="auto"/>
            <w:right w:val="none" w:sz="0" w:space="0" w:color="auto"/>
          </w:divBdr>
        </w:div>
        <w:div w:id="910845940">
          <w:marLeft w:val="0"/>
          <w:marRight w:val="0"/>
          <w:marTop w:val="0"/>
          <w:marBottom w:val="0"/>
          <w:divBdr>
            <w:top w:val="none" w:sz="0" w:space="0" w:color="auto"/>
            <w:left w:val="none" w:sz="0" w:space="0" w:color="auto"/>
            <w:bottom w:val="none" w:sz="0" w:space="0" w:color="auto"/>
            <w:right w:val="none" w:sz="0" w:space="0" w:color="auto"/>
          </w:divBdr>
        </w:div>
      </w:divsChild>
    </w:div>
    <w:div w:id="398360182">
      <w:bodyDiv w:val="1"/>
      <w:marLeft w:val="0"/>
      <w:marRight w:val="0"/>
      <w:marTop w:val="0"/>
      <w:marBottom w:val="0"/>
      <w:divBdr>
        <w:top w:val="none" w:sz="0" w:space="0" w:color="auto"/>
        <w:left w:val="none" w:sz="0" w:space="0" w:color="auto"/>
        <w:bottom w:val="none" w:sz="0" w:space="0" w:color="auto"/>
        <w:right w:val="none" w:sz="0" w:space="0" w:color="auto"/>
      </w:divBdr>
    </w:div>
    <w:div w:id="404107403">
      <w:bodyDiv w:val="1"/>
      <w:marLeft w:val="0"/>
      <w:marRight w:val="0"/>
      <w:marTop w:val="0"/>
      <w:marBottom w:val="0"/>
      <w:divBdr>
        <w:top w:val="none" w:sz="0" w:space="0" w:color="auto"/>
        <w:left w:val="none" w:sz="0" w:space="0" w:color="auto"/>
        <w:bottom w:val="none" w:sz="0" w:space="0" w:color="auto"/>
        <w:right w:val="none" w:sz="0" w:space="0" w:color="auto"/>
      </w:divBdr>
    </w:div>
    <w:div w:id="485391039">
      <w:bodyDiv w:val="1"/>
      <w:marLeft w:val="0"/>
      <w:marRight w:val="0"/>
      <w:marTop w:val="0"/>
      <w:marBottom w:val="0"/>
      <w:divBdr>
        <w:top w:val="none" w:sz="0" w:space="0" w:color="auto"/>
        <w:left w:val="none" w:sz="0" w:space="0" w:color="auto"/>
        <w:bottom w:val="none" w:sz="0" w:space="0" w:color="auto"/>
        <w:right w:val="none" w:sz="0" w:space="0" w:color="auto"/>
      </w:divBdr>
    </w:div>
    <w:div w:id="501548583">
      <w:bodyDiv w:val="1"/>
      <w:marLeft w:val="0"/>
      <w:marRight w:val="0"/>
      <w:marTop w:val="0"/>
      <w:marBottom w:val="0"/>
      <w:divBdr>
        <w:top w:val="none" w:sz="0" w:space="0" w:color="auto"/>
        <w:left w:val="none" w:sz="0" w:space="0" w:color="auto"/>
        <w:bottom w:val="none" w:sz="0" w:space="0" w:color="auto"/>
        <w:right w:val="none" w:sz="0" w:space="0" w:color="auto"/>
      </w:divBdr>
    </w:div>
    <w:div w:id="505218577">
      <w:bodyDiv w:val="1"/>
      <w:marLeft w:val="0"/>
      <w:marRight w:val="0"/>
      <w:marTop w:val="0"/>
      <w:marBottom w:val="0"/>
      <w:divBdr>
        <w:top w:val="none" w:sz="0" w:space="0" w:color="auto"/>
        <w:left w:val="none" w:sz="0" w:space="0" w:color="auto"/>
        <w:bottom w:val="none" w:sz="0" w:space="0" w:color="auto"/>
        <w:right w:val="none" w:sz="0" w:space="0" w:color="auto"/>
      </w:divBdr>
    </w:div>
    <w:div w:id="527714959">
      <w:bodyDiv w:val="1"/>
      <w:marLeft w:val="0"/>
      <w:marRight w:val="0"/>
      <w:marTop w:val="0"/>
      <w:marBottom w:val="0"/>
      <w:divBdr>
        <w:top w:val="none" w:sz="0" w:space="0" w:color="auto"/>
        <w:left w:val="none" w:sz="0" w:space="0" w:color="auto"/>
        <w:bottom w:val="none" w:sz="0" w:space="0" w:color="auto"/>
        <w:right w:val="none" w:sz="0" w:space="0" w:color="auto"/>
      </w:divBdr>
    </w:div>
    <w:div w:id="569582486">
      <w:bodyDiv w:val="1"/>
      <w:marLeft w:val="0"/>
      <w:marRight w:val="0"/>
      <w:marTop w:val="0"/>
      <w:marBottom w:val="0"/>
      <w:divBdr>
        <w:top w:val="none" w:sz="0" w:space="0" w:color="auto"/>
        <w:left w:val="none" w:sz="0" w:space="0" w:color="auto"/>
        <w:bottom w:val="none" w:sz="0" w:space="0" w:color="auto"/>
        <w:right w:val="none" w:sz="0" w:space="0" w:color="auto"/>
      </w:divBdr>
    </w:div>
    <w:div w:id="660931978">
      <w:bodyDiv w:val="1"/>
      <w:marLeft w:val="0"/>
      <w:marRight w:val="0"/>
      <w:marTop w:val="0"/>
      <w:marBottom w:val="0"/>
      <w:divBdr>
        <w:top w:val="none" w:sz="0" w:space="0" w:color="auto"/>
        <w:left w:val="none" w:sz="0" w:space="0" w:color="auto"/>
        <w:bottom w:val="none" w:sz="0" w:space="0" w:color="auto"/>
        <w:right w:val="none" w:sz="0" w:space="0" w:color="auto"/>
      </w:divBdr>
    </w:div>
    <w:div w:id="697434706">
      <w:bodyDiv w:val="1"/>
      <w:marLeft w:val="0"/>
      <w:marRight w:val="0"/>
      <w:marTop w:val="0"/>
      <w:marBottom w:val="0"/>
      <w:divBdr>
        <w:top w:val="none" w:sz="0" w:space="0" w:color="auto"/>
        <w:left w:val="none" w:sz="0" w:space="0" w:color="auto"/>
        <w:bottom w:val="none" w:sz="0" w:space="0" w:color="auto"/>
        <w:right w:val="none" w:sz="0" w:space="0" w:color="auto"/>
      </w:divBdr>
    </w:div>
    <w:div w:id="717125481">
      <w:bodyDiv w:val="1"/>
      <w:marLeft w:val="0"/>
      <w:marRight w:val="0"/>
      <w:marTop w:val="0"/>
      <w:marBottom w:val="0"/>
      <w:divBdr>
        <w:top w:val="none" w:sz="0" w:space="0" w:color="auto"/>
        <w:left w:val="none" w:sz="0" w:space="0" w:color="auto"/>
        <w:bottom w:val="none" w:sz="0" w:space="0" w:color="auto"/>
        <w:right w:val="none" w:sz="0" w:space="0" w:color="auto"/>
      </w:divBdr>
      <w:divsChild>
        <w:div w:id="254366522">
          <w:marLeft w:val="0"/>
          <w:marRight w:val="0"/>
          <w:marTop w:val="0"/>
          <w:marBottom w:val="0"/>
          <w:divBdr>
            <w:top w:val="none" w:sz="0" w:space="0" w:color="auto"/>
            <w:left w:val="none" w:sz="0" w:space="0" w:color="auto"/>
            <w:bottom w:val="none" w:sz="0" w:space="0" w:color="auto"/>
            <w:right w:val="none" w:sz="0" w:space="0" w:color="auto"/>
          </w:divBdr>
        </w:div>
        <w:div w:id="1805002606">
          <w:marLeft w:val="0"/>
          <w:marRight w:val="0"/>
          <w:marTop w:val="0"/>
          <w:marBottom w:val="0"/>
          <w:divBdr>
            <w:top w:val="none" w:sz="0" w:space="0" w:color="auto"/>
            <w:left w:val="none" w:sz="0" w:space="0" w:color="auto"/>
            <w:bottom w:val="none" w:sz="0" w:space="0" w:color="auto"/>
            <w:right w:val="none" w:sz="0" w:space="0" w:color="auto"/>
          </w:divBdr>
        </w:div>
      </w:divsChild>
    </w:div>
    <w:div w:id="810319795">
      <w:bodyDiv w:val="1"/>
      <w:marLeft w:val="0"/>
      <w:marRight w:val="0"/>
      <w:marTop w:val="0"/>
      <w:marBottom w:val="0"/>
      <w:divBdr>
        <w:top w:val="none" w:sz="0" w:space="0" w:color="auto"/>
        <w:left w:val="none" w:sz="0" w:space="0" w:color="auto"/>
        <w:bottom w:val="none" w:sz="0" w:space="0" w:color="auto"/>
        <w:right w:val="none" w:sz="0" w:space="0" w:color="auto"/>
      </w:divBdr>
    </w:div>
    <w:div w:id="885871190">
      <w:bodyDiv w:val="1"/>
      <w:marLeft w:val="0"/>
      <w:marRight w:val="0"/>
      <w:marTop w:val="0"/>
      <w:marBottom w:val="0"/>
      <w:divBdr>
        <w:top w:val="none" w:sz="0" w:space="0" w:color="auto"/>
        <w:left w:val="none" w:sz="0" w:space="0" w:color="auto"/>
        <w:bottom w:val="none" w:sz="0" w:space="0" w:color="auto"/>
        <w:right w:val="none" w:sz="0" w:space="0" w:color="auto"/>
      </w:divBdr>
    </w:div>
    <w:div w:id="888150325">
      <w:bodyDiv w:val="1"/>
      <w:marLeft w:val="0"/>
      <w:marRight w:val="0"/>
      <w:marTop w:val="0"/>
      <w:marBottom w:val="0"/>
      <w:divBdr>
        <w:top w:val="none" w:sz="0" w:space="0" w:color="auto"/>
        <w:left w:val="none" w:sz="0" w:space="0" w:color="auto"/>
        <w:bottom w:val="none" w:sz="0" w:space="0" w:color="auto"/>
        <w:right w:val="none" w:sz="0" w:space="0" w:color="auto"/>
      </w:divBdr>
    </w:div>
    <w:div w:id="895354774">
      <w:bodyDiv w:val="1"/>
      <w:marLeft w:val="0"/>
      <w:marRight w:val="0"/>
      <w:marTop w:val="0"/>
      <w:marBottom w:val="0"/>
      <w:divBdr>
        <w:top w:val="none" w:sz="0" w:space="0" w:color="auto"/>
        <w:left w:val="none" w:sz="0" w:space="0" w:color="auto"/>
        <w:bottom w:val="none" w:sz="0" w:space="0" w:color="auto"/>
        <w:right w:val="none" w:sz="0" w:space="0" w:color="auto"/>
      </w:divBdr>
    </w:div>
    <w:div w:id="899755541">
      <w:bodyDiv w:val="1"/>
      <w:marLeft w:val="0"/>
      <w:marRight w:val="0"/>
      <w:marTop w:val="0"/>
      <w:marBottom w:val="0"/>
      <w:divBdr>
        <w:top w:val="none" w:sz="0" w:space="0" w:color="auto"/>
        <w:left w:val="none" w:sz="0" w:space="0" w:color="auto"/>
        <w:bottom w:val="none" w:sz="0" w:space="0" w:color="auto"/>
        <w:right w:val="none" w:sz="0" w:space="0" w:color="auto"/>
      </w:divBdr>
      <w:divsChild>
        <w:div w:id="1030648821">
          <w:marLeft w:val="0"/>
          <w:marRight w:val="0"/>
          <w:marTop w:val="0"/>
          <w:marBottom w:val="0"/>
          <w:divBdr>
            <w:top w:val="none" w:sz="0" w:space="0" w:color="auto"/>
            <w:left w:val="none" w:sz="0" w:space="0" w:color="auto"/>
            <w:bottom w:val="none" w:sz="0" w:space="0" w:color="auto"/>
            <w:right w:val="none" w:sz="0" w:space="0" w:color="auto"/>
          </w:divBdr>
        </w:div>
      </w:divsChild>
    </w:div>
    <w:div w:id="925698283">
      <w:bodyDiv w:val="1"/>
      <w:marLeft w:val="0"/>
      <w:marRight w:val="0"/>
      <w:marTop w:val="0"/>
      <w:marBottom w:val="0"/>
      <w:divBdr>
        <w:top w:val="none" w:sz="0" w:space="0" w:color="auto"/>
        <w:left w:val="none" w:sz="0" w:space="0" w:color="auto"/>
        <w:bottom w:val="none" w:sz="0" w:space="0" w:color="auto"/>
        <w:right w:val="none" w:sz="0" w:space="0" w:color="auto"/>
      </w:divBdr>
    </w:div>
    <w:div w:id="965358080">
      <w:bodyDiv w:val="1"/>
      <w:marLeft w:val="0"/>
      <w:marRight w:val="0"/>
      <w:marTop w:val="0"/>
      <w:marBottom w:val="0"/>
      <w:divBdr>
        <w:top w:val="none" w:sz="0" w:space="0" w:color="auto"/>
        <w:left w:val="none" w:sz="0" w:space="0" w:color="auto"/>
        <w:bottom w:val="none" w:sz="0" w:space="0" w:color="auto"/>
        <w:right w:val="none" w:sz="0" w:space="0" w:color="auto"/>
      </w:divBdr>
    </w:div>
    <w:div w:id="1006054598">
      <w:bodyDiv w:val="1"/>
      <w:marLeft w:val="0"/>
      <w:marRight w:val="0"/>
      <w:marTop w:val="0"/>
      <w:marBottom w:val="0"/>
      <w:divBdr>
        <w:top w:val="none" w:sz="0" w:space="0" w:color="auto"/>
        <w:left w:val="none" w:sz="0" w:space="0" w:color="auto"/>
        <w:bottom w:val="none" w:sz="0" w:space="0" w:color="auto"/>
        <w:right w:val="none" w:sz="0" w:space="0" w:color="auto"/>
      </w:divBdr>
    </w:div>
    <w:div w:id="1010372217">
      <w:bodyDiv w:val="1"/>
      <w:marLeft w:val="0"/>
      <w:marRight w:val="0"/>
      <w:marTop w:val="0"/>
      <w:marBottom w:val="0"/>
      <w:divBdr>
        <w:top w:val="none" w:sz="0" w:space="0" w:color="auto"/>
        <w:left w:val="none" w:sz="0" w:space="0" w:color="auto"/>
        <w:bottom w:val="none" w:sz="0" w:space="0" w:color="auto"/>
        <w:right w:val="none" w:sz="0" w:space="0" w:color="auto"/>
      </w:divBdr>
    </w:div>
    <w:div w:id="1064790680">
      <w:bodyDiv w:val="1"/>
      <w:marLeft w:val="0"/>
      <w:marRight w:val="0"/>
      <w:marTop w:val="0"/>
      <w:marBottom w:val="0"/>
      <w:divBdr>
        <w:top w:val="none" w:sz="0" w:space="0" w:color="auto"/>
        <w:left w:val="none" w:sz="0" w:space="0" w:color="auto"/>
        <w:bottom w:val="none" w:sz="0" w:space="0" w:color="auto"/>
        <w:right w:val="none" w:sz="0" w:space="0" w:color="auto"/>
      </w:divBdr>
    </w:div>
    <w:div w:id="1177187752">
      <w:bodyDiv w:val="1"/>
      <w:marLeft w:val="0"/>
      <w:marRight w:val="0"/>
      <w:marTop w:val="0"/>
      <w:marBottom w:val="0"/>
      <w:divBdr>
        <w:top w:val="none" w:sz="0" w:space="0" w:color="auto"/>
        <w:left w:val="none" w:sz="0" w:space="0" w:color="auto"/>
        <w:bottom w:val="none" w:sz="0" w:space="0" w:color="auto"/>
        <w:right w:val="none" w:sz="0" w:space="0" w:color="auto"/>
      </w:divBdr>
    </w:div>
    <w:div w:id="1217550756">
      <w:bodyDiv w:val="1"/>
      <w:marLeft w:val="0"/>
      <w:marRight w:val="0"/>
      <w:marTop w:val="0"/>
      <w:marBottom w:val="0"/>
      <w:divBdr>
        <w:top w:val="none" w:sz="0" w:space="0" w:color="auto"/>
        <w:left w:val="none" w:sz="0" w:space="0" w:color="auto"/>
        <w:bottom w:val="none" w:sz="0" w:space="0" w:color="auto"/>
        <w:right w:val="none" w:sz="0" w:space="0" w:color="auto"/>
      </w:divBdr>
    </w:div>
    <w:div w:id="1219902533">
      <w:bodyDiv w:val="1"/>
      <w:marLeft w:val="0"/>
      <w:marRight w:val="0"/>
      <w:marTop w:val="0"/>
      <w:marBottom w:val="0"/>
      <w:divBdr>
        <w:top w:val="none" w:sz="0" w:space="0" w:color="auto"/>
        <w:left w:val="none" w:sz="0" w:space="0" w:color="auto"/>
        <w:bottom w:val="none" w:sz="0" w:space="0" w:color="auto"/>
        <w:right w:val="none" w:sz="0" w:space="0" w:color="auto"/>
      </w:divBdr>
    </w:div>
    <w:div w:id="1224171391">
      <w:bodyDiv w:val="1"/>
      <w:marLeft w:val="0"/>
      <w:marRight w:val="0"/>
      <w:marTop w:val="0"/>
      <w:marBottom w:val="0"/>
      <w:divBdr>
        <w:top w:val="none" w:sz="0" w:space="0" w:color="auto"/>
        <w:left w:val="none" w:sz="0" w:space="0" w:color="auto"/>
        <w:bottom w:val="none" w:sz="0" w:space="0" w:color="auto"/>
        <w:right w:val="none" w:sz="0" w:space="0" w:color="auto"/>
      </w:divBdr>
    </w:div>
    <w:div w:id="1231185964">
      <w:bodyDiv w:val="1"/>
      <w:marLeft w:val="0"/>
      <w:marRight w:val="0"/>
      <w:marTop w:val="0"/>
      <w:marBottom w:val="0"/>
      <w:divBdr>
        <w:top w:val="none" w:sz="0" w:space="0" w:color="auto"/>
        <w:left w:val="none" w:sz="0" w:space="0" w:color="auto"/>
        <w:bottom w:val="none" w:sz="0" w:space="0" w:color="auto"/>
        <w:right w:val="none" w:sz="0" w:space="0" w:color="auto"/>
      </w:divBdr>
    </w:div>
    <w:div w:id="1340422354">
      <w:bodyDiv w:val="1"/>
      <w:marLeft w:val="0"/>
      <w:marRight w:val="0"/>
      <w:marTop w:val="0"/>
      <w:marBottom w:val="0"/>
      <w:divBdr>
        <w:top w:val="none" w:sz="0" w:space="0" w:color="auto"/>
        <w:left w:val="none" w:sz="0" w:space="0" w:color="auto"/>
        <w:bottom w:val="none" w:sz="0" w:space="0" w:color="auto"/>
        <w:right w:val="none" w:sz="0" w:space="0" w:color="auto"/>
      </w:divBdr>
    </w:div>
    <w:div w:id="1394113794">
      <w:bodyDiv w:val="1"/>
      <w:marLeft w:val="0"/>
      <w:marRight w:val="0"/>
      <w:marTop w:val="0"/>
      <w:marBottom w:val="0"/>
      <w:divBdr>
        <w:top w:val="none" w:sz="0" w:space="0" w:color="auto"/>
        <w:left w:val="none" w:sz="0" w:space="0" w:color="auto"/>
        <w:bottom w:val="none" w:sz="0" w:space="0" w:color="auto"/>
        <w:right w:val="none" w:sz="0" w:space="0" w:color="auto"/>
      </w:divBdr>
    </w:div>
    <w:div w:id="1416852627">
      <w:bodyDiv w:val="1"/>
      <w:marLeft w:val="0"/>
      <w:marRight w:val="0"/>
      <w:marTop w:val="0"/>
      <w:marBottom w:val="0"/>
      <w:divBdr>
        <w:top w:val="none" w:sz="0" w:space="0" w:color="auto"/>
        <w:left w:val="none" w:sz="0" w:space="0" w:color="auto"/>
        <w:bottom w:val="none" w:sz="0" w:space="0" w:color="auto"/>
        <w:right w:val="none" w:sz="0" w:space="0" w:color="auto"/>
      </w:divBdr>
    </w:div>
    <w:div w:id="1523786803">
      <w:bodyDiv w:val="1"/>
      <w:marLeft w:val="0"/>
      <w:marRight w:val="0"/>
      <w:marTop w:val="0"/>
      <w:marBottom w:val="0"/>
      <w:divBdr>
        <w:top w:val="none" w:sz="0" w:space="0" w:color="auto"/>
        <w:left w:val="none" w:sz="0" w:space="0" w:color="auto"/>
        <w:bottom w:val="none" w:sz="0" w:space="0" w:color="auto"/>
        <w:right w:val="none" w:sz="0" w:space="0" w:color="auto"/>
      </w:divBdr>
    </w:div>
    <w:div w:id="1526407059">
      <w:bodyDiv w:val="1"/>
      <w:marLeft w:val="0"/>
      <w:marRight w:val="0"/>
      <w:marTop w:val="0"/>
      <w:marBottom w:val="0"/>
      <w:divBdr>
        <w:top w:val="none" w:sz="0" w:space="0" w:color="auto"/>
        <w:left w:val="none" w:sz="0" w:space="0" w:color="auto"/>
        <w:bottom w:val="none" w:sz="0" w:space="0" w:color="auto"/>
        <w:right w:val="none" w:sz="0" w:space="0" w:color="auto"/>
      </w:divBdr>
    </w:div>
    <w:div w:id="1528981100">
      <w:bodyDiv w:val="1"/>
      <w:marLeft w:val="0"/>
      <w:marRight w:val="0"/>
      <w:marTop w:val="0"/>
      <w:marBottom w:val="0"/>
      <w:divBdr>
        <w:top w:val="none" w:sz="0" w:space="0" w:color="auto"/>
        <w:left w:val="none" w:sz="0" w:space="0" w:color="auto"/>
        <w:bottom w:val="none" w:sz="0" w:space="0" w:color="auto"/>
        <w:right w:val="none" w:sz="0" w:space="0" w:color="auto"/>
      </w:divBdr>
    </w:div>
    <w:div w:id="1699509234">
      <w:bodyDiv w:val="1"/>
      <w:marLeft w:val="0"/>
      <w:marRight w:val="0"/>
      <w:marTop w:val="0"/>
      <w:marBottom w:val="0"/>
      <w:divBdr>
        <w:top w:val="none" w:sz="0" w:space="0" w:color="auto"/>
        <w:left w:val="none" w:sz="0" w:space="0" w:color="auto"/>
        <w:bottom w:val="none" w:sz="0" w:space="0" w:color="auto"/>
        <w:right w:val="none" w:sz="0" w:space="0" w:color="auto"/>
      </w:divBdr>
    </w:div>
    <w:div w:id="1852528356">
      <w:bodyDiv w:val="1"/>
      <w:marLeft w:val="0"/>
      <w:marRight w:val="0"/>
      <w:marTop w:val="0"/>
      <w:marBottom w:val="0"/>
      <w:divBdr>
        <w:top w:val="none" w:sz="0" w:space="0" w:color="auto"/>
        <w:left w:val="none" w:sz="0" w:space="0" w:color="auto"/>
        <w:bottom w:val="none" w:sz="0" w:space="0" w:color="auto"/>
        <w:right w:val="none" w:sz="0" w:space="0" w:color="auto"/>
      </w:divBdr>
    </w:div>
    <w:div w:id="1917785951">
      <w:bodyDiv w:val="1"/>
      <w:marLeft w:val="0"/>
      <w:marRight w:val="0"/>
      <w:marTop w:val="0"/>
      <w:marBottom w:val="0"/>
      <w:divBdr>
        <w:top w:val="none" w:sz="0" w:space="0" w:color="auto"/>
        <w:left w:val="none" w:sz="0" w:space="0" w:color="auto"/>
        <w:bottom w:val="none" w:sz="0" w:space="0" w:color="auto"/>
        <w:right w:val="none" w:sz="0" w:space="0" w:color="auto"/>
      </w:divBdr>
    </w:div>
    <w:div w:id="1944801322">
      <w:bodyDiv w:val="1"/>
      <w:marLeft w:val="0"/>
      <w:marRight w:val="0"/>
      <w:marTop w:val="0"/>
      <w:marBottom w:val="0"/>
      <w:divBdr>
        <w:top w:val="none" w:sz="0" w:space="0" w:color="auto"/>
        <w:left w:val="none" w:sz="0" w:space="0" w:color="auto"/>
        <w:bottom w:val="none" w:sz="0" w:space="0" w:color="auto"/>
        <w:right w:val="none" w:sz="0" w:space="0" w:color="auto"/>
      </w:divBdr>
    </w:div>
    <w:div w:id="1951474187">
      <w:bodyDiv w:val="1"/>
      <w:marLeft w:val="0"/>
      <w:marRight w:val="0"/>
      <w:marTop w:val="0"/>
      <w:marBottom w:val="0"/>
      <w:divBdr>
        <w:top w:val="none" w:sz="0" w:space="0" w:color="auto"/>
        <w:left w:val="none" w:sz="0" w:space="0" w:color="auto"/>
        <w:bottom w:val="none" w:sz="0" w:space="0" w:color="auto"/>
        <w:right w:val="none" w:sz="0" w:space="0" w:color="auto"/>
      </w:divBdr>
    </w:div>
    <w:div w:id="1970625845">
      <w:bodyDiv w:val="1"/>
      <w:marLeft w:val="0"/>
      <w:marRight w:val="0"/>
      <w:marTop w:val="0"/>
      <w:marBottom w:val="0"/>
      <w:divBdr>
        <w:top w:val="none" w:sz="0" w:space="0" w:color="auto"/>
        <w:left w:val="none" w:sz="0" w:space="0" w:color="auto"/>
        <w:bottom w:val="none" w:sz="0" w:space="0" w:color="auto"/>
        <w:right w:val="none" w:sz="0" w:space="0" w:color="auto"/>
      </w:divBdr>
    </w:div>
    <w:div w:id="1974872394">
      <w:bodyDiv w:val="1"/>
      <w:marLeft w:val="0"/>
      <w:marRight w:val="0"/>
      <w:marTop w:val="0"/>
      <w:marBottom w:val="0"/>
      <w:divBdr>
        <w:top w:val="none" w:sz="0" w:space="0" w:color="auto"/>
        <w:left w:val="none" w:sz="0" w:space="0" w:color="auto"/>
        <w:bottom w:val="none" w:sz="0" w:space="0" w:color="auto"/>
        <w:right w:val="none" w:sz="0" w:space="0" w:color="auto"/>
      </w:divBdr>
      <w:divsChild>
        <w:div w:id="2098823159">
          <w:marLeft w:val="0"/>
          <w:marRight w:val="0"/>
          <w:marTop w:val="0"/>
          <w:marBottom w:val="0"/>
          <w:divBdr>
            <w:top w:val="none" w:sz="0" w:space="0" w:color="auto"/>
            <w:left w:val="none" w:sz="0" w:space="0" w:color="auto"/>
            <w:bottom w:val="none" w:sz="0" w:space="0" w:color="auto"/>
            <w:right w:val="none" w:sz="0" w:space="0" w:color="auto"/>
          </w:divBdr>
        </w:div>
        <w:div w:id="1178807102">
          <w:marLeft w:val="0"/>
          <w:marRight w:val="0"/>
          <w:marTop w:val="0"/>
          <w:marBottom w:val="0"/>
          <w:divBdr>
            <w:top w:val="none" w:sz="0" w:space="0" w:color="auto"/>
            <w:left w:val="none" w:sz="0" w:space="0" w:color="auto"/>
            <w:bottom w:val="none" w:sz="0" w:space="0" w:color="auto"/>
            <w:right w:val="none" w:sz="0" w:space="0" w:color="auto"/>
          </w:divBdr>
          <w:divsChild>
            <w:div w:id="1590233994">
              <w:marLeft w:val="0"/>
              <w:marRight w:val="0"/>
              <w:marTop w:val="0"/>
              <w:marBottom w:val="0"/>
              <w:divBdr>
                <w:top w:val="none" w:sz="0" w:space="0" w:color="auto"/>
                <w:left w:val="none" w:sz="0" w:space="0" w:color="auto"/>
                <w:bottom w:val="none" w:sz="0" w:space="0" w:color="auto"/>
                <w:right w:val="none" w:sz="0" w:space="0" w:color="auto"/>
              </w:divBdr>
            </w:div>
            <w:div w:id="819923614">
              <w:marLeft w:val="0"/>
              <w:marRight w:val="0"/>
              <w:marTop w:val="0"/>
              <w:marBottom w:val="0"/>
              <w:divBdr>
                <w:top w:val="none" w:sz="0" w:space="0" w:color="auto"/>
                <w:left w:val="none" w:sz="0" w:space="0" w:color="auto"/>
                <w:bottom w:val="none" w:sz="0" w:space="0" w:color="auto"/>
                <w:right w:val="none" w:sz="0" w:space="0" w:color="auto"/>
              </w:divBdr>
            </w:div>
            <w:div w:id="1659188936">
              <w:marLeft w:val="0"/>
              <w:marRight w:val="0"/>
              <w:marTop w:val="0"/>
              <w:marBottom w:val="0"/>
              <w:divBdr>
                <w:top w:val="none" w:sz="0" w:space="0" w:color="auto"/>
                <w:left w:val="none" w:sz="0" w:space="0" w:color="auto"/>
                <w:bottom w:val="none" w:sz="0" w:space="0" w:color="auto"/>
                <w:right w:val="none" w:sz="0" w:space="0" w:color="auto"/>
              </w:divBdr>
            </w:div>
            <w:div w:id="595207505">
              <w:marLeft w:val="0"/>
              <w:marRight w:val="0"/>
              <w:marTop w:val="0"/>
              <w:marBottom w:val="0"/>
              <w:divBdr>
                <w:top w:val="none" w:sz="0" w:space="0" w:color="auto"/>
                <w:left w:val="none" w:sz="0" w:space="0" w:color="auto"/>
                <w:bottom w:val="none" w:sz="0" w:space="0" w:color="auto"/>
                <w:right w:val="none" w:sz="0" w:space="0" w:color="auto"/>
              </w:divBdr>
            </w:div>
            <w:div w:id="665476003">
              <w:marLeft w:val="0"/>
              <w:marRight w:val="0"/>
              <w:marTop w:val="0"/>
              <w:marBottom w:val="0"/>
              <w:divBdr>
                <w:top w:val="none" w:sz="0" w:space="0" w:color="auto"/>
                <w:left w:val="none" w:sz="0" w:space="0" w:color="auto"/>
                <w:bottom w:val="none" w:sz="0" w:space="0" w:color="auto"/>
                <w:right w:val="none" w:sz="0" w:space="0" w:color="auto"/>
              </w:divBdr>
            </w:div>
            <w:div w:id="375199916">
              <w:marLeft w:val="0"/>
              <w:marRight w:val="0"/>
              <w:marTop w:val="0"/>
              <w:marBottom w:val="0"/>
              <w:divBdr>
                <w:top w:val="none" w:sz="0" w:space="0" w:color="auto"/>
                <w:left w:val="none" w:sz="0" w:space="0" w:color="auto"/>
                <w:bottom w:val="none" w:sz="0" w:space="0" w:color="auto"/>
                <w:right w:val="none" w:sz="0" w:space="0" w:color="auto"/>
              </w:divBdr>
            </w:div>
            <w:div w:id="415713854">
              <w:marLeft w:val="0"/>
              <w:marRight w:val="0"/>
              <w:marTop w:val="0"/>
              <w:marBottom w:val="0"/>
              <w:divBdr>
                <w:top w:val="none" w:sz="0" w:space="0" w:color="auto"/>
                <w:left w:val="none" w:sz="0" w:space="0" w:color="auto"/>
                <w:bottom w:val="none" w:sz="0" w:space="0" w:color="auto"/>
                <w:right w:val="none" w:sz="0" w:space="0" w:color="auto"/>
              </w:divBdr>
            </w:div>
            <w:div w:id="1149830832">
              <w:marLeft w:val="0"/>
              <w:marRight w:val="0"/>
              <w:marTop w:val="0"/>
              <w:marBottom w:val="0"/>
              <w:divBdr>
                <w:top w:val="none" w:sz="0" w:space="0" w:color="auto"/>
                <w:left w:val="none" w:sz="0" w:space="0" w:color="auto"/>
                <w:bottom w:val="none" w:sz="0" w:space="0" w:color="auto"/>
                <w:right w:val="none" w:sz="0" w:space="0" w:color="auto"/>
              </w:divBdr>
            </w:div>
            <w:div w:id="146213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3965668">
      <w:bodyDiv w:val="1"/>
      <w:marLeft w:val="0"/>
      <w:marRight w:val="0"/>
      <w:marTop w:val="0"/>
      <w:marBottom w:val="0"/>
      <w:divBdr>
        <w:top w:val="none" w:sz="0" w:space="0" w:color="auto"/>
        <w:left w:val="none" w:sz="0" w:space="0" w:color="auto"/>
        <w:bottom w:val="none" w:sz="0" w:space="0" w:color="auto"/>
        <w:right w:val="none" w:sz="0" w:space="0" w:color="auto"/>
      </w:divBdr>
    </w:div>
    <w:div w:id="2102675039">
      <w:bodyDiv w:val="1"/>
      <w:marLeft w:val="0"/>
      <w:marRight w:val="0"/>
      <w:marTop w:val="0"/>
      <w:marBottom w:val="0"/>
      <w:divBdr>
        <w:top w:val="none" w:sz="0" w:space="0" w:color="auto"/>
        <w:left w:val="none" w:sz="0" w:space="0" w:color="auto"/>
        <w:bottom w:val="none" w:sz="0" w:space="0" w:color="auto"/>
        <w:right w:val="none" w:sz="0" w:space="0" w:color="auto"/>
      </w:divBdr>
    </w:div>
    <w:div w:id="2122337088">
      <w:bodyDiv w:val="1"/>
      <w:marLeft w:val="0"/>
      <w:marRight w:val="0"/>
      <w:marTop w:val="0"/>
      <w:marBottom w:val="0"/>
      <w:divBdr>
        <w:top w:val="none" w:sz="0" w:space="0" w:color="auto"/>
        <w:left w:val="none" w:sz="0" w:space="0" w:color="auto"/>
        <w:bottom w:val="none" w:sz="0" w:space="0" w:color="auto"/>
        <w:right w:val="none" w:sz="0" w:space="0" w:color="auto"/>
      </w:divBdr>
    </w:div>
    <w:div w:id="2140803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3.xml"/><Relationship Id="rId18" Type="http://schemas.openxmlformats.org/officeDocument/2006/relationships/chart" Target="charts/chart5.xml"/><Relationship Id="rId3" Type="http://schemas.openxmlformats.org/officeDocument/2006/relationships/styles" Target="styles.xml"/><Relationship Id="rId21" Type="http://schemas.openxmlformats.org/officeDocument/2006/relationships/hyperlink" Target="http://www.plunge.lt" TargetMode="External"/><Relationship Id="rId7" Type="http://schemas.openxmlformats.org/officeDocument/2006/relationships/footnotes" Target="footnotes.xml"/><Relationship Id="rId12" Type="http://schemas.openxmlformats.org/officeDocument/2006/relationships/chart" Target="charts/chart2.xml"/><Relationship Id="rId17"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image" Target="media/image1.png"/><Relationship Id="rId20" Type="http://schemas.openxmlformats.org/officeDocument/2006/relationships/hyperlink" Target="https://www.plunge.lt/klausimai-atsakymai/"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s://e-seimas.lrs.lt/portal/legalAct/lt/TAD/91af6e00e76111ec896de0b71e988500/asr" TargetMode="External"/><Relationship Id="rId23" Type="http://schemas.openxmlformats.org/officeDocument/2006/relationships/fontTable" Target="fontTable.xml"/><Relationship Id="rId10" Type="http://schemas.openxmlformats.org/officeDocument/2006/relationships/hyperlink" Target="https://socmin.lrv.lt/lt/veiklos-sritys/socialine-integracija/negalios-reforma-ir-asmenu-su-negalia-itrauktis/statistika-2/" TargetMode="External"/><Relationship Id="rId19" Type="http://schemas.openxmlformats.org/officeDocument/2006/relationships/chart" Target="charts/chart6.xml"/><Relationship Id="rId4" Type="http://schemas.microsoft.com/office/2007/relationships/stylesWithEffects" Target="stylesWithEffects.xml"/><Relationship Id="rId9" Type="http://schemas.openxmlformats.org/officeDocument/2006/relationships/hyperlink" Target="https://osp.stat.gov.lt/" TargetMode="External"/><Relationship Id="rId14" Type="http://schemas.openxmlformats.org/officeDocument/2006/relationships/chart" Target="charts/chart4.xml"/><Relationship Id="rId22" Type="http://schemas.openxmlformats.org/officeDocument/2006/relationships/header" Target="header1.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3.xml"/></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4.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cap="none" spc="20" baseline="0">
                <a:solidFill>
                  <a:sysClr val="windowText" lastClr="000000"/>
                </a:solidFill>
                <a:latin typeface="+mn-lt"/>
                <a:ea typeface="+mn-ea"/>
                <a:cs typeface="+mn-cs"/>
              </a:defRPr>
            </a:pPr>
            <a:r>
              <a:rPr lang="lt-LT" sz="1200" b="1">
                <a:solidFill>
                  <a:sysClr val="windowText" lastClr="000000"/>
                </a:solidFill>
              </a:rPr>
              <a:t> Demografinės senatvės koeficientas šalyje ir Plungės r. sav. </a:t>
            </a:r>
          </a:p>
        </c:rich>
      </c:tx>
      <c:layout>
        <c:manualLayout>
          <c:xMode val="edge"/>
          <c:yMode val="edge"/>
          <c:x val="0.20370121788947806"/>
          <c:y val="3.4462718471166588E-2"/>
        </c:manualLayout>
      </c:layout>
      <c:overlay val="0"/>
      <c:spPr>
        <a:noFill/>
        <a:ln>
          <a:noFill/>
        </a:ln>
        <a:effectLst/>
      </c:spPr>
    </c:title>
    <c:autoTitleDeleted val="0"/>
    <c:plotArea>
      <c:layout>
        <c:manualLayout>
          <c:layoutTarget val="inner"/>
          <c:xMode val="edge"/>
          <c:yMode val="edge"/>
          <c:x val="0.10313648293963254"/>
          <c:y val="0.14851484473531718"/>
          <c:w val="0.89686351706036749"/>
          <c:h val="0.58540454182357637"/>
        </c:manualLayout>
      </c:layout>
      <c:lineChart>
        <c:grouping val="standard"/>
        <c:varyColors val="0"/>
        <c:ser>
          <c:idx val="0"/>
          <c:order val="0"/>
          <c:tx>
            <c:strRef>
              <c:f>Lapas1!$C$30</c:f>
              <c:strCache>
                <c:ptCount val="1"/>
                <c:pt idx="0">
                  <c:v>Lietuvos Respublika</c:v>
                </c:pt>
              </c:strCache>
            </c:strRef>
          </c:tx>
          <c:spPr>
            <a:ln w="22225" cap="rnd" cmpd="sng" algn="ctr">
              <a:solidFill>
                <a:schemeClr val="accent6"/>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lt-LT"/>
              </a:p>
            </c:txPr>
            <c:dLblPos val="b"/>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35000"/>
                          <a:lumOff val="65000"/>
                        </a:schemeClr>
                      </a:solidFill>
                    </a:ln>
                    <a:effectLst/>
                  </c:spPr>
                </c15:leaderLines>
              </c:ext>
            </c:extLst>
          </c:dLbls>
          <c:cat>
            <c:numRef>
              <c:f>Lapas1!$B$35:$B$39</c:f>
              <c:numCache>
                <c:formatCode>General</c:formatCode>
                <c:ptCount val="5"/>
                <c:pt idx="0">
                  <c:v>2019</c:v>
                </c:pt>
                <c:pt idx="1">
                  <c:v>2020</c:v>
                </c:pt>
                <c:pt idx="2">
                  <c:v>2021</c:v>
                </c:pt>
                <c:pt idx="3">
                  <c:v>2022</c:v>
                </c:pt>
                <c:pt idx="4">
                  <c:v>2023</c:v>
                </c:pt>
              </c:numCache>
            </c:numRef>
          </c:cat>
          <c:val>
            <c:numRef>
              <c:f>Lapas1!$C$35:$C$39</c:f>
              <c:numCache>
                <c:formatCode>General</c:formatCode>
                <c:ptCount val="5"/>
                <c:pt idx="0">
                  <c:v>131</c:v>
                </c:pt>
                <c:pt idx="1">
                  <c:v>132</c:v>
                </c:pt>
                <c:pt idx="2">
                  <c:v>132</c:v>
                </c:pt>
                <c:pt idx="3">
                  <c:v>134</c:v>
                </c:pt>
                <c:pt idx="4">
                  <c:v>134</c:v>
                </c:pt>
              </c:numCache>
            </c:numRef>
          </c:val>
          <c:smooth val="0"/>
          <c:extLst xmlns:c16r2="http://schemas.microsoft.com/office/drawing/2015/06/chart">
            <c:ext xmlns:c16="http://schemas.microsoft.com/office/drawing/2014/chart" uri="{C3380CC4-5D6E-409C-BE32-E72D297353CC}">
              <c16:uniqueId val="{00000000-A254-486D-8896-9C2E1391AA25}"/>
            </c:ext>
          </c:extLst>
        </c:ser>
        <c:ser>
          <c:idx val="1"/>
          <c:order val="1"/>
          <c:tx>
            <c:strRef>
              <c:f>Lapas1!$D$30</c:f>
              <c:strCache>
                <c:ptCount val="1"/>
                <c:pt idx="0">
                  <c:v>Plungės r. sav. </c:v>
                </c:pt>
              </c:strCache>
            </c:strRef>
          </c:tx>
          <c:spPr>
            <a:ln w="22225" cap="rnd" cmpd="sng" algn="ctr">
              <a:solidFill>
                <a:schemeClr val="accent5"/>
              </a:solidFill>
              <a:round/>
            </a:ln>
            <a:effectLst/>
          </c:spPr>
          <c:marker>
            <c:symbol val="none"/>
          </c:marker>
          <c:dPt>
            <c:idx val="1"/>
            <c:bubble3D val="0"/>
            <c:extLst xmlns:c16r2="http://schemas.microsoft.com/office/drawing/2015/06/chart">
              <c:ext xmlns:c16="http://schemas.microsoft.com/office/drawing/2014/chart" uri="{C3380CC4-5D6E-409C-BE32-E72D297353CC}">
                <c16:uniqueId val="{00000001-A254-486D-8896-9C2E1391AA25}"/>
              </c:ext>
            </c:extLst>
          </c:dPt>
          <c:dPt>
            <c:idx val="2"/>
            <c:bubble3D val="0"/>
            <c:extLst xmlns:c16r2="http://schemas.microsoft.com/office/drawing/2015/06/chart">
              <c:ext xmlns:c16="http://schemas.microsoft.com/office/drawing/2014/chart" uri="{C3380CC4-5D6E-409C-BE32-E72D297353CC}">
                <c16:uniqueId val="{00000002-A254-486D-8896-9C2E1391AA25}"/>
              </c:ext>
            </c:extLst>
          </c:dPt>
          <c:dPt>
            <c:idx val="3"/>
            <c:bubble3D val="0"/>
            <c:extLst xmlns:c16r2="http://schemas.microsoft.com/office/drawing/2015/06/chart">
              <c:ext xmlns:c16="http://schemas.microsoft.com/office/drawing/2014/chart" uri="{C3380CC4-5D6E-409C-BE32-E72D297353CC}">
                <c16:uniqueId val="{00000003-A254-486D-8896-9C2E1391AA25}"/>
              </c:ext>
            </c:extLst>
          </c:dPt>
          <c:dPt>
            <c:idx val="4"/>
            <c:bubble3D val="0"/>
            <c:extLst xmlns:c16r2="http://schemas.microsoft.com/office/drawing/2015/06/chart">
              <c:ext xmlns:c16="http://schemas.microsoft.com/office/drawing/2014/chart" uri="{C3380CC4-5D6E-409C-BE32-E72D297353CC}">
                <c16:uniqueId val="{00000004-A254-486D-8896-9C2E1391AA25}"/>
              </c:ext>
            </c:extLst>
          </c:dPt>
          <c:dLbls>
            <c:dLbl>
              <c:idx val="4"/>
              <c:layout>
                <c:manualLayout>
                  <c:x val="-3.1499890638670265E-2"/>
                  <c:y val="2.0868511227763197E-2"/>
                </c:manualLayout>
              </c:layout>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dk1">
                          <a:lumMod val="65000"/>
                          <a:lumOff val="35000"/>
                        </a:schemeClr>
                      </a:solidFill>
                      <a:latin typeface="+mn-lt"/>
                      <a:ea typeface="+mn-ea"/>
                      <a:cs typeface="+mn-cs"/>
                    </a:defRPr>
                  </a:pPr>
                  <a:endParaRPr lang="lt-LT"/>
                </a:p>
              </c:txPr>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A254-486D-8896-9C2E1391AA25}"/>
                </c:ext>
                <c:ext xmlns:c15="http://schemas.microsoft.com/office/drawing/2012/chart" uri="{CE6537A1-D6FC-4f65-9D91-7224C49458BB}">
                  <c15:layout>
                    <c:manualLayout>
                      <c:w val="5.4666666666666662E-2"/>
                      <c:h val="8.3264071157771929E-2"/>
                    </c:manualLayout>
                  </c15:layout>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lt-LT"/>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35000"/>
                          <a:lumOff val="65000"/>
                        </a:schemeClr>
                      </a:solidFill>
                    </a:ln>
                    <a:effectLst/>
                  </c:spPr>
                </c15:leaderLines>
              </c:ext>
            </c:extLst>
          </c:dLbls>
          <c:cat>
            <c:numRef>
              <c:f>Lapas1!$B$35:$B$39</c:f>
              <c:numCache>
                <c:formatCode>General</c:formatCode>
                <c:ptCount val="5"/>
                <c:pt idx="0">
                  <c:v>2019</c:v>
                </c:pt>
                <c:pt idx="1">
                  <c:v>2020</c:v>
                </c:pt>
                <c:pt idx="2">
                  <c:v>2021</c:v>
                </c:pt>
                <c:pt idx="3">
                  <c:v>2022</c:v>
                </c:pt>
                <c:pt idx="4">
                  <c:v>2023</c:v>
                </c:pt>
              </c:numCache>
            </c:numRef>
          </c:cat>
          <c:val>
            <c:numRef>
              <c:f>Lapas1!$D$35:$D$39</c:f>
              <c:numCache>
                <c:formatCode>General</c:formatCode>
                <c:ptCount val="5"/>
                <c:pt idx="0">
                  <c:v>130</c:v>
                </c:pt>
                <c:pt idx="1">
                  <c:v>132</c:v>
                </c:pt>
                <c:pt idx="2">
                  <c:v>134</c:v>
                </c:pt>
                <c:pt idx="3">
                  <c:v>138</c:v>
                </c:pt>
                <c:pt idx="4">
                  <c:v>141</c:v>
                </c:pt>
              </c:numCache>
            </c:numRef>
          </c:val>
          <c:smooth val="0"/>
          <c:extLst xmlns:c16r2="http://schemas.microsoft.com/office/drawing/2015/06/chart">
            <c:ext xmlns:c16="http://schemas.microsoft.com/office/drawing/2014/chart" uri="{C3380CC4-5D6E-409C-BE32-E72D297353CC}">
              <c16:uniqueId val="{00000005-A254-486D-8896-9C2E1391AA25}"/>
            </c:ext>
          </c:extLst>
        </c:ser>
        <c:dLbls>
          <c:showLegendKey val="0"/>
          <c:showVal val="0"/>
          <c:showCatName val="0"/>
          <c:showSerName val="0"/>
          <c:showPercent val="0"/>
          <c:showBubbleSize val="0"/>
        </c:dLbls>
        <c:dropLines>
          <c:spPr>
            <a:ln w="9525" cap="flat" cmpd="sng" algn="ctr">
              <a:solidFill>
                <a:schemeClr val="dk1">
                  <a:lumMod val="35000"/>
                  <a:lumOff val="65000"/>
                  <a:alpha val="33000"/>
                </a:schemeClr>
              </a:solidFill>
              <a:round/>
            </a:ln>
            <a:effectLst/>
          </c:spPr>
        </c:dropLines>
        <c:marker val="1"/>
        <c:smooth val="0"/>
        <c:axId val="173783552"/>
        <c:axId val="214455360"/>
      </c:lineChart>
      <c:catAx>
        <c:axId val="173783552"/>
        <c:scaling>
          <c:orientation val="minMax"/>
        </c:scaling>
        <c:delete val="0"/>
        <c:axPos val="b"/>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spc="20" baseline="0">
                <a:solidFill>
                  <a:schemeClr val="dk1">
                    <a:lumMod val="65000"/>
                    <a:lumOff val="35000"/>
                  </a:schemeClr>
                </a:solidFill>
                <a:latin typeface="+mn-lt"/>
                <a:ea typeface="+mn-ea"/>
                <a:cs typeface="+mn-cs"/>
              </a:defRPr>
            </a:pPr>
            <a:endParaRPr lang="lt-LT"/>
          </a:p>
        </c:txPr>
        <c:crossAx val="214455360"/>
        <c:crosses val="autoZero"/>
        <c:auto val="1"/>
        <c:lblAlgn val="ctr"/>
        <c:lblOffset val="100"/>
        <c:noMultiLvlLbl val="0"/>
      </c:catAx>
      <c:valAx>
        <c:axId val="214455360"/>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spc="20" baseline="0">
                <a:solidFill>
                  <a:schemeClr val="dk1">
                    <a:lumMod val="65000"/>
                    <a:lumOff val="35000"/>
                  </a:schemeClr>
                </a:solidFill>
                <a:latin typeface="+mn-lt"/>
                <a:ea typeface="+mn-ea"/>
                <a:cs typeface="+mn-cs"/>
              </a:defRPr>
            </a:pPr>
            <a:endParaRPr lang="lt-LT"/>
          </a:p>
        </c:txPr>
        <c:crossAx val="173783552"/>
        <c:crosses val="autoZero"/>
        <c:crossBetween val="between"/>
      </c:valAx>
      <c:spPr>
        <a:gradFill>
          <a:gsLst>
            <a:gs pos="100000">
              <a:schemeClr val="lt1">
                <a:lumMod val="95000"/>
              </a:schemeClr>
            </a:gs>
            <a:gs pos="0">
              <a:schemeClr val="lt1"/>
            </a:gs>
          </a:gsLst>
          <a:lin ang="5400000" scaled="0"/>
        </a:gradFill>
        <a:ln>
          <a:noFill/>
        </a:ln>
        <a:effectLst/>
      </c:spPr>
    </c:plotArea>
    <c:legend>
      <c:legendPos val="b"/>
      <c:layout>
        <c:manualLayout>
          <c:xMode val="edge"/>
          <c:yMode val="edge"/>
          <c:x val="0.2820581172660051"/>
          <c:y val="0.82456959184449774"/>
          <c:w val="0.43588376546798985"/>
          <c:h val="0.1272863174711856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lt-LT"/>
        </a:p>
      </c:txPr>
    </c:legend>
    <c:plotVisOnly val="1"/>
    <c:dispBlanksAs val="gap"/>
    <c:showDLblsOverMax val="0"/>
  </c:chart>
  <c:spP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9525" cap="flat" cmpd="sng" algn="ctr">
      <a:solidFill>
        <a:schemeClr val="dk1">
          <a:lumMod val="15000"/>
          <a:lumOff val="85000"/>
        </a:schemeClr>
      </a:solidFill>
      <a:round/>
    </a:ln>
    <a:effectLst/>
  </c:spPr>
  <c:txPr>
    <a:bodyPr/>
    <a:lstStyle/>
    <a:p>
      <a:pPr>
        <a:defRPr/>
      </a:pPr>
      <a:endParaRPr lang="lt-LT"/>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baseline="0">
                <a:solidFill>
                  <a:schemeClr val="dk1">
                    <a:lumMod val="75000"/>
                    <a:lumOff val="25000"/>
                  </a:schemeClr>
                </a:solidFill>
                <a:latin typeface="+mn-lt"/>
                <a:ea typeface="+mn-ea"/>
                <a:cs typeface="+mn-cs"/>
              </a:defRPr>
            </a:pPr>
            <a:r>
              <a:rPr lang="lt-LT" sz="1400"/>
              <a:t>Asmens veiklos ir gebėjimų  vertinimas pagal seniūnijas</a:t>
            </a:r>
          </a:p>
        </c:rich>
      </c:tx>
      <c:layout>
        <c:manualLayout>
          <c:xMode val="edge"/>
          <c:yMode val="edge"/>
          <c:x val="0.1396103237095363"/>
          <c:y val="3.6589789533093338E-2"/>
        </c:manualLayout>
      </c:layout>
      <c:overlay val="0"/>
      <c:spPr>
        <a:noFill/>
        <a:ln>
          <a:noFill/>
        </a:ln>
        <a:effectLst/>
      </c:spPr>
    </c:title>
    <c:autoTitleDeleted val="0"/>
    <c:plotArea>
      <c:layout>
        <c:manualLayout>
          <c:layoutTarget val="inner"/>
          <c:xMode val="edge"/>
          <c:yMode val="edge"/>
          <c:x val="2.8359878310665713E-2"/>
          <c:y val="0.12802861180813938"/>
          <c:w val="0.57020102600811262"/>
          <c:h val="0.77196446598021407"/>
        </c:manualLayout>
      </c:layout>
      <c:pieChart>
        <c:varyColors val="1"/>
        <c:ser>
          <c:idx val="0"/>
          <c:order val="0"/>
          <c:dPt>
            <c:idx val="0"/>
            <c:bubble3D val="0"/>
            <c:spPr>
              <a:solidFill>
                <a:schemeClr val="accent1"/>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0-40B2-4295-9BDF-F64935396A3C}"/>
              </c:ext>
            </c:extLst>
          </c:dPt>
          <c:dPt>
            <c:idx val="1"/>
            <c:bubble3D val="0"/>
            <c:spPr>
              <a:solidFill>
                <a:schemeClr val="accent2"/>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1-40B2-4295-9BDF-F64935396A3C}"/>
              </c:ext>
            </c:extLst>
          </c:dPt>
          <c:dPt>
            <c:idx val="2"/>
            <c:bubble3D val="0"/>
            <c:spPr>
              <a:solidFill>
                <a:schemeClr val="accent3"/>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2-40B2-4295-9BDF-F64935396A3C}"/>
              </c:ext>
            </c:extLst>
          </c:dPt>
          <c:dPt>
            <c:idx val="3"/>
            <c:bubble3D val="0"/>
            <c:spPr>
              <a:solidFill>
                <a:schemeClr val="accent4"/>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3-40B2-4295-9BDF-F64935396A3C}"/>
              </c:ext>
            </c:extLst>
          </c:dPt>
          <c:dPt>
            <c:idx val="4"/>
            <c:bubble3D val="0"/>
            <c:spPr>
              <a:solidFill>
                <a:schemeClr val="accent5"/>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4-40B2-4295-9BDF-F64935396A3C}"/>
              </c:ext>
            </c:extLst>
          </c:dPt>
          <c:dPt>
            <c:idx val="5"/>
            <c:bubble3D val="0"/>
            <c:spPr>
              <a:solidFill>
                <a:schemeClr val="accent6"/>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5-40B2-4295-9BDF-F64935396A3C}"/>
              </c:ext>
            </c:extLst>
          </c:dPt>
          <c:dPt>
            <c:idx val="6"/>
            <c:bubble3D val="0"/>
            <c:spPr>
              <a:solidFill>
                <a:schemeClr val="accent1">
                  <a:lumMod val="60000"/>
                </a:schemeClr>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6-40B2-4295-9BDF-F64935396A3C}"/>
              </c:ext>
            </c:extLst>
          </c:dPt>
          <c:dPt>
            <c:idx val="7"/>
            <c:bubble3D val="0"/>
            <c:spPr>
              <a:solidFill>
                <a:schemeClr val="accent2">
                  <a:lumMod val="60000"/>
                </a:schemeClr>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7-40B2-4295-9BDF-F64935396A3C}"/>
              </c:ext>
            </c:extLst>
          </c:dPt>
          <c:dPt>
            <c:idx val="8"/>
            <c:bubble3D val="0"/>
            <c:spPr>
              <a:solidFill>
                <a:schemeClr val="accent3">
                  <a:lumMod val="60000"/>
                </a:schemeClr>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8-40B2-4295-9BDF-F64935396A3C}"/>
              </c:ext>
            </c:extLst>
          </c:dPt>
          <c:dPt>
            <c:idx val="9"/>
            <c:bubble3D val="0"/>
            <c:spPr>
              <a:solidFill>
                <a:schemeClr val="accent4">
                  <a:lumMod val="60000"/>
                </a:schemeClr>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9-40B2-4295-9BDF-F64935396A3C}"/>
              </c:ext>
            </c:extLst>
          </c:dPt>
          <c:dPt>
            <c:idx val="10"/>
            <c:bubble3D val="0"/>
            <c:spPr>
              <a:solidFill>
                <a:schemeClr val="accent5">
                  <a:lumMod val="60000"/>
                </a:schemeClr>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A-40B2-4295-9BDF-F64935396A3C}"/>
              </c:ext>
            </c:extLst>
          </c:dPt>
          <c:dLbls>
            <c:spPr>
              <a:pattFill prst="pct75">
                <a:fgClr>
                  <a:schemeClr val="dk1">
                    <a:lumMod val="75000"/>
                    <a:lumOff val="25000"/>
                  </a:schemeClr>
                </a:fgClr>
                <a:bgClr>
                  <a:schemeClr val="dk1">
                    <a:lumMod val="65000"/>
                    <a:lumOff val="35000"/>
                  </a:scheme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lt-LT"/>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xmlns:c16r2="http://schemas.microsoft.com/office/drawing/2015/06/chart">
              <c:ext xmlns:c15="http://schemas.microsoft.com/office/drawing/2012/chart" uri="{CE6537A1-D6FC-4f65-9D91-7224C49458BB}"/>
            </c:extLst>
          </c:dLbls>
          <c:cat>
            <c:strRef>
              <c:f>Lapas1!$A$216:$A$226</c:f>
              <c:strCache>
                <c:ptCount val="11"/>
                <c:pt idx="0">
                  <c:v>Plungės miestas</c:v>
                </c:pt>
                <c:pt idx="1">
                  <c:v>Alsėdžių sen.</c:v>
                </c:pt>
                <c:pt idx="2">
                  <c:v>Babrungo sen.</c:v>
                </c:pt>
                <c:pt idx="3">
                  <c:v>Kulių sen.</c:v>
                </c:pt>
                <c:pt idx="4">
                  <c:v>Nausodžio sen.</c:v>
                </c:pt>
                <c:pt idx="5">
                  <c:v>Platelių sen. </c:v>
                </c:pt>
                <c:pt idx="6">
                  <c:v>Šateikių sen. </c:v>
                </c:pt>
                <c:pt idx="7">
                  <c:v>Paukštakių sen. </c:v>
                </c:pt>
                <c:pt idx="8">
                  <c:v>Žlibinų sen. </c:v>
                </c:pt>
                <c:pt idx="9">
                  <c:v>Stalgėnų sen. </c:v>
                </c:pt>
                <c:pt idx="10">
                  <c:v>Žemaičių Kalvarijos sen. </c:v>
                </c:pt>
              </c:strCache>
            </c:strRef>
          </c:cat>
          <c:val>
            <c:numRef>
              <c:f>Lapas1!$B$216:$B$226</c:f>
              <c:numCache>
                <c:formatCode>General</c:formatCode>
                <c:ptCount val="11"/>
                <c:pt idx="0">
                  <c:v>246</c:v>
                </c:pt>
                <c:pt idx="1">
                  <c:v>14</c:v>
                </c:pt>
                <c:pt idx="2">
                  <c:v>30</c:v>
                </c:pt>
                <c:pt idx="3">
                  <c:v>17</c:v>
                </c:pt>
                <c:pt idx="4">
                  <c:v>35</c:v>
                </c:pt>
                <c:pt idx="5">
                  <c:v>18</c:v>
                </c:pt>
                <c:pt idx="6">
                  <c:v>30</c:v>
                </c:pt>
                <c:pt idx="7">
                  <c:v>16</c:v>
                </c:pt>
                <c:pt idx="8">
                  <c:v>17</c:v>
                </c:pt>
                <c:pt idx="9">
                  <c:v>8</c:v>
                </c:pt>
                <c:pt idx="10">
                  <c:v>24</c:v>
                </c:pt>
              </c:numCache>
            </c:numRef>
          </c:val>
          <c:extLst xmlns:c16r2="http://schemas.microsoft.com/office/drawing/2015/06/chart">
            <c:ext xmlns:c16="http://schemas.microsoft.com/office/drawing/2014/chart" uri="{C3380CC4-5D6E-409C-BE32-E72D297353CC}">
              <c16:uniqueId val="{0000000B-40B2-4295-9BDF-F64935396A3C}"/>
            </c:ext>
          </c:extLst>
        </c:ser>
        <c:dLbls>
          <c:dLblPos val="ctr"/>
          <c:showLegendKey val="0"/>
          <c:showVal val="0"/>
          <c:showCatName val="0"/>
          <c:showSerName val="0"/>
          <c:showPercent val="1"/>
          <c:showBubbleSize val="0"/>
          <c:showLeaderLines val="1"/>
        </c:dLbls>
        <c:firstSliceAng val="0"/>
      </c:pieChart>
      <c:spPr>
        <a:noFill/>
        <a:ln>
          <a:noFill/>
        </a:ln>
        <a:effectLst/>
      </c:spPr>
    </c:plotArea>
    <c:legend>
      <c:legendPos val="r"/>
      <c:layout>
        <c:manualLayout>
          <c:xMode val="edge"/>
          <c:yMode val="edge"/>
          <c:x val="0.61013340166021179"/>
          <c:y val="0.16356055705501402"/>
          <c:w val="0.37735095378409361"/>
          <c:h val="0.7820834541574655"/>
        </c:manualLayout>
      </c:layout>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lt-LT"/>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lt-LT"/>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cap="all" spc="50" baseline="0">
                <a:solidFill>
                  <a:sysClr val="windowText" lastClr="000000"/>
                </a:solidFill>
                <a:latin typeface="+mn-lt"/>
                <a:ea typeface="+mn-ea"/>
                <a:cs typeface="+mn-cs"/>
              </a:defRPr>
            </a:pPr>
            <a:r>
              <a:rPr lang="lt-LT" sz="1200" b="1" cap="none" baseline="0">
                <a:solidFill>
                  <a:sysClr val="windowText" lastClr="000000"/>
                </a:solidFill>
              </a:rPr>
              <a:t>Vidaus ir tarptautinė migracija Plungės rajono savivaldybėje</a:t>
            </a:r>
          </a:p>
        </c:rich>
      </c:tx>
      <c:overlay val="0"/>
      <c:spPr>
        <a:noFill/>
        <a:ln>
          <a:noFill/>
        </a:ln>
        <a:effectLst/>
      </c:spPr>
    </c:title>
    <c:autoTitleDeleted val="0"/>
    <c:plotArea>
      <c:layout>
        <c:manualLayout>
          <c:layoutTarget val="inner"/>
          <c:xMode val="edge"/>
          <c:yMode val="edge"/>
          <c:x val="9.2507549108906614E-2"/>
          <c:y val="0.14492695988758983"/>
          <c:w val="0.87753018372703417"/>
          <c:h val="0.64015251769999337"/>
        </c:manualLayout>
      </c:layout>
      <c:barChart>
        <c:barDir val="col"/>
        <c:grouping val="clustered"/>
        <c:varyColors val="0"/>
        <c:ser>
          <c:idx val="0"/>
          <c:order val="0"/>
          <c:tx>
            <c:strRef>
              <c:f>Lapas1!$C$108:$D$108</c:f>
              <c:strCache>
                <c:ptCount val="2"/>
                <c:pt idx="0">
                  <c:v>Atvyko asmenų</c:v>
                </c:pt>
              </c:strCache>
            </c:strRef>
          </c:tx>
          <c:spPr>
            <a:gradFill flip="none" rotWithShape="1">
              <a:gsLst>
                <a:gs pos="0">
                  <a:schemeClr val="accent2"/>
                </a:gs>
                <a:gs pos="75000">
                  <a:schemeClr val="accent2">
                    <a:lumMod val="60000"/>
                    <a:lumOff val="40000"/>
                  </a:schemeClr>
                </a:gs>
                <a:gs pos="51000">
                  <a:schemeClr val="accent2">
                    <a:alpha val="75000"/>
                  </a:schemeClr>
                </a:gs>
                <a:gs pos="100000">
                  <a:schemeClr val="accent2">
                    <a:lumMod val="20000"/>
                    <a:lumOff val="80000"/>
                    <a:alpha val="15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Lapas1!$H$107:$L$107</c:f>
              <c:strCache>
                <c:ptCount val="5"/>
                <c:pt idx="0">
                  <c:v>2019 m.</c:v>
                </c:pt>
                <c:pt idx="1">
                  <c:v>2020 m. </c:v>
                </c:pt>
                <c:pt idx="2">
                  <c:v>2021</c:v>
                </c:pt>
                <c:pt idx="3">
                  <c:v>2022</c:v>
                </c:pt>
                <c:pt idx="4">
                  <c:v>2023</c:v>
                </c:pt>
              </c:strCache>
            </c:strRef>
          </c:cat>
          <c:val>
            <c:numRef>
              <c:f>Lapas1!$H$108:$L$108</c:f>
              <c:numCache>
                <c:formatCode>General</c:formatCode>
                <c:ptCount val="5"/>
                <c:pt idx="0">
                  <c:v>1179</c:v>
                </c:pt>
                <c:pt idx="1">
                  <c:v>1006</c:v>
                </c:pt>
                <c:pt idx="2">
                  <c:v>1063</c:v>
                </c:pt>
                <c:pt idx="3">
                  <c:v>1640</c:v>
                </c:pt>
                <c:pt idx="4">
                  <c:v>1169</c:v>
                </c:pt>
              </c:numCache>
            </c:numRef>
          </c:val>
          <c:extLst xmlns:c16r2="http://schemas.microsoft.com/office/drawing/2015/06/chart">
            <c:ext xmlns:c16="http://schemas.microsoft.com/office/drawing/2014/chart" uri="{C3380CC4-5D6E-409C-BE32-E72D297353CC}">
              <c16:uniqueId val="{00000000-5188-42F8-B293-C37DAF67C0D1}"/>
            </c:ext>
          </c:extLst>
        </c:ser>
        <c:ser>
          <c:idx val="1"/>
          <c:order val="1"/>
          <c:tx>
            <c:strRef>
              <c:f>Lapas1!$C$109:$D$109</c:f>
              <c:strCache>
                <c:ptCount val="2"/>
                <c:pt idx="0">
                  <c:v>Išvyko asmenų</c:v>
                </c:pt>
              </c:strCache>
            </c:strRef>
          </c:tx>
          <c:spPr>
            <a:gradFill flip="none" rotWithShape="1">
              <a:gsLst>
                <a:gs pos="0">
                  <a:schemeClr val="accent4"/>
                </a:gs>
                <a:gs pos="75000">
                  <a:schemeClr val="accent4">
                    <a:lumMod val="60000"/>
                    <a:lumOff val="40000"/>
                  </a:schemeClr>
                </a:gs>
                <a:gs pos="51000">
                  <a:schemeClr val="accent4">
                    <a:alpha val="75000"/>
                  </a:schemeClr>
                </a:gs>
                <a:gs pos="100000">
                  <a:schemeClr val="accent4">
                    <a:lumMod val="20000"/>
                    <a:lumOff val="80000"/>
                    <a:alpha val="15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Lapas1!$H$107:$L$107</c:f>
              <c:strCache>
                <c:ptCount val="5"/>
                <c:pt idx="0">
                  <c:v>2019 m.</c:v>
                </c:pt>
                <c:pt idx="1">
                  <c:v>2020 m. </c:v>
                </c:pt>
                <c:pt idx="2">
                  <c:v>2021</c:v>
                </c:pt>
                <c:pt idx="3">
                  <c:v>2022</c:v>
                </c:pt>
                <c:pt idx="4">
                  <c:v>2023</c:v>
                </c:pt>
              </c:strCache>
            </c:strRef>
          </c:cat>
          <c:val>
            <c:numRef>
              <c:f>Lapas1!$H$109:$L$109</c:f>
              <c:numCache>
                <c:formatCode>General</c:formatCode>
                <c:ptCount val="5"/>
                <c:pt idx="0">
                  <c:v>1449</c:v>
                </c:pt>
                <c:pt idx="1">
                  <c:v>1193</c:v>
                </c:pt>
                <c:pt idx="2">
                  <c:v>1265</c:v>
                </c:pt>
                <c:pt idx="3">
                  <c:v>1466</c:v>
                </c:pt>
                <c:pt idx="4">
                  <c:v>1105</c:v>
                </c:pt>
              </c:numCache>
            </c:numRef>
          </c:val>
          <c:extLst xmlns:c16r2="http://schemas.microsoft.com/office/drawing/2015/06/chart">
            <c:ext xmlns:c16="http://schemas.microsoft.com/office/drawing/2014/chart" uri="{C3380CC4-5D6E-409C-BE32-E72D297353CC}">
              <c16:uniqueId val="{00000001-5188-42F8-B293-C37DAF67C0D1}"/>
            </c:ext>
          </c:extLst>
        </c:ser>
        <c:ser>
          <c:idx val="2"/>
          <c:order val="2"/>
          <c:tx>
            <c:strRef>
              <c:f>Lapas1!$C$110:$D$110</c:f>
              <c:strCache>
                <c:ptCount val="2"/>
                <c:pt idx="0">
                  <c:v>Neto migracija</c:v>
                </c:pt>
              </c:strCache>
            </c:strRef>
          </c:tx>
          <c:spPr>
            <a:gradFill flip="none" rotWithShape="1">
              <a:gsLst>
                <a:gs pos="0">
                  <a:schemeClr val="accent6"/>
                </a:gs>
                <a:gs pos="75000">
                  <a:schemeClr val="accent6">
                    <a:lumMod val="60000"/>
                    <a:lumOff val="40000"/>
                  </a:schemeClr>
                </a:gs>
                <a:gs pos="51000">
                  <a:schemeClr val="accent6">
                    <a:alpha val="75000"/>
                  </a:schemeClr>
                </a:gs>
                <a:gs pos="100000">
                  <a:schemeClr val="accent6">
                    <a:lumMod val="20000"/>
                    <a:lumOff val="80000"/>
                    <a:alpha val="15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Lapas1!$H$107:$L$107</c:f>
              <c:strCache>
                <c:ptCount val="5"/>
                <c:pt idx="0">
                  <c:v>2019 m.</c:v>
                </c:pt>
                <c:pt idx="1">
                  <c:v>2020 m. </c:v>
                </c:pt>
                <c:pt idx="2">
                  <c:v>2021</c:v>
                </c:pt>
                <c:pt idx="3">
                  <c:v>2022</c:v>
                </c:pt>
                <c:pt idx="4">
                  <c:v>2023</c:v>
                </c:pt>
              </c:strCache>
            </c:strRef>
          </c:cat>
          <c:val>
            <c:numRef>
              <c:f>Lapas1!$H$110:$L$110</c:f>
              <c:numCache>
                <c:formatCode>General</c:formatCode>
                <c:ptCount val="5"/>
                <c:pt idx="0">
                  <c:v>-270</c:v>
                </c:pt>
                <c:pt idx="1">
                  <c:v>-187</c:v>
                </c:pt>
                <c:pt idx="2">
                  <c:v>-202</c:v>
                </c:pt>
                <c:pt idx="3">
                  <c:v>174</c:v>
                </c:pt>
                <c:pt idx="4">
                  <c:v>64</c:v>
                </c:pt>
              </c:numCache>
            </c:numRef>
          </c:val>
          <c:extLst xmlns:c16r2="http://schemas.microsoft.com/office/drawing/2015/06/chart">
            <c:ext xmlns:c16="http://schemas.microsoft.com/office/drawing/2014/chart" uri="{C3380CC4-5D6E-409C-BE32-E72D297353CC}">
              <c16:uniqueId val="{00000002-5188-42F8-B293-C37DAF67C0D1}"/>
            </c:ext>
          </c:extLst>
        </c:ser>
        <c:dLbls>
          <c:dLblPos val="outEnd"/>
          <c:showLegendKey val="0"/>
          <c:showVal val="1"/>
          <c:showCatName val="0"/>
          <c:showSerName val="0"/>
          <c:showPercent val="0"/>
          <c:showBubbleSize val="0"/>
        </c:dLbls>
        <c:gapWidth val="355"/>
        <c:overlap val="-70"/>
        <c:axId val="175115776"/>
        <c:axId val="214491136"/>
      </c:barChart>
      <c:catAx>
        <c:axId val="1751157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214491136"/>
        <c:crosses val="autoZero"/>
        <c:auto val="1"/>
        <c:lblAlgn val="ctr"/>
        <c:lblOffset val="100"/>
        <c:noMultiLvlLbl val="0"/>
      </c:catAx>
      <c:valAx>
        <c:axId val="214491136"/>
        <c:scaling>
          <c:orientation val="minMax"/>
        </c:scaling>
        <c:delete val="0"/>
        <c:axPos val="l"/>
        <c:majorGridlines>
          <c:spPr>
            <a:ln w="9525" cap="flat" cmpd="sng" algn="ctr">
              <a:gradFill>
                <a:gsLst>
                  <a:gs pos="100000">
                    <a:schemeClr val="tx1">
                      <a:lumMod val="5000"/>
                      <a:lumOff val="95000"/>
                    </a:schemeClr>
                  </a:gs>
                  <a:gs pos="0">
                    <a:schemeClr val="tx1">
                      <a:lumMod val="25000"/>
                      <a:lumOff val="75000"/>
                    </a:schemeClr>
                  </a:gs>
                </a:gsLst>
                <a:lin ang="5400000" scaled="0"/>
              </a:gra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75115776"/>
        <c:crosses val="autoZero"/>
        <c:crossBetween val="between"/>
      </c:valAx>
      <c:spPr>
        <a:solidFill>
          <a:schemeClr val="bg1"/>
        </a:solidFill>
        <a:ln>
          <a:noFill/>
        </a:ln>
        <a:effectLst/>
      </c:spPr>
    </c:plotArea>
    <c:legend>
      <c:legendPos val="b"/>
      <c:layout>
        <c:manualLayout>
          <c:xMode val="edge"/>
          <c:yMode val="edge"/>
          <c:x val="0.24466299460297014"/>
          <c:y val="0.83046383907893861"/>
          <c:w val="0.52680757126759892"/>
          <c:h val="0.12051655307792408"/>
        </c:manualLayout>
      </c:layout>
      <c:overlay val="0"/>
      <c:spPr>
        <a:solidFill>
          <a:schemeClr val="bg1"/>
        </a:solid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chart>
  <c:spP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9525" cap="flat" cmpd="sng" algn="ct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round/>
    </a:ln>
    <a:effectLst/>
  </c:spPr>
  <c:txPr>
    <a:bodyPr/>
    <a:lstStyle/>
    <a:p>
      <a:pPr>
        <a:defRPr/>
      </a:pPr>
      <a:endParaRPr lang="lt-LT"/>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1" i="0" u="none" strike="noStrike" kern="1200" baseline="0">
                <a:solidFill>
                  <a:schemeClr val="tx1">
                    <a:lumMod val="65000"/>
                    <a:lumOff val="35000"/>
                  </a:schemeClr>
                </a:solidFill>
                <a:latin typeface="+mn-lt"/>
                <a:ea typeface="+mn-ea"/>
                <a:cs typeface="+mn-cs"/>
              </a:defRPr>
            </a:pPr>
            <a:r>
              <a:rPr lang="lt-LT" sz="1200">
                <a:solidFill>
                  <a:sysClr val="windowText" lastClr="000000"/>
                </a:solidFill>
              </a:rPr>
              <a:t>Socialinių pašalpų gavėjų ir jiems išmokamų socialinių pašalpų sumų pokyčiai </a:t>
            </a:r>
          </a:p>
        </c:rich>
      </c:tx>
      <c:overlay val="0"/>
      <c:spPr>
        <a:noFill/>
        <a:ln>
          <a:noFill/>
        </a:ln>
        <a:effectLst/>
      </c:spPr>
    </c:title>
    <c:autoTitleDeleted val="0"/>
    <c:plotArea>
      <c:layout>
        <c:manualLayout>
          <c:layoutTarget val="inner"/>
          <c:xMode val="edge"/>
          <c:yMode val="edge"/>
          <c:x val="6.9108466704819793E-2"/>
          <c:y val="0.21852836879432624"/>
          <c:w val="0.90791743137370984"/>
          <c:h val="0.45313215502317528"/>
        </c:manualLayout>
      </c:layout>
      <c:lineChart>
        <c:grouping val="standard"/>
        <c:varyColors val="0"/>
        <c:ser>
          <c:idx val="0"/>
          <c:order val="0"/>
          <c:tx>
            <c:strRef>
              <c:f>Lapas1!$C$5:$D$5</c:f>
              <c:strCache>
                <c:ptCount val="2"/>
                <c:pt idx="0">
                  <c:v>Šeimos </c:v>
                </c:pt>
              </c:strCache>
            </c:strRef>
          </c:tx>
          <c:spPr>
            <a:ln w="34925" cap="rnd">
              <a:solidFill>
                <a:schemeClr val="accent6"/>
              </a:solidFill>
              <a:round/>
            </a:ln>
            <a:effectLst>
              <a:outerShdw blurRad="57150" dist="19050" dir="5400000" algn="ctr" rotWithShape="0">
                <a:srgbClr val="000000">
                  <a:alpha val="63000"/>
                </a:srgbClr>
              </a:outerShdw>
            </a:effectLst>
          </c:spPr>
          <c:marker>
            <c:symbol val="none"/>
          </c:marker>
          <c:dLbls>
            <c:dLbl>
              <c:idx val="4"/>
              <c:layout>
                <c:manualLayout>
                  <c:x val="-5.3722222222222324E-2"/>
                  <c:y val="5.327537182852143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B6E3-4EF2-94DD-52D5908B526F}"/>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Lapas1!$H$4:$L$4</c:f>
              <c:numCache>
                <c:formatCode>General</c:formatCode>
                <c:ptCount val="5"/>
                <c:pt idx="0">
                  <c:v>2019</c:v>
                </c:pt>
                <c:pt idx="1">
                  <c:v>2020</c:v>
                </c:pt>
                <c:pt idx="2">
                  <c:v>2021</c:v>
                </c:pt>
                <c:pt idx="3">
                  <c:v>2022</c:v>
                </c:pt>
                <c:pt idx="4">
                  <c:v>2023</c:v>
                </c:pt>
              </c:numCache>
            </c:numRef>
          </c:cat>
          <c:val>
            <c:numRef>
              <c:f>Lapas1!$H$5:$L$5</c:f>
              <c:numCache>
                <c:formatCode>General</c:formatCode>
                <c:ptCount val="5"/>
                <c:pt idx="0">
                  <c:v>683</c:v>
                </c:pt>
                <c:pt idx="1">
                  <c:v>677</c:v>
                </c:pt>
                <c:pt idx="2">
                  <c:v>716</c:v>
                </c:pt>
                <c:pt idx="3">
                  <c:v>816</c:v>
                </c:pt>
                <c:pt idx="4">
                  <c:v>780</c:v>
                </c:pt>
              </c:numCache>
            </c:numRef>
          </c:val>
          <c:smooth val="0"/>
          <c:extLst xmlns:c16r2="http://schemas.microsoft.com/office/drawing/2015/06/chart">
            <c:ext xmlns:c16="http://schemas.microsoft.com/office/drawing/2014/chart" uri="{C3380CC4-5D6E-409C-BE32-E72D297353CC}">
              <c16:uniqueId val="{00000001-B6E3-4EF2-94DD-52D5908B526F}"/>
            </c:ext>
          </c:extLst>
        </c:ser>
        <c:ser>
          <c:idx val="1"/>
          <c:order val="1"/>
          <c:tx>
            <c:strRef>
              <c:f>Lapas1!$C$6:$D$6</c:f>
              <c:strCache>
                <c:ptCount val="2"/>
                <c:pt idx="0">
                  <c:v>Tūkst. </c:v>
                </c:pt>
              </c:strCache>
            </c:strRef>
          </c:tx>
          <c:spPr>
            <a:ln w="34925" cap="rnd">
              <a:solidFill>
                <a:schemeClr val="accent5"/>
              </a:solidFill>
              <a:round/>
            </a:ln>
            <a:effectLst>
              <a:outerShdw blurRad="57150" dist="19050" dir="5400000" algn="ctr" rotWithShape="0">
                <a:srgbClr val="000000">
                  <a:alpha val="63000"/>
                </a:srgbClr>
              </a:outerShdw>
            </a:effectLst>
          </c:spPr>
          <c:marker>
            <c:symbol val="none"/>
          </c:marker>
          <c:dLbls>
            <c:dLbl>
              <c:idx val="4"/>
              <c:layout>
                <c:manualLayout>
                  <c:x val="-4.8944444444444346E-2"/>
                  <c:y val="-3.4756853310002916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B6E3-4EF2-94DD-52D5908B526F}"/>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dLblPos val="b"/>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Lapas1!$H$4:$L$4</c:f>
              <c:numCache>
                <c:formatCode>General</c:formatCode>
                <c:ptCount val="5"/>
                <c:pt idx="0">
                  <c:v>2019</c:v>
                </c:pt>
                <c:pt idx="1">
                  <c:v>2020</c:v>
                </c:pt>
                <c:pt idx="2">
                  <c:v>2021</c:v>
                </c:pt>
                <c:pt idx="3">
                  <c:v>2022</c:v>
                </c:pt>
                <c:pt idx="4">
                  <c:v>2023</c:v>
                </c:pt>
              </c:numCache>
            </c:numRef>
          </c:cat>
          <c:val>
            <c:numRef>
              <c:f>Lapas1!$H$6:$L$6</c:f>
              <c:numCache>
                <c:formatCode>General</c:formatCode>
                <c:ptCount val="5"/>
                <c:pt idx="0">
                  <c:v>542</c:v>
                </c:pt>
                <c:pt idx="1">
                  <c:v>486</c:v>
                </c:pt>
                <c:pt idx="2">
                  <c:v>764</c:v>
                </c:pt>
                <c:pt idx="3">
                  <c:v>797</c:v>
                </c:pt>
                <c:pt idx="4">
                  <c:v>1011</c:v>
                </c:pt>
              </c:numCache>
            </c:numRef>
          </c:val>
          <c:smooth val="0"/>
          <c:extLst xmlns:c16r2="http://schemas.microsoft.com/office/drawing/2015/06/chart">
            <c:ext xmlns:c16="http://schemas.microsoft.com/office/drawing/2014/chart" uri="{C3380CC4-5D6E-409C-BE32-E72D297353CC}">
              <c16:uniqueId val="{00000003-B6E3-4EF2-94DD-52D5908B526F}"/>
            </c:ext>
          </c:extLst>
        </c:ser>
        <c:dLbls>
          <c:dLblPos val="t"/>
          <c:showLegendKey val="0"/>
          <c:showVal val="1"/>
          <c:showCatName val="0"/>
          <c:showSerName val="0"/>
          <c:showPercent val="0"/>
          <c:showBubbleSize val="0"/>
        </c:dLbls>
        <c:marker val="1"/>
        <c:smooth val="0"/>
        <c:axId val="221054976"/>
        <c:axId val="214492864"/>
      </c:lineChart>
      <c:catAx>
        <c:axId val="221054976"/>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214492864"/>
        <c:crosses val="autoZero"/>
        <c:auto val="1"/>
        <c:lblAlgn val="ctr"/>
        <c:lblOffset val="100"/>
        <c:noMultiLvlLbl val="0"/>
      </c:catAx>
      <c:valAx>
        <c:axId val="21449286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221054976"/>
        <c:crosses val="autoZero"/>
        <c:crossBetween val="between"/>
      </c:valAx>
      <c:spPr>
        <a:noFill/>
        <a:ln>
          <a:noFill/>
        </a:ln>
        <a:effectLst/>
      </c:spPr>
    </c:plotArea>
    <c:legend>
      <c:legendPos val="b"/>
      <c:layout>
        <c:manualLayout>
          <c:xMode val="edge"/>
          <c:yMode val="edge"/>
          <c:x val="0.37441701366276586"/>
          <c:y val="0.79222022114256996"/>
          <c:w val="0.25116597267446833"/>
          <c:h val="9.2531551907075446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chart>
  <c:spP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baseline="0">
                <a:solidFill>
                  <a:schemeClr val="dk1">
                    <a:lumMod val="75000"/>
                    <a:lumOff val="25000"/>
                  </a:schemeClr>
                </a:solidFill>
                <a:latin typeface="+mn-lt"/>
                <a:ea typeface="+mn-ea"/>
                <a:cs typeface="+mn-cs"/>
              </a:defRPr>
            </a:pPr>
            <a:r>
              <a:rPr lang="lt-LT" sz="1400"/>
              <a:t>Būsto pritaikymas asmenims su negalia</a:t>
            </a:r>
          </a:p>
        </c:rich>
      </c:tx>
      <c:overlay val="0"/>
      <c:spPr>
        <a:noFill/>
        <a:ln>
          <a:noFill/>
        </a:ln>
        <a:effectLst/>
      </c:spPr>
    </c:title>
    <c:autoTitleDeleted val="0"/>
    <c:view3D>
      <c:rotX val="0"/>
      <c:rotY val="0"/>
      <c:depthPercent val="60"/>
      <c:rAngAx val="0"/>
      <c:perspective val="100"/>
    </c:view3D>
    <c:floor>
      <c:thickness val="0"/>
      <c:spPr>
        <a:solidFill>
          <a:schemeClr val="lt1">
            <a:lumMod val="95000"/>
          </a:schemeClr>
        </a:solid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Lapas1!$A$238</c:f>
              <c:strCache>
                <c:ptCount val="1"/>
                <c:pt idx="0">
                  <c:v>Savivaldybės biudžeto lėšos (tūkst. Eur.)</c:v>
                </c:pt>
              </c:strCache>
            </c:strRef>
          </c:tx>
          <c:spPr>
            <a:solidFill>
              <a:schemeClr val="accent1">
                <a:alpha val="85000"/>
              </a:schemeClr>
            </a:solidFill>
            <a:ln w="9525" cap="flat" cmpd="sng" algn="ctr">
              <a:solidFill>
                <a:schemeClr val="accent1">
                  <a:lumMod val="75000"/>
                </a:schemeClr>
              </a:solidFill>
              <a:round/>
            </a:ln>
            <a:effectLst/>
            <a:sp3d contourW="9525">
              <a:contourClr>
                <a:schemeClr val="accent1">
                  <a:lumMod val="75000"/>
                </a:schemeClr>
              </a:contourClr>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Lapas1!$B$237:$D$237</c:f>
              <c:numCache>
                <c:formatCode>General</c:formatCode>
                <c:ptCount val="3"/>
                <c:pt idx="0">
                  <c:v>2021</c:v>
                </c:pt>
                <c:pt idx="1">
                  <c:v>2022</c:v>
                </c:pt>
                <c:pt idx="2">
                  <c:v>2023</c:v>
                </c:pt>
              </c:numCache>
            </c:numRef>
          </c:cat>
          <c:val>
            <c:numRef>
              <c:f>Lapas1!$B$238:$D$238</c:f>
              <c:numCache>
                <c:formatCode>General</c:formatCode>
                <c:ptCount val="3"/>
                <c:pt idx="0">
                  <c:v>22.4</c:v>
                </c:pt>
                <c:pt idx="1">
                  <c:v>24.7</c:v>
                </c:pt>
                <c:pt idx="2">
                  <c:v>37.4</c:v>
                </c:pt>
              </c:numCache>
            </c:numRef>
          </c:val>
          <c:extLst xmlns:c16r2="http://schemas.microsoft.com/office/drawing/2015/06/chart">
            <c:ext xmlns:c16="http://schemas.microsoft.com/office/drawing/2014/chart" uri="{C3380CC4-5D6E-409C-BE32-E72D297353CC}">
              <c16:uniqueId val="{00000000-B0D9-4FAB-B711-86415CD12E45}"/>
            </c:ext>
          </c:extLst>
        </c:ser>
        <c:ser>
          <c:idx val="1"/>
          <c:order val="1"/>
          <c:tx>
            <c:strRef>
              <c:f>Lapas1!$A$239</c:f>
              <c:strCache>
                <c:ptCount val="1"/>
                <c:pt idx="0">
                  <c:v>Valstybės biudžeto lėšos (tūkst. Eur.)</c:v>
                </c:pt>
              </c:strCache>
            </c:strRef>
          </c:tx>
          <c:spPr>
            <a:solidFill>
              <a:schemeClr val="accent2">
                <a:alpha val="85000"/>
              </a:schemeClr>
            </a:solidFill>
            <a:ln w="9525" cap="flat" cmpd="sng" algn="ctr">
              <a:solidFill>
                <a:schemeClr val="accent2">
                  <a:lumMod val="75000"/>
                </a:schemeClr>
              </a:solidFill>
              <a:round/>
            </a:ln>
            <a:effectLst/>
            <a:sp3d contourW="9525">
              <a:contourClr>
                <a:schemeClr val="accent2">
                  <a:lumMod val="75000"/>
                </a:schemeClr>
              </a:contourClr>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Lapas1!$B$237:$D$237</c:f>
              <c:numCache>
                <c:formatCode>General</c:formatCode>
                <c:ptCount val="3"/>
                <c:pt idx="0">
                  <c:v>2021</c:v>
                </c:pt>
                <c:pt idx="1">
                  <c:v>2022</c:v>
                </c:pt>
                <c:pt idx="2">
                  <c:v>2023</c:v>
                </c:pt>
              </c:numCache>
            </c:numRef>
          </c:cat>
          <c:val>
            <c:numRef>
              <c:f>Lapas1!$B$239:$D$239</c:f>
              <c:numCache>
                <c:formatCode>General</c:formatCode>
                <c:ptCount val="3"/>
                <c:pt idx="0">
                  <c:v>35.4</c:v>
                </c:pt>
                <c:pt idx="1">
                  <c:v>36</c:v>
                </c:pt>
                <c:pt idx="2">
                  <c:v>56.6</c:v>
                </c:pt>
              </c:numCache>
            </c:numRef>
          </c:val>
          <c:extLst xmlns:c16r2="http://schemas.microsoft.com/office/drawing/2015/06/chart">
            <c:ext xmlns:c16="http://schemas.microsoft.com/office/drawing/2014/chart" uri="{C3380CC4-5D6E-409C-BE32-E72D297353CC}">
              <c16:uniqueId val="{00000001-B0D9-4FAB-B711-86415CD12E45}"/>
            </c:ext>
          </c:extLst>
        </c:ser>
        <c:ser>
          <c:idx val="2"/>
          <c:order val="2"/>
          <c:tx>
            <c:strRef>
              <c:f>Lapas1!$A$240</c:f>
              <c:strCache>
                <c:ptCount val="1"/>
                <c:pt idx="0">
                  <c:v>Gavėjai</c:v>
                </c:pt>
              </c:strCache>
            </c:strRef>
          </c:tx>
          <c:spPr>
            <a:solidFill>
              <a:schemeClr val="accent3">
                <a:alpha val="85000"/>
              </a:schemeClr>
            </a:solidFill>
            <a:ln w="9525" cap="flat" cmpd="sng" algn="ctr">
              <a:solidFill>
                <a:schemeClr val="accent3">
                  <a:lumMod val="75000"/>
                </a:schemeClr>
              </a:solidFill>
              <a:round/>
            </a:ln>
            <a:effectLst/>
            <a:sp3d contourW="9525">
              <a:contourClr>
                <a:schemeClr val="accent3">
                  <a:lumMod val="75000"/>
                </a:schemeClr>
              </a:contourClr>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Lapas1!$B$237:$D$237</c:f>
              <c:numCache>
                <c:formatCode>General</c:formatCode>
                <c:ptCount val="3"/>
                <c:pt idx="0">
                  <c:v>2021</c:v>
                </c:pt>
                <c:pt idx="1">
                  <c:v>2022</c:v>
                </c:pt>
                <c:pt idx="2">
                  <c:v>2023</c:v>
                </c:pt>
              </c:numCache>
            </c:numRef>
          </c:cat>
          <c:val>
            <c:numRef>
              <c:f>Lapas1!$B$240:$D$240</c:f>
              <c:numCache>
                <c:formatCode>General</c:formatCode>
                <c:ptCount val="3"/>
                <c:pt idx="0">
                  <c:v>8</c:v>
                </c:pt>
                <c:pt idx="1">
                  <c:v>9</c:v>
                </c:pt>
                <c:pt idx="2">
                  <c:v>12</c:v>
                </c:pt>
              </c:numCache>
            </c:numRef>
          </c:val>
          <c:extLst xmlns:c16r2="http://schemas.microsoft.com/office/drawing/2015/06/chart">
            <c:ext xmlns:c16="http://schemas.microsoft.com/office/drawing/2014/chart" uri="{C3380CC4-5D6E-409C-BE32-E72D297353CC}">
              <c16:uniqueId val="{00000002-B0D9-4FAB-B711-86415CD12E45}"/>
            </c:ext>
          </c:extLst>
        </c:ser>
        <c:dLbls>
          <c:showLegendKey val="0"/>
          <c:showVal val="0"/>
          <c:showCatName val="0"/>
          <c:showSerName val="0"/>
          <c:showPercent val="0"/>
          <c:showBubbleSize val="0"/>
        </c:dLbls>
        <c:gapWidth val="65"/>
        <c:shape val="box"/>
        <c:axId val="175112192"/>
        <c:axId val="214494016"/>
        <c:axId val="0"/>
      </c:bar3DChart>
      <c:catAx>
        <c:axId val="175112192"/>
        <c:scaling>
          <c:orientation val="minMax"/>
        </c:scaling>
        <c:delete val="0"/>
        <c:axPos val="b"/>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lt-LT"/>
          </a:p>
        </c:txPr>
        <c:crossAx val="214494016"/>
        <c:crosses val="autoZero"/>
        <c:auto val="1"/>
        <c:lblAlgn val="ctr"/>
        <c:lblOffset val="100"/>
        <c:noMultiLvlLbl val="0"/>
      </c:catAx>
      <c:valAx>
        <c:axId val="214494016"/>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lt-LT"/>
          </a:p>
        </c:txPr>
        <c:crossAx val="175112192"/>
        <c:crosses val="autoZero"/>
        <c:crossBetween val="between"/>
      </c:valAx>
      <c:spPr>
        <a:noFill/>
        <a:ln>
          <a:noFill/>
        </a:ln>
        <a:effectLst/>
      </c:spPr>
    </c:plotArea>
    <c:legend>
      <c:legendPos val="b"/>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lt-LT"/>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lt-LT"/>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baseline="0">
                <a:solidFill>
                  <a:schemeClr val="tx1">
                    <a:lumMod val="65000"/>
                    <a:lumOff val="35000"/>
                  </a:schemeClr>
                </a:solidFill>
                <a:latin typeface="+mn-lt"/>
                <a:ea typeface="+mn-ea"/>
                <a:cs typeface="+mn-cs"/>
              </a:defRPr>
            </a:pPr>
            <a:r>
              <a:rPr lang="lt-LT" sz="1200">
                <a:solidFill>
                  <a:sysClr val="windowText" lastClr="000000"/>
                </a:solidFill>
              </a:rPr>
              <a:t>Socialinių paslaugų Savivaldybėje</a:t>
            </a:r>
            <a:r>
              <a:rPr lang="lt-LT" sz="1200" baseline="0">
                <a:solidFill>
                  <a:sysClr val="windowText" lastClr="000000"/>
                </a:solidFill>
              </a:rPr>
              <a:t> </a:t>
            </a:r>
            <a:r>
              <a:rPr lang="lt-LT" sz="1200">
                <a:solidFill>
                  <a:sysClr val="windowText" lastClr="000000"/>
                </a:solidFill>
              </a:rPr>
              <a:t>finansavimo šaltiniai  </a:t>
            </a:r>
          </a:p>
        </c:rich>
      </c:tx>
      <c:overlay val="0"/>
      <c:spPr>
        <a:noFill/>
        <a:ln>
          <a:noFill/>
        </a:ln>
        <a:effectLst/>
      </c:sp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bar"/>
        <c:grouping val="stacked"/>
        <c:varyColors val="0"/>
        <c:ser>
          <c:idx val="0"/>
          <c:order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p3d/>
          </c:spPr>
          <c:invertIfNegative val="0"/>
          <c:dLbls>
            <c:dLbl>
              <c:idx val="3"/>
              <c:tx>
                <c:rich>
                  <a:bodyPr/>
                  <a:lstStyle/>
                  <a:p>
                    <a:r>
                      <a:rPr lang="en-US"/>
                      <a:t>2</a:t>
                    </a:r>
                    <a:r>
                      <a:rPr lang="lt-LT"/>
                      <a:t>9,00</a:t>
                    </a:r>
                    <a:r>
                      <a:rPr lang="en-US"/>
                      <a:t>%</a:t>
                    </a:r>
                  </a:p>
                </c:rich>
              </c:tx>
              <c:showLegendKey val="0"/>
              <c:showVal val="1"/>
              <c:showCatName val="0"/>
              <c:showSerName val="0"/>
              <c:showPercent val="0"/>
              <c:showBubbleSize val="0"/>
            </c:dLbl>
            <c:dLbl>
              <c:idx val="4"/>
              <c:layout>
                <c:manualLayout>
                  <c:x val="2.0325203252031777E-3"/>
                  <c:y val="-1.0615711252653927E-2"/>
                </c:manualLayout>
              </c:layout>
              <c:tx>
                <c:rich>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r>
                      <a:rPr lang="en-US"/>
                      <a:t>50,</a:t>
                    </a:r>
                    <a:r>
                      <a:rPr lang="lt-LT"/>
                      <a:t>50</a:t>
                    </a:r>
                    <a:r>
                      <a:rPr lang="en-US">
                        <a:latin typeface="Times New Roman"/>
                        <a:cs typeface="Times New Roman"/>
                      </a:rPr>
                      <a:t>%</a:t>
                    </a:r>
                    <a:endParaRPr lang="en-US"/>
                  </a:p>
                </c:rich>
              </c:tx>
              <c:spPr>
                <a:noFill/>
                <a:ln>
                  <a:noFill/>
                </a:ln>
                <a:effectLst/>
              </c:spPr>
              <c:showLegendKey val="0"/>
              <c:showVal val="1"/>
              <c:showCatName val="0"/>
              <c:showSerName val="0"/>
              <c:showPercent val="0"/>
              <c:showBubbleSize val="0"/>
              <c:extLst>
                <c:ext xmlns:c15="http://schemas.microsoft.com/office/drawing/2012/chart" uri="{CE6537A1-D6FC-4f65-9D91-7224C49458BB}"/>
              </c:extLst>
            </c:dLbl>
            <c:spPr>
              <a:noFill/>
              <a:ln>
                <a:noFill/>
              </a:ln>
              <a:effectLst>
                <a:glow rad="127000">
                  <a:schemeClr val="bg1"/>
                </a:glow>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Lapas1!$C$64:$C$68</c:f>
              <c:strCache>
                <c:ptCount val="5"/>
                <c:pt idx="0">
                  <c:v>Kita</c:v>
                </c:pt>
                <c:pt idx="1">
                  <c:v>ES struktūrinių fondų lėšos</c:v>
                </c:pt>
                <c:pt idx="2">
                  <c:v>Asmenų mokėjimai</c:v>
                </c:pt>
                <c:pt idx="3">
                  <c:v>Valstybės biudžeto tikslinė dotacija</c:v>
                </c:pt>
                <c:pt idx="4">
                  <c:v>Savivaldybės biudžetas </c:v>
                </c:pt>
              </c:strCache>
            </c:strRef>
          </c:cat>
          <c:val>
            <c:numRef>
              <c:f>Lapas1!$D$64:$D$68</c:f>
              <c:numCache>
                <c:formatCode>0.00%</c:formatCode>
                <c:ptCount val="5"/>
                <c:pt idx="0">
                  <c:v>3.9E-2</c:v>
                </c:pt>
                <c:pt idx="1">
                  <c:v>3.6999999999999998E-2</c:v>
                </c:pt>
                <c:pt idx="2">
                  <c:v>0.129</c:v>
                </c:pt>
                <c:pt idx="3">
                  <c:v>0.28899999999999998</c:v>
                </c:pt>
                <c:pt idx="4">
                  <c:v>0.50600000000000001</c:v>
                </c:pt>
              </c:numCache>
            </c:numRef>
          </c:val>
          <c:extLst xmlns:c16r2="http://schemas.microsoft.com/office/drawing/2015/06/chart">
            <c:ext xmlns:c16="http://schemas.microsoft.com/office/drawing/2014/chart" uri="{C3380CC4-5D6E-409C-BE32-E72D297353CC}">
              <c16:uniqueId val="{00000001-5617-45F4-B468-2280A6C48610}"/>
            </c:ext>
          </c:extLst>
        </c:ser>
        <c:dLbls>
          <c:showLegendKey val="0"/>
          <c:showVal val="1"/>
          <c:showCatName val="0"/>
          <c:showSerName val="0"/>
          <c:showPercent val="0"/>
          <c:showBubbleSize val="0"/>
        </c:dLbls>
        <c:gapWidth val="150"/>
        <c:shape val="box"/>
        <c:axId val="214328320"/>
        <c:axId val="214496320"/>
        <c:axId val="0"/>
      </c:bar3DChart>
      <c:catAx>
        <c:axId val="214328320"/>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214496320"/>
        <c:crosses val="autoZero"/>
        <c:auto val="1"/>
        <c:lblAlgn val="ctr"/>
        <c:lblOffset val="100"/>
        <c:noMultiLvlLbl val="0"/>
      </c:catAx>
      <c:valAx>
        <c:axId val="214496320"/>
        <c:scaling>
          <c:orientation val="minMax"/>
        </c:scaling>
        <c:delete val="1"/>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crossAx val="214328320"/>
        <c:crosses val="autoZero"/>
        <c:crossBetween val="between"/>
      </c:valAx>
      <c:spPr>
        <a:noFill/>
        <a:ln>
          <a:gradFill flip="none" rotWithShape="1">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tileRect/>
          </a:gradFill>
        </a:ln>
        <a:effectLst/>
      </c:spPr>
    </c:plotArea>
    <c:plotVisOnly val="1"/>
    <c:dispBlanksAs val="gap"/>
    <c:showDLblsOverMax val="0"/>
  </c:chart>
  <c:spPr>
    <a:gradFill>
      <a:gsLst>
        <a:gs pos="3500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9525" cap="flat" cmpd="sng" algn="ctr">
      <a:gradFill flip="none" rotWithShape="1">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tileRect/>
      </a:gradFill>
      <a:round/>
    </a:ln>
    <a:effectLst/>
  </c:spPr>
  <c:txPr>
    <a:bodyPr/>
    <a:lstStyle/>
    <a:p>
      <a:pPr>
        <a:defRPr/>
      </a:pPr>
      <a:endParaRPr lang="lt-LT"/>
    </a:p>
  </c:txPr>
  <c:externalData r:id="rId2">
    <c:autoUpdate val="0"/>
  </c:externalData>
</c:chartSpace>
</file>

<file path=word/theme/theme1.xml><?xml version="1.0" encoding="utf-8"?>
<a:theme xmlns:a="http://schemas.openxmlformats.org/drawingml/2006/main" name="Office 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1A4E29-0D60-4292-87DE-3285B4639A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314A4D77</Template>
  <TotalTime>32</TotalTime>
  <Pages>62</Pages>
  <Words>120859</Words>
  <Characters>68891</Characters>
  <Application>Microsoft Office Word</Application>
  <DocSecurity>0</DocSecurity>
  <Lines>574</Lines>
  <Paragraphs>378</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189372</CharactersWithSpaces>
  <SharedDoc>false</SharedDoc>
  <HLinks>
    <vt:vector size="12" baseType="variant">
      <vt:variant>
        <vt:i4>1245275</vt:i4>
      </vt:variant>
      <vt:variant>
        <vt:i4>12</vt:i4>
      </vt:variant>
      <vt:variant>
        <vt:i4>0</vt:i4>
      </vt:variant>
      <vt:variant>
        <vt:i4>5</vt:i4>
      </vt:variant>
      <vt:variant>
        <vt:lpwstr>http://www.plunge.lt/</vt:lpwstr>
      </vt:variant>
      <vt:variant>
        <vt:lpwstr/>
      </vt:variant>
      <vt:variant>
        <vt:i4>7471224</vt:i4>
      </vt:variant>
      <vt:variant>
        <vt:i4>9</vt:i4>
      </vt:variant>
      <vt:variant>
        <vt:i4>0</vt:i4>
      </vt:variant>
      <vt:variant>
        <vt:i4>5</vt:i4>
      </vt:variant>
      <vt:variant>
        <vt:lpwstr>https://www.plunge.lt/klausimai-atsakymai/</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Kristina Karalienė</dc:creator>
  <cp:lastModifiedBy>Kristina Karalienė</cp:lastModifiedBy>
  <cp:revision>22</cp:revision>
  <cp:lastPrinted>2021-03-22T06:58:00Z</cp:lastPrinted>
  <dcterms:created xsi:type="dcterms:W3CDTF">2024-05-22T05:25:00Z</dcterms:created>
  <dcterms:modified xsi:type="dcterms:W3CDTF">2024-05-22T05:59:00Z</dcterms:modified>
</cp:coreProperties>
</file>