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221A" w:rsidRPr="001C661D" w:rsidRDefault="00F7221A">
      <w:pPr>
        <w:rPr>
          <w:b/>
        </w:rPr>
      </w:pPr>
      <w:r w:rsidRPr="001C661D">
        <w:rPr>
          <w:b/>
        </w:rPr>
        <w:t xml:space="preserve">Žemaičių Kalvarijos kultūros centro Platelių meno mokyklos patalpos nuotraukos </w:t>
      </w:r>
    </w:p>
    <w:p w:rsidR="00283F8C" w:rsidRDefault="00F7221A">
      <w:r>
        <w:t>(Linas Senkus foto2022 10 17)</w:t>
      </w:r>
    </w:p>
    <w:tbl>
      <w:tblPr>
        <w:tblStyle w:val="Lentelstinklelis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4977"/>
      </w:tblGrid>
      <w:tr w:rsidR="00F7221A" w:rsidTr="00F7221A">
        <w:tc>
          <w:tcPr>
            <w:tcW w:w="5211" w:type="dxa"/>
          </w:tcPr>
          <w:p w:rsidR="00F7221A" w:rsidRDefault="00F7221A" w:rsidP="001C661D">
            <w:pPr>
              <w:jc w:val="right"/>
            </w:pPr>
            <w:r>
              <w:rPr>
                <w:noProof/>
                <w:lang w:eastAsia="lt-LT"/>
              </w:rPr>
              <w:drawing>
                <wp:inline distT="0" distB="0" distL="0" distR="0" wp14:anchorId="3DEA687F" wp14:editId="64B7AE65">
                  <wp:extent cx="2971800" cy="3974761"/>
                  <wp:effectExtent l="0" t="0" r="0" b="6985"/>
                  <wp:docPr id="1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754" cy="3974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7" w:type="dxa"/>
          </w:tcPr>
          <w:p w:rsidR="00F7221A" w:rsidRDefault="00F7221A">
            <w:r>
              <w:rPr>
                <w:noProof/>
                <w:lang w:eastAsia="lt-LT"/>
              </w:rPr>
              <w:drawing>
                <wp:inline distT="0" distB="0" distL="0" distR="0" wp14:anchorId="75AA45DC" wp14:editId="2046FBB7">
                  <wp:extent cx="2976799" cy="3981450"/>
                  <wp:effectExtent l="0" t="0" r="0" b="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16" cy="39812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21A" w:rsidTr="00F7221A">
        <w:tc>
          <w:tcPr>
            <w:tcW w:w="5211" w:type="dxa"/>
          </w:tcPr>
          <w:p w:rsidR="00F7221A" w:rsidRDefault="00F7221A" w:rsidP="00F7221A">
            <w:pPr>
              <w:jc w:val="right"/>
            </w:pPr>
            <w:r>
              <w:rPr>
                <w:noProof/>
                <w:lang w:eastAsia="lt-LT"/>
              </w:rPr>
              <w:drawing>
                <wp:inline distT="0" distB="0" distL="0" distR="0" wp14:anchorId="20880ADA" wp14:editId="1E14FF40">
                  <wp:extent cx="2969678" cy="3971925"/>
                  <wp:effectExtent l="0" t="0" r="2540" b="0"/>
                  <wp:docPr id="3" name="Paveikslėli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504" cy="39743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7" w:type="dxa"/>
          </w:tcPr>
          <w:p w:rsidR="00F7221A" w:rsidRDefault="00F7221A">
            <w:r>
              <w:rPr>
                <w:noProof/>
                <w:lang w:eastAsia="lt-LT"/>
              </w:rPr>
              <w:drawing>
                <wp:inline distT="0" distB="0" distL="0" distR="0" wp14:anchorId="2690FA9E" wp14:editId="22EB3400">
                  <wp:extent cx="2971800" cy="3974763"/>
                  <wp:effectExtent l="0" t="0" r="0" b="6985"/>
                  <wp:docPr id="8" name="Paveikslėlis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266" cy="39740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21A" w:rsidTr="00F7221A">
        <w:tc>
          <w:tcPr>
            <w:tcW w:w="5211" w:type="dxa"/>
          </w:tcPr>
          <w:p w:rsidR="00F7221A" w:rsidRDefault="00F7221A">
            <w:bookmarkStart w:id="0" w:name="_GoBack"/>
            <w:r>
              <w:rPr>
                <w:noProof/>
                <w:lang w:eastAsia="lt-LT"/>
              </w:rPr>
              <w:lastRenderedPageBreak/>
              <w:drawing>
                <wp:inline distT="0" distB="0" distL="0" distR="0" wp14:anchorId="733D961B" wp14:editId="1CB479FB">
                  <wp:extent cx="3299563" cy="2466975"/>
                  <wp:effectExtent l="0" t="0" r="0" b="0"/>
                  <wp:docPr id="5" name="Paveikslėli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1566" cy="24684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977" w:type="dxa"/>
          </w:tcPr>
          <w:p w:rsidR="00F7221A" w:rsidRDefault="00F7221A">
            <w:r>
              <w:rPr>
                <w:noProof/>
                <w:lang w:eastAsia="lt-LT"/>
              </w:rPr>
              <w:drawing>
                <wp:inline distT="0" distB="0" distL="0" distR="0" wp14:anchorId="52B84283" wp14:editId="01DC7B81">
                  <wp:extent cx="3055136" cy="4086225"/>
                  <wp:effectExtent l="0" t="0" r="0" b="0"/>
                  <wp:docPr id="6" name="Paveikslėlis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970" cy="40900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21A" w:rsidTr="00F7221A">
        <w:tc>
          <w:tcPr>
            <w:tcW w:w="5211" w:type="dxa"/>
          </w:tcPr>
          <w:p w:rsidR="00F7221A" w:rsidRDefault="00F7221A" w:rsidP="001C661D">
            <w:pPr>
              <w:jc w:val="right"/>
            </w:pPr>
            <w:r>
              <w:rPr>
                <w:noProof/>
                <w:lang w:eastAsia="lt-LT"/>
              </w:rPr>
              <w:drawing>
                <wp:inline distT="0" distB="0" distL="0" distR="0" wp14:anchorId="29A5DEAF" wp14:editId="5B5CAB1A">
                  <wp:extent cx="3095625" cy="4140378"/>
                  <wp:effectExtent l="0" t="0" r="0" b="0"/>
                  <wp:docPr id="9" name="Paveikslėlis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457" cy="41428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7" w:type="dxa"/>
          </w:tcPr>
          <w:p w:rsidR="00F7221A" w:rsidRDefault="00F7221A">
            <w:r>
              <w:rPr>
                <w:noProof/>
                <w:lang w:eastAsia="lt-LT"/>
              </w:rPr>
              <w:drawing>
                <wp:inline distT="0" distB="0" distL="0" distR="0" wp14:anchorId="0D1CE1E2" wp14:editId="281261FC">
                  <wp:extent cx="3097864" cy="4143375"/>
                  <wp:effectExtent l="0" t="0" r="7620" b="0"/>
                  <wp:docPr id="10" name="Paveikslėlis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0888" cy="41474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221A" w:rsidRDefault="00F7221A"/>
    <w:p w:rsidR="00F7221A" w:rsidRDefault="00F7221A"/>
    <w:sectPr w:rsidR="00F7221A" w:rsidSect="00F7221A">
      <w:pgSz w:w="12240" w:h="15840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96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21A"/>
    <w:rsid w:val="001C661D"/>
    <w:rsid w:val="00283F8C"/>
    <w:rsid w:val="00F722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Pr>
      <w:sz w:val="24"/>
      <w:szCs w:val="24"/>
      <w:lang w:eastAsia="en-US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F7221A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F7221A"/>
    <w:rPr>
      <w:rFonts w:ascii="Tahoma" w:hAnsi="Tahoma" w:cs="Tahoma"/>
      <w:sz w:val="16"/>
      <w:szCs w:val="16"/>
      <w:lang w:eastAsia="en-US"/>
    </w:rPr>
  </w:style>
  <w:style w:type="table" w:styleId="Lentelstinklelis">
    <w:name w:val="Table Grid"/>
    <w:basedOn w:val="prastojilentel"/>
    <w:uiPriority w:val="59"/>
    <w:rsid w:val="00F722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Pr>
      <w:sz w:val="24"/>
      <w:szCs w:val="24"/>
      <w:lang w:eastAsia="en-US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F7221A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F7221A"/>
    <w:rPr>
      <w:rFonts w:ascii="Tahoma" w:hAnsi="Tahoma" w:cs="Tahoma"/>
      <w:sz w:val="16"/>
      <w:szCs w:val="16"/>
      <w:lang w:eastAsia="en-US"/>
    </w:rPr>
  </w:style>
  <w:style w:type="table" w:styleId="Lentelstinklelis">
    <w:name w:val="Table Grid"/>
    <w:basedOn w:val="prastojilentel"/>
    <w:uiPriority w:val="59"/>
    <w:rsid w:val="00F722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8E27D1D3.dotm</Template>
  <TotalTime>14</TotalTime>
  <Pages>2</Pages>
  <Words>84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Žaneta Vaitkuvienė</dc:creator>
  <cp:lastModifiedBy>Žaneta Vaitkuvienė</cp:lastModifiedBy>
  <cp:revision>1</cp:revision>
  <dcterms:created xsi:type="dcterms:W3CDTF">2022-10-17T05:15:00Z</dcterms:created>
  <dcterms:modified xsi:type="dcterms:W3CDTF">2022-10-17T05:29:00Z</dcterms:modified>
</cp:coreProperties>
</file>