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6177" w:rsidRPr="00686177" w:rsidRDefault="005E1383" w:rsidP="00156586">
      <w:pPr>
        <w:jc w:val="center"/>
        <w:rPr>
          <w:b/>
          <w:sz w:val="28"/>
          <w:szCs w:val="28"/>
        </w:rPr>
      </w:pPr>
      <w:r>
        <w:rPr>
          <w:b/>
          <w:noProof/>
        </w:rPr>
        <w:drawing>
          <wp:anchor distT="0" distB="180340" distL="114300" distR="114300" simplePos="0" relativeHeight="251661312" behindDoc="1" locked="0" layoutInCell="0" allowOverlap="1" wp14:anchorId="4355B13C" wp14:editId="497D2CE1">
            <wp:simplePos x="0" y="0"/>
            <wp:positionH relativeFrom="column">
              <wp:posOffset>2752725</wp:posOffset>
            </wp:positionH>
            <wp:positionV relativeFrom="paragraph">
              <wp:posOffset>-272415</wp:posOffset>
            </wp:positionV>
            <wp:extent cx="552450" cy="676275"/>
            <wp:effectExtent l="0" t="0" r="0" b="9525"/>
            <wp:wrapTopAndBottom/>
            <wp:docPr id="3" name="Paveikslėlis 3" descr="Her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erba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686177" w:rsidRPr="00686177">
        <w:rPr>
          <w:b/>
          <w:sz w:val="28"/>
          <w:szCs w:val="28"/>
        </w:rPr>
        <w:t>PLUNGĖS RAJONO SAVIVALDYBĖS</w:t>
      </w:r>
    </w:p>
    <w:p w:rsidR="00686177" w:rsidRPr="00686177" w:rsidRDefault="00686177" w:rsidP="00156586">
      <w:pPr>
        <w:jc w:val="center"/>
        <w:rPr>
          <w:b/>
          <w:sz w:val="28"/>
          <w:szCs w:val="28"/>
        </w:rPr>
      </w:pPr>
      <w:r w:rsidRPr="00686177">
        <w:rPr>
          <w:b/>
          <w:sz w:val="28"/>
          <w:szCs w:val="28"/>
        </w:rPr>
        <w:t>TARYBA</w:t>
      </w:r>
    </w:p>
    <w:p w:rsidR="00686177" w:rsidRPr="00686177" w:rsidRDefault="00686177" w:rsidP="00156586">
      <w:pPr>
        <w:jc w:val="center"/>
        <w:rPr>
          <w:b/>
          <w:sz w:val="28"/>
          <w:szCs w:val="28"/>
        </w:rPr>
      </w:pPr>
    </w:p>
    <w:p w:rsidR="00686177" w:rsidRPr="00686177" w:rsidRDefault="00686177" w:rsidP="00156586">
      <w:pPr>
        <w:jc w:val="center"/>
        <w:rPr>
          <w:b/>
          <w:sz w:val="28"/>
          <w:szCs w:val="28"/>
        </w:rPr>
      </w:pPr>
      <w:r w:rsidRPr="00686177">
        <w:rPr>
          <w:b/>
          <w:sz w:val="28"/>
          <w:szCs w:val="28"/>
        </w:rPr>
        <w:t>SPRENDIMAS</w:t>
      </w:r>
    </w:p>
    <w:p w:rsidR="00B05F98" w:rsidRDefault="00B05F98" w:rsidP="00B05F98">
      <w:pPr>
        <w:jc w:val="center"/>
        <w:rPr>
          <w:b/>
          <w:caps/>
          <w:sz w:val="28"/>
          <w:szCs w:val="28"/>
        </w:rPr>
      </w:pPr>
      <w:r w:rsidRPr="00CC26E7">
        <w:rPr>
          <w:b/>
          <w:caps/>
          <w:sz w:val="28"/>
          <w:szCs w:val="28"/>
        </w:rPr>
        <w:t>DĖL PRITARIMO</w:t>
      </w:r>
      <w:r>
        <w:rPr>
          <w:b/>
          <w:caps/>
          <w:sz w:val="28"/>
          <w:szCs w:val="28"/>
        </w:rPr>
        <w:t xml:space="preserve"> PLUNGĖS RAJONO SAVIVALDYBĖS IR VYTAUTO DIDŽIOJO UNIVERSITETO BENDRADARBIAVIMO </w:t>
      </w:r>
      <w:r w:rsidRPr="00CC26E7">
        <w:rPr>
          <w:b/>
          <w:caps/>
          <w:sz w:val="28"/>
          <w:szCs w:val="28"/>
        </w:rPr>
        <w:t>SUTARTIES PROJEKTUI</w:t>
      </w:r>
    </w:p>
    <w:p w:rsidR="00EC39FC" w:rsidRDefault="00EC39FC" w:rsidP="00156586">
      <w:pPr>
        <w:jc w:val="center"/>
      </w:pPr>
    </w:p>
    <w:p w:rsidR="00EC39FC" w:rsidRPr="001F1D88" w:rsidRDefault="00EC39FC" w:rsidP="00156586">
      <w:pPr>
        <w:jc w:val="center"/>
        <w:rPr>
          <w:u w:val="single"/>
        </w:rPr>
      </w:pPr>
      <w:r>
        <w:t>202</w:t>
      </w:r>
      <w:r w:rsidR="000A06F5">
        <w:t>2</w:t>
      </w:r>
      <w:r>
        <w:t xml:space="preserve"> m. </w:t>
      </w:r>
      <w:r w:rsidR="00B05F98">
        <w:t>spalio</w:t>
      </w:r>
      <w:r w:rsidR="00C811A8">
        <w:t xml:space="preserve"> </w:t>
      </w:r>
      <w:r w:rsidR="008A62C8">
        <w:t>2</w:t>
      </w:r>
      <w:r w:rsidR="00B05F98">
        <w:t>7</w:t>
      </w:r>
      <w:r>
        <w:t xml:space="preserve"> d. Nr. T1-</w:t>
      </w:r>
      <w:r w:rsidR="007C09D9">
        <w:t>213</w:t>
      </w:r>
    </w:p>
    <w:p w:rsidR="00EC39FC" w:rsidRDefault="00EC39FC" w:rsidP="00156586">
      <w:pPr>
        <w:jc w:val="center"/>
      </w:pPr>
      <w:r>
        <w:t>Plungė</w:t>
      </w:r>
    </w:p>
    <w:p w:rsidR="00EC39FC" w:rsidRDefault="00EC39FC" w:rsidP="00EC39FC">
      <w:pPr>
        <w:ind w:firstLine="737"/>
        <w:jc w:val="center"/>
      </w:pPr>
    </w:p>
    <w:p w:rsidR="00B05F98" w:rsidRPr="00392AED" w:rsidRDefault="00B05F98" w:rsidP="00B05F98">
      <w:pPr>
        <w:ind w:firstLine="720"/>
        <w:jc w:val="both"/>
      </w:pPr>
      <w:r w:rsidRPr="00392AED">
        <w:t>Vadovaudamasi Lietuvos Respublikos vietos savivaldos įstatymo 16 straipsnio 4 dalimi, Plungės rajono savivaldybės sudaromų sutarčių rengimo ir pasirašymo tvarkos aprašo</w:t>
      </w:r>
      <w:r>
        <w:t>,</w:t>
      </w:r>
      <w:r w:rsidRPr="00392AED">
        <w:t xml:space="preserve"> patvirtint</w:t>
      </w:r>
      <w:r>
        <w:t>o</w:t>
      </w:r>
      <w:r w:rsidRPr="00392AED">
        <w:t xml:space="preserve"> Plungės rajono savivaldybės tarybos 2011 m. rugsėjo 29 sprendimu Nr. T1-225</w:t>
      </w:r>
      <w:r w:rsidR="000A1027">
        <w:t xml:space="preserve"> </w:t>
      </w:r>
      <w:r w:rsidR="000A1027" w:rsidRPr="000A1027">
        <w:t>„</w:t>
      </w:r>
      <w:r w:rsidR="000A1027" w:rsidRPr="00DD2E41">
        <w:rPr>
          <w:color w:val="000000"/>
          <w:shd w:val="clear" w:color="auto" w:fill="FFFFFF"/>
        </w:rPr>
        <w:t>Dėl Plungės rajono savivaldybės vardu sudaromų sutarčių rengimo ir pasirašymo tvarkos aprašo patvirtinimo</w:t>
      </w:r>
      <w:r w:rsidR="000A1027" w:rsidRPr="000A1027">
        <w:t>“</w:t>
      </w:r>
      <w:r>
        <w:t xml:space="preserve">, </w:t>
      </w:r>
      <w:r w:rsidRPr="00392AED">
        <w:t>7.7</w:t>
      </w:r>
      <w:r w:rsidR="00A64262">
        <w:t>.</w:t>
      </w:r>
      <w:r w:rsidRPr="00392AED">
        <w:t xml:space="preserve"> p</w:t>
      </w:r>
      <w:r w:rsidR="000A1027">
        <w:t>apunkčiu</w:t>
      </w:r>
      <w:r>
        <w:t xml:space="preserve">, </w:t>
      </w:r>
      <w:r w:rsidRPr="00392AED">
        <w:t xml:space="preserve">Plungės rajono savivaldybės taryba </w:t>
      </w:r>
      <w:r w:rsidRPr="00392AED">
        <w:rPr>
          <w:spacing w:val="40"/>
        </w:rPr>
        <w:t>nusprendžia</w:t>
      </w:r>
      <w:r w:rsidRPr="00392AED">
        <w:t>:</w:t>
      </w:r>
    </w:p>
    <w:p w:rsidR="00B05F98" w:rsidRPr="00392AED" w:rsidRDefault="00B05F98" w:rsidP="00B05F98">
      <w:pPr>
        <w:ind w:firstLine="720"/>
        <w:jc w:val="both"/>
      </w:pPr>
      <w:r w:rsidRPr="00392AED">
        <w:t xml:space="preserve">1. Pritarti Plungės rajono savivaldybės ir </w:t>
      </w:r>
      <w:r>
        <w:t>Vytauto Didžiojo universiteto</w:t>
      </w:r>
      <w:r w:rsidRPr="00392AED">
        <w:t xml:space="preserve"> bendradarbiavimo sutarties projektui (projektas pridedamas). </w:t>
      </w:r>
    </w:p>
    <w:p w:rsidR="00686177" w:rsidRDefault="00B05F98" w:rsidP="00B05F98">
      <w:pPr>
        <w:ind w:firstLine="720"/>
        <w:jc w:val="both"/>
      </w:pPr>
      <w:r w:rsidRPr="00392AED">
        <w:t>2. Įgalioti Plungės rajono savivaldybės merą</w:t>
      </w:r>
      <w:r>
        <w:t xml:space="preserve">, o jo nesant </w:t>
      </w:r>
      <w:r w:rsidR="00FD49FE">
        <w:t>–</w:t>
      </w:r>
      <w:r>
        <w:t xml:space="preserve"> asmenį</w:t>
      </w:r>
      <w:r w:rsidR="00FD49FE">
        <w:t>,</w:t>
      </w:r>
      <w:r>
        <w:t xml:space="preserve"> einantį Savivaldybės mero pareigas,</w:t>
      </w:r>
      <w:r w:rsidRPr="00392AED">
        <w:t xml:space="preserve"> pasirašyti sprendimo 1 punkte nurodytą </w:t>
      </w:r>
      <w:r>
        <w:t>B</w:t>
      </w:r>
      <w:r w:rsidRPr="00392AED">
        <w:t>endradarbiavimo sutartį.</w:t>
      </w:r>
    </w:p>
    <w:p w:rsidR="00C05950" w:rsidRDefault="00C05950" w:rsidP="00A22181">
      <w:pPr>
        <w:jc w:val="both"/>
      </w:pPr>
    </w:p>
    <w:p w:rsidR="00FD49FE" w:rsidRDefault="00FD49FE" w:rsidP="00A22181">
      <w:pPr>
        <w:jc w:val="both"/>
      </w:pPr>
    </w:p>
    <w:p w:rsidR="00EC39FC" w:rsidRDefault="00443914" w:rsidP="00156586">
      <w:pPr>
        <w:tabs>
          <w:tab w:val="left" w:pos="7938"/>
        </w:tabs>
      </w:pPr>
      <w:r>
        <w:t>Savivaldybės meras</w:t>
      </w:r>
      <w:r w:rsidR="00156586">
        <w:t xml:space="preserve"> </w:t>
      </w:r>
      <w:r w:rsidR="005E1383">
        <w:tab/>
        <w:t>Audrius Klišonis</w:t>
      </w:r>
    </w:p>
    <w:p w:rsidR="00EC39FC" w:rsidRDefault="00EC39FC" w:rsidP="006366CE"/>
    <w:p w:rsidR="00EC39FC" w:rsidRDefault="00EC39FC" w:rsidP="006366CE"/>
    <w:p w:rsidR="00EC39FC" w:rsidRDefault="00EC39FC" w:rsidP="006366CE"/>
    <w:p w:rsidR="00C51269" w:rsidRDefault="00C51269" w:rsidP="006366CE"/>
    <w:p w:rsidR="00C51269" w:rsidRDefault="00C51269" w:rsidP="006366CE"/>
    <w:p w:rsidR="00C51269" w:rsidRDefault="00C51269" w:rsidP="006366CE"/>
    <w:p w:rsidR="00AE7074" w:rsidRDefault="00AE7074"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56054B" w:rsidRDefault="00C51269" w:rsidP="000A1027">
      <w:pPr>
        <w:ind w:firstLine="720"/>
        <w:jc w:val="center"/>
      </w:pPr>
      <w:r>
        <w:br w:type="page"/>
      </w:r>
    </w:p>
    <w:p w:rsidR="0056054B" w:rsidRDefault="0056054B" w:rsidP="0056054B">
      <w:pPr>
        <w:pStyle w:val="Body"/>
        <w:spacing w:line="360" w:lineRule="auto"/>
        <w:jc w:val="center"/>
        <w:rPr>
          <w:rFonts w:hAnsi="Times New Roman" w:cs="Times New Roman"/>
          <w:b/>
        </w:rPr>
      </w:pPr>
      <w:r w:rsidRPr="00D60222">
        <w:rPr>
          <w:rFonts w:hAnsi="Times New Roman" w:cs="Times New Roman"/>
          <w:i/>
          <w:noProof/>
          <w:color w:val="FF0000"/>
          <w:sz w:val="22"/>
          <w:szCs w:val="22"/>
        </w:rPr>
        <w:lastRenderedPageBreak/>
        <w:drawing>
          <wp:anchor distT="0" distB="0" distL="114300" distR="114300" simplePos="0" relativeHeight="251659264" behindDoc="1" locked="0" layoutInCell="1" allowOverlap="1" wp14:anchorId="1762F0CA" wp14:editId="49BC2DA7">
            <wp:simplePos x="0" y="0"/>
            <wp:positionH relativeFrom="column">
              <wp:posOffset>57150</wp:posOffset>
            </wp:positionH>
            <wp:positionV relativeFrom="paragraph">
              <wp:posOffset>8255</wp:posOffset>
            </wp:positionV>
            <wp:extent cx="2425065" cy="922655"/>
            <wp:effectExtent l="0" t="0" r="0" b="0"/>
            <wp:wrapTight wrapText="bothSides">
              <wp:wrapPolygon edited="0">
                <wp:start x="2545" y="0"/>
                <wp:lineTo x="1527" y="1338"/>
                <wp:lineTo x="0" y="5352"/>
                <wp:lineTo x="0" y="15609"/>
                <wp:lineTo x="2036" y="20961"/>
                <wp:lineTo x="2545" y="20961"/>
                <wp:lineTo x="5599" y="20961"/>
                <wp:lineTo x="21379" y="19623"/>
                <wp:lineTo x="21379" y="11595"/>
                <wp:lineTo x="16289" y="7136"/>
                <wp:lineTo x="17477" y="2676"/>
                <wp:lineTo x="16459" y="892"/>
                <wp:lineTo x="5599" y="0"/>
                <wp:lineTo x="2545" y="0"/>
              </wp:wrapPolygon>
            </wp:wrapTight>
            <wp:docPr id="1" name="Picture 1" descr="VDU_logo_horizontalus_bordo_L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DU_logo_horizontalus_bordo_LT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25065" cy="9226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3304951" wp14:editId="7E79869B">
            <wp:extent cx="2144078" cy="932208"/>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256" t="7754" r="83908" b="81551"/>
                    <a:stretch/>
                  </pic:blipFill>
                  <pic:spPr bwMode="auto">
                    <a:xfrm>
                      <a:off x="0" y="0"/>
                      <a:ext cx="2165799" cy="941652"/>
                    </a:xfrm>
                    <a:prstGeom prst="rect">
                      <a:avLst/>
                    </a:prstGeom>
                    <a:ln>
                      <a:noFill/>
                    </a:ln>
                    <a:extLst>
                      <a:ext uri="{53640926-AAD7-44D8-BBD7-CCE9431645EC}">
                        <a14:shadowObscured xmlns:a14="http://schemas.microsoft.com/office/drawing/2010/main"/>
                      </a:ext>
                    </a:extLst>
                  </pic:spPr>
                </pic:pic>
              </a:graphicData>
            </a:graphic>
          </wp:inline>
        </w:drawing>
      </w:r>
      <w:r>
        <w:rPr>
          <w:rFonts w:hAnsi="Times New Roman" w:cs="Times New Roman"/>
          <w:b/>
        </w:rPr>
        <w:t>Projektas</w:t>
      </w:r>
    </w:p>
    <w:p w:rsidR="0056054B" w:rsidRPr="00627A88" w:rsidRDefault="0056054B" w:rsidP="0056054B">
      <w:pPr>
        <w:pStyle w:val="Body"/>
        <w:spacing w:line="360" w:lineRule="auto"/>
        <w:jc w:val="center"/>
        <w:rPr>
          <w:rFonts w:hAnsi="Times New Roman" w:cs="Times New Roman"/>
          <w:b/>
        </w:rPr>
      </w:pPr>
      <w:r w:rsidRPr="00627A88">
        <w:rPr>
          <w:rFonts w:hAnsi="Times New Roman" w:cs="Times New Roman"/>
          <w:b/>
        </w:rPr>
        <w:t>BENDRADARBIAVIMO SUTARTIS</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b/>
        </w:rPr>
        <w:t>Vytauto Didžiojo universitetas</w:t>
      </w:r>
      <w:r w:rsidRPr="0056054B">
        <w:rPr>
          <w:rFonts w:hAnsi="Times New Roman" w:cs="Times New Roman"/>
        </w:rPr>
        <w:t xml:space="preserve">, j. a. k. 111950396, adresas K. Donelaičio g. 58, Kaunas (toliau – </w:t>
      </w:r>
      <w:r w:rsidRPr="0056054B">
        <w:rPr>
          <w:rFonts w:hAnsi="Times New Roman" w:cs="Times New Roman"/>
          <w:b/>
          <w:bCs/>
        </w:rPr>
        <w:t>Universitetas</w:t>
      </w:r>
      <w:r w:rsidRPr="0056054B">
        <w:rPr>
          <w:rFonts w:hAnsi="Times New Roman" w:cs="Times New Roman"/>
        </w:rPr>
        <w:t xml:space="preserve">), atstovaujamas Universiteto Žemės ūkio akademijos (toliau – </w:t>
      </w:r>
      <w:r w:rsidRPr="0056054B">
        <w:rPr>
          <w:rFonts w:hAnsi="Times New Roman" w:cs="Times New Roman"/>
          <w:b/>
          <w:bCs/>
        </w:rPr>
        <w:t>VDU ŽŪA</w:t>
      </w:r>
      <w:r w:rsidRPr="0056054B">
        <w:rPr>
          <w:rFonts w:hAnsi="Times New Roman" w:cs="Times New Roman"/>
        </w:rPr>
        <w:t>) kanclerės prof. dr. Astridos Miceikienės, veikiančios pagal rektoriaus 2022 m. sausio 3 d. įsakymą Nr. 2c,</w:t>
      </w:r>
      <w:r w:rsidRPr="0056054B">
        <w:rPr>
          <w:rFonts w:hAnsi="Times New Roman" w:cs="Times New Roman"/>
          <w:color w:val="auto"/>
        </w:rPr>
        <w:t xml:space="preserve"> ir </w:t>
      </w:r>
    </w:p>
    <w:p w:rsidR="0056054B" w:rsidRPr="007C09D9" w:rsidRDefault="0056054B" w:rsidP="0056054B">
      <w:pPr>
        <w:pStyle w:val="Body"/>
        <w:ind w:firstLine="720"/>
        <w:jc w:val="both"/>
        <w:rPr>
          <w:rFonts w:hAnsi="Times New Roman" w:cs="Times New Roman"/>
          <w:color w:val="auto"/>
        </w:rPr>
      </w:pPr>
      <w:r w:rsidRPr="0056054B">
        <w:rPr>
          <w:rFonts w:hAnsi="Times New Roman" w:cs="Times New Roman"/>
          <w:b/>
          <w:bCs/>
          <w:color w:val="auto"/>
        </w:rPr>
        <w:t xml:space="preserve">Plungės rajono savivaldybė, </w:t>
      </w:r>
      <w:r w:rsidRPr="0056054B">
        <w:rPr>
          <w:rFonts w:hAnsi="Times New Roman" w:cs="Times New Roman"/>
          <w:color w:val="auto"/>
        </w:rPr>
        <w:t xml:space="preserve">kodas 111104268, adresas Vytauto g. 12, 90123, Plungė (toliau – </w:t>
      </w:r>
      <w:r w:rsidRPr="0056054B">
        <w:rPr>
          <w:rFonts w:hAnsi="Times New Roman" w:cs="Times New Roman"/>
          <w:b/>
          <w:color w:val="auto"/>
        </w:rPr>
        <w:t>Savivaldybė</w:t>
      </w:r>
      <w:r w:rsidRPr="0056054B">
        <w:rPr>
          <w:rFonts w:hAnsi="Times New Roman" w:cs="Times New Roman"/>
          <w:color w:val="auto"/>
        </w:rPr>
        <w:t xml:space="preserve">), atstovaujama Savivaldybės mero Audriaus Klišonio, veikiančio pagal </w:t>
      </w:r>
      <w:r w:rsidR="000C5140">
        <w:rPr>
          <w:rFonts w:hAnsi="Times New Roman" w:cs="Times New Roman"/>
          <w:color w:val="auto"/>
        </w:rPr>
        <w:t xml:space="preserve">Plungės rajono savivaldybės tarybos 2022 m. spalio 27 d. </w:t>
      </w:r>
      <w:r w:rsidR="00995EC6">
        <w:rPr>
          <w:rFonts w:hAnsi="Times New Roman" w:cs="Times New Roman"/>
          <w:color w:val="auto"/>
        </w:rPr>
        <w:t xml:space="preserve">sprendimu </w:t>
      </w:r>
      <w:r w:rsidR="00995EC6" w:rsidRPr="007C09D9">
        <w:rPr>
          <w:rFonts w:hAnsi="Times New Roman" w:cs="Times New Roman"/>
          <w:color w:val="auto"/>
        </w:rPr>
        <w:t>Nr. T1-</w:t>
      </w:r>
      <w:r w:rsidR="007C09D9" w:rsidRPr="007C09D9">
        <w:rPr>
          <w:rFonts w:hAnsi="Times New Roman" w:cs="Times New Roman"/>
          <w:color w:val="auto"/>
        </w:rPr>
        <w:t>213</w:t>
      </w:r>
      <w:r w:rsidR="00995EC6" w:rsidRPr="007C09D9">
        <w:rPr>
          <w:rFonts w:hAnsi="Times New Roman" w:cs="Times New Roman"/>
          <w:color w:val="auto"/>
        </w:rPr>
        <w:t xml:space="preserve">  </w:t>
      </w:r>
      <w:r w:rsidR="000C5140" w:rsidRPr="007C09D9">
        <w:rPr>
          <w:rFonts w:hAnsi="Times New Roman" w:cs="Times New Roman"/>
          <w:color w:val="auto"/>
        </w:rPr>
        <w:t>suteiktą įgaliojimą</w:t>
      </w:r>
      <w:r w:rsidR="00995EC6" w:rsidRPr="007C09D9">
        <w:rPr>
          <w:rFonts w:hAnsi="Times New Roman" w:cs="Times New Roman"/>
          <w:color w:val="auto"/>
        </w:rPr>
        <w:t xml:space="preserve">, </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color w:val="auto"/>
        </w:rPr>
        <w:t xml:space="preserve">toliau kartu vadinami </w:t>
      </w:r>
      <w:r w:rsidRPr="0056054B">
        <w:rPr>
          <w:rFonts w:hAnsi="Times New Roman" w:cs="Times New Roman"/>
          <w:b/>
          <w:bCs/>
          <w:color w:val="auto"/>
        </w:rPr>
        <w:t>Šalimis</w:t>
      </w:r>
      <w:r w:rsidRPr="0056054B">
        <w:rPr>
          <w:rFonts w:hAnsi="Times New Roman" w:cs="Times New Roman"/>
          <w:color w:val="auto"/>
        </w:rPr>
        <w:t xml:space="preserve">, o kiekvienas atskirai – </w:t>
      </w:r>
      <w:r w:rsidRPr="0056054B">
        <w:rPr>
          <w:rFonts w:hAnsi="Times New Roman" w:cs="Times New Roman"/>
          <w:b/>
          <w:bCs/>
          <w:color w:val="auto"/>
        </w:rPr>
        <w:t>Šalimi</w:t>
      </w:r>
      <w:r w:rsidRPr="0056054B">
        <w:rPr>
          <w:rFonts w:hAnsi="Times New Roman" w:cs="Times New Roman"/>
          <w:color w:val="auto"/>
        </w:rPr>
        <w:t xml:space="preserve">, būdami suinteresuoti skatinti tarpusavio bendradarbiavimą rengiant ir tobulinant mokinių pasiruošimą studijoms, rengiant ir atliekant bendrus projektus, įgyvendinant formaliojo/neformaliojo ugdymo programas, sudarė šią bendradarbiavimo sutartį (toliau – </w:t>
      </w:r>
      <w:r w:rsidRPr="0056054B">
        <w:rPr>
          <w:rFonts w:hAnsi="Times New Roman" w:cs="Times New Roman"/>
          <w:b/>
          <w:bCs/>
          <w:color w:val="auto"/>
        </w:rPr>
        <w:t>Sutartis</w:t>
      </w:r>
      <w:r w:rsidRPr="0056054B">
        <w:rPr>
          <w:rFonts w:hAnsi="Times New Roman" w:cs="Times New Roman"/>
          <w:color w:val="auto"/>
        </w:rPr>
        <w:t>) ir susitarė:</w:t>
      </w:r>
    </w:p>
    <w:p w:rsidR="0056054B" w:rsidRPr="0056054B" w:rsidRDefault="0056054B" w:rsidP="0056054B">
      <w:pPr>
        <w:pStyle w:val="Body"/>
        <w:ind w:firstLine="720"/>
        <w:jc w:val="both"/>
        <w:rPr>
          <w:rFonts w:hAnsi="Times New Roman" w:cs="Times New Roman"/>
          <w:color w:val="auto"/>
        </w:rPr>
      </w:pPr>
      <w:bookmarkStart w:id="0" w:name="_GoBack"/>
      <w:bookmarkEnd w:id="0"/>
    </w:p>
    <w:p w:rsidR="0056054B" w:rsidRPr="0056054B" w:rsidRDefault="0056054B" w:rsidP="00A64262">
      <w:pPr>
        <w:pStyle w:val="Antrat2"/>
        <w:tabs>
          <w:tab w:val="left" w:pos="3402"/>
        </w:tabs>
        <w:spacing w:before="120" w:after="240"/>
        <w:jc w:val="center"/>
        <w:rPr>
          <w:rFonts w:ascii="Times New Roman" w:hAnsi="Times New Roman" w:cs="Times New Roman"/>
          <w:b/>
          <w:caps/>
          <w:color w:val="auto"/>
        </w:rPr>
      </w:pPr>
      <w:r w:rsidRPr="0056054B">
        <w:rPr>
          <w:rFonts w:ascii="Times New Roman" w:hAnsi="Times New Roman" w:cs="Times New Roman"/>
          <w:b/>
          <w:caps/>
          <w:color w:val="auto"/>
        </w:rPr>
        <w:t>I. bendrosios nuostatos</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1. Sutarties objektas – Universiteto ir Savivaldybės bendradarbiavimas, socialinė partnerystė siekiant abipusiai naudingų tikslų.</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2. Sutartis nesukuria Šalims jokių finansinių įsipareigojimų, yra grindžiama geranorišku ir abiems pusėms naudingu Šalių bendradarbiavimu, dedant visas pastangas ir, pagal galimybes, siekiant įgyvendinti Sutartyje nustatytus tikslus. </w:t>
      </w:r>
    </w:p>
    <w:p w:rsidR="0056054B" w:rsidRPr="0056054B" w:rsidRDefault="0056054B" w:rsidP="00A64262">
      <w:pPr>
        <w:pStyle w:val="Antrat2"/>
        <w:tabs>
          <w:tab w:val="left" w:pos="1276"/>
        </w:tabs>
        <w:spacing w:before="240" w:after="240"/>
        <w:jc w:val="center"/>
        <w:rPr>
          <w:rFonts w:ascii="Times New Roman" w:hAnsi="Times New Roman" w:cs="Times New Roman"/>
          <w:color w:val="auto"/>
        </w:rPr>
      </w:pPr>
      <w:r w:rsidRPr="0056054B">
        <w:rPr>
          <w:rFonts w:ascii="Times New Roman" w:hAnsi="Times New Roman" w:cs="Times New Roman"/>
          <w:b/>
          <w:caps/>
          <w:color w:val="auto"/>
        </w:rPr>
        <w:t>II. šalių įsipareigojimai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3. Universitetas įsipareigoja:</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3.1. pagal galimybes, bendriems projektams įgyvendinti ir renginiams organizuoti, sudaryti sąlygas Savivaldybės ugdymo įstaigoms pasinaudoti Universiteto moksliniais bei organizaciniais ištekliais;</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3.2. kviesti bent vieną kartą per mokslo metus Savivaldybės ugdymo įstaigų atstovus, mokinius dalyvauti Universiteto organizuojamuose renginiuose;</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3.3. skleisti informaciją apie kartu su Savivaldybe organizuojamus renginius ir iniciatyvas Universiteto bendruomenei.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 Savivaldybė įsipareigoja:</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4.1. tarpininkauti dėl galimybės Universiteto atstovams dalyvauti Savivaldybės ugdymo įstaigų organizuojamose renginiuose;</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 xml:space="preserve">4.2. sudaryti sąlygas supažindinti Savivaldybės ugdymo įstaigų mokinius su studijų Universitete galimybėmis; </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4.3. bendradarbiauti projektinėje veikloje, kuriant ir bendrai vykdant įvairius projektus;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4.4. skleisti informaciją apie kartu su Universitetu organizuojamus renginius ir iniciatyvas;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5. Šalys bendradarbiauja ir kitomis Šalių suderintomis ir Šalims priimtinomis, Lietuvos Respublikos teisės aktams neprieštaraujančiomis formomis, kurios padėtų realizuoti šios Sutarties tikslus.</w:t>
      </w:r>
    </w:p>
    <w:p w:rsidR="0056054B" w:rsidRPr="0056054B" w:rsidRDefault="0056054B" w:rsidP="00A64262">
      <w:pPr>
        <w:pStyle w:val="Antrat2"/>
        <w:tabs>
          <w:tab w:val="left" w:pos="1276"/>
        </w:tabs>
        <w:spacing w:before="240" w:after="240"/>
        <w:jc w:val="center"/>
        <w:rPr>
          <w:rFonts w:ascii="Times New Roman" w:hAnsi="Times New Roman" w:cs="Times New Roman"/>
          <w:b/>
          <w:bCs/>
          <w:color w:val="auto"/>
        </w:rPr>
      </w:pPr>
      <w:r w:rsidRPr="0056054B">
        <w:rPr>
          <w:rFonts w:ascii="Times New Roman" w:hAnsi="Times New Roman" w:cs="Times New Roman"/>
          <w:b/>
          <w:bCs/>
          <w:color w:val="auto"/>
        </w:rPr>
        <w:t>III. SUTARTIES GALIOJIMAS IR ŠALIŲ ATSAKOMYBĖ</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t>6</w:t>
      </w:r>
      <w:r w:rsidR="0056054B" w:rsidRPr="0056054B">
        <w:rPr>
          <w:rFonts w:hAnsi="Times New Roman" w:cs="Times New Roman"/>
          <w:color w:val="auto"/>
        </w:rPr>
        <w:t>. Sutartis įsigalioja nuo paskutinės iš Šalių pasirašymo dienos ir yra neterminuota.</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lastRenderedPageBreak/>
        <w:t>7</w:t>
      </w:r>
      <w:r w:rsidR="0056054B" w:rsidRPr="0056054B">
        <w:rPr>
          <w:rFonts w:hAnsi="Times New Roman" w:cs="Times New Roman"/>
          <w:color w:val="auto"/>
        </w:rPr>
        <w:t>. Sutartis gali būti nutraukta:</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color w:val="auto"/>
        </w:rPr>
        <w:t>7</w:t>
      </w:r>
      <w:r w:rsidR="0056054B" w:rsidRPr="0056054B">
        <w:rPr>
          <w:rFonts w:hAnsi="Times New Roman" w:cs="Times New Roman"/>
          <w:color w:val="auto"/>
        </w:rPr>
        <w:t>.1. bet kurios Šalies iniciatyva, įspėjus kitą Šalį prieš 30 (trisdešimt) kalendorinių</w:t>
      </w:r>
      <w:r w:rsidR="0056054B" w:rsidRPr="0056054B">
        <w:rPr>
          <w:rFonts w:hAnsi="Times New Roman" w:cs="Times New Roman"/>
        </w:rPr>
        <w:t xml:space="preserve"> dienų;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7</w:t>
      </w:r>
      <w:r w:rsidR="0056054B" w:rsidRPr="0056054B">
        <w:rPr>
          <w:rFonts w:hAnsi="Times New Roman" w:cs="Times New Roman"/>
        </w:rPr>
        <w:t>.2. rašytiniu Šalių susitarimu.</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8</w:t>
      </w:r>
      <w:r w:rsidR="0056054B" w:rsidRPr="0056054B">
        <w:rPr>
          <w:rFonts w:hAnsi="Times New Roman" w:cs="Times New Roman"/>
        </w:rPr>
        <w:t>. Visi šios Sutarties pakeitimai, papildymai ir priedai galioja, jei yra sudaryti raštu ir pasirašyti abiejų Šalių.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9</w:t>
      </w:r>
      <w:r w:rsidR="0056054B" w:rsidRPr="0056054B">
        <w:rPr>
          <w:rFonts w:hAnsi="Times New Roman" w:cs="Times New Roman"/>
        </w:rPr>
        <w:t>. Šiai Sutarčiai taikoma ir Sutartis bus aiškinama pagal Lietuvos Respublikos teisę. Šalys susitaria, kad Lietuvos Respublikos teismai turės visišką jurisdikciją sprendžiant dėl nesutarimų ir ginčų, susijusių ar kylančių iš šios Sutarties, teismingumą nustatant pagal Universiteto buveinės adresą.</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10</w:t>
      </w:r>
      <w:r w:rsidR="0056054B" w:rsidRPr="0056054B">
        <w:rPr>
          <w:rFonts w:hAnsi="Times New Roman" w:cs="Times New Roman"/>
        </w:rPr>
        <w:t>. Šalių atsakomybė pagal šią Sutartį yra apribota tiesioginiais nuostoliais.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1</w:t>
      </w:r>
      <w:r w:rsidRPr="0056054B">
        <w:rPr>
          <w:rFonts w:hAnsi="Times New Roman" w:cs="Times New Roman"/>
        </w:rPr>
        <w:t>. Šalys įsipareigoja susilaikyti nuo veiksmų, kuriais būtų pažeistos šios Sutarties sąlygos, kurie galėtų daryti žalą Šalių interesams, geram vardui bei tarpusavio santykiams.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2</w:t>
      </w:r>
      <w:r w:rsidRPr="0056054B">
        <w:rPr>
          <w:rFonts w:hAnsi="Times New Roman" w:cs="Times New Roman"/>
        </w:rPr>
        <w:t>. Šalys atleidžiamos nuo atsakomybės už Sutarties neįvykdymą, jeigu jos įrodo, kad Sutartis neįvykdyta dėl aplinkybių, kurių Šalys negalėjo kontroliuoti bei protingai numatyti Sutarties sudarymo metu, ir kad negalėjo užkirsti kelio šioms aplinkybėms ir (arba) jų pasekmėms (</w:t>
      </w:r>
      <w:proofErr w:type="spellStart"/>
      <w:r w:rsidRPr="0056054B">
        <w:rPr>
          <w:rFonts w:hAnsi="Times New Roman" w:cs="Times New Roman"/>
          <w:i/>
        </w:rPr>
        <w:t>force</w:t>
      </w:r>
      <w:proofErr w:type="spellEnd"/>
      <w:r w:rsidRPr="0056054B">
        <w:rPr>
          <w:rFonts w:hAnsi="Times New Roman" w:cs="Times New Roman"/>
          <w:i/>
        </w:rPr>
        <w:t xml:space="preserve"> </w:t>
      </w:r>
      <w:proofErr w:type="spellStart"/>
      <w:r w:rsidRPr="0056054B">
        <w:rPr>
          <w:rFonts w:hAnsi="Times New Roman" w:cs="Times New Roman"/>
          <w:i/>
        </w:rPr>
        <w:t>majeure</w:t>
      </w:r>
      <w:proofErr w:type="spellEnd"/>
      <w:r w:rsidRPr="0056054B">
        <w:rPr>
          <w:rFonts w:hAnsi="Times New Roman" w:cs="Times New Roman"/>
        </w:rPr>
        <w:t>).</w:t>
      </w:r>
    </w:p>
    <w:p w:rsidR="0056054B" w:rsidRPr="0056054B" w:rsidRDefault="0056054B" w:rsidP="0056054B">
      <w:pPr>
        <w:pStyle w:val="Sraopastraipa"/>
        <w:tabs>
          <w:tab w:val="left" w:pos="1276"/>
        </w:tabs>
        <w:ind w:left="0" w:firstLine="720"/>
        <w:contextualSpacing w:val="0"/>
        <w:jc w:val="both"/>
      </w:pPr>
      <w:r w:rsidRPr="0056054B">
        <w:t>1</w:t>
      </w:r>
      <w:r w:rsidR="000C5140">
        <w:t>3</w:t>
      </w:r>
      <w:r w:rsidRPr="0056054B">
        <w:t xml:space="preserve">. Šalys įsipareigoja tarpusavio santykiuose laikytis konfidencialumo: neatskleisti raštu, žodžiu ar kitokiu pavidalu tretiesiems asmenims jokios komercinės, dalykinės, finansinės informacijos, su kuria buvo supažindintos bendradarbiaudamos šios Sutarties pagrindu. </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4</w:t>
      </w:r>
      <w:r w:rsidRPr="0056054B">
        <w:rPr>
          <w:rFonts w:hAnsi="Times New Roman" w:cs="Times New Roman"/>
        </w:rPr>
        <w:t>. Šalys patvirtina, jog vienodai dalyvavo rengiant Sutartį, todėl Sutarties nuostatų aiškinimas negali būti nukreipiamas prieš faktiškai ją parengusią Šalį.</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5</w:t>
      </w:r>
      <w:r w:rsidRPr="0056054B">
        <w:rPr>
          <w:rFonts w:hAnsi="Times New Roman" w:cs="Times New Roman"/>
        </w:rPr>
        <w:t>. Nė viena iš Šalių neturi teisės perduoti tretiesiems asmenims teisių ar įsipareigojimų pagal šią Sutartį be išankstinio raštiško kitos Šalies sutikimo.</w:t>
      </w:r>
    </w:p>
    <w:p w:rsidR="0056054B" w:rsidRPr="0056054B" w:rsidRDefault="0056054B" w:rsidP="0056054B">
      <w:pPr>
        <w:pStyle w:val="Antrat2"/>
        <w:tabs>
          <w:tab w:val="left" w:pos="1276"/>
        </w:tabs>
        <w:ind w:firstLine="1276"/>
        <w:jc w:val="center"/>
        <w:rPr>
          <w:rFonts w:ascii="Times New Roman" w:hAnsi="Times New Roman" w:cs="Times New Roman"/>
          <w:b/>
          <w:caps/>
        </w:rPr>
      </w:pPr>
    </w:p>
    <w:p w:rsidR="0056054B" w:rsidRPr="0056054B" w:rsidRDefault="0056054B" w:rsidP="00A64262">
      <w:pPr>
        <w:pStyle w:val="Antrat2"/>
        <w:tabs>
          <w:tab w:val="left" w:pos="1276"/>
        </w:tabs>
        <w:jc w:val="center"/>
        <w:rPr>
          <w:rFonts w:ascii="Times New Roman" w:hAnsi="Times New Roman" w:cs="Times New Roman"/>
          <w:b/>
          <w:caps/>
        </w:rPr>
      </w:pPr>
      <w:r w:rsidRPr="0056054B">
        <w:rPr>
          <w:rFonts w:ascii="Times New Roman" w:hAnsi="Times New Roman" w:cs="Times New Roman"/>
          <w:b/>
          <w:caps/>
        </w:rPr>
        <w:t>IV. BAIGIAMOSIOS NUOSTATOS</w:t>
      </w:r>
    </w:p>
    <w:p w:rsidR="0056054B" w:rsidRPr="0056054B" w:rsidRDefault="0056054B" w:rsidP="0056054B">
      <w:pPr>
        <w:pStyle w:val="Body"/>
        <w:rPr>
          <w:rFonts w:hAnsi="Times New Roman" w:cs="Times New Roman"/>
        </w:rPr>
      </w:pPr>
    </w:p>
    <w:p w:rsidR="0056054B" w:rsidRPr="0056054B" w:rsidRDefault="0056054B" w:rsidP="00A64262">
      <w:pPr>
        <w:pStyle w:val="prastasis1"/>
        <w:tabs>
          <w:tab w:val="left" w:pos="1701"/>
          <w:tab w:val="left" w:pos="1843"/>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6</w:t>
      </w:r>
      <w:r w:rsidRPr="0056054B">
        <w:rPr>
          <w:rFonts w:ascii="Times New Roman" w:hAnsi="Times New Roman"/>
          <w:sz w:val="24"/>
          <w:szCs w:val="24"/>
        </w:rPr>
        <w:t>. Šalys susitaria, jog susirašinėjimą vykdo el. būdu arba registruotu paštu. Nurodytu adresu Šaliai pateiktas rašytinis pranešimas, įspėjimas arba kitokia korespondencija yra laikoma tos Šalies gauta 3 (trys) darbo dienos po išsiuntimo, o jei siunčiama elektroniniu paštu – po išsiuntimo kitos dienos darbo dieną.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7</w:t>
      </w:r>
      <w:r w:rsidRPr="0056054B">
        <w:rPr>
          <w:rFonts w:ascii="Times New Roman" w:hAnsi="Times New Roman"/>
          <w:sz w:val="24"/>
          <w:szCs w:val="24"/>
        </w:rPr>
        <w:t>. Jei pasikeičia Šalies adresas ir (arba) kiti kontaktiniai ir (arba) atsiskaitymo duomenys, Šalis privalo per protingą terminą informuoti kitą Šalį apie tokių duomenų pasikeitimą.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8</w:t>
      </w:r>
      <w:r w:rsidRPr="0056054B">
        <w:rPr>
          <w:rFonts w:ascii="Times New Roman" w:hAnsi="Times New Roman"/>
          <w:sz w:val="24"/>
          <w:szCs w:val="24"/>
        </w:rPr>
        <w:t>. Įgyvendinant Sutartį asmens duomenys tvarkomi vadovaujantis Bendrojo duomenų apsaugos reglamento (BDAR) ir kitų teisės aktų nuostatomis.</w:t>
      </w:r>
    </w:p>
    <w:p w:rsidR="0056054B" w:rsidRPr="0056054B" w:rsidRDefault="0056054B" w:rsidP="00A64262">
      <w:pPr>
        <w:pStyle w:val="prastasis1"/>
        <w:tabs>
          <w:tab w:val="left" w:pos="1276"/>
        </w:tabs>
        <w:spacing w:after="0"/>
        <w:ind w:firstLine="720"/>
        <w:jc w:val="both"/>
        <w:rPr>
          <w:rStyle w:val="FontStyle14"/>
          <w:color w:val="000000"/>
          <w:sz w:val="24"/>
          <w:szCs w:val="24"/>
        </w:rPr>
      </w:pPr>
      <w:r w:rsidRPr="0056054B">
        <w:rPr>
          <w:rStyle w:val="FontStyle14"/>
          <w:sz w:val="24"/>
          <w:szCs w:val="24"/>
        </w:rPr>
        <w:t>1</w:t>
      </w:r>
      <w:r w:rsidR="000C5140">
        <w:rPr>
          <w:rStyle w:val="FontStyle14"/>
          <w:sz w:val="24"/>
          <w:szCs w:val="24"/>
        </w:rPr>
        <w:t>9</w:t>
      </w:r>
      <w:r w:rsidRPr="0056054B">
        <w:rPr>
          <w:rStyle w:val="FontStyle14"/>
          <w:sz w:val="24"/>
          <w:szCs w:val="24"/>
        </w:rPr>
        <w:t>. Sutartį pasirašantys Šalių atstovai patvirtina, kad jie turi įgaliojimus Šalių vardu pasirašyti Sutartį su visais joje nustatytais įsipareigojimais ir teisėmis, supranta jos turinį bei pasekmes.</w:t>
      </w:r>
    </w:p>
    <w:p w:rsidR="0056054B" w:rsidRPr="0056054B" w:rsidRDefault="000C5140" w:rsidP="00A64262">
      <w:pPr>
        <w:pStyle w:val="prastasis1"/>
        <w:tabs>
          <w:tab w:val="left" w:pos="1276"/>
        </w:tabs>
        <w:spacing w:after="0"/>
        <w:ind w:firstLine="720"/>
        <w:jc w:val="both"/>
        <w:rPr>
          <w:rFonts w:ascii="Times New Roman" w:hAnsi="Times New Roman"/>
          <w:color w:val="000000"/>
          <w:sz w:val="24"/>
          <w:szCs w:val="24"/>
        </w:rPr>
      </w:pPr>
      <w:r>
        <w:rPr>
          <w:rFonts w:ascii="Times New Roman" w:hAnsi="Times New Roman"/>
          <w:sz w:val="24"/>
          <w:szCs w:val="24"/>
        </w:rPr>
        <w:t>20</w:t>
      </w:r>
      <w:r w:rsidR="0056054B" w:rsidRPr="0056054B">
        <w:rPr>
          <w:rFonts w:ascii="Times New Roman" w:hAnsi="Times New Roman"/>
          <w:sz w:val="24"/>
          <w:szCs w:val="24"/>
        </w:rPr>
        <w:t>. Sutarties vykdymui koordinuoti Šalys susitaria paskirti atsakingus asmenis:</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 xml:space="preserve">.1. Iš Universiteto pusės: Rolandas Domeika, Vytauto Didžiojo universiteto Žemės ūkio akademijos Inžinerijos fakulteto dekanas, el. paštas </w:t>
      </w:r>
      <w:hyperlink r:id="rId10" w:history="1">
        <w:r w:rsidR="0056054B" w:rsidRPr="0056054B">
          <w:rPr>
            <w:rStyle w:val="Hipersaitas"/>
            <w:rFonts w:ascii="Times New Roman" w:hAnsi="Times New Roman"/>
            <w:sz w:val="24"/>
            <w:szCs w:val="24"/>
          </w:rPr>
          <w:t>rolandas.domeika@vdu.lt</w:t>
        </w:r>
      </w:hyperlink>
      <w:r w:rsidR="0056054B" w:rsidRPr="0056054B">
        <w:rPr>
          <w:rFonts w:ascii="Times New Roman" w:hAnsi="Times New Roman"/>
          <w:sz w:val="24"/>
          <w:szCs w:val="24"/>
        </w:rPr>
        <w:t xml:space="preserve">, tel. </w:t>
      </w:r>
      <w:r w:rsidR="00BF1E5E">
        <w:rPr>
          <w:rFonts w:ascii="Times New Roman" w:hAnsi="Times New Roman"/>
          <w:sz w:val="24"/>
          <w:szCs w:val="24"/>
        </w:rPr>
        <w:t>(</w:t>
      </w:r>
      <w:r w:rsidR="0056054B" w:rsidRPr="0056054B">
        <w:rPr>
          <w:rFonts w:ascii="Times New Roman" w:hAnsi="Times New Roman"/>
          <w:sz w:val="24"/>
          <w:szCs w:val="24"/>
        </w:rPr>
        <w:t>8 37</w:t>
      </w:r>
      <w:r w:rsidR="00BF1E5E">
        <w:rPr>
          <w:rFonts w:ascii="Times New Roman" w:hAnsi="Times New Roman"/>
          <w:sz w:val="24"/>
          <w:szCs w:val="24"/>
        </w:rPr>
        <w:t>)</w:t>
      </w:r>
      <w:r w:rsidR="0056054B" w:rsidRPr="0056054B">
        <w:rPr>
          <w:rFonts w:ascii="Times New Roman" w:hAnsi="Times New Roman"/>
          <w:sz w:val="24"/>
          <w:szCs w:val="24"/>
        </w:rPr>
        <w:t> 752 228;</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.2. Iš Savivaldybės pusės: Gintautas Rimeikis, Plungės rajono savivaldybės administracijos Švietimo ir sporto skyriaus vedėjas, el. p</w:t>
      </w:r>
      <w:r w:rsidR="00BF1E5E">
        <w:rPr>
          <w:rFonts w:ascii="Times New Roman" w:hAnsi="Times New Roman"/>
          <w:sz w:val="24"/>
          <w:szCs w:val="24"/>
        </w:rPr>
        <w:t>aštas</w:t>
      </w:r>
      <w:r w:rsidR="0056054B" w:rsidRPr="0056054B">
        <w:rPr>
          <w:rFonts w:ascii="Times New Roman" w:hAnsi="Times New Roman"/>
          <w:sz w:val="24"/>
          <w:szCs w:val="24"/>
        </w:rPr>
        <w:t xml:space="preserve"> </w:t>
      </w:r>
      <w:hyperlink r:id="rId11" w:history="1">
        <w:r w:rsidR="0056054B" w:rsidRPr="0056054B">
          <w:rPr>
            <w:rStyle w:val="Hipersaitas"/>
            <w:rFonts w:ascii="Times New Roman" w:hAnsi="Times New Roman"/>
            <w:sz w:val="24"/>
            <w:szCs w:val="24"/>
          </w:rPr>
          <w:t>gintautas.rimeikis@plunge.lt</w:t>
        </w:r>
      </w:hyperlink>
      <w:r w:rsidR="0056054B" w:rsidRPr="0056054B">
        <w:rPr>
          <w:rFonts w:ascii="Times New Roman" w:hAnsi="Times New Roman"/>
          <w:sz w:val="24"/>
          <w:szCs w:val="24"/>
        </w:rPr>
        <w:t>, tel. 8 640 55 427 ir Vilma Ruginytė, Plungės rajono savivaldybės administracijos Švietimo ir sporto skyriaus vyr. specialistė, el. p</w:t>
      </w:r>
      <w:r w:rsidR="00BF1E5E">
        <w:rPr>
          <w:rFonts w:ascii="Times New Roman" w:hAnsi="Times New Roman"/>
          <w:sz w:val="24"/>
          <w:szCs w:val="24"/>
        </w:rPr>
        <w:t>aštas</w:t>
      </w:r>
      <w:r w:rsidR="0056054B" w:rsidRPr="0056054B">
        <w:rPr>
          <w:rFonts w:ascii="Times New Roman" w:hAnsi="Times New Roman"/>
          <w:sz w:val="24"/>
          <w:szCs w:val="24"/>
        </w:rPr>
        <w:t xml:space="preserve"> </w:t>
      </w:r>
      <w:hyperlink r:id="rId12" w:history="1">
        <w:r w:rsidR="0056054B" w:rsidRPr="0056054B">
          <w:rPr>
            <w:rStyle w:val="Hipersaitas"/>
            <w:rFonts w:ascii="Times New Roman" w:hAnsi="Times New Roman"/>
            <w:sz w:val="24"/>
            <w:szCs w:val="24"/>
          </w:rPr>
          <w:t>vilma.ruginyte@plunge.lt</w:t>
        </w:r>
      </w:hyperlink>
      <w:r w:rsidR="0056054B" w:rsidRPr="0056054B">
        <w:rPr>
          <w:rFonts w:ascii="Times New Roman" w:hAnsi="Times New Roman"/>
          <w:sz w:val="24"/>
          <w:szCs w:val="24"/>
        </w:rPr>
        <w:t>, tel. (8 448) 73 153, kuriems Universitetas galės persiųsti aktualią informaciją.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2</w:t>
      </w:r>
      <w:r w:rsidR="000C5140">
        <w:rPr>
          <w:rFonts w:ascii="Times New Roman" w:hAnsi="Times New Roman"/>
          <w:sz w:val="24"/>
          <w:szCs w:val="24"/>
        </w:rPr>
        <w:t>1</w:t>
      </w:r>
      <w:r w:rsidRPr="0056054B">
        <w:rPr>
          <w:rFonts w:ascii="Times New Roman" w:hAnsi="Times New Roman"/>
          <w:sz w:val="24"/>
          <w:szCs w:val="24"/>
        </w:rPr>
        <w:t>. Šalys susitaria, jog Sutartis pasirašoma elektroni</w:t>
      </w:r>
      <w:r w:rsidR="00156A06">
        <w:rPr>
          <w:rFonts w:ascii="Times New Roman" w:hAnsi="Times New Roman"/>
          <w:sz w:val="24"/>
          <w:szCs w:val="24"/>
        </w:rPr>
        <w:t>niais kvalifikuotais parašais (</w:t>
      </w:r>
      <w:proofErr w:type="spellStart"/>
      <w:r w:rsidRPr="0056054B">
        <w:rPr>
          <w:rFonts w:ascii="Times New Roman" w:hAnsi="Times New Roman"/>
          <w:sz w:val="24"/>
          <w:szCs w:val="24"/>
        </w:rPr>
        <w:t>adoc</w:t>
      </w:r>
      <w:proofErr w:type="spellEnd"/>
      <w:r w:rsidRPr="0056054B">
        <w:rPr>
          <w:rFonts w:ascii="Times New Roman" w:hAnsi="Times New Roman"/>
          <w:sz w:val="24"/>
          <w:szCs w:val="24"/>
        </w:rPr>
        <w:t>)</w:t>
      </w:r>
    </w:p>
    <w:p w:rsidR="0056054B" w:rsidRPr="0056054B" w:rsidRDefault="0056054B" w:rsidP="00A64262">
      <w:pPr>
        <w:pStyle w:val="Antrat2"/>
        <w:spacing w:before="240" w:after="240"/>
        <w:jc w:val="center"/>
        <w:rPr>
          <w:rFonts w:ascii="Times New Roman" w:hAnsi="Times New Roman" w:cs="Times New Roman"/>
        </w:rPr>
      </w:pPr>
      <w:r w:rsidRPr="0056054B">
        <w:rPr>
          <w:rFonts w:ascii="Times New Roman" w:hAnsi="Times New Roman" w:cs="Times New Roman"/>
          <w:b/>
          <w:caps/>
        </w:rPr>
        <w:lastRenderedPageBreak/>
        <w:t>V. ŠALIŲ REKVIZITAI IR PARAŠAI</w:t>
      </w:r>
    </w:p>
    <w:tbl>
      <w:tblPr>
        <w:tblW w:w="1065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306"/>
        <w:gridCol w:w="5344"/>
      </w:tblGrid>
      <w:tr w:rsidR="0056054B" w:rsidRPr="0056054B" w:rsidTr="00C11CCA">
        <w:trPr>
          <w:trHeight w:val="1642"/>
        </w:trPr>
        <w:tc>
          <w:tcPr>
            <w:tcW w:w="5306"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pStyle w:val="Body"/>
              <w:rPr>
                <w:rFonts w:eastAsia="Times New Roman Bold" w:hAnsi="Times New Roman" w:cs="Times New Roman"/>
                <w:b/>
              </w:rPr>
            </w:pPr>
            <w:r w:rsidRPr="0056054B">
              <w:rPr>
                <w:rFonts w:eastAsia="Times New Roman Bold" w:hAnsi="Times New Roman" w:cs="Times New Roman"/>
                <w:b/>
              </w:rPr>
              <w:t>Universitetas:</w:t>
            </w:r>
          </w:p>
          <w:p w:rsidR="0056054B" w:rsidRPr="0056054B" w:rsidRDefault="0056054B" w:rsidP="00C11CCA">
            <w:pPr>
              <w:pStyle w:val="Body"/>
              <w:rPr>
                <w:rFonts w:hAnsi="Times New Roman" w:cs="Times New Roman"/>
              </w:rPr>
            </w:pPr>
            <w:r w:rsidRPr="0056054B">
              <w:rPr>
                <w:rFonts w:hAnsi="Times New Roman" w:cs="Times New Roman"/>
              </w:rPr>
              <w:t>Vytauto Didžiojo universitetas</w:t>
            </w:r>
          </w:p>
          <w:p w:rsidR="0056054B" w:rsidRPr="0056054B" w:rsidRDefault="0056054B" w:rsidP="00C11CCA">
            <w:pPr>
              <w:pStyle w:val="Body"/>
              <w:rPr>
                <w:rFonts w:hAnsi="Times New Roman" w:cs="Times New Roman"/>
              </w:rPr>
            </w:pPr>
            <w:r w:rsidRPr="0056054B">
              <w:rPr>
                <w:rFonts w:hAnsi="Times New Roman" w:cs="Times New Roman"/>
              </w:rPr>
              <w:t xml:space="preserve">Kodas 111950396 </w:t>
            </w:r>
          </w:p>
          <w:p w:rsidR="0056054B" w:rsidRPr="0056054B" w:rsidRDefault="00A64262" w:rsidP="00C11CCA">
            <w:pPr>
              <w:pStyle w:val="Body"/>
              <w:rPr>
                <w:rFonts w:hAnsi="Times New Roman" w:cs="Times New Roman"/>
              </w:rPr>
            </w:pPr>
            <w:r>
              <w:rPr>
                <w:rFonts w:hAnsi="Times New Roman" w:cs="Times New Roman"/>
              </w:rPr>
              <w:t xml:space="preserve">Adresas: </w:t>
            </w:r>
            <w:r w:rsidR="0056054B" w:rsidRPr="0056054B">
              <w:rPr>
                <w:rFonts w:hAnsi="Times New Roman" w:cs="Times New Roman"/>
              </w:rPr>
              <w:t>K. Donelaičio g. 58, 44248 Kaunas</w:t>
            </w:r>
            <w:r w:rsidR="0056054B" w:rsidRPr="0056054B">
              <w:rPr>
                <w:rFonts w:hAnsi="Times New Roman" w:cs="Times New Roman"/>
              </w:rPr>
              <w:br/>
              <w:t>Tel.: + 370 37 327 877</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3" w:history="1">
              <w:r w:rsidRPr="0056054B">
                <w:rPr>
                  <w:rStyle w:val="Hyperlink0"/>
                  <w:rFonts w:hAnsi="Times New Roman" w:cs="Times New Roman"/>
                </w:rPr>
                <w:t>info@vdu.lt</w:t>
              </w:r>
            </w:hyperlink>
          </w:p>
          <w:p w:rsidR="0056054B" w:rsidRPr="0056054B" w:rsidRDefault="0056054B" w:rsidP="00C11CCA">
            <w:pPr>
              <w:pStyle w:val="Body"/>
              <w:rPr>
                <w:rFonts w:hAnsi="Times New Roman" w:cs="Times New Roman"/>
                <w:b/>
                <w:bCs/>
              </w:rPr>
            </w:pPr>
            <w:r w:rsidRPr="0056054B">
              <w:rPr>
                <w:rFonts w:hAnsi="Times New Roman" w:cs="Times New Roman"/>
                <w:b/>
                <w:bCs/>
              </w:rPr>
              <w:t>VDU ŽŪA kontaktai:</w:t>
            </w:r>
          </w:p>
          <w:p w:rsidR="0056054B" w:rsidRPr="0056054B" w:rsidRDefault="0056054B" w:rsidP="00C11CCA">
            <w:pPr>
              <w:pStyle w:val="Body"/>
              <w:rPr>
                <w:rFonts w:hAnsi="Times New Roman" w:cs="Times New Roman"/>
              </w:rPr>
            </w:pPr>
            <w:r w:rsidRPr="0056054B">
              <w:rPr>
                <w:rFonts w:hAnsi="Times New Roman" w:cs="Times New Roman"/>
              </w:rPr>
              <w:t>Studentų g. 11, Akademijos mstl., Kauno r.</w:t>
            </w:r>
          </w:p>
          <w:p w:rsidR="0056054B" w:rsidRPr="0056054B" w:rsidRDefault="0056054B" w:rsidP="00C11CCA">
            <w:pPr>
              <w:pStyle w:val="Body"/>
              <w:rPr>
                <w:rFonts w:hAnsi="Times New Roman" w:cs="Times New Roman"/>
              </w:rPr>
            </w:pPr>
            <w:r w:rsidRPr="0056054B">
              <w:rPr>
                <w:rFonts w:hAnsi="Times New Roman" w:cs="Times New Roman"/>
              </w:rPr>
              <w:t>Tel. (8</w:t>
            </w:r>
            <w:r w:rsidR="00BF1E5E">
              <w:rPr>
                <w:rFonts w:hAnsi="Times New Roman" w:cs="Times New Roman"/>
              </w:rPr>
              <w:t xml:space="preserve"> </w:t>
            </w:r>
            <w:r w:rsidRPr="0056054B">
              <w:rPr>
                <w:rFonts w:hAnsi="Times New Roman" w:cs="Times New Roman"/>
              </w:rPr>
              <w:t>37) 752 300</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4" w:history="1">
              <w:r w:rsidRPr="0056054B">
                <w:rPr>
                  <w:rStyle w:val="Hipersaitas"/>
                  <w:rFonts w:hAnsi="Times New Roman" w:cs="Times New Roman"/>
                </w:rPr>
                <w:t>zua@zua.lt</w:t>
              </w:r>
            </w:hyperlink>
          </w:p>
          <w:p w:rsidR="0056054B" w:rsidRPr="0056054B" w:rsidRDefault="0056054B" w:rsidP="00C11CCA">
            <w:pPr>
              <w:pStyle w:val="Body"/>
              <w:rPr>
                <w:rFonts w:hAnsi="Times New Roman" w:cs="Times New Roman"/>
              </w:rPr>
            </w:pPr>
          </w:p>
          <w:p w:rsidR="0056054B" w:rsidRPr="0056054B" w:rsidRDefault="0056054B" w:rsidP="00C11CCA">
            <w:pPr>
              <w:pStyle w:val="Body"/>
              <w:rPr>
                <w:rFonts w:hAnsi="Times New Roman" w:cs="Times New Roman"/>
              </w:rPr>
            </w:pPr>
            <w:r w:rsidRPr="0056054B">
              <w:rPr>
                <w:rFonts w:hAnsi="Times New Roman" w:cs="Times New Roman"/>
              </w:rPr>
              <w:t xml:space="preserve">VDU ŽŪA kanclerė </w:t>
            </w:r>
          </w:p>
          <w:p w:rsidR="0056054B" w:rsidRPr="0056054B" w:rsidRDefault="0056054B" w:rsidP="00C11CCA">
            <w:pPr>
              <w:pStyle w:val="Body"/>
              <w:rPr>
                <w:rFonts w:hAnsi="Times New Roman" w:cs="Times New Roman"/>
              </w:rPr>
            </w:pPr>
            <w:r w:rsidRPr="0056054B">
              <w:rPr>
                <w:rFonts w:hAnsi="Times New Roman" w:cs="Times New Roman"/>
              </w:rPr>
              <w:t>prof. dr. Astrida Miceikienė</w:t>
            </w:r>
          </w:p>
        </w:tc>
        <w:tc>
          <w:tcPr>
            <w:tcW w:w="5344"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rPr>
                <w:b/>
              </w:rPr>
            </w:pPr>
            <w:r w:rsidRPr="0056054B">
              <w:rPr>
                <w:b/>
              </w:rPr>
              <w:t>Savivaldybė:</w:t>
            </w:r>
          </w:p>
          <w:p w:rsidR="0056054B" w:rsidRPr="0056054B" w:rsidRDefault="0056054B" w:rsidP="00C11CCA">
            <w:pPr>
              <w:pStyle w:val="Body"/>
              <w:rPr>
                <w:rFonts w:hAnsi="Times New Roman" w:cs="Times New Roman"/>
                <w:color w:val="auto"/>
              </w:rPr>
            </w:pPr>
            <w:r w:rsidRPr="0056054B">
              <w:rPr>
                <w:rFonts w:hAnsi="Times New Roman" w:cs="Times New Roman"/>
                <w:color w:val="auto"/>
              </w:rPr>
              <w:t>Plungės rajono savivaldybė</w:t>
            </w:r>
          </w:p>
          <w:p w:rsidR="0056054B" w:rsidRPr="0056054B" w:rsidRDefault="0056054B" w:rsidP="00C11CCA">
            <w:r w:rsidRPr="0056054B">
              <w:t>Kodas 111104268</w:t>
            </w:r>
          </w:p>
          <w:p w:rsidR="0056054B" w:rsidRPr="0056054B" w:rsidRDefault="0056054B" w:rsidP="00C11CCA">
            <w:r w:rsidRPr="0056054B">
              <w:t>Adresas:</w:t>
            </w:r>
            <w:r w:rsidR="00A64262">
              <w:t xml:space="preserve"> </w:t>
            </w:r>
            <w:r w:rsidRPr="0056054B">
              <w:t>Vytauto g. 12, 90123, Plungė</w:t>
            </w:r>
          </w:p>
          <w:p w:rsidR="0056054B" w:rsidRPr="0056054B" w:rsidRDefault="0056054B" w:rsidP="00C11CCA">
            <w:r w:rsidRPr="0056054B">
              <w:t>Tel. (8 448) 73 166</w:t>
            </w:r>
          </w:p>
          <w:p w:rsidR="005E1383" w:rsidRDefault="0056054B" w:rsidP="00C11CCA">
            <w:pPr>
              <w:rPr>
                <w:rStyle w:val="Hipersaitas"/>
              </w:rPr>
            </w:pPr>
            <w:r w:rsidRPr="0056054B">
              <w:t xml:space="preserve">El. paštas: </w:t>
            </w:r>
            <w:hyperlink r:id="rId15" w:history="1">
              <w:r w:rsidRPr="0056054B">
                <w:rPr>
                  <w:rStyle w:val="Hipersaitas"/>
                </w:rPr>
                <w:t>savivaldybe@plunge.lt</w:t>
              </w:r>
            </w:hyperlink>
          </w:p>
          <w:p w:rsidR="0056054B" w:rsidRPr="0056054B" w:rsidRDefault="0056054B" w:rsidP="00C11CCA">
            <w:pPr>
              <w:rPr>
                <w:rStyle w:val="Hipersaitas"/>
              </w:rPr>
            </w:pPr>
          </w:p>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r w:rsidRPr="0056054B">
              <w:t>Savivaldybės meras</w:t>
            </w:r>
          </w:p>
          <w:p w:rsidR="0056054B" w:rsidRPr="0056054B" w:rsidRDefault="0056054B" w:rsidP="00C11CCA">
            <w:r w:rsidRPr="0056054B">
              <w:t>Audrius Klišonis</w:t>
            </w:r>
          </w:p>
        </w:tc>
      </w:tr>
    </w:tbl>
    <w:p w:rsidR="0056054B" w:rsidRPr="0056054B" w:rsidRDefault="0056054B"/>
    <w:p w:rsidR="0056054B" w:rsidRPr="0056054B" w:rsidRDefault="0056054B"/>
    <w:sectPr w:rsidR="0056054B" w:rsidRPr="0056054B" w:rsidSect="006460AC">
      <w:pgSz w:w="11906" w:h="16838" w:code="9"/>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pitch w:val="default"/>
  </w:font>
  <w:font w:name="Verdana">
    <w:panose1 w:val="020B0604030504040204"/>
    <w:charset w:val="BA"/>
    <w:family w:val="swiss"/>
    <w:pitch w:val="variable"/>
    <w:sig w:usb0="A10006FF" w:usb1="4000205B" w:usb2="00000010" w:usb3="00000000" w:csb0="0000019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22D4C"/>
    <w:multiLevelType w:val="hybridMultilevel"/>
    <w:tmpl w:val="0FCA187E"/>
    <w:lvl w:ilvl="0" w:tplc="98964846">
      <w:start w:val="1"/>
      <w:numFmt w:val="decimal"/>
      <w:lvlText w:val="%1."/>
      <w:lvlJc w:val="left"/>
      <w:pPr>
        <w:ind w:left="1069" w:hanging="360"/>
      </w:pPr>
    </w:lvl>
    <w:lvl w:ilvl="1" w:tplc="04270019">
      <w:start w:val="1"/>
      <w:numFmt w:val="lowerLetter"/>
      <w:lvlText w:val="%2."/>
      <w:lvlJc w:val="left"/>
      <w:pPr>
        <w:ind w:left="1789" w:hanging="360"/>
      </w:pPr>
    </w:lvl>
    <w:lvl w:ilvl="2" w:tplc="0427001B">
      <w:start w:val="1"/>
      <w:numFmt w:val="lowerRoman"/>
      <w:lvlText w:val="%3."/>
      <w:lvlJc w:val="right"/>
      <w:pPr>
        <w:ind w:left="2509" w:hanging="180"/>
      </w:pPr>
    </w:lvl>
    <w:lvl w:ilvl="3" w:tplc="0427000F">
      <w:start w:val="1"/>
      <w:numFmt w:val="decimal"/>
      <w:lvlText w:val="%4."/>
      <w:lvlJc w:val="left"/>
      <w:pPr>
        <w:ind w:left="3229" w:hanging="360"/>
      </w:pPr>
    </w:lvl>
    <w:lvl w:ilvl="4" w:tplc="04270019">
      <w:start w:val="1"/>
      <w:numFmt w:val="lowerLetter"/>
      <w:lvlText w:val="%5."/>
      <w:lvlJc w:val="left"/>
      <w:pPr>
        <w:ind w:left="3949" w:hanging="360"/>
      </w:pPr>
    </w:lvl>
    <w:lvl w:ilvl="5" w:tplc="0427001B">
      <w:start w:val="1"/>
      <w:numFmt w:val="lowerRoman"/>
      <w:lvlText w:val="%6."/>
      <w:lvlJc w:val="right"/>
      <w:pPr>
        <w:ind w:left="4669" w:hanging="180"/>
      </w:pPr>
    </w:lvl>
    <w:lvl w:ilvl="6" w:tplc="0427000F">
      <w:start w:val="1"/>
      <w:numFmt w:val="decimal"/>
      <w:lvlText w:val="%7."/>
      <w:lvlJc w:val="left"/>
      <w:pPr>
        <w:ind w:left="5389" w:hanging="360"/>
      </w:pPr>
    </w:lvl>
    <w:lvl w:ilvl="7" w:tplc="04270019">
      <w:start w:val="1"/>
      <w:numFmt w:val="lowerLetter"/>
      <w:lvlText w:val="%8."/>
      <w:lvlJc w:val="left"/>
      <w:pPr>
        <w:ind w:left="6109" w:hanging="360"/>
      </w:pPr>
    </w:lvl>
    <w:lvl w:ilvl="8" w:tplc="0427001B">
      <w:start w:val="1"/>
      <w:numFmt w:val="lowerRoman"/>
      <w:lvlText w:val="%9."/>
      <w:lvlJc w:val="right"/>
      <w:pPr>
        <w:ind w:left="6829" w:hanging="180"/>
      </w:pPr>
    </w:lvl>
  </w:abstractNum>
  <w:abstractNum w:abstractNumId="1">
    <w:nsid w:val="0B8A5106"/>
    <w:multiLevelType w:val="hybridMultilevel"/>
    <w:tmpl w:val="9C225260"/>
    <w:lvl w:ilvl="0" w:tplc="C8DAD8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FD92A1C"/>
    <w:multiLevelType w:val="hybridMultilevel"/>
    <w:tmpl w:val="04E4ED86"/>
    <w:lvl w:ilvl="0" w:tplc="06E27850">
      <w:start w:val="1"/>
      <w:numFmt w:val="decimal"/>
      <w:lvlText w:val="%1."/>
      <w:lvlJc w:val="left"/>
      <w:pPr>
        <w:ind w:left="786"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3">
    <w:nsid w:val="13D517AC"/>
    <w:multiLevelType w:val="hybridMultilevel"/>
    <w:tmpl w:val="F9501A6C"/>
    <w:lvl w:ilvl="0" w:tplc="308A8C12">
      <w:start w:val="1"/>
      <w:numFmt w:val="decimal"/>
      <w:lvlText w:val="%1."/>
      <w:lvlJc w:val="left"/>
      <w:pPr>
        <w:ind w:left="786" w:hanging="360"/>
      </w:pPr>
      <w:rPr>
        <w:rFonts w:hint="default"/>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4">
    <w:nsid w:val="29630683"/>
    <w:multiLevelType w:val="hybridMultilevel"/>
    <w:tmpl w:val="1D326CB4"/>
    <w:lvl w:ilvl="0" w:tplc="0427000F">
      <w:start w:val="1"/>
      <w:numFmt w:val="decimal"/>
      <w:lvlText w:val="%1."/>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
    <w:nsid w:val="4E6D7CC0"/>
    <w:multiLevelType w:val="hybridMultilevel"/>
    <w:tmpl w:val="5008B772"/>
    <w:lvl w:ilvl="0" w:tplc="4058E36C">
      <w:numFmt w:val="bullet"/>
      <w:lvlText w:val="-"/>
      <w:lvlJc w:val="left"/>
      <w:pPr>
        <w:tabs>
          <w:tab w:val="num" w:pos="1287"/>
        </w:tabs>
        <w:ind w:left="1287" w:hanging="720"/>
      </w:pPr>
      <w:rPr>
        <w:rFonts w:ascii="Times New Roman" w:eastAsia="Times New Roman" w:hAnsi="Times New Roman" w:cs="Times New Roman" w:hint="default"/>
      </w:rPr>
    </w:lvl>
    <w:lvl w:ilvl="1" w:tplc="04270003" w:tentative="1">
      <w:start w:val="1"/>
      <w:numFmt w:val="bullet"/>
      <w:lvlText w:val="o"/>
      <w:lvlJc w:val="left"/>
      <w:pPr>
        <w:tabs>
          <w:tab w:val="num" w:pos="1647"/>
        </w:tabs>
        <w:ind w:left="1647" w:hanging="360"/>
      </w:pPr>
      <w:rPr>
        <w:rFonts w:ascii="Courier New" w:hAnsi="Courier New" w:cs="Courier New" w:hint="default"/>
      </w:rPr>
    </w:lvl>
    <w:lvl w:ilvl="2" w:tplc="04270005" w:tentative="1">
      <w:start w:val="1"/>
      <w:numFmt w:val="bullet"/>
      <w:lvlText w:val=""/>
      <w:lvlJc w:val="left"/>
      <w:pPr>
        <w:tabs>
          <w:tab w:val="num" w:pos="2367"/>
        </w:tabs>
        <w:ind w:left="2367" w:hanging="360"/>
      </w:pPr>
      <w:rPr>
        <w:rFonts w:ascii="Wingdings" w:hAnsi="Wingdings" w:hint="default"/>
      </w:rPr>
    </w:lvl>
    <w:lvl w:ilvl="3" w:tplc="04270001" w:tentative="1">
      <w:start w:val="1"/>
      <w:numFmt w:val="bullet"/>
      <w:lvlText w:val=""/>
      <w:lvlJc w:val="left"/>
      <w:pPr>
        <w:tabs>
          <w:tab w:val="num" w:pos="3087"/>
        </w:tabs>
        <w:ind w:left="3087" w:hanging="360"/>
      </w:pPr>
      <w:rPr>
        <w:rFonts w:ascii="Symbol" w:hAnsi="Symbol" w:hint="default"/>
      </w:rPr>
    </w:lvl>
    <w:lvl w:ilvl="4" w:tplc="04270003" w:tentative="1">
      <w:start w:val="1"/>
      <w:numFmt w:val="bullet"/>
      <w:lvlText w:val="o"/>
      <w:lvlJc w:val="left"/>
      <w:pPr>
        <w:tabs>
          <w:tab w:val="num" w:pos="3807"/>
        </w:tabs>
        <w:ind w:left="3807" w:hanging="360"/>
      </w:pPr>
      <w:rPr>
        <w:rFonts w:ascii="Courier New" w:hAnsi="Courier New" w:cs="Courier New" w:hint="default"/>
      </w:rPr>
    </w:lvl>
    <w:lvl w:ilvl="5" w:tplc="04270005" w:tentative="1">
      <w:start w:val="1"/>
      <w:numFmt w:val="bullet"/>
      <w:lvlText w:val=""/>
      <w:lvlJc w:val="left"/>
      <w:pPr>
        <w:tabs>
          <w:tab w:val="num" w:pos="4527"/>
        </w:tabs>
        <w:ind w:left="4527" w:hanging="360"/>
      </w:pPr>
      <w:rPr>
        <w:rFonts w:ascii="Wingdings" w:hAnsi="Wingdings" w:hint="default"/>
      </w:rPr>
    </w:lvl>
    <w:lvl w:ilvl="6" w:tplc="04270001" w:tentative="1">
      <w:start w:val="1"/>
      <w:numFmt w:val="bullet"/>
      <w:lvlText w:val=""/>
      <w:lvlJc w:val="left"/>
      <w:pPr>
        <w:tabs>
          <w:tab w:val="num" w:pos="5247"/>
        </w:tabs>
        <w:ind w:left="5247" w:hanging="360"/>
      </w:pPr>
      <w:rPr>
        <w:rFonts w:ascii="Symbol" w:hAnsi="Symbol" w:hint="default"/>
      </w:rPr>
    </w:lvl>
    <w:lvl w:ilvl="7" w:tplc="04270003" w:tentative="1">
      <w:start w:val="1"/>
      <w:numFmt w:val="bullet"/>
      <w:lvlText w:val="o"/>
      <w:lvlJc w:val="left"/>
      <w:pPr>
        <w:tabs>
          <w:tab w:val="num" w:pos="5967"/>
        </w:tabs>
        <w:ind w:left="5967" w:hanging="360"/>
      </w:pPr>
      <w:rPr>
        <w:rFonts w:ascii="Courier New" w:hAnsi="Courier New" w:cs="Courier New" w:hint="default"/>
      </w:rPr>
    </w:lvl>
    <w:lvl w:ilvl="8" w:tplc="04270005" w:tentative="1">
      <w:start w:val="1"/>
      <w:numFmt w:val="bullet"/>
      <w:lvlText w:val=""/>
      <w:lvlJc w:val="left"/>
      <w:pPr>
        <w:tabs>
          <w:tab w:val="num" w:pos="6687"/>
        </w:tabs>
        <w:ind w:left="6687" w:hanging="360"/>
      </w:pPr>
      <w:rPr>
        <w:rFonts w:ascii="Wingdings" w:hAnsi="Wingdings" w:hint="default"/>
      </w:rPr>
    </w:lvl>
  </w:abstractNum>
  <w:abstractNum w:abstractNumId="6">
    <w:nsid w:val="4FD443E9"/>
    <w:multiLevelType w:val="hybridMultilevel"/>
    <w:tmpl w:val="F6D04344"/>
    <w:lvl w:ilvl="0" w:tplc="E92E0C3E">
      <w:start w:val="1"/>
      <w:numFmt w:val="decimal"/>
      <w:lvlText w:val="%1."/>
      <w:lvlJc w:val="left"/>
      <w:pPr>
        <w:tabs>
          <w:tab w:val="num" w:pos="720"/>
        </w:tabs>
        <w:ind w:left="720" w:hanging="360"/>
      </w:pPr>
      <w:rPr>
        <w:rFonts w:hint="default"/>
        <w:b/>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7">
    <w:nsid w:val="7C050F08"/>
    <w:multiLevelType w:val="hybridMultilevel"/>
    <w:tmpl w:val="8130847C"/>
    <w:lvl w:ilvl="0" w:tplc="F84E9188">
      <w:start w:val="4"/>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num w:numId="1">
    <w:abstractNumId w:val="4"/>
  </w:num>
  <w:num w:numId="2">
    <w:abstractNumId w:val="5"/>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2"/>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70D4"/>
    <w:rsid w:val="000005C5"/>
    <w:rsid w:val="00002965"/>
    <w:rsid w:val="00024DF6"/>
    <w:rsid w:val="00026BA8"/>
    <w:rsid w:val="00027920"/>
    <w:rsid w:val="00032E55"/>
    <w:rsid w:val="0004136E"/>
    <w:rsid w:val="00047633"/>
    <w:rsid w:val="00050D2E"/>
    <w:rsid w:val="00051A2C"/>
    <w:rsid w:val="00053D7A"/>
    <w:rsid w:val="00054574"/>
    <w:rsid w:val="00075905"/>
    <w:rsid w:val="00091440"/>
    <w:rsid w:val="00092087"/>
    <w:rsid w:val="000A06F5"/>
    <w:rsid w:val="000A1027"/>
    <w:rsid w:val="000A5641"/>
    <w:rsid w:val="000A793A"/>
    <w:rsid w:val="000B0AE5"/>
    <w:rsid w:val="000C5140"/>
    <w:rsid w:val="000D011D"/>
    <w:rsid w:val="000D1034"/>
    <w:rsid w:val="000F29BF"/>
    <w:rsid w:val="000F7A96"/>
    <w:rsid w:val="00100F54"/>
    <w:rsid w:val="00103CAC"/>
    <w:rsid w:val="00104DEB"/>
    <w:rsid w:val="00106E56"/>
    <w:rsid w:val="001117D7"/>
    <w:rsid w:val="001247E1"/>
    <w:rsid w:val="00130B6A"/>
    <w:rsid w:val="00130F68"/>
    <w:rsid w:val="001332DA"/>
    <w:rsid w:val="00137CCC"/>
    <w:rsid w:val="00144830"/>
    <w:rsid w:val="001548DE"/>
    <w:rsid w:val="00154D72"/>
    <w:rsid w:val="00156586"/>
    <w:rsid w:val="00156A06"/>
    <w:rsid w:val="00156F27"/>
    <w:rsid w:val="001619F6"/>
    <w:rsid w:val="00163F62"/>
    <w:rsid w:val="001700C2"/>
    <w:rsid w:val="0017100F"/>
    <w:rsid w:val="001735CE"/>
    <w:rsid w:val="00176FFD"/>
    <w:rsid w:val="001827C2"/>
    <w:rsid w:val="00186FB2"/>
    <w:rsid w:val="00191717"/>
    <w:rsid w:val="0019185F"/>
    <w:rsid w:val="00191C62"/>
    <w:rsid w:val="001A5184"/>
    <w:rsid w:val="001B1BD9"/>
    <w:rsid w:val="001B7F3F"/>
    <w:rsid w:val="001D0477"/>
    <w:rsid w:val="001E64C3"/>
    <w:rsid w:val="001F1D88"/>
    <w:rsid w:val="00200425"/>
    <w:rsid w:val="0021084B"/>
    <w:rsid w:val="00211CC9"/>
    <w:rsid w:val="00230F61"/>
    <w:rsid w:val="00241C0F"/>
    <w:rsid w:val="0024660D"/>
    <w:rsid w:val="00247D2F"/>
    <w:rsid w:val="00250B9A"/>
    <w:rsid w:val="0025654C"/>
    <w:rsid w:val="00262A2A"/>
    <w:rsid w:val="00264DDB"/>
    <w:rsid w:val="00266DE4"/>
    <w:rsid w:val="00270216"/>
    <w:rsid w:val="00277514"/>
    <w:rsid w:val="002A2DDD"/>
    <w:rsid w:val="002B6575"/>
    <w:rsid w:val="002C2D8A"/>
    <w:rsid w:val="002D4BDC"/>
    <w:rsid w:val="002D5576"/>
    <w:rsid w:val="002E6282"/>
    <w:rsid w:val="002E657B"/>
    <w:rsid w:val="002E7D3B"/>
    <w:rsid w:val="002F1E83"/>
    <w:rsid w:val="00304F2E"/>
    <w:rsid w:val="00315C40"/>
    <w:rsid w:val="00326DA6"/>
    <w:rsid w:val="00334AC9"/>
    <w:rsid w:val="0034400A"/>
    <w:rsid w:val="00352E4D"/>
    <w:rsid w:val="00362956"/>
    <w:rsid w:val="0037602A"/>
    <w:rsid w:val="0037621B"/>
    <w:rsid w:val="00381129"/>
    <w:rsid w:val="0038413B"/>
    <w:rsid w:val="00396890"/>
    <w:rsid w:val="003A1CD2"/>
    <w:rsid w:val="003A59B1"/>
    <w:rsid w:val="003B575A"/>
    <w:rsid w:val="003E003F"/>
    <w:rsid w:val="003E5DFC"/>
    <w:rsid w:val="003E6AA3"/>
    <w:rsid w:val="003F2527"/>
    <w:rsid w:val="004010AC"/>
    <w:rsid w:val="004054D0"/>
    <w:rsid w:val="00411AA1"/>
    <w:rsid w:val="00412B83"/>
    <w:rsid w:val="00424A4D"/>
    <w:rsid w:val="00426A6A"/>
    <w:rsid w:val="00427DBC"/>
    <w:rsid w:val="004343FE"/>
    <w:rsid w:val="00440205"/>
    <w:rsid w:val="00441B98"/>
    <w:rsid w:val="004421CB"/>
    <w:rsid w:val="00442CCA"/>
    <w:rsid w:val="00443914"/>
    <w:rsid w:val="00445952"/>
    <w:rsid w:val="00446169"/>
    <w:rsid w:val="004515EE"/>
    <w:rsid w:val="00461D30"/>
    <w:rsid w:val="0046389B"/>
    <w:rsid w:val="00464BBE"/>
    <w:rsid w:val="00465DED"/>
    <w:rsid w:val="00467353"/>
    <w:rsid w:val="00474719"/>
    <w:rsid w:val="00475E89"/>
    <w:rsid w:val="00482AA8"/>
    <w:rsid w:val="00482CF2"/>
    <w:rsid w:val="004909EC"/>
    <w:rsid w:val="00491B50"/>
    <w:rsid w:val="004A6990"/>
    <w:rsid w:val="004A72C0"/>
    <w:rsid w:val="004C133C"/>
    <w:rsid w:val="004D02BA"/>
    <w:rsid w:val="004D687E"/>
    <w:rsid w:val="00500371"/>
    <w:rsid w:val="00503117"/>
    <w:rsid w:val="00510E25"/>
    <w:rsid w:val="0056054B"/>
    <w:rsid w:val="00587C05"/>
    <w:rsid w:val="005949F8"/>
    <w:rsid w:val="005A730D"/>
    <w:rsid w:val="005C7E64"/>
    <w:rsid w:val="005E1383"/>
    <w:rsid w:val="005E3827"/>
    <w:rsid w:val="005E567D"/>
    <w:rsid w:val="005F2C20"/>
    <w:rsid w:val="005F741B"/>
    <w:rsid w:val="0061543C"/>
    <w:rsid w:val="006177AE"/>
    <w:rsid w:val="00627E2C"/>
    <w:rsid w:val="006344C2"/>
    <w:rsid w:val="006366CE"/>
    <w:rsid w:val="00637A51"/>
    <w:rsid w:val="00637F5B"/>
    <w:rsid w:val="006427A7"/>
    <w:rsid w:val="006460AC"/>
    <w:rsid w:val="00646857"/>
    <w:rsid w:val="0064726A"/>
    <w:rsid w:val="00656A34"/>
    <w:rsid w:val="00672BCC"/>
    <w:rsid w:val="00681FAD"/>
    <w:rsid w:val="00686177"/>
    <w:rsid w:val="00691A87"/>
    <w:rsid w:val="00692830"/>
    <w:rsid w:val="00697358"/>
    <w:rsid w:val="006A5E77"/>
    <w:rsid w:val="006B05A1"/>
    <w:rsid w:val="006B1B02"/>
    <w:rsid w:val="006B3C4A"/>
    <w:rsid w:val="006C46C4"/>
    <w:rsid w:val="006C7CF6"/>
    <w:rsid w:val="006E07D6"/>
    <w:rsid w:val="006E12C4"/>
    <w:rsid w:val="006E1DCB"/>
    <w:rsid w:val="006F4460"/>
    <w:rsid w:val="00701C73"/>
    <w:rsid w:val="00702A1C"/>
    <w:rsid w:val="00711007"/>
    <w:rsid w:val="00734F14"/>
    <w:rsid w:val="007377BC"/>
    <w:rsid w:val="00742070"/>
    <w:rsid w:val="00744235"/>
    <w:rsid w:val="00754ED5"/>
    <w:rsid w:val="00765CA1"/>
    <w:rsid w:val="0076782F"/>
    <w:rsid w:val="0077346A"/>
    <w:rsid w:val="00774858"/>
    <w:rsid w:val="00775A38"/>
    <w:rsid w:val="00776D2D"/>
    <w:rsid w:val="007859ED"/>
    <w:rsid w:val="00786EA1"/>
    <w:rsid w:val="007A774D"/>
    <w:rsid w:val="007B2C93"/>
    <w:rsid w:val="007B3044"/>
    <w:rsid w:val="007B40B2"/>
    <w:rsid w:val="007C09D9"/>
    <w:rsid w:val="007D0FAB"/>
    <w:rsid w:val="007D396D"/>
    <w:rsid w:val="007D5CC0"/>
    <w:rsid w:val="007E0414"/>
    <w:rsid w:val="007E5759"/>
    <w:rsid w:val="007E5BA7"/>
    <w:rsid w:val="007F1BAC"/>
    <w:rsid w:val="007F3B76"/>
    <w:rsid w:val="00803AF1"/>
    <w:rsid w:val="00811FF5"/>
    <w:rsid w:val="008218F7"/>
    <w:rsid w:val="00823037"/>
    <w:rsid w:val="00826A8C"/>
    <w:rsid w:val="00852E30"/>
    <w:rsid w:val="008552AE"/>
    <w:rsid w:val="0086031C"/>
    <w:rsid w:val="00871022"/>
    <w:rsid w:val="00894C08"/>
    <w:rsid w:val="008A26C1"/>
    <w:rsid w:val="008A2728"/>
    <w:rsid w:val="008A40AD"/>
    <w:rsid w:val="008A5F07"/>
    <w:rsid w:val="008A62C8"/>
    <w:rsid w:val="008B0874"/>
    <w:rsid w:val="008B7EEF"/>
    <w:rsid w:val="008C2727"/>
    <w:rsid w:val="008D75CD"/>
    <w:rsid w:val="008F36CF"/>
    <w:rsid w:val="009024BC"/>
    <w:rsid w:val="009103E8"/>
    <w:rsid w:val="00915C6B"/>
    <w:rsid w:val="0091696B"/>
    <w:rsid w:val="009371B7"/>
    <w:rsid w:val="00941DBA"/>
    <w:rsid w:val="00945A5B"/>
    <w:rsid w:val="00952706"/>
    <w:rsid w:val="00956725"/>
    <w:rsid w:val="00994904"/>
    <w:rsid w:val="00995EC6"/>
    <w:rsid w:val="009B5B92"/>
    <w:rsid w:val="009C1938"/>
    <w:rsid w:val="009C2A26"/>
    <w:rsid w:val="009C6A8A"/>
    <w:rsid w:val="009D052E"/>
    <w:rsid w:val="009D1973"/>
    <w:rsid w:val="009D30E1"/>
    <w:rsid w:val="009D7A0C"/>
    <w:rsid w:val="009E11EE"/>
    <w:rsid w:val="00A11C70"/>
    <w:rsid w:val="00A22181"/>
    <w:rsid w:val="00A23BE7"/>
    <w:rsid w:val="00A2783C"/>
    <w:rsid w:val="00A547A2"/>
    <w:rsid w:val="00A54A08"/>
    <w:rsid w:val="00A64262"/>
    <w:rsid w:val="00A66822"/>
    <w:rsid w:val="00A73A41"/>
    <w:rsid w:val="00A73A7B"/>
    <w:rsid w:val="00A81A69"/>
    <w:rsid w:val="00A84C83"/>
    <w:rsid w:val="00A9487D"/>
    <w:rsid w:val="00A957D4"/>
    <w:rsid w:val="00AB246D"/>
    <w:rsid w:val="00AB5026"/>
    <w:rsid w:val="00AB61B2"/>
    <w:rsid w:val="00AC2415"/>
    <w:rsid w:val="00AE7074"/>
    <w:rsid w:val="00B007FA"/>
    <w:rsid w:val="00B01017"/>
    <w:rsid w:val="00B05F98"/>
    <w:rsid w:val="00B06627"/>
    <w:rsid w:val="00B108B8"/>
    <w:rsid w:val="00B16F23"/>
    <w:rsid w:val="00B243DB"/>
    <w:rsid w:val="00B27BAD"/>
    <w:rsid w:val="00B31D86"/>
    <w:rsid w:val="00B605B2"/>
    <w:rsid w:val="00B75DD7"/>
    <w:rsid w:val="00B923F6"/>
    <w:rsid w:val="00B957CE"/>
    <w:rsid w:val="00B95F19"/>
    <w:rsid w:val="00BB3785"/>
    <w:rsid w:val="00BD2694"/>
    <w:rsid w:val="00BE223E"/>
    <w:rsid w:val="00BE768C"/>
    <w:rsid w:val="00BF1D1F"/>
    <w:rsid w:val="00BF1E5E"/>
    <w:rsid w:val="00BF5525"/>
    <w:rsid w:val="00C05950"/>
    <w:rsid w:val="00C40ADF"/>
    <w:rsid w:val="00C457AE"/>
    <w:rsid w:val="00C470D4"/>
    <w:rsid w:val="00C51269"/>
    <w:rsid w:val="00C527B8"/>
    <w:rsid w:val="00C67102"/>
    <w:rsid w:val="00C77013"/>
    <w:rsid w:val="00C80762"/>
    <w:rsid w:val="00C811A8"/>
    <w:rsid w:val="00C82B39"/>
    <w:rsid w:val="00CA453E"/>
    <w:rsid w:val="00CA514C"/>
    <w:rsid w:val="00CA6F65"/>
    <w:rsid w:val="00CB7890"/>
    <w:rsid w:val="00CC1669"/>
    <w:rsid w:val="00CC1895"/>
    <w:rsid w:val="00CC40E3"/>
    <w:rsid w:val="00CC47EA"/>
    <w:rsid w:val="00CC4EFA"/>
    <w:rsid w:val="00CE230C"/>
    <w:rsid w:val="00CF039C"/>
    <w:rsid w:val="00CF0D03"/>
    <w:rsid w:val="00CF333A"/>
    <w:rsid w:val="00CF3D4E"/>
    <w:rsid w:val="00CF53C2"/>
    <w:rsid w:val="00D05A05"/>
    <w:rsid w:val="00D1147D"/>
    <w:rsid w:val="00D20A7E"/>
    <w:rsid w:val="00D32046"/>
    <w:rsid w:val="00D35232"/>
    <w:rsid w:val="00D46A80"/>
    <w:rsid w:val="00D52B8C"/>
    <w:rsid w:val="00D55595"/>
    <w:rsid w:val="00D61A39"/>
    <w:rsid w:val="00D67AC3"/>
    <w:rsid w:val="00D71ACC"/>
    <w:rsid w:val="00D7239D"/>
    <w:rsid w:val="00D730D5"/>
    <w:rsid w:val="00D81FD5"/>
    <w:rsid w:val="00D90454"/>
    <w:rsid w:val="00DA11C0"/>
    <w:rsid w:val="00DA5C95"/>
    <w:rsid w:val="00DB1A76"/>
    <w:rsid w:val="00DB2621"/>
    <w:rsid w:val="00DB4111"/>
    <w:rsid w:val="00DB7B5F"/>
    <w:rsid w:val="00DC488C"/>
    <w:rsid w:val="00DD2E41"/>
    <w:rsid w:val="00DE7D16"/>
    <w:rsid w:val="00DF120C"/>
    <w:rsid w:val="00E01CCA"/>
    <w:rsid w:val="00E02D8F"/>
    <w:rsid w:val="00E0545A"/>
    <w:rsid w:val="00E0692A"/>
    <w:rsid w:val="00E1008A"/>
    <w:rsid w:val="00E10167"/>
    <w:rsid w:val="00E1542F"/>
    <w:rsid w:val="00E201BF"/>
    <w:rsid w:val="00E40F55"/>
    <w:rsid w:val="00E632AB"/>
    <w:rsid w:val="00E672A7"/>
    <w:rsid w:val="00E875DD"/>
    <w:rsid w:val="00EC0A12"/>
    <w:rsid w:val="00EC39FC"/>
    <w:rsid w:val="00EC572A"/>
    <w:rsid w:val="00ED1312"/>
    <w:rsid w:val="00F06861"/>
    <w:rsid w:val="00F06862"/>
    <w:rsid w:val="00F1566C"/>
    <w:rsid w:val="00F27DFF"/>
    <w:rsid w:val="00F33180"/>
    <w:rsid w:val="00F3391B"/>
    <w:rsid w:val="00F42295"/>
    <w:rsid w:val="00F455F9"/>
    <w:rsid w:val="00F45799"/>
    <w:rsid w:val="00F55054"/>
    <w:rsid w:val="00F577A3"/>
    <w:rsid w:val="00F63FA9"/>
    <w:rsid w:val="00F648EE"/>
    <w:rsid w:val="00F81B0C"/>
    <w:rsid w:val="00F82561"/>
    <w:rsid w:val="00F87C82"/>
    <w:rsid w:val="00F9131C"/>
    <w:rsid w:val="00F91D2D"/>
    <w:rsid w:val="00FA1F85"/>
    <w:rsid w:val="00FA35BC"/>
    <w:rsid w:val="00FB0743"/>
    <w:rsid w:val="00FB09C1"/>
    <w:rsid w:val="00FB3F7E"/>
    <w:rsid w:val="00FC0808"/>
    <w:rsid w:val="00FC35AA"/>
    <w:rsid w:val="00FC7BC9"/>
    <w:rsid w:val="00FD49FE"/>
    <w:rsid w:val="00FE50BF"/>
    <w:rsid w:val="00FF5D7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84266">
      <w:bodyDiv w:val="1"/>
      <w:marLeft w:val="0"/>
      <w:marRight w:val="0"/>
      <w:marTop w:val="0"/>
      <w:marBottom w:val="0"/>
      <w:divBdr>
        <w:top w:val="none" w:sz="0" w:space="0" w:color="auto"/>
        <w:left w:val="none" w:sz="0" w:space="0" w:color="auto"/>
        <w:bottom w:val="none" w:sz="0" w:space="0" w:color="auto"/>
        <w:right w:val="none" w:sz="0" w:space="0" w:color="auto"/>
      </w:divBdr>
    </w:div>
    <w:div w:id="581648266">
      <w:bodyDiv w:val="1"/>
      <w:marLeft w:val="0"/>
      <w:marRight w:val="0"/>
      <w:marTop w:val="0"/>
      <w:marBottom w:val="0"/>
      <w:divBdr>
        <w:top w:val="none" w:sz="0" w:space="0" w:color="auto"/>
        <w:left w:val="none" w:sz="0" w:space="0" w:color="auto"/>
        <w:bottom w:val="none" w:sz="0" w:space="0" w:color="auto"/>
        <w:right w:val="none" w:sz="0" w:space="0" w:color="auto"/>
      </w:divBdr>
    </w:div>
    <w:div w:id="1602646564">
      <w:bodyDiv w:val="1"/>
      <w:marLeft w:val="0"/>
      <w:marRight w:val="0"/>
      <w:marTop w:val="0"/>
      <w:marBottom w:val="0"/>
      <w:divBdr>
        <w:top w:val="none" w:sz="0" w:space="0" w:color="auto"/>
        <w:left w:val="none" w:sz="0" w:space="0" w:color="auto"/>
        <w:bottom w:val="none" w:sz="0" w:space="0" w:color="auto"/>
        <w:right w:val="none" w:sz="0" w:space="0" w:color="auto"/>
      </w:divBdr>
    </w:div>
    <w:div w:id="1634171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info@vdu.lt"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hyperlink" Target="mailto:vilma.ruginyte@plunge.l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gintautas.rimeikis@plunge.lt" TargetMode="External"/><Relationship Id="rId5" Type="http://schemas.openxmlformats.org/officeDocument/2006/relationships/settings" Target="settings.xml"/><Relationship Id="rId15" Type="http://schemas.openxmlformats.org/officeDocument/2006/relationships/hyperlink" Target="mailto:savivaldybe@plunge.lt" TargetMode="External"/><Relationship Id="rId10" Type="http://schemas.openxmlformats.org/officeDocument/2006/relationships/hyperlink" Target="mailto:rolandas.domeika@vdu.lt" TargetMode="Externa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hyperlink" Target="mailto:zua@zua.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AAAC36-D27B-40F3-A5A5-45AB5FF7C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876984AF</Template>
  <TotalTime>60</TotalTime>
  <Pages>4</Pages>
  <Words>4945</Words>
  <Characters>2819</Characters>
  <Application>Microsoft Office Word</Application>
  <DocSecurity>0</DocSecurity>
  <Lines>23</Lines>
  <Paragraphs>15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Plungės rajono savivaldybė</Company>
  <LinksUpToDate>false</LinksUpToDate>
  <CharactersWithSpaces>7749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Gerulskiene</dc:creator>
  <cp:lastModifiedBy>Jovita Šumskienė</cp:lastModifiedBy>
  <cp:revision>19</cp:revision>
  <cp:lastPrinted>2022-08-31T08:32:00Z</cp:lastPrinted>
  <dcterms:created xsi:type="dcterms:W3CDTF">2022-10-07T06:32:00Z</dcterms:created>
  <dcterms:modified xsi:type="dcterms:W3CDTF">2022-10-27T13:21:00Z</dcterms:modified>
</cp:coreProperties>
</file>