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D17" w:rsidRDefault="009D6F42" w:rsidP="005F7D17">
      <w:pPr>
        <w:pStyle w:val="Antrinispavadinimas"/>
        <w:spacing w:after="0"/>
        <w:ind w:left="5184" w:firstLine="1296"/>
        <w:jc w:val="left"/>
        <w:rPr>
          <w:rFonts w:ascii="Times New Roman" w:hAnsi="Times New Roman"/>
        </w:rPr>
      </w:pPr>
      <w:bookmarkStart w:id="0" w:name="_GoBack"/>
      <w:bookmarkEnd w:id="0"/>
      <w:r w:rsidRPr="005F7D17">
        <w:rPr>
          <w:rFonts w:ascii="Times New Roman" w:hAnsi="Times New Roman"/>
        </w:rPr>
        <w:t>PATVIRTINTA</w:t>
      </w:r>
    </w:p>
    <w:p w:rsidR="009D6F42" w:rsidRPr="005F7D17" w:rsidRDefault="009D6F42" w:rsidP="005F7D17">
      <w:pPr>
        <w:pStyle w:val="Antrinispavadinimas"/>
        <w:spacing w:after="0"/>
        <w:ind w:left="5184" w:firstLine="1296"/>
        <w:jc w:val="left"/>
        <w:rPr>
          <w:rFonts w:ascii="Times New Roman" w:hAnsi="Times New Roman"/>
        </w:rPr>
      </w:pPr>
      <w:r w:rsidRPr="005F7D17">
        <w:rPr>
          <w:rFonts w:ascii="Times New Roman" w:hAnsi="Times New Roman"/>
        </w:rPr>
        <w:t>Plungės rajono savivaldybės</w:t>
      </w:r>
    </w:p>
    <w:p w:rsidR="009D6F42" w:rsidRPr="005F7D17" w:rsidRDefault="00D359F8" w:rsidP="005F7D17">
      <w:pPr>
        <w:ind w:left="5184" w:firstLine="1296"/>
      </w:pPr>
      <w:r>
        <w:t>tarybos 2022</w:t>
      </w:r>
      <w:r w:rsidR="003216AB" w:rsidRPr="005F7D17">
        <w:t xml:space="preserve"> m. </w:t>
      </w:r>
      <w:r w:rsidR="00756D94">
        <w:t>kovo 24</w:t>
      </w:r>
      <w:r w:rsidR="009D6F42" w:rsidRPr="005F7D17">
        <w:t xml:space="preserve"> d.</w:t>
      </w:r>
    </w:p>
    <w:p w:rsidR="009D6F42" w:rsidRPr="00A75477" w:rsidRDefault="009D6F42" w:rsidP="005F7D17">
      <w:pPr>
        <w:ind w:left="5184" w:firstLine="1296"/>
      </w:pPr>
      <w:r w:rsidRPr="005F7D17">
        <w:t>sprendimu Nr. T1-</w:t>
      </w:r>
    </w:p>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855E0A" w:rsidRPr="00A75477" w:rsidRDefault="009D6F42" w:rsidP="009D6F42">
      <w:pPr>
        <w:jc w:val="center"/>
        <w:rPr>
          <w:b/>
          <w:sz w:val="48"/>
          <w:szCs w:val="48"/>
        </w:rPr>
      </w:pPr>
      <w:r w:rsidRPr="00A75477">
        <w:rPr>
          <w:b/>
          <w:sz w:val="48"/>
          <w:szCs w:val="48"/>
        </w:rPr>
        <w:t>PLUNGĖS RAJONO SAVIVALDYBĖS</w:t>
      </w:r>
      <w:r w:rsidR="00546357" w:rsidRPr="00546357">
        <w:rPr>
          <w:b/>
          <w:sz w:val="48"/>
          <w:szCs w:val="48"/>
        </w:rPr>
        <w:t xml:space="preserve"> </w:t>
      </w:r>
      <w:r w:rsidR="00546357" w:rsidRPr="00A75477">
        <w:rPr>
          <w:b/>
          <w:sz w:val="48"/>
          <w:szCs w:val="48"/>
        </w:rPr>
        <w:t>MERO</w:t>
      </w:r>
      <w:r w:rsidR="00546357">
        <w:rPr>
          <w:b/>
          <w:sz w:val="48"/>
          <w:szCs w:val="48"/>
        </w:rPr>
        <w:t xml:space="preserve"> </w:t>
      </w:r>
      <w:r w:rsidRPr="00A75477">
        <w:rPr>
          <w:b/>
          <w:sz w:val="48"/>
          <w:szCs w:val="48"/>
        </w:rPr>
        <w:t xml:space="preserve">IR SAVIVALDYBĖS </w:t>
      </w:r>
      <w:r w:rsidR="00546357" w:rsidRPr="00A75477">
        <w:rPr>
          <w:b/>
          <w:sz w:val="48"/>
          <w:szCs w:val="48"/>
        </w:rPr>
        <w:t>TARYBOS</w:t>
      </w:r>
    </w:p>
    <w:p w:rsidR="009D6F42" w:rsidRPr="00A75477" w:rsidRDefault="007E3A09" w:rsidP="009D6F42">
      <w:pPr>
        <w:jc w:val="center"/>
        <w:rPr>
          <w:b/>
          <w:sz w:val="48"/>
          <w:szCs w:val="48"/>
        </w:rPr>
      </w:pPr>
      <w:r>
        <w:rPr>
          <w:b/>
          <w:sz w:val="48"/>
          <w:szCs w:val="48"/>
        </w:rPr>
        <w:t>2021</w:t>
      </w:r>
      <w:r w:rsidR="009D6F42" w:rsidRPr="00A75477">
        <w:rPr>
          <w:b/>
          <w:sz w:val="48"/>
          <w:szCs w:val="48"/>
        </w:rPr>
        <w:t xml:space="preserve"> METŲ VEIKLOS ATASKAITA</w:t>
      </w: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A05560" w:rsidRPr="00A75477" w:rsidRDefault="00A05560" w:rsidP="009D6F42"/>
    <w:p w:rsidR="00A05560" w:rsidRPr="00A75477" w:rsidRDefault="00A05560" w:rsidP="009D6F42"/>
    <w:p w:rsidR="00A05560" w:rsidRPr="00A75477" w:rsidRDefault="00A05560" w:rsidP="009D6F42"/>
    <w:p w:rsidR="009D6F42" w:rsidRPr="00A75477" w:rsidRDefault="009D6F42" w:rsidP="009D6F42"/>
    <w:p w:rsidR="009D6F42" w:rsidRPr="00A75477" w:rsidRDefault="009D6F42" w:rsidP="009D6F42">
      <w:pPr>
        <w:jc w:val="center"/>
        <w:rPr>
          <w:b/>
        </w:rPr>
      </w:pPr>
      <w:r w:rsidRPr="00A75477">
        <w:rPr>
          <w:b/>
        </w:rPr>
        <w:t xml:space="preserve">PLUNGĖ </w:t>
      </w:r>
    </w:p>
    <w:p w:rsidR="009D6F42" w:rsidRPr="00977679" w:rsidRDefault="00374AB7" w:rsidP="009D6F42">
      <w:pPr>
        <w:jc w:val="center"/>
        <w:rPr>
          <w:b/>
        </w:rPr>
      </w:pPr>
      <w:r>
        <w:rPr>
          <w:b/>
        </w:rPr>
        <w:t>2022</w:t>
      </w:r>
      <w:r w:rsidR="00977679" w:rsidRPr="00977679">
        <w:rPr>
          <w:b/>
        </w:rPr>
        <w:t>-03-2</w:t>
      </w:r>
      <w:r>
        <w:rPr>
          <w:b/>
        </w:rPr>
        <w:t>4</w:t>
      </w:r>
    </w:p>
    <w:p w:rsidR="000C1305" w:rsidRPr="00D30AA7" w:rsidRDefault="009D6F42" w:rsidP="000C1305">
      <w:pPr>
        <w:jc w:val="center"/>
        <w:rPr>
          <w:sz w:val="28"/>
          <w:szCs w:val="28"/>
        </w:rPr>
      </w:pPr>
      <w:r w:rsidRPr="00A75477">
        <w:br w:type="page"/>
      </w:r>
      <w:r w:rsidR="000C1305" w:rsidRPr="00D30AA7">
        <w:rPr>
          <w:b/>
          <w:sz w:val="28"/>
          <w:szCs w:val="28"/>
        </w:rPr>
        <w:lastRenderedPageBreak/>
        <w:t>TURINYS</w:t>
      </w:r>
    </w:p>
    <w:p w:rsidR="000C1305" w:rsidRPr="00D30AA7" w:rsidRDefault="000C1305" w:rsidP="000C1305">
      <w:pPr>
        <w:rPr>
          <w:b/>
          <w:sz w:val="22"/>
          <w:szCs w:val="18"/>
        </w:rPr>
      </w:pPr>
    </w:p>
    <w:p w:rsidR="000C1305" w:rsidRPr="003A5F72" w:rsidRDefault="000C1305" w:rsidP="0083190A">
      <w:pPr>
        <w:spacing w:line="360" w:lineRule="auto"/>
        <w:jc w:val="both"/>
      </w:pPr>
      <w:r w:rsidRPr="003A5F72">
        <w:rPr>
          <w:b/>
        </w:rPr>
        <w:t>ĮŽANGA</w:t>
      </w:r>
      <w:r w:rsidRPr="003A5F72">
        <w:t>.........................................................................................................</w:t>
      </w:r>
      <w:r w:rsidR="007955F1" w:rsidRPr="003A5F72">
        <w:t>........</w:t>
      </w:r>
      <w:r w:rsidRPr="003A5F72">
        <w:t>............</w:t>
      </w:r>
      <w:r w:rsidR="0083190A" w:rsidRPr="003A5F72">
        <w:t>.....</w:t>
      </w:r>
      <w:r w:rsidR="00D30AA7" w:rsidRPr="003A5F72">
        <w:t>..</w:t>
      </w:r>
      <w:r w:rsidR="0083190A" w:rsidRPr="003A5F72">
        <w:t>....</w:t>
      </w:r>
      <w:r w:rsidR="003A5F72" w:rsidRPr="003A5F72">
        <w:t>....</w:t>
      </w:r>
      <w:r w:rsidR="0008233B">
        <w:t>.</w:t>
      </w:r>
      <w:r w:rsidR="003A5F72" w:rsidRPr="003A5F72">
        <w:t>.4</w:t>
      </w:r>
    </w:p>
    <w:p w:rsidR="000C1305" w:rsidRPr="00D30AA7" w:rsidRDefault="00592E2B" w:rsidP="0083190A">
      <w:pPr>
        <w:spacing w:line="360" w:lineRule="auto"/>
        <w:jc w:val="both"/>
      </w:pPr>
      <w:r w:rsidRPr="00D30AA7">
        <w:rPr>
          <w:b/>
        </w:rPr>
        <w:t xml:space="preserve">1. </w:t>
      </w:r>
      <w:r w:rsidR="00813AB0" w:rsidRPr="00D30AA7">
        <w:rPr>
          <w:b/>
        </w:rPr>
        <w:t>SAVIVALDYBĖS TARYBOS VEIKLA</w:t>
      </w:r>
      <w:r w:rsidR="00813AB0" w:rsidRPr="00D30AA7">
        <w:t>....................</w:t>
      </w:r>
      <w:r w:rsidR="000C1305" w:rsidRPr="00D30AA7">
        <w:t>........</w:t>
      </w:r>
      <w:r w:rsidRPr="00D30AA7">
        <w:t>.........</w:t>
      </w:r>
      <w:r w:rsidR="007955F1" w:rsidRPr="00D30AA7">
        <w:t>........</w:t>
      </w:r>
      <w:r w:rsidRPr="00D30AA7">
        <w:t>..............</w:t>
      </w:r>
      <w:r w:rsidR="0083190A" w:rsidRPr="00D30AA7">
        <w:t>....</w:t>
      </w:r>
      <w:r w:rsidR="00D30AA7" w:rsidRPr="00D30AA7">
        <w:t>....</w:t>
      </w:r>
      <w:r w:rsidR="0083190A" w:rsidRPr="00D30AA7">
        <w:t>...</w:t>
      </w:r>
      <w:r w:rsidRPr="00D30AA7">
        <w:t>.</w:t>
      </w:r>
      <w:r w:rsidR="007955F1" w:rsidRPr="00D30AA7">
        <w:t>.</w:t>
      </w:r>
      <w:r w:rsidRPr="00D30AA7">
        <w:t>........</w:t>
      </w:r>
      <w:r w:rsidR="00813AB0" w:rsidRPr="00D30AA7">
        <w:t>....</w:t>
      </w:r>
      <w:r w:rsidR="003A5F72">
        <w:t>.6</w:t>
      </w:r>
    </w:p>
    <w:p w:rsidR="00592E2B" w:rsidRPr="00D30AA7" w:rsidRDefault="00592E2B" w:rsidP="0083190A">
      <w:pPr>
        <w:spacing w:line="360" w:lineRule="auto"/>
        <w:jc w:val="both"/>
      </w:pPr>
      <w:r w:rsidRPr="00D30AA7">
        <w:t xml:space="preserve">1.1. </w:t>
      </w:r>
      <w:r w:rsidR="00D30AA7" w:rsidRPr="00D30AA7">
        <w:t>F</w:t>
      </w:r>
      <w:r w:rsidR="00392171" w:rsidRPr="00D30AA7">
        <w:t>RAKCIJOS..........</w:t>
      </w:r>
      <w:r w:rsidR="00D30AA7" w:rsidRPr="00D30AA7">
        <w:t>....</w:t>
      </w:r>
      <w:r w:rsidR="00392171" w:rsidRPr="00D30AA7">
        <w:t>............................................................................</w:t>
      </w:r>
      <w:r w:rsidR="007955F1" w:rsidRPr="00D30AA7">
        <w:t>.........</w:t>
      </w:r>
      <w:r w:rsidR="00392171" w:rsidRPr="00D30AA7">
        <w:t>..</w:t>
      </w:r>
      <w:r w:rsidR="0083190A" w:rsidRPr="00D30AA7">
        <w:t>........</w:t>
      </w:r>
      <w:r w:rsidR="00392171" w:rsidRPr="00D30AA7">
        <w:t>...............</w:t>
      </w:r>
      <w:r w:rsidR="001958DE" w:rsidRPr="00D30AA7">
        <w:t>.</w:t>
      </w:r>
      <w:r w:rsidR="00392171" w:rsidRPr="00D30AA7">
        <w:t>.....</w:t>
      </w:r>
      <w:r w:rsidR="003A5F72">
        <w:t>6</w:t>
      </w:r>
    </w:p>
    <w:p w:rsidR="00392171" w:rsidRPr="00D30AA7" w:rsidRDefault="00392171" w:rsidP="0083190A">
      <w:pPr>
        <w:spacing w:line="360" w:lineRule="auto"/>
        <w:jc w:val="both"/>
      </w:pPr>
      <w:r w:rsidRPr="00D30AA7">
        <w:t>1.2. TARYBOS POSĖDŽIAI.......................................................................................</w:t>
      </w:r>
      <w:r w:rsidR="007955F1" w:rsidRPr="00D30AA7">
        <w:t>.......</w:t>
      </w:r>
      <w:r w:rsidR="0083190A" w:rsidRPr="00D30AA7">
        <w:t>.......</w:t>
      </w:r>
      <w:r w:rsidR="007955F1" w:rsidRPr="00D30AA7">
        <w:t>..</w:t>
      </w:r>
      <w:r w:rsidRPr="00D30AA7">
        <w:t>.....</w:t>
      </w:r>
      <w:r w:rsidR="001958DE" w:rsidRPr="00D30AA7">
        <w:t>.</w:t>
      </w:r>
      <w:r w:rsidRPr="00D30AA7">
        <w:t>..</w:t>
      </w:r>
      <w:r w:rsidR="003A5F72">
        <w:t>8</w:t>
      </w:r>
    </w:p>
    <w:p w:rsidR="00D37832" w:rsidRPr="00D30AA7" w:rsidRDefault="00D37832" w:rsidP="0083190A">
      <w:pPr>
        <w:spacing w:line="360" w:lineRule="auto"/>
        <w:jc w:val="both"/>
      </w:pPr>
      <w:r w:rsidRPr="00D30AA7">
        <w:t>1.3. TARYBOS POSĖDŽIUOSE SVARSTYTI KLAUSIMAI.........................................</w:t>
      </w:r>
      <w:r w:rsidR="007955F1" w:rsidRPr="00D30AA7">
        <w:t>.........</w:t>
      </w:r>
      <w:r w:rsidRPr="00D30AA7">
        <w:t>........</w:t>
      </w:r>
      <w:r w:rsidR="003A5F72">
        <w:t>9</w:t>
      </w:r>
    </w:p>
    <w:p w:rsidR="000C1305" w:rsidRPr="00D30AA7" w:rsidRDefault="005957CB" w:rsidP="0083190A">
      <w:pPr>
        <w:spacing w:line="360" w:lineRule="auto"/>
        <w:jc w:val="both"/>
      </w:pPr>
      <w:r w:rsidRPr="00D30AA7">
        <w:rPr>
          <w:b/>
        </w:rPr>
        <w:t xml:space="preserve">2. </w:t>
      </w:r>
      <w:r w:rsidR="00813AB0" w:rsidRPr="00D30AA7">
        <w:rPr>
          <w:b/>
        </w:rPr>
        <w:t>KOMITETŲ VEIKLA</w:t>
      </w:r>
      <w:r w:rsidR="000C1305" w:rsidRPr="00D30AA7">
        <w:t>.................................................................</w:t>
      </w:r>
      <w:r w:rsidR="00D30AA7">
        <w:t>..</w:t>
      </w:r>
      <w:r w:rsidR="000C1305" w:rsidRPr="00D30AA7">
        <w:t>......</w:t>
      </w:r>
      <w:r w:rsidR="00813AB0" w:rsidRPr="00D30AA7">
        <w:t>......</w:t>
      </w:r>
      <w:r w:rsidR="007955F1" w:rsidRPr="00D30AA7">
        <w:t>........</w:t>
      </w:r>
      <w:r w:rsidR="00813AB0" w:rsidRPr="00D30AA7">
        <w:t>........</w:t>
      </w:r>
      <w:r w:rsidR="0083190A" w:rsidRPr="00D30AA7">
        <w:t>........</w:t>
      </w:r>
      <w:r w:rsidR="00813AB0" w:rsidRPr="00D30AA7">
        <w:t>........</w:t>
      </w:r>
      <w:r w:rsidR="000C1305" w:rsidRPr="00D30AA7">
        <w:t>..</w:t>
      </w:r>
      <w:r w:rsidR="001958DE" w:rsidRPr="00D30AA7">
        <w:t>1</w:t>
      </w:r>
      <w:r w:rsidR="003A5F72">
        <w:t>9</w:t>
      </w:r>
    </w:p>
    <w:p w:rsidR="00D4352D" w:rsidRPr="00D30AA7" w:rsidRDefault="00F13273" w:rsidP="0083190A">
      <w:pPr>
        <w:spacing w:line="360" w:lineRule="auto"/>
        <w:jc w:val="both"/>
        <w:rPr>
          <w:smallCaps/>
        </w:rPr>
      </w:pPr>
      <w:r w:rsidRPr="00D30AA7">
        <w:rPr>
          <w:caps/>
        </w:rPr>
        <w:t xml:space="preserve">2.1. </w:t>
      </w:r>
      <w:r w:rsidR="00D4352D" w:rsidRPr="00D30AA7">
        <w:rPr>
          <w:caps/>
        </w:rPr>
        <w:t>Švietimo, kultūros ir sporto komitetas</w:t>
      </w:r>
      <w:r w:rsidR="00D4352D" w:rsidRPr="00D30AA7">
        <w:t>...............................................</w:t>
      </w:r>
      <w:r w:rsidR="007955F1" w:rsidRPr="00D30AA7">
        <w:t>.......</w:t>
      </w:r>
      <w:r w:rsidR="00D30AA7">
        <w:t>......</w:t>
      </w:r>
      <w:r w:rsidR="00D4352D" w:rsidRPr="00D30AA7">
        <w:t>.</w:t>
      </w:r>
      <w:r w:rsidR="001958DE" w:rsidRPr="00D30AA7">
        <w:t>1</w:t>
      </w:r>
      <w:r w:rsidR="003A5F72">
        <w:t>9</w:t>
      </w:r>
    </w:p>
    <w:p w:rsidR="00D4352D" w:rsidRPr="00D30AA7" w:rsidRDefault="00F13273" w:rsidP="00FE0E66">
      <w:pPr>
        <w:spacing w:line="360" w:lineRule="auto"/>
        <w:jc w:val="both"/>
        <w:rPr>
          <w:smallCaps/>
        </w:rPr>
      </w:pPr>
      <w:r w:rsidRPr="00D30AA7">
        <w:rPr>
          <w:caps/>
        </w:rPr>
        <w:t>2.2</w:t>
      </w:r>
      <w:r w:rsidR="00FE0E66" w:rsidRPr="00D30AA7">
        <w:rPr>
          <w:caps/>
        </w:rPr>
        <w:t>.</w:t>
      </w:r>
      <w:r w:rsidR="001958DE" w:rsidRPr="00D30AA7">
        <w:rPr>
          <w:caps/>
        </w:rPr>
        <w:t xml:space="preserve"> ŪKIO, EKOLOGIJOS IR KAIMO REIKALŲ KOMITETAS...........</w:t>
      </w:r>
      <w:r w:rsidR="00D4352D" w:rsidRPr="00D30AA7">
        <w:t>.....</w:t>
      </w:r>
      <w:r w:rsidRPr="00D30AA7">
        <w:t>.</w:t>
      </w:r>
      <w:r w:rsidR="00D4352D" w:rsidRPr="00D30AA7">
        <w:t>.......</w:t>
      </w:r>
      <w:r w:rsidR="007955F1" w:rsidRPr="00D30AA7">
        <w:t>..</w:t>
      </w:r>
      <w:r w:rsidR="0083190A" w:rsidRPr="00D30AA7">
        <w:t>.........</w:t>
      </w:r>
      <w:r w:rsidR="007955F1" w:rsidRPr="00D30AA7">
        <w:t>......</w:t>
      </w:r>
      <w:r w:rsidR="00D4352D" w:rsidRPr="00D30AA7">
        <w:t>.........</w:t>
      </w:r>
      <w:r w:rsidR="001958DE" w:rsidRPr="00D30AA7">
        <w:t>2</w:t>
      </w:r>
      <w:r w:rsidR="003A5F72">
        <w:t>2</w:t>
      </w:r>
    </w:p>
    <w:p w:rsidR="00D4352D" w:rsidRPr="00D30AA7" w:rsidRDefault="00F13273" w:rsidP="0083190A">
      <w:pPr>
        <w:spacing w:line="360" w:lineRule="auto"/>
      </w:pPr>
      <w:r w:rsidRPr="00D30AA7">
        <w:rPr>
          <w:caps/>
        </w:rPr>
        <w:t>2.3</w:t>
      </w:r>
      <w:r w:rsidR="00FE0E66" w:rsidRPr="00D30AA7">
        <w:rPr>
          <w:caps/>
        </w:rPr>
        <w:t>.</w:t>
      </w:r>
      <w:r w:rsidR="001958DE" w:rsidRPr="00D30AA7">
        <w:rPr>
          <w:caps/>
        </w:rPr>
        <w:t xml:space="preserve"> Sveikatos ir socialinės apsaugos komitetas........</w:t>
      </w:r>
      <w:r w:rsidR="00705D88" w:rsidRPr="00D30AA7">
        <w:t>...</w:t>
      </w:r>
      <w:r w:rsidR="00D4352D" w:rsidRPr="00D30AA7">
        <w:t>................</w:t>
      </w:r>
      <w:r w:rsidR="00D30AA7">
        <w:t>..</w:t>
      </w:r>
      <w:r w:rsidR="00D4352D" w:rsidRPr="00D30AA7">
        <w:t>............</w:t>
      </w:r>
      <w:r w:rsidR="0083190A" w:rsidRPr="00D30AA7">
        <w:t>........</w:t>
      </w:r>
      <w:r w:rsidR="00D4352D" w:rsidRPr="00D30AA7">
        <w:t>..</w:t>
      </w:r>
      <w:r w:rsidR="00083A83" w:rsidRPr="00D30AA7">
        <w:t>2</w:t>
      </w:r>
      <w:r w:rsidR="003A5F72">
        <w:t>6</w:t>
      </w:r>
    </w:p>
    <w:p w:rsidR="00F13273" w:rsidRPr="00D30AA7" w:rsidRDefault="00F13273" w:rsidP="0083190A">
      <w:pPr>
        <w:spacing w:line="360" w:lineRule="auto"/>
        <w:jc w:val="both"/>
        <w:rPr>
          <w:caps/>
        </w:rPr>
      </w:pPr>
      <w:r w:rsidRPr="00D30AA7">
        <w:rPr>
          <w:caps/>
        </w:rPr>
        <w:t>2.4</w:t>
      </w:r>
      <w:r w:rsidR="003F2D9C" w:rsidRPr="00D30AA7">
        <w:rPr>
          <w:caps/>
        </w:rPr>
        <w:t>.</w:t>
      </w:r>
      <w:r w:rsidR="001958DE" w:rsidRPr="00D30AA7">
        <w:rPr>
          <w:smallCaps/>
        </w:rPr>
        <w:t xml:space="preserve"> EKONOMIKOS, FINANSŲ IR BIUDŽETO KOMITETAS....</w:t>
      </w:r>
      <w:r w:rsidRPr="00D30AA7">
        <w:rPr>
          <w:caps/>
        </w:rPr>
        <w:t>........</w:t>
      </w:r>
      <w:r w:rsidR="0083190A" w:rsidRPr="00D30AA7">
        <w:rPr>
          <w:caps/>
        </w:rPr>
        <w:t>........</w:t>
      </w:r>
      <w:r w:rsidRPr="00D30AA7">
        <w:rPr>
          <w:caps/>
        </w:rPr>
        <w:t>..............</w:t>
      </w:r>
      <w:r w:rsidR="007955F1" w:rsidRPr="00D30AA7">
        <w:rPr>
          <w:caps/>
        </w:rPr>
        <w:t>......</w:t>
      </w:r>
      <w:r w:rsidR="00BE539D" w:rsidRPr="00D30AA7">
        <w:rPr>
          <w:caps/>
        </w:rPr>
        <w:t>.</w:t>
      </w:r>
      <w:r w:rsidRPr="00D30AA7">
        <w:rPr>
          <w:caps/>
        </w:rPr>
        <w:t>............</w:t>
      </w:r>
      <w:r w:rsidR="003A5F72">
        <w:rPr>
          <w:caps/>
        </w:rPr>
        <w:t>30</w:t>
      </w:r>
    </w:p>
    <w:p w:rsidR="00D4352D" w:rsidRPr="00D30AA7" w:rsidRDefault="00F13273" w:rsidP="0083190A">
      <w:pPr>
        <w:spacing w:line="360" w:lineRule="auto"/>
        <w:jc w:val="both"/>
      </w:pPr>
      <w:r w:rsidRPr="00D30AA7">
        <w:rPr>
          <w:caps/>
        </w:rPr>
        <w:t>2.5</w:t>
      </w:r>
      <w:r w:rsidR="00FE0E66" w:rsidRPr="00D30AA7">
        <w:rPr>
          <w:caps/>
        </w:rPr>
        <w:t>.</w:t>
      </w:r>
      <w:r w:rsidR="001958DE" w:rsidRPr="00D30AA7">
        <w:t xml:space="preserve"> KONTROLĖS KOMITETAS..................................................</w:t>
      </w:r>
      <w:r w:rsidRPr="00D30AA7">
        <w:rPr>
          <w:caps/>
        </w:rPr>
        <w:t>.</w:t>
      </w:r>
      <w:r w:rsidR="00D4352D" w:rsidRPr="00D30AA7">
        <w:rPr>
          <w:caps/>
        </w:rPr>
        <w:t>.</w:t>
      </w:r>
      <w:r w:rsidR="00D4352D" w:rsidRPr="00D30AA7">
        <w:t>........</w:t>
      </w:r>
      <w:r w:rsidR="0083190A" w:rsidRPr="00D30AA7">
        <w:t>........</w:t>
      </w:r>
      <w:r w:rsidR="00D4352D" w:rsidRPr="00D30AA7">
        <w:t>.</w:t>
      </w:r>
      <w:r w:rsidR="00D30AA7">
        <w:t>..</w:t>
      </w:r>
      <w:r w:rsidR="00D4352D" w:rsidRPr="00D30AA7">
        <w:t>.</w:t>
      </w:r>
      <w:r w:rsidR="007F539B" w:rsidRPr="00D30AA7">
        <w:t>...........</w:t>
      </w:r>
      <w:r w:rsidR="007955F1" w:rsidRPr="00D30AA7">
        <w:t>........</w:t>
      </w:r>
      <w:r w:rsidR="001F0E86" w:rsidRPr="00D30AA7">
        <w:t>..........</w:t>
      </w:r>
      <w:r w:rsidR="003A5F72">
        <w:t>40</w:t>
      </w:r>
    </w:p>
    <w:p w:rsidR="000C1305" w:rsidRPr="003A5F72" w:rsidRDefault="007D069C" w:rsidP="0083190A">
      <w:pPr>
        <w:tabs>
          <w:tab w:val="left" w:pos="3038"/>
        </w:tabs>
        <w:spacing w:line="360" w:lineRule="auto"/>
        <w:jc w:val="both"/>
      </w:pPr>
      <w:r w:rsidRPr="003A5F72">
        <w:rPr>
          <w:b/>
        </w:rPr>
        <w:t xml:space="preserve">3. </w:t>
      </w:r>
      <w:r w:rsidR="00B4450C" w:rsidRPr="003A5F72">
        <w:rPr>
          <w:b/>
        </w:rPr>
        <w:t>KOMISIJŲ, TARYBŲ VEIKLA</w:t>
      </w:r>
      <w:r w:rsidR="000C1305" w:rsidRPr="003A5F72">
        <w:t>........................................</w:t>
      </w:r>
      <w:r w:rsidR="00B4450C" w:rsidRPr="003A5F72">
        <w:t>..........</w:t>
      </w:r>
      <w:r w:rsidR="0083190A" w:rsidRPr="003A5F72">
        <w:t>...</w:t>
      </w:r>
      <w:r w:rsidR="00B4450C" w:rsidRPr="003A5F72">
        <w:t>......</w:t>
      </w:r>
      <w:r w:rsidR="007F539B" w:rsidRPr="003A5F72">
        <w:t>............</w:t>
      </w:r>
      <w:r w:rsidR="007955F1" w:rsidRPr="003A5F72">
        <w:t>........</w:t>
      </w:r>
      <w:r w:rsidR="00083A83" w:rsidRPr="003A5F72">
        <w:t>.................4</w:t>
      </w:r>
      <w:r w:rsidR="003A5F72">
        <w:t>2</w:t>
      </w:r>
    </w:p>
    <w:p w:rsidR="00083A83" w:rsidRPr="003A5F72" w:rsidRDefault="007D069C" w:rsidP="0083190A">
      <w:pPr>
        <w:spacing w:line="360" w:lineRule="auto"/>
        <w:jc w:val="both"/>
      </w:pPr>
      <w:r w:rsidRPr="003A5F72">
        <w:t xml:space="preserve">3.1. </w:t>
      </w:r>
      <w:r w:rsidR="007605D6">
        <w:t>EKSTREMALIŲJŲ SITUACIJŲ KOMISIJA.....</w:t>
      </w:r>
      <w:r w:rsidR="00083A83" w:rsidRPr="003A5F72">
        <w:t>.....................................................................4</w:t>
      </w:r>
      <w:r w:rsidR="003A5F72">
        <w:t>4</w:t>
      </w:r>
    </w:p>
    <w:p w:rsidR="007D069C" w:rsidRPr="00657D07" w:rsidRDefault="00083A83" w:rsidP="0083190A">
      <w:pPr>
        <w:spacing w:line="360" w:lineRule="auto"/>
        <w:jc w:val="both"/>
        <w:rPr>
          <w:color w:val="FF0000"/>
        </w:rPr>
      </w:pPr>
      <w:r w:rsidRPr="00657D07">
        <w:t xml:space="preserve">3.2. </w:t>
      </w:r>
      <w:r w:rsidR="007D069C" w:rsidRPr="00657D07">
        <w:t>ETIKOS KOMISIJA....................................................</w:t>
      </w:r>
      <w:r w:rsidR="00657D07">
        <w:t>..</w:t>
      </w:r>
      <w:r w:rsidR="007D069C" w:rsidRPr="00657D07">
        <w:t>..</w:t>
      </w:r>
      <w:r w:rsidR="0083190A" w:rsidRPr="00657D07">
        <w:t>........</w:t>
      </w:r>
      <w:r w:rsidR="007D069C" w:rsidRPr="00657D07">
        <w:t>.......................</w:t>
      </w:r>
      <w:r w:rsidR="007955F1" w:rsidRPr="00657D07">
        <w:t>........</w:t>
      </w:r>
      <w:r w:rsidR="007D069C" w:rsidRPr="00657D07">
        <w:t>....................</w:t>
      </w:r>
      <w:r w:rsidR="001F0E86" w:rsidRPr="007605D6">
        <w:t>4</w:t>
      </w:r>
      <w:r w:rsidR="007605D6" w:rsidRPr="007605D6">
        <w:t>5</w:t>
      </w:r>
    </w:p>
    <w:p w:rsidR="000C1305" w:rsidRPr="00657D07" w:rsidRDefault="00083A83" w:rsidP="0083190A">
      <w:pPr>
        <w:spacing w:line="360" w:lineRule="auto"/>
        <w:jc w:val="both"/>
        <w:rPr>
          <w:color w:val="FF0000"/>
        </w:rPr>
      </w:pPr>
      <w:r w:rsidRPr="00657D07">
        <w:t>3.3</w:t>
      </w:r>
      <w:r w:rsidR="007D069C" w:rsidRPr="00657D07">
        <w:t xml:space="preserve">. </w:t>
      </w:r>
      <w:r w:rsidR="00377F47" w:rsidRPr="00657D07">
        <w:t>JAUNIMO REIKALŲ TARYBA</w:t>
      </w:r>
      <w:r w:rsidR="000C1305" w:rsidRPr="00657D07">
        <w:t>............................................</w:t>
      </w:r>
      <w:r w:rsidR="0083190A" w:rsidRPr="00657D07">
        <w:t>........</w:t>
      </w:r>
      <w:r w:rsidR="000C1305" w:rsidRPr="00657D07">
        <w:t>.....</w:t>
      </w:r>
      <w:r w:rsidR="00377F47" w:rsidRPr="00657D07">
        <w:t>..........................</w:t>
      </w:r>
      <w:r w:rsidR="00657D07">
        <w:t>.......</w:t>
      </w:r>
      <w:r w:rsidR="00377F47" w:rsidRPr="00657D07">
        <w:t>....</w:t>
      </w:r>
      <w:r w:rsidR="000C1305" w:rsidRPr="00657D07">
        <w:t>.</w:t>
      </w:r>
      <w:r w:rsidR="00DC5935">
        <w:t>47</w:t>
      </w:r>
    </w:p>
    <w:p w:rsidR="007605D6" w:rsidRDefault="00083A83" w:rsidP="007605D6">
      <w:pPr>
        <w:spacing w:line="360" w:lineRule="auto"/>
        <w:jc w:val="both"/>
        <w:rPr>
          <w:bCs/>
        </w:rPr>
      </w:pPr>
      <w:r w:rsidRPr="00657D07">
        <w:t>3.4</w:t>
      </w:r>
      <w:r w:rsidR="007D069C" w:rsidRPr="00657D07">
        <w:t xml:space="preserve">. </w:t>
      </w:r>
      <w:r w:rsidR="007605D6" w:rsidRPr="002C1153">
        <w:rPr>
          <w:bCs/>
        </w:rPr>
        <w:t>INVESTICIJŲ PROJEKTŲ, SIŪLOMŲ TEIKTI VALSTYBĖS INVESTICIJŲ PROGRAMOS FINANSAVIMUI GAUTI, VERTINIMO KOMISIJA</w:t>
      </w:r>
      <w:r w:rsidR="007605D6">
        <w:rPr>
          <w:bCs/>
        </w:rPr>
        <w:t>.........................................49</w:t>
      </w:r>
    </w:p>
    <w:p w:rsidR="007605D6" w:rsidRPr="007605D6" w:rsidRDefault="007605D6" w:rsidP="007605D6">
      <w:pPr>
        <w:spacing w:line="360" w:lineRule="auto"/>
        <w:jc w:val="both"/>
      </w:pPr>
      <w:r w:rsidRPr="007605D6">
        <w:rPr>
          <w:bCs/>
        </w:rPr>
        <w:t xml:space="preserve">3.5. </w:t>
      </w:r>
      <w:r w:rsidRPr="007605D6">
        <w:t>KOMISIJA PLUNGĖS RAJONO SAVIVALDYBĖS MEDŽIOKLĖS PLOTŲ VIENETAMS SUDARYTI BEI JŲ RIBOMS PAKEISTI</w:t>
      </w:r>
      <w:r>
        <w:t>.........................................................</w:t>
      </w:r>
      <w:r w:rsidR="00DC5935">
        <w:t>..............................50</w:t>
      </w:r>
    </w:p>
    <w:p w:rsidR="000C1305" w:rsidRPr="00657D07" w:rsidRDefault="007605D6" w:rsidP="0083190A">
      <w:pPr>
        <w:spacing w:line="360" w:lineRule="auto"/>
        <w:jc w:val="both"/>
        <w:rPr>
          <w:color w:val="FF0000"/>
        </w:rPr>
      </w:pPr>
      <w:r>
        <w:t xml:space="preserve">3.6. </w:t>
      </w:r>
      <w:r w:rsidR="00C46C9B" w:rsidRPr="00657D07">
        <w:t>KOMISIJA RYŠIAMS SU UŽSIENIU</w:t>
      </w:r>
      <w:r w:rsidR="000C1305" w:rsidRPr="00657D07">
        <w:t>.............................................</w:t>
      </w:r>
      <w:r w:rsidR="0083190A" w:rsidRPr="00657D07">
        <w:t>........</w:t>
      </w:r>
      <w:r w:rsidR="00C46C9B" w:rsidRPr="00657D07">
        <w:t>.</w:t>
      </w:r>
      <w:r w:rsidR="00657D07">
        <w:t>..</w:t>
      </w:r>
      <w:r w:rsidR="00C46C9B" w:rsidRPr="00657D07">
        <w:t>.</w:t>
      </w:r>
      <w:r w:rsidR="000C1305" w:rsidRPr="00657D07">
        <w:t>...........</w:t>
      </w:r>
      <w:r w:rsidR="007955F1" w:rsidRPr="00657D07">
        <w:t>........</w:t>
      </w:r>
      <w:r w:rsidR="000C1305" w:rsidRPr="00657D07">
        <w:t>..........</w:t>
      </w:r>
      <w:r w:rsidR="00DC5935">
        <w:t>50</w:t>
      </w:r>
    </w:p>
    <w:p w:rsidR="007605D6" w:rsidRPr="007605D6" w:rsidRDefault="007605D6" w:rsidP="0083190A">
      <w:pPr>
        <w:spacing w:line="360" w:lineRule="auto"/>
        <w:jc w:val="both"/>
      </w:pPr>
      <w:r>
        <w:t xml:space="preserve">3.7. </w:t>
      </w:r>
      <w:r w:rsidRPr="007605D6">
        <w:t>KOMISIJA DĖL PLUNGĖS RAJONO SAVIVALDYBĖS METŲ MOKYTOJO VARDO SUTEIKIMO IR PREMIJOS SKYRIMO</w:t>
      </w:r>
      <w:r>
        <w:t>.........................................................................................50</w:t>
      </w:r>
    </w:p>
    <w:p w:rsidR="00083A83" w:rsidRPr="00657D07" w:rsidRDefault="00083A83" w:rsidP="0083190A">
      <w:pPr>
        <w:spacing w:line="360" w:lineRule="auto"/>
        <w:jc w:val="both"/>
        <w:rPr>
          <w:color w:val="FF0000"/>
        </w:rPr>
      </w:pPr>
      <w:r w:rsidRPr="00657D07">
        <w:t>3.</w:t>
      </w:r>
      <w:r w:rsidR="00230A7F">
        <w:t>8</w:t>
      </w:r>
      <w:r w:rsidRPr="00657D07">
        <w:t>. KOMISIJA SIŪLYMAMS DĖL PLUNGĖS GARBĖS PILIEČIO VARDO SUTEIKIMO NAGRINĖTI</w:t>
      </w:r>
      <w:r w:rsidR="007D069C" w:rsidRPr="00657D07">
        <w:rPr>
          <w:color w:val="FF0000"/>
        </w:rPr>
        <w:t xml:space="preserve"> </w:t>
      </w:r>
      <w:r w:rsidR="00657D07">
        <w:rPr>
          <w:color w:val="FF0000"/>
        </w:rPr>
        <w:t>......</w:t>
      </w:r>
      <w:r w:rsidRPr="00657D07">
        <w:t>................................................</w:t>
      </w:r>
      <w:r w:rsidR="0083190A" w:rsidRPr="00657D07">
        <w:t>...............................</w:t>
      </w:r>
      <w:r w:rsidRPr="00657D07">
        <w:t>................................................</w:t>
      </w:r>
      <w:r w:rsidRPr="00230A7F">
        <w:t>5</w:t>
      </w:r>
      <w:r w:rsidR="00230A7F" w:rsidRPr="00230A7F">
        <w:t>0</w:t>
      </w:r>
    </w:p>
    <w:p w:rsidR="000C1305" w:rsidRPr="00657D07" w:rsidRDefault="00083A83" w:rsidP="0083190A">
      <w:pPr>
        <w:spacing w:line="360" w:lineRule="auto"/>
        <w:jc w:val="both"/>
        <w:rPr>
          <w:color w:val="FF0000"/>
        </w:rPr>
      </w:pPr>
      <w:r w:rsidRPr="00657D07">
        <w:t>3.</w:t>
      </w:r>
      <w:r w:rsidR="00230A7F">
        <w:t>9</w:t>
      </w:r>
      <w:r w:rsidRPr="00657D07">
        <w:t xml:space="preserve">. </w:t>
      </w:r>
      <w:hyperlink r:id="rId9" w:history="1">
        <w:r w:rsidR="00257760" w:rsidRPr="00657D07">
          <w:rPr>
            <w:rStyle w:val="Hipersaitas"/>
            <w:color w:val="auto"/>
            <w:u w:val="none"/>
          </w:rPr>
          <w:t xml:space="preserve">KULTŪROS </w:t>
        </w:r>
        <w:r w:rsidR="007D069C" w:rsidRPr="00657D07">
          <w:rPr>
            <w:rStyle w:val="Hipersaitas"/>
            <w:color w:val="auto"/>
            <w:u w:val="none"/>
          </w:rPr>
          <w:t>IR MENO</w:t>
        </w:r>
        <w:r w:rsidR="00257760" w:rsidRPr="00657D07">
          <w:rPr>
            <w:rStyle w:val="Hipersaitas"/>
            <w:color w:val="auto"/>
            <w:u w:val="none"/>
          </w:rPr>
          <w:t xml:space="preserve"> TARYBA</w:t>
        </w:r>
      </w:hyperlink>
      <w:r w:rsidR="000C1305" w:rsidRPr="00657D07">
        <w:t>................................</w:t>
      </w:r>
      <w:r w:rsidR="00257760" w:rsidRPr="00657D07">
        <w:t>..........</w:t>
      </w:r>
      <w:r w:rsidR="000C1305" w:rsidRPr="00657D07">
        <w:t>.....</w:t>
      </w:r>
      <w:r w:rsidR="00257760" w:rsidRPr="00657D07">
        <w:t>.</w:t>
      </w:r>
      <w:r w:rsidR="0083190A" w:rsidRPr="00657D07">
        <w:t>.......</w:t>
      </w:r>
      <w:r w:rsidR="007F539B" w:rsidRPr="00657D07">
        <w:t>............</w:t>
      </w:r>
      <w:r w:rsidR="007955F1" w:rsidRPr="00657D07">
        <w:t>........</w:t>
      </w:r>
      <w:r w:rsidRPr="00657D07">
        <w:t>.................</w:t>
      </w:r>
      <w:r w:rsidR="00230A7F" w:rsidRPr="00230A7F">
        <w:t>50</w:t>
      </w:r>
    </w:p>
    <w:p w:rsidR="000C1305" w:rsidRDefault="00230A7F" w:rsidP="0083190A">
      <w:pPr>
        <w:spacing w:line="360" w:lineRule="auto"/>
        <w:jc w:val="both"/>
      </w:pPr>
      <w:r>
        <w:t>3.10</w:t>
      </w:r>
      <w:r w:rsidR="007955F1" w:rsidRPr="00657D07">
        <w:t>.</w:t>
      </w:r>
      <w:r w:rsidR="00083A83" w:rsidRPr="00657D07">
        <w:t xml:space="preserve"> </w:t>
      </w:r>
      <w:hyperlink r:id="rId10" w:history="1">
        <w:r w:rsidR="00083A83" w:rsidRPr="00657D07">
          <w:rPr>
            <w:rStyle w:val="Hipersaitas"/>
            <w:color w:val="auto"/>
            <w:u w:val="none"/>
          </w:rPr>
          <w:t>MOKSLO RĖMIMO PROGRAMOS LĖŠŲ SKIRSTYMO KOMISIJA</w:t>
        </w:r>
      </w:hyperlink>
      <w:r w:rsidR="00083A83" w:rsidRPr="00230A7F">
        <w:t>.</w:t>
      </w:r>
      <w:r w:rsidR="007955F1" w:rsidRPr="00230A7F">
        <w:t>...........</w:t>
      </w:r>
      <w:r w:rsidR="0083190A" w:rsidRPr="00230A7F">
        <w:t>.....</w:t>
      </w:r>
      <w:r w:rsidR="00083A83" w:rsidRPr="00230A7F">
        <w:t>...</w:t>
      </w:r>
      <w:r w:rsidR="007955F1" w:rsidRPr="00230A7F">
        <w:t>...</w:t>
      </w:r>
      <w:r w:rsidR="000C1305" w:rsidRPr="00230A7F">
        <w:t>......</w:t>
      </w:r>
      <w:r w:rsidR="00257760" w:rsidRPr="00230A7F">
        <w:t>.</w:t>
      </w:r>
      <w:r w:rsidR="000C1305" w:rsidRPr="00230A7F">
        <w:t>..</w:t>
      </w:r>
      <w:r w:rsidRPr="00230A7F">
        <w:t>5</w:t>
      </w:r>
      <w:r w:rsidR="00DC5935">
        <w:t>1</w:t>
      </w:r>
    </w:p>
    <w:p w:rsidR="00230A7F" w:rsidRPr="00230A7F" w:rsidRDefault="00230A7F" w:rsidP="0083190A">
      <w:pPr>
        <w:spacing w:line="360" w:lineRule="auto"/>
        <w:jc w:val="both"/>
        <w:rPr>
          <w:color w:val="FF0000"/>
        </w:rPr>
      </w:pPr>
      <w:r>
        <w:t xml:space="preserve">3.11. </w:t>
      </w:r>
      <w:r w:rsidRPr="00230A7F">
        <w:rPr>
          <w:bCs/>
        </w:rPr>
        <w:t>NUSIKALTIMŲ PREVENCIJOS IR KONTROLĖS KOMISIJA</w:t>
      </w:r>
      <w:r>
        <w:rPr>
          <w:bCs/>
        </w:rPr>
        <w:t>.........................................51</w:t>
      </w:r>
    </w:p>
    <w:p w:rsidR="00715D31" w:rsidRDefault="00715D31" w:rsidP="0083190A">
      <w:pPr>
        <w:spacing w:line="360" w:lineRule="auto"/>
        <w:jc w:val="both"/>
      </w:pPr>
      <w:r>
        <w:t xml:space="preserve">3.12. </w:t>
      </w:r>
      <w:r w:rsidRPr="00715D31">
        <w:rPr>
          <w:bCs/>
        </w:rPr>
        <w:t>PLUNGĖS RAJONO SAVIVALDYBĖS TARPINSTITUCINĖ GRUPĖ</w:t>
      </w:r>
      <w:r>
        <w:rPr>
          <w:bCs/>
        </w:rPr>
        <w:t>.............................51</w:t>
      </w:r>
    </w:p>
    <w:p w:rsidR="001F0E86" w:rsidRPr="00B01D6E" w:rsidRDefault="00DF4176" w:rsidP="0083190A">
      <w:pPr>
        <w:spacing w:line="360" w:lineRule="auto"/>
        <w:jc w:val="both"/>
        <w:rPr>
          <w:color w:val="FF0000"/>
        </w:rPr>
      </w:pPr>
      <w:r>
        <w:t>3.13</w:t>
      </w:r>
      <w:r w:rsidR="001F0E86" w:rsidRPr="00B01D6E">
        <w:t>.</w:t>
      </w:r>
      <w:r w:rsidR="001F0E86" w:rsidRPr="00B01D6E">
        <w:rPr>
          <w:color w:val="FF0000"/>
        </w:rPr>
        <w:t xml:space="preserve"> </w:t>
      </w:r>
      <w:r w:rsidR="001F0E86" w:rsidRPr="00B01D6E">
        <w:t>PLUNGĖS RAJONO SAVIVALDYBĖS PETICIJŲ KOMISIJA...........................................</w:t>
      </w:r>
      <w:r w:rsidRPr="00DF4176">
        <w:t>51</w:t>
      </w:r>
    </w:p>
    <w:p w:rsidR="007955F1" w:rsidRPr="00B01D6E" w:rsidRDefault="00695B3E" w:rsidP="0083190A">
      <w:pPr>
        <w:spacing w:line="360" w:lineRule="auto"/>
        <w:jc w:val="both"/>
        <w:rPr>
          <w:color w:val="FF0000"/>
        </w:rPr>
      </w:pPr>
      <w:r>
        <w:t>3.14</w:t>
      </w:r>
      <w:r w:rsidR="007955F1" w:rsidRPr="00B01D6E">
        <w:t>. SAUGAUS EISMO ORGANIZAVIMO KOMISIJA............................</w:t>
      </w:r>
      <w:r w:rsidR="0083190A" w:rsidRPr="00B01D6E">
        <w:t>.......</w:t>
      </w:r>
      <w:r w:rsidR="007955F1" w:rsidRPr="00B01D6E">
        <w:t>............................</w:t>
      </w:r>
      <w:r w:rsidRPr="00695B3E">
        <w:t>5</w:t>
      </w:r>
      <w:r w:rsidR="00DC5935">
        <w:t>2</w:t>
      </w:r>
    </w:p>
    <w:p w:rsidR="007D069C" w:rsidRPr="00B01D6E" w:rsidRDefault="00695B3E" w:rsidP="0083190A">
      <w:pPr>
        <w:spacing w:line="360" w:lineRule="auto"/>
        <w:jc w:val="both"/>
        <w:rPr>
          <w:color w:val="FF0000"/>
        </w:rPr>
      </w:pPr>
      <w:r>
        <w:t>3.15</w:t>
      </w:r>
      <w:r w:rsidR="007955F1" w:rsidRPr="00B01D6E">
        <w:t xml:space="preserve">. SAVIVALDYBĖS </w:t>
      </w:r>
      <w:r w:rsidR="007D069C" w:rsidRPr="00B01D6E">
        <w:t>BENDRUOMENĖS SVEIKATOS TARYBA...........</w:t>
      </w:r>
      <w:r w:rsidR="0083190A" w:rsidRPr="00B01D6E">
        <w:t>.......</w:t>
      </w:r>
      <w:r w:rsidR="007955F1" w:rsidRPr="00B01D6E">
        <w:t>.......</w:t>
      </w:r>
      <w:r w:rsidR="007D069C" w:rsidRPr="00B01D6E">
        <w:t>.....</w:t>
      </w:r>
      <w:r w:rsidR="001F0E86" w:rsidRPr="00B01D6E">
        <w:t>..</w:t>
      </w:r>
      <w:r w:rsidR="007955F1" w:rsidRPr="00B01D6E">
        <w:t>.....</w:t>
      </w:r>
      <w:r w:rsidR="007D069C" w:rsidRPr="00B01D6E">
        <w:t>....</w:t>
      </w:r>
      <w:r w:rsidR="00DC5935">
        <w:t>56</w:t>
      </w:r>
    </w:p>
    <w:p w:rsidR="007D069C" w:rsidRPr="00B01D6E" w:rsidRDefault="00E05753" w:rsidP="0083190A">
      <w:pPr>
        <w:spacing w:line="360" w:lineRule="auto"/>
        <w:jc w:val="both"/>
        <w:rPr>
          <w:color w:val="FF0000"/>
        </w:rPr>
      </w:pPr>
      <w:r>
        <w:t>3.16</w:t>
      </w:r>
      <w:r w:rsidR="007955F1" w:rsidRPr="00B01D6E">
        <w:t>. SAVIVALDYBĖS BENDRUOMENINIŲ ORGANIZACIJŲ TARYBA...............</w:t>
      </w:r>
      <w:r w:rsidR="0083190A" w:rsidRPr="00B01D6E">
        <w:t>.</w:t>
      </w:r>
      <w:r w:rsidR="007955F1" w:rsidRPr="00B01D6E">
        <w:t>......</w:t>
      </w:r>
      <w:r w:rsidR="00083A83" w:rsidRPr="00B01D6E">
        <w:t>........</w:t>
      </w:r>
      <w:r w:rsidR="00DC5935">
        <w:t>57</w:t>
      </w:r>
    </w:p>
    <w:p w:rsidR="000C1305" w:rsidRPr="00D51629" w:rsidRDefault="007955F1" w:rsidP="0083190A">
      <w:pPr>
        <w:spacing w:line="360" w:lineRule="auto"/>
        <w:jc w:val="both"/>
      </w:pPr>
      <w:r w:rsidRPr="00B01D6E">
        <w:t>3.1</w:t>
      </w:r>
      <w:r w:rsidR="00D51629">
        <w:t>7</w:t>
      </w:r>
      <w:r w:rsidRPr="00B01D6E">
        <w:t xml:space="preserve">. </w:t>
      </w:r>
      <w:r w:rsidR="00B17B7B" w:rsidRPr="00B01D6E">
        <w:t>SMULKIOJO IR VIDUTINIO VERSLO RĖMIMO LĖŠŲ SKYRIMO IR NAUDOJIMO NUOLATINĖ KOMISIJA</w:t>
      </w:r>
      <w:r w:rsidR="000C1305" w:rsidRPr="00D51629">
        <w:t>..............</w:t>
      </w:r>
      <w:r w:rsidR="00B01D6E" w:rsidRPr="00D51629">
        <w:t>..</w:t>
      </w:r>
      <w:r w:rsidR="000C1305" w:rsidRPr="00D51629">
        <w:t>.....................................................................</w:t>
      </w:r>
      <w:r w:rsidRPr="00D51629">
        <w:t>...</w:t>
      </w:r>
      <w:r w:rsidR="0083190A" w:rsidRPr="00D51629">
        <w:t>........</w:t>
      </w:r>
      <w:r w:rsidRPr="00D51629">
        <w:t>......</w:t>
      </w:r>
      <w:r w:rsidR="000C1305" w:rsidRPr="00D51629">
        <w:t>.</w:t>
      </w:r>
      <w:r w:rsidR="00B17B7B" w:rsidRPr="00D51629">
        <w:t>.</w:t>
      </w:r>
      <w:r w:rsidR="000C1305" w:rsidRPr="00D51629">
        <w:t>.........</w:t>
      </w:r>
      <w:r w:rsidR="00DC5935">
        <w:t>57</w:t>
      </w:r>
    </w:p>
    <w:p w:rsidR="007F539B" w:rsidRPr="00B01D6E" w:rsidRDefault="00D90FFA" w:rsidP="0083190A">
      <w:pPr>
        <w:spacing w:line="360" w:lineRule="auto"/>
        <w:rPr>
          <w:color w:val="FF0000"/>
        </w:rPr>
      </w:pPr>
      <w:r w:rsidRPr="00B01D6E">
        <w:lastRenderedPageBreak/>
        <w:t>3.1</w:t>
      </w:r>
      <w:r w:rsidR="00D51629">
        <w:t>8.</w:t>
      </w:r>
      <w:r w:rsidR="00D51629" w:rsidRPr="00D51629">
        <w:t xml:space="preserve"> </w:t>
      </w:r>
      <w:r w:rsidR="00D51629" w:rsidRPr="00B01D6E">
        <w:t>SPORTO TARYBA</w:t>
      </w:r>
      <w:r w:rsidR="00D51629">
        <w:t>.</w:t>
      </w:r>
      <w:r w:rsidR="007F539B" w:rsidRPr="00B01D6E">
        <w:t>............</w:t>
      </w:r>
      <w:r w:rsidR="00B01D6E">
        <w:t>.</w:t>
      </w:r>
      <w:r w:rsidR="007F539B" w:rsidRPr="00B01D6E">
        <w:t>............</w:t>
      </w:r>
      <w:r w:rsidR="0083190A" w:rsidRPr="00B01D6E">
        <w:t>........</w:t>
      </w:r>
      <w:r w:rsidR="007955F1" w:rsidRPr="00B01D6E">
        <w:t>.......</w:t>
      </w:r>
      <w:r w:rsidR="00BE539D" w:rsidRPr="00B01D6E">
        <w:t>..</w:t>
      </w:r>
      <w:r w:rsidR="007955F1" w:rsidRPr="00B01D6E">
        <w:t>.</w:t>
      </w:r>
      <w:r w:rsidR="00083A83" w:rsidRPr="00B01D6E">
        <w:t>..</w:t>
      </w:r>
      <w:r w:rsidR="00D51629">
        <w:t>................................................................</w:t>
      </w:r>
      <w:r w:rsidR="00083A83" w:rsidRPr="00B01D6E">
        <w:t>....</w:t>
      </w:r>
      <w:r w:rsidR="00DC5935">
        <w:t>58</w:t>
      </w:r>
    </w:p>
    <w:p w:rsidR="000C1305" w:rsidRPr="00B01D6E" w:rsidRDefault="00083A83" w:rsidP="0083190A">
      <w:pPr>
        <w:tabs>
          <w:tab w:val="left" w:pos="3038"/>
        </w:tabs>
        <w:spacing w:line="360" w:lineRule="auto"/>
        <w:jc w:val="both"/>
        <w:rPr>
          <w:color w:val="FF0000"/>
        </w:rPr>
      </w:pPr>
      <w:r w:rsidRPr="00B01D6E">
        <w:t>3.1</w:t>
      </w:r>
      <w:r w:rsidR="00D51629">
        <w:t>9.</w:t>
      </w:r>
      <w:r w:rsidR="00D51629" w:rsidRPr="00D51629">
        <w:t xml:space="preserve"> </w:t>
      </w:r>
      <w:r w:rsidR="00D51629" w:rsidRPr="00B01D6E">
        <w:t>STRATEGINIO PLANAVIMO GRUPĖ</w:t>
      </w:r>
      <w:r w:rsidR="00D51629">
        <w:t xml:space="preserve">  </w:t>
      </w:r>
      <w:r w:rsidR="007955F1" w:rsidRPr="00B01D6E">
        <w:t>.</w:t>
      </w:r>
      <w:r w:rsidR="000C1305" w:rsidRPr="00B01D6E">
        <w:t>...........</w:t>
      </w:r>
      <w:r w:rsidR="00B17B7B" w:rsidRPr="00B01D6E">
        <w:t>............</w:t>
      </w:r>
      <w:r w:rsidR="000C1305" w:rsidRPr="00B01D6E">
        <w:t>.....................</w:t>
      </w:r>
      <w:r w:rsidR="0083190A" w:rsidRPr="00B01D6E">
        <w:t>........</w:t>
      </w:r>
      <w:r w:rsidR="000C1305" w:rsidRPr="00B01D6E">
        <w:t>.........</w:t>
      </w:r>
      <w:r w:rsidR="007955F1" w:rsidRPr="00B01D6E">
        <w:t>........</w:t>
      </w:r>
      <w:r w:rsidR="000C1305" w:rsidRPr="00B01D6E">
        <w:t>.........</w:t>
      </w:r>
      <w:r w:rsidR="00D51629" w:rsidRPr="00D51629">
        <w:t>58</w:t>
      </w:r>
    </w:p>
    <w:p w:rsidR="00D51629" w:rsidRDefault="00D51629" w:rsidP="0083190A">
      <w:pPr>
        <w:tabs>
          <w:tab w:val="left" w:pos="3038"/>
        </w:tabs>
        <w:spacing w:line="360" w:lineRule="auto"/>
        <w:jc w:val="both"/>
      </w:pPr>
      <w:r>
        <w:t>3.20</w:t>
      </w:r>
      <w:r w:rsidR="007955F1" w:rsidRPr="00B01D6E">
        <w:t xml:space="preserve">. </w:t>
      </w:r>
      <w:r w:rsidRPr="00B01D6E">
        <w:t>TARYBOS VEIKLOS REGLAMENTO KEITIMO KOMISIJA</w:t>
      </w:r>
      <w:r>
        <w:t>...........................................5</w:t>
      </w:r>
      <w:r w:rsidR="00DC5935">
        <w:t>9</w:t>
      </w:r>
    </w:p>
    <w:p w:rsidR="002A6229" w:rsidRDefault="002A6229" w:rsidP="0083190A">
      <w:pPr>
        <w:tabs>
          <w:tab w:val="left" w:pos="3038"/>
        </w:tabs>
        <w:spacing w:line="360" w:lineRule="auto"/>
        <w:jc w:val="both"/>
      </w:pPr>
      <w:r>
        <w:t>3.21.</w:t>
      </w:r>
      <w:r w:rsidRPr="002A6229">
        <w:rPr>
          <w:bCs/>
        </w:rPr>
        <w:t xml:space="preserve"> </w:t>
      </w:r>
      <w:r w:rsidRPr="002C1153">
        <w:rPr>
          <w:bCs/>
        </w:rPr>
        <w:t>TRADICINIŲ RELIGINIŲ BENDRUOMENIŲ RĖMIMO PRAŠYMŲ VERTINIMO KOMISIJA.</w:t>
      </w:r>
      <w:r>
        <w:rPr>
          <w:bCs/>
        </w:rPr>
        <w:t>..................................................................................................................................</w:t>
      </w:r>
      <w:r w:rsidR="003C241B">
        <w:rPr>
          <w:bCs/>
        </w:rPr>
        <w:t>.</w:t>
      </w:r>
      <w:r>
        <w:rPr>
          <w:bCs/>
        </w:rPr>
        <w:t>.....59</w:t>
      </w:r>
    </w:p>
    <w:p w:rsidR="002A6229" w:rsidRDefault="002A6229" w:rsidP="0083190A">
      <w:pPr>
        <w:tabs>
          <w:tab w:val="left" w:pos="3038"/>
        </w:tabs>
        <w:spacing w:line="360" w:lineRule="auto"/>
        <w:jc w:val="both"/>
      </w:pPr>
      <w:r>
        <w:t xml:space="preserve">3.22. </w:t>
      </w:r>
      <w:r w:rsidRPr="00B01D6E">
        <w:t>ŠVIETIMO TARYBA</w:t>
      </w:r>
      <w:r>
        <w:t>...............................................................................................................59</w:t>
      </w:r>
    </w:p>
    <w:p w:rsidR="009A5605" w:rsidRDefault="009A5605" w:rsidP="0083190A">
      <w:pPr>
        <w:tabs>
          <w:tab w:val="left" w:pos="3038"/>
        </w:tabs>
        <w:spacing w:line="360" w:lineRule="auto"/>
        <w:jc w:val="both"/>
      </w:pPr>
      <w:r>
        <w:t xml:space="preserve">3.23. </w:t>
      </w:r>
      <w:r w:rsidRPr="002C1153">
        <w:rPr>
          <w:bCs/>
        </w:rPr>
        <w:t>VAIKO GEROVĖS KOMISIJA</w:t>
      </w:r>
      <w:r>
        <w:rPr>
          <w:bCs/>
        </w:rPr>
        <w:t>...............................................................................................59</w:t>
      </w:r>
    </w:p>
    <w:p w:rsidR="009A5605" w:rsidRDefault="009A5605" w:rsidP="0083190A">
      <w:pPr>
        <w:tabs>
          <w:tab w:val="left" w:pos="3038"/>
        </w:tabs>
        <w:spacing w:line="360" w:lineRule="auto"/>
        <w:jc w:val="both"/>
      </w:pPr>
      <w:r>
        <w:t xml:space="preserve">3.24. </w:t>
      </w:r>
      <w:r w:rsidRPr="002C1153">
        <w:rPr>
          <w:bCs/>
        </w:rPr>
        <w:t>VAIKŲ IR JAUNIMO SOCIALIZACIJOS (VASAROS POILSIO) PROGRAMŲ LĖŠŲ SKIRSTYMO KOMISIJA</w:t>
      </w:r>
      <w:r>
        <w:rPr>
          <w:bCs/>
        </w:rPr>
        <w:t>..................................................................................</w:t>
      </w:r>
      <w:r w:rsidR="00DC5935">
        <w:rPr>
          <w:bCs/>
        </w:rPr>
        <w:t>...............................60</w:t>
      </w:r>
    </w:p>
    <w:p w:rsidR="000C1305" w:rsidRPr="00B01D6E" w:rsidRDefault="009A5605" w:rsidP="0083190A">
      <w:pPr>
        <w:tabs>
          <w:tab w:val="left" w:pos="3038"/>
        </w:tabs>
        <w:spacing w:line="360" w:lineRule="auto"/>
        <w:jc w:val="both"/>
        <w:rPr>
          <w:color w:val="FF0000"/>
        </w:rPr>
      </w:pPr>
      <w:r>
        <w:t xml:space="preserve">3.25. </w:t>
      </w:r>
      <w:hyperlink r:id="rId11" w:history="1">
        <w:r w:rsidR="00B17B7B" w:rsidRPr="00B01D6E">
          <w:rPr>
            <w:rStyle w:val="Hipersaitas"/>
            <w:color w:val="auto"/>
            <w:u w:val="none"/>
          </w:rPr>
          <w:t>VEIKLOS VALDYMO PROGRAMOS KAIMO RĖMIMO PRIEMONĖS LĖŠŲ PASKIRSTYMO KOMISIJA</w:t>
        </w:r>
      </w:hyperlink>
      <w:r w:rsidR="000C1305" w:rsidRPr="00B01D6E">
        <w:t>.................</w:t>
      </w:r>
      <w:r w:rsidR="00B01D6E">
        <w:t>.</w:t>
      </w:r>
      <w:r w:rsidR="000C1305" w:rsidRPr="00B01D6E">
        <w:t>.....</w:t>
      </w:r>
      <w:r w:rsidR="007955F1" w:rsidRPr="00B01D6E">
        <w:t>..</w:t>
      </w:r>
      <w:r w:rsidR="00B17B7B" w:rsidRPr="00B01D6E">
        <w:t>.............</w:t>
      </w:r>
      <w:r w:rsidR="000C1305" w:rsidRPr="00B01D6E">
        <w:t>.........</w:t>
      </w:r>
      <w:r w:rsidR="0083190A" w:rsidRPr="00B01D6E">
        <w:t>.....................................</w:t>
      </w:r>
      <w:r w:rsidR="000C1305" w:rsidRPr="00B01D6E">
        <w:t>........</w:t>
      </w:r>
      <w:r w:rsidR="007955F1" w:rsidRPr="00B01D6E">
        <w:t>........</w:t>
      </w:r>
      <w:r w:rsidR="000C1305" w:rsidRPr="00B01D6E">
        <w:t>........</w:t>
      </w:r>
      <w:r w:rsidR="00DC5935">
        <w:t>60</w:t>
      </w:r>
    </w:p>
    <w:p w:rsidR="007955F1" w:rsidRPr="002C1153" w:rsidRDefault="007955F1" w:rsidP="00D616C3">
      <w:pPr>
        <w:tabs>
          <w:tab w:val="left" w:pos="3038"/>
        </w:tabs>
        <w:spacing w:line="360" w:lineRule="auto"/>
        <w:jc w:val="both"/>
        <w:rPr>
          <w:color w:val="FF0000"/>
        </w:rPr>
      </w:pPr>
      <w:r w:rsidRPr="002C1153">
        <w:rPr>
          <w:b/>
        </w:rPr>
        <w:t>4.</w:t>
      </w:r>
      <w:r w:rsidRPr="002C1153">
        <w:t xml:space="preserve"> </w:t>
      </w:r>
      <w:r w:rsidRPr="002C1153">
        <w:rPr>
          <w:b/>
        </w:rPr>
        <w:t>MERO VEIKLA</w:t>
      </w:r>
      <w:r w:rsidRPr="002C1153">
        <w:t>..........................................................................................</w:t>
      </w:r>
      <w:r w:rsidR="0083190A" w:rsidRPr="002C1153">
        <w:t>.......</w:t>
      </w:r>
      <w:r w:rsidRPr="002C1153">
        <w:t>....................</w:t>
      </w:r>
      <w:r w:rsidR="00BE539D" w:rsidRPr="002C1153">
        <w:t>.....</w:t>
      </w:r>
      <w:r w:rsidRPr="002C1153">
        <w:t>.</w:t>
      </w:r>
      <w:r w:rsidR="009A5605" w:rsidRPr="009A5605">
        <w:t>61</w:t>
      </w:r>
    </w:p>
    <w:p w:rsidR="007955F1" w:rsidRPr="00923ED1" w:rsidRDefault="007955F1" w:rsidP="0083190A">
      <w:pPr>
        <w:tabs>
          <w:tab w:val="left" w:pos="3038"/>
        </w:tabs>
        <w:spacing w:line="360" w:lineRule="auto"/>
        <w:jc w:val="both"/>
      </w:pPr>
      <w:r w:rsidRPr="002C1153">
        <w:t>4.1. MERO POTVARKIAI................................................</w:t>
      </w:r>
      <w:r w:rsidR="002C1153">
        <w:t>.</w:t>
      </w:r>
      <w:r w:rsidRPr="002C1153">
        <w:t>.............................</w:t>
      </w:r>
      <w:r w:rsidR="0083190A" w:rsidRPr="002C1153">
        <w:t>.........</w:t>
      </w:r>
      <w:r w:rsidRPr="002C1153">
        <w:t>.....................</w:t>
      </w:r>
      <w:r w:rsidR="0083190A" w:rsidRPr="002C1153">
        <w:t>....</w:t>
      </w:r>
      <w:r w:rsidR="00923ED1" w:rsidRPr="00923ED1">
        <w:t>61</w:t>
      </w:r>
    </w:p>
    <w:p w:rsidR="007955F1" w:rsidRPr="00923ED1" w:rsidRDefault="007955F1" w:rsidP="0083190A">
      <w:pPr>
        <w:tabs>
          <w:tab w:val="left" w:pos="3038"/>
        </w:tabs>
        <w:spacing w:line="360" w:lineRule="auto"/>
        <w:jc w:val="both"/>
      </w:pPr>
      <w:r w:rsidRPr="00923ED1">
        <w:t>4.2. PADĖKOS. APDOVANOJIMAI...............................................................</w:t>
      </w:r>
      <w:r w:rsidR="0083190A" w:rsidRPr="00923ED1">
        <w:t>.........</w:t>
      </w:r>
      <w:r w:rsidRPr="00923ED1">
        <w:t>...................</w:t>
      </w:r>
      <w:r w:rsidR="0083190A" w:rsidRPr="00923ED1">
        <w:t>....</w:t>
      </w:r>
      <w:r w:rsidR="00923ED1" w:rsidRPr="00923ED1">
        <w:t>61</w:t>
      </w:r>
    </w:p>
    <w:p w:rsidR="007955F1" w:rsidRPr="002C1153" w:rsidRDefault="007955F1" w:rsidP="0083190A">
      <w:pPr>
        <w:tabs>
          <w:tab w:val="left" w:pos="3038"/>
        </w:tabs>
        <w:spacing w:line="360" w:lineRule="auto"/>
        <w:jc w:val="both"/>
        <w:rPr>
          <w:color w:val="FF0000"/>
        </w:rPr>
      </w:pPr>
      <w:r w:rsidRPr="00923ED1">
        <w:t>4.3. KITA VEIKLA..................................</w:t>
      </w:r>
      <w:r w:rsidR="002C1153" w:rsidRPr="00923ED1">
        <w:t>.</w:t>
      </w:r>
      <w:r w:rsidRPr="00923ED1">
        <w:t>...................................................</w:t>
      </w:r>
      <w:r w:rsidR="00BE539D" w:rsidRPr="00923ED1">
        <w:t>..</w:t>
      </w:r>
      <w:r w:rsidR="0083190A" w:rsidRPr="00923ED1">
        <w:t>.......</w:t>
      </w:r>
      <w:r w:rsidR="00BE539D" w:rsidRPr="00923ED1">
        <w:t>.....</w:t>
      </w:r>
      <w:r w:rsidRPr="00923ED1">
        <w:t>........................</w:t>
      </w:r>
      <w:r w:rsidR="00923ED1" w:rsidRPr="00923ED1">
        <w:t>63</w:t>
      </w:r>
    </w:p>
    <w:p w:rsidR="000C1305" w:rsidRPr="00A75477" w:rsidRDefault="009D6F42" w:rsidP="0083190A">
      <w:pPr>
        <w:jc w:val="center"/>
      </w:pPr>
      <w:r w:rsidRPr="00D30AA7">
        <w:rPr>
          <w:color w:val="FF0000"/>
          <w:sz w:val="22"/>
        </w:rPr>
        <w:br w:type="page"/>
      </w:r>
      <w:r w:rsidR="000C1305" w:rsidRPr="00A75477">
        <w:rPr>
          <w:b/>
          <w:sz w:val="28"/>
          <w:szCs w:val="28"/>
        </w:rPr>
        <w:lastRenderedPageBreak/>
        <w:t>ĮŽANGA</w:t>
      </w:r>
    </w:p>
    <w:p w:rsidR="000C1305" w:rsidRPr="00A75477" w:rsidRDefault="000C1305" w:rsidP="000C1305"/>
    <w:p w:rsidR="000C1305" w:rsidRDefault="000C1305"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Pr="00A75477" w:rsidRDefault="001958DE" w:rsidP="000C1305"/>
    <w:p w:rsidR="000C1305" w:rsidRPr="00A75477" w:rsidRDefault="000C1305" w:rsidP="000C1305"/>
    <w:p w:rsidR="00E35CD6" w:rsidRDefault="000C1305" w:rsidP="000C1305">
      <w:pPr>
        <w:jc w:val="center"/>
        <w:rPr>
          <w:b/>
          <w:sz w:val="28"/>
          <w:szCs w:val="28"/>
        </w:rPr>
      </w:pPr>
      <w:r w:rsidRPr="00A75477">
        <w:br w:type="page"/>
      </w:r>
      <w:r w:rsidR="00E35CD6" w:rsidRPr="00E35CD6">
        <w:rPr>
          <w:b/>
          <w:sz w:val="28"/>
          <w:szCs w:val="28"/>
        </w:rPr>
        <w:lastRenderedPageBreak/>
        <w:t>1.</w:t>
      </w:r>
      <w:r w:rsidR="00E35CD6">
        <w:t xml:space="preserve"> </w:t>
      </w:r>
      <w:r w:rsidRPr="00A75477">
        <w:rPr>
          <w:b/>
          <w:sz w:val="28"/>
          <w:szCs w:val="28"/>
        </w:rPr>
        <w:t>SAVIVALDYBĖS TARYBOS VEIKLA</w:t>
      </w:r>
    </w:p>
    <w:p w:rsidR="00E35CD6" w:rsidRDefault="00E35CD6" w:rsidP="00E35CD6">
      <w:pPr>
        <w:rPr>
          <w:b/>
          <w:sz w:val="28"/>
          <w:szCs w:val="28"/>
        </w:rPr>
      </w:pPr>
    </w:p>
    <w:p w:rsidR="005E1DFE" w:rsidRDefault="00FB7247" w:rsidP="005E1DFE">
      <w:pPr>
        <w:ind w:firstLine="720"/>
        <w:jc w:val="both"/>
      </w:pPr>
      <w:r w:rsidRPr="00D14FBC">
        <w:t>Pl</w:t>
      </w:r>
      <w:r w:rsidR="00572E31">
        <w:t>ungės rajono savivaldybės taryboje 2020 metais</w:t>
      </w:r>
      <w:r w:rsidR="00572E31" w:rsidRPr="00D14FBC">
        <w:t xml:space="preserve"> </w:t>
      </w:r>
      <w:r w:rsidR="00572E31">
        <w:t xml:space="preserve">buvo </w:t>
      </w:r>
      <w:r w:rsidRPr="00D14FBC">
        <w:t>šie nariai:</w:t>
      </w:r>
      <w:r w:rsidR="00D14FBC" w:rsidRPr="00D14FBC">
        <w:t xml:space="preserve"> </w:t>
      </w:r>
      <w:r w:rsidR="00D14FBC" w:rsidRPr="006C5845">
        <w:t>Gintaras Bagužis</w:t>
      </w:r>
      <w:r w:rsidR="00D14FBC">
        <w:t xml:space="preserve">, </w:t>
      </w:r>
      <w:r w:rsidR="00D14FBC" w:rsidRPr="00A14072">
        <w:t>Asta Beierle Eigirdienė</w:t>
      </w:r>
      <w:r w:rsidR="00D14FBC">
        <w:t>,</w:t>
      </w:r>
      <w:r w:rsidR="00294576" w:rsidRPr="00294576">
        <w:t xml:space="preserve"> </w:t>
      </w:r>
      <w:r w:rsidR="00294576" w:rsidRPr="006C5845">
        <w:t>Vida Bondauskienė</w:t>
      </w:r>
      <w:r w:rsidR="00294576">
        <w:t xml:space="preserve">, </w:t>
      </w:r>
      <w:r w:rsidR="00D14FBC">
        <w:t xml:space="preserve"> Raimondas Doviltis, </w:t>
      </w:r>
      <w:r w:rsidR="00457174">
        <w:t xml:space="preserve">Gintarė Drackienė, </w:t>
      </w:r>
      <w:r w:rsidR="00D14FBC" w:rsidRPr="006C5845">
        <w:t>Rimas Dužinskas</w:t>
      </w:r>
      <w:r w:rsidR="00D14FBC">
        <w:t xml:space="preserve">, Robertas Endrikas, </w:t>
      </w:r>
      <w:r w:rsidR="00D14FBC" w:rsidRPr="006C5845">
        <w:t>Marijus Kaktys</w:t>
      </w:r>
      <w:r w:rsidR="00D14FBC">
        <w:t xml:space="preserve">, Česlovas Kerpauskas, Aidas Kėsas, Audrius Klišonis, Daina Martišienė, Audrius Misiūnas, </w:t>
      </w:r>
      <w:r w:rsidR="00572E31">
        <w:t xml:space="preserve">Jonas Mockūnas, </w:t>
      </w:r>
      <w:r w:rsidR="00850C7A">
        <w:t xml:space="preserve">Julius Nekrašas, </w:t>
      </w:r>
      <w:r w:rsidR="00850C7A" w:rsidRPr="006C5845">
        <w:t>Gediminas Norvaišas</w:t>
      </w:r>
      <w:r w:rsidR="00850C7A">
        <w:t xml:space="preserve">, Algirdas Pečiulis, </w:t>
      </w:r>
      <w:r w:rsidR="00457174">
        <w:t xml:space="preserve">Mindaugas Pocius, </w:t>
      </w:r>
      <w:r w:rsidR="00850C7A">
        <w:t>Tomas Raudys, Liudas Skierus,</w:t>
      </w:r>
      <w:r w:rsidR="00294576" w:rsidRPr="00294576">
        <w:t xml:space="preserve"> </w:t>
      </w:r>
      <w:r w:rsidR="00294576">
        <w:t>Vaidotas Skierus</w:t>
      </w:r>
      <w:r w:rsidR="00330E7A">
        <w:t>,</w:t>
      </w:r>
      <w:r w:rsidR="00850C7A">
        <w:t xml:space="preserve"> </w:t>
      </w:r>
      <w:r w:rsidR="00E84A20">
        <w:t>J</w:t>
      </w:r>
      <w:r w:rsidR="00850C7A">
        <w:t>olanta Skurdauskienė</w:t>
      </w:r>
      <w:r w:rsidR="00E84A20">
        <w:t xml:space="preserve">, Judita Stankutė, </w:t>
      </w:r>
      <w:r w:rsidR="00E84A20" w:rsidRPr="006C5845">
        <w:t>Tadas Šetkauskis</w:t>
      </w:r>
      <w:r w:rsidR="00E84A20">
        <w:t xml:space="preserve">, </w:t>
      </w:r>
      <w:r w:rsidR="00E84A20" w:rsidRPr="006C5845">
        <w:t>Vida Tamkevičienė</w:t>
      </w:r>
      <w:r w:rsidR="00E84A20">
        <w:t xml:space="preserve">, </w:t>
      </w:r>
      <w:r w:rsidR="00572E31">
        <w:t xml:space="preserve">Irena Taučienė, </w:t>
      </w:r>
      <w:r w:rsidR="00E84A20">
        <w:t>Adomas Zamulskis.</w:t>
      </w:r>
    </w:p>
    <w:p w:rsidR="00CC190B" w:rsidRPr="00CC190B" w:rsidRDefault="00CC190B" w:rsidP="00CC190B">
      <w:pPr>
        <w:ind w:firstLine="720"/>
        <w:jc w:val="both"/>
      </w:pPr>
      <w:r>
        <w:t>Į</w:t>
      </w:r>
      <w:r w:rsidRPr="00CC190B">
        <w:rPr>
          <w:b/>
          <w:bCs/>
        </w:rPr>
        <w:t xml:space="preserve"> </w:t>
      </w:r>
      <w:r w:rsidRPr="00CC190B">
        <w:rPr>
          <w:bCs/>
        </w:rPr>
        <w:t>devintojo šaukimo Plungės rajono savivaldybės tarybą išrinkti 25 septynių politinių partijų ir visuomeninių organizacijų atstovai:</w:t>
      </w:r>
    </w:p>
    <w:p w:rsidR="00CC190B" w:rsidRPr="00CC190B" w:rsidRDefault="00CC190B" w:rsidP="00C74B23">
      <w:pPr>
        <w:ind w:firstLine="720"/>
        <w:jc w:val="both"/>
      </w:pPr>
    </w:p>
    <w:p w:rsidR="00CC190B" w:rsidRPr="00E127EA" w:rsidRDefault="00CC190B" w:rsidP="00CC190B">
      <w:r w:rsidRPr="00E127EA">
        <w:t>1 lentelė. Savivaldybės tarybos mandatų pasiskirstymas 2019-2023 m.</w:t>
      </w:r>
      <w:r w:rsidR="00FE0E66">
        <w:t>:</w:t>
      </w:r>
    </w:p>
    <w:tbl>
      <w:tblPr>
        <w:tblW w:w="4968" w:type="pct"/>
        <w:jc w:val="both"/>
        <w:tblCellSpacing w:w="0" w:type="dxa"/>
        <w:tblBorders>
          <w:top w:val="outset" w:sz="6" w:space="0" w:color="CCCCCC"/>
          <w:left w:val="outset" w:sz="6" w:space="0" w:color="CCCCCC"/>
          <w:bottom w:val="outset" w:sz="6" w:space="0" w:color="CCCCCC"/>
          <w:right w:val="outset" w:sz="6" w:space="0" w:color="CCCCCC"/>
        </w:tblBorders>
        <w:tblCellMar>
          <w:top w:w="45" w:type="dxa"/>
          <w:left w:w="45" w:type="dxa"/>
          <w:bottom w:w="45" w:type="dxa"/>
          <w:right w:w="45" w:type="dxa"/>
        </w:tblCellMar>
        <w:tblLook w:val="0000" w:firstRow="0" w:lastRow="0" w:firstColumn="0" w:lastColumn="0" w:noHBand="0" w:noVBand="0"/>
      </w:tblPr>
      <w:tblGrid>
        <w:gridCol w:w="7875"/>
        <w:gridCol w:w="1821"/>
      </w:tblGrid>
      <w:tr w:rsidR="00CC190B" w:rsidRPr="001017E6" w:rsidTr="008B22B4">
        <w:trPr>
          <w:trHeight w:val="223"/>
          <w:tblCellSpacing w:w="0" w:type="dxa"/>
          <w:jc w:val="both"/>
        </w:trPr>
        <w:tc>
          <w:tcPr>
            <w:tcW w:w="4061"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CC190B" w:rsidRPr="001D0439" w:rsidRDefault="00CC190B" w:rsidP="008B22B4">
            <w:pPr>
              <w:ind w:firstLine="720"/>
              <w:jc w:val="both"/>
              <w:rPr>
                <w:rFonts w:eastAsia="Arial Unicode MS"/>
                <w:b/>
                <w:bCs/>
                <w:color w:val="000000"/>
                <w:sz w:val="22"/>
                <w:szCs w:val="22"/>
              </w:rPr>
            </w:pPr>
            <w:r w:rsidRPr="001D0439">
              <w:rPr>
                <w:b/>
                <w:bCs/>
                <w:color w:val="000000"/>
                <w:sz w:val="22"/>
                <w:szCs w:val="22"/>
              </w:rPr>
              <w:t>Partijos, politinės organizacijos ar koalicijos pavadinimas</w:t>
            </w:r>
          </w:p>
        </w:tc>
        <w:tc>
          <w:tcPr>
            <w:tcW w:w="939"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CC190B" w:rsidRPr="001D0439" w:rsidRDefault="00CC190B" w:rsidP="008B22B4">
            <w:pPr>
              <w:jc w:val="both"/>
              <w:rPr>
                <w:rFonts w:eastAsia="Arial Unicode MS"/>
                <w:b/>
                <w:bCs/>
                <w:color w:val="000000"/>
                <w:sz w:val="22"/>
                <w:szCs w:val="22"/>
              </w:rPr>
            </w:pPr>
            <w:r w:rsidRPr="001D0439">
              <w:rPr>
                <w:b/>
                <w:bCs/>
                <w:color w:val="000000"/>
                <w:sz w:val="22"/>
                <w:szCs w:val="22"/>
              </w:rPr>
              <w:t>Mandatų skaičius</w:t>
            </w:r>
          </w:p>
        </w:tc>
      </w:tr>
      <w:tr w:rsidR="00CC190B" w:rsidRPr="001017E6" w:rsidTr="008B22B4">
        <w:trPr>
          <w:trHeight w:val="23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rFonts w:eastAsia="Arial Unicode MS"/>
                <w:sz w:val="22"/>
                <w:szCs w:val="22"/>
              </w:rPr>
            </w:pPr>
            <w:r w:rsidRPr="001D0439">
              <w:rPr>
                <w:rFonts w:eastAsia="Arial Unicode MS"/>
                <w:sz w:val="22"/>
                <w:szCs w:val="22"/>
              </w:rPr>
              <w:t>Lietuvos Respublikos liberalų sąjūdis</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rFonts w:eastAsia="Arial Unicode MS"/>
                <w:color w:val="000000"/>
                <w:sz w:val="22"/>
                <w:szCs w:val="22"/>
              </w:rPr>
              <w:t>8</w:t>
            </w:r>
          </w:p>
        </w:tc>
      </w:tr>
      <w:tr w:rsidR="00CC190B" w:rsidRPr="001017E6" w:rsidTr="008B22B4">
        <w:trPr>
          <w:trHeight w:val="231"/>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sz w:val="22"/>
                <w:szCs w:val="22"/>
              </w:rPr>
            </w:pPr>
            <w:r w:rsidRPr="001D0439">
              <w:rPr>
                <w:sz w:val="22"/>
                <w:szCs w:val="22"/>
              </w:rPr>
              <w:t>Lietuvos socialdemokratų partija</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color w:val="000000"/>
                <w:sz w:val="22"/>
                <w:szCs w:val="22"/>
              </w:rPr>
              <w:t>1</w:t>
            </w:r>
          </w:p>
        </w:tc>
      </w:tr>
      <w:tr w:rsidR="00CC190B" w:rsidRPr="001017E6" w:rsidTr="008B22B4">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rFonts w:eastAsia="Arial Unicode MS"/>
                <w:sz w:val="22"/>
                <w:szCs w:val="22"/>
              </w:rPr>
            </w:pPr>
            <w:r w:rsidRPr="001D0439">
              <w:rPr>
                <w:sz w:val="22"/>
                <w:szCs w:val="22"/>
              </w:rPr>
              <w:t xml:space="preserve">Tėvynės </w:t>
            </w:r>
            <w:r w:rsidR="00FE0E66">
              <w:rPr>
                <w:sz w:val="22"/>
                <w:szCs w:val="22"/>
              </w:rPr>
              <w:t>s</w:t>
            </w:r>
            <w:r w:rsidRPr="001D0439">
              <w:rPr>
                <w:sz w:val="22"/>
                <w:szCs w:val="22"/>
              </w:rPr>
              <w:t xml:space="preserve">ąjunga – Lietuvos krikščionys demokratai </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rFonts w:eastAsia="Arial Unicode MS"/>
                <w:color w:val="000000"/>
                <w:sz w:val="22"/>
                <w:szCs w:val="22"/>
              </w:rPr>
              <w:t>6</w:t>
            </w:r>
          </w:p>
        </w:tc>
      </w:tr>
      <w:tr w:rsidR="00CC190B" w:rsidRPr="001017E6" w:rsidTr="008B22B4">
        <w:trPr>
          <w:trHeight w:val="19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rFonts w:eastAsia="Arial Unicode MS"/>
                <w:sz w:val="22"/>
                <w:szCs w:val="22"/>
              </w:rPr>
            </w:pPr>
            <w:r w:rsidRPr="001D0439">
              <w:rPr>
                <w:rFonts w:eastAsia="Arial Unicode MS"/>
                <w:sz w:val="22"/>
                <w:szCs w:val="22"/>
              </w:rPr>
              <w:t>Lietuvos valstiečių ir žaliųjų sąjunga</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rFonts w:eastAsia="Arial Unicode MS"/>
                <w:color w:val="000000"/>
                <w:sz w:val="22"/>
                <w:szCs w:val="22"/>
              </w:rPr>
              <w:t>3</w:t>
            </w:r>
          </w:p>
        </w:tc>
      </w:tr>
      <w:tr w:rsidR="00CC190B" w:rsidRPr="001017E6" w:rsidTr="008B22B4">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sz w:val="22"/>
                <w:szCs w:val="22"/>
              </w:rPr>
            </w:pPr>
            <w:r w:rsidRPr="001D0439">
              <w:rPr>
                <w:sz w:val="22"/>
                <w:szCs w:val="22"/>
              </w:rPr>
              <w:t>Visuomeninis rinkimų komitetas „Vieninga Plungė“</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color w:val="000000"/>
                <w:sz w:val="22"/>
                <w:szCs w:val="22"/>
              </w:rPr>
            </w:pPr>
            <w:r w:rsidRPr="001D0439">
              <w:rPr>
                <w:color w:val="000000"/>
                <w:sz w:val="22"/>
                <w:szCs w:val="22"/>
              </w:rPr>
              <w:t>7</w:t>
            </w:r>
          </w:p>
        </w:tc>
      </w:tr>
      <w:tr w:rsidR="00CC190B" w:rsidRPr="001017E6" w:rsidTr="008B22B4">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sz w:val="22"/>
                <w:szCs w:val="22"/>
              </w:rPr>
            </w:pPr>
            <w:r w:rsidRPr="001D0439">
              <w:rPr>
                <w:sz w:val="22"/>
                <w:szCs w:val="22"/>
              </w:rPr>
              <w:t>Iš viso:</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color w:val="000000"/>
                <w:sz w:val="22"/>
                <w:szCs w:val="22"/>
              </w:rPr>
            </w:pPr>
            <w:r w:rsidRPr="001D0439">
              <w:rPr>
                <w:color w:val="000000"/>
                <w:sz w:val="22"/>
                <w:szCs w:val="22"/>
              </w:rPr>
              <w:t>25</w:t>
            </w:r>
          </w:p>
        </w:tc>
      </w:tr>
    </w:tbl>
    <w:p w:rsidR="00AB49B2" w:rsidRDefault="00AB49B2" w:rsidP="00AB49B2">
      <w:pPr>
        <w:ind w:firstLine="720"/>
        <w:jc w:val="both"/>
      </w:pPr>
      <w:r>
        <w:t>Robertui Endrikui atsisakius Savivaldybės tarybos nario mandato</w:t>
      </w:r>
      <w:r w:rsidRPr="005E1DFE">
        <w:t xml:space="preserve">, </w:t>
      </w:r>
      <w:r>
        <w:t>t</w:t>
      </w:r>
      <w:r w:rsidRPr="005E1DFE">
        <w:t xml:space="preserve">arybos nario mandatas suteiktas </w:t>
      </w:r>
      <w:r>
        <w:t>Mindaugui Pociui</w:t>
      </w:r>
      <w:r w:rsidRPr="005E1DFE">
        <w:t xml:space="preserve"> (prisiekė</w:t>
      </w:r>
      <w:r>
        <w:t xml:space="preserve"> 2021 m. vasario 18</w:t>
      </w:r>
      <w:r w:rsidRPr="005E1DFE">
        <w:t xml:space="preserve"> d. posėdyje).</w:t>
      </w:r>
    </w:p>
    <w:p w:rsidR="00AB49B2" w:rsidRDefault="00AB49B2" w:rsidP="00AB49B2">
      <w:pPr>
        <w:ind w:firstLine="720"/>
        <w:jc w:val="both"/>
      </w:pPr>
      <w:r>
        <w:t>Mirus Savivaldybės tarybos nariui Tomui Raudžiui</w:t>
      </w:r>
      <w:r w:rsidRPr="005E1DFE">
        <w:t xml:space="preserve">, </w:t>
      </w:r>
      <w:r>
        <w:t>t</w:t>
      </w:r>
      <w:r w:rsidRPr="005E1DFE">
        <w:t xml:space="preserve">arybos nario mandatas suteiktas </w:t>
      </w:r>
      <w:r w:rsidR="00ED3609">
        <w:t>Gintarei Drackienei</w:t>
      </w:r>
      <w:r w:rsidRPr="005E1DFE">
        <w:t xml:space="preserve"> (prisiekė</w:t>
      </w:r>
      <w:r w:rsidR="00ED3609">
        <w:t xml:space="preserve"> 2021 m. gegužės 13</w:t>
      </w:r>
      <w:r w:rsidRPr="005E1DFE">
        <w:t xml:space="preserve"> d. posėdyje).</w:t>
      </w:r>
    </w:p>
    <w:p w:rsidR="001D0439" w:rsidRPr="00572E31" w:rsidRDefault="00572E31" w:rsidP="001D0439">
      <w:pPr>
        <w:ind w:firstLine="720"/>
        <w:jc w:val="both"/>
      </w:pPr>
      <w:r>
        <w:t xml:space="preserve">Savivaldybės meras </w:t>
      </w:r>
      <w:r w:rsidR="00C80C9A">
        <w:t>–</w:t>
      </w:r>
      <w:r>
        <w:t xml:space="preserve"> </w:t>
      </w:r>
      <w:r w:rsidR="001D0439">
        <w:t>Audrius Klišonis</w:t>
      </w:r>
      <w:r>
        <w:t xml:space="preserve">, </w:t>
      </w:r>
      <w:r w:rsidRPr="00572E31">
        <w:rPr>
          <w:rFonts w:eastAsia="Arial Unicode MS"/>
        </w:rPr>
        <w:t>Lietuvos Respublikos liberalų sąjūdžio atstovas.</w:t>
      </w:r>
    </w:p>
    <w:p w:rsidR="00A72C8F" w:rsidRDefault="00C74B23" w:rsidP="00A72C8F">
      <w:pPr>
        <w:ind w:firstLine="720"/>
        <w:jc w:val="both"/>
      </w:pPr>
      <w:r w:rsidRPr="00C74B23">
        <w:t>Po rinkimų buvo suformuota trijų partijų valdančioji koalicija. Ją sudarė</w:t>
      </w:r>
      <w:r w:rsidR="00330E7A">
        <w:t>:</w:t>
      </w:r>
      <w:r w:rsidRPr="00C74B23">
        <w:t xml:space="preserve"> </w:t>
      </w:r>
      <w:r w:rsidR="00402D02">
        <w:t>Lietuvos valstiečių ir žaliųjų sąjunga</w:t>
      </w:r>
      <w:r w:rsidR="00A72C8F">
        <w:t xml:space="preserve"> </w:t>
      </w:r>
      <w:r w:rsidR="00C80C9A">
        <w:t>–</w:t>
      </w:r>
      <w:r w:rsidR="00A72C8F">
        <w:t xml:space="preserve"> 3</w:t>
      </w:r>
      <w:r w:rsidR="00402D02">
        <w:t xml:space="preserve">, </w:t>
      </w:r>
      <w:r w:rsidRPr="00C74B23">
        <w:t>Tėvynės sąjung</w:t>
      </w:r>
      <w:r w:rsidR="00FE0E66">
        <w:t>a</w:t>
      </w:r>
      <w:r w:rsidRPr="00C74B23">
        <w:t>-Lietuvos krikščion</w:t>
      </w:r>
      <w:r w:rsidR="00FE0E66">
        <w:t>ys</w:t>
      </w:r>
      <w:r w:rsidRPr="00C74B23">
        <w:t xml:space="preserve"> demokrat</w:t>
      </w:r>
      <w:r w:rsidR="00FE0E66">
        <w:t>ai</w:t>
      </w:r>
      <w:r w:rsidR="00A72C8F">
        <w:t xml:space="preserve"> </w:t>
      </w:r>
      <w:r w:rsidR="00C80C9A">
        <w:t>–</w:t>
      </w:r>
      <w:r w:rsidR="00A72C8F">
        <w:t xml:space="preserve"> 5</w:t>
      </w:r>
      <w:r w:rsidR="00402D02">
        <w:t xml:space="preserve"> bei</w:t>
      </w:r>
      <w:r w:rsidRPr="00C74B23">
        <w:t xml:space="preserve"> </w:t>
      </w:r>
      <w:r w:rsidR="00FE0E66">
        <w:t>v</w:t>
      </w:r>
      <w:r w:rsidR="00402D02">
        <w:t xml:space="preserve">isuomeninis rinkimų komitetas „Vieninga Plungė“ </w:t>
      </w:r>
      <w:r w:rsidR="00A72C8F">
        <w:t xml:space="preserve">– 7 </w:t>
      </w:r>
      <w:r w:rsidRPr="00C74B23">
        <w:t>atstovai.</w:t>
      </w:r>
    </w:p>
    <w:p w:rsidR="00A72C8F" w:rsidRDefault="00A72C8F" w:rsidP="00425447">
      <w:pPr>
        <w:ind w:firstLine="720"/>
        <w:jc w:val="both"/>
      </w:pPr>
      <w:r>
        <w:rPr>
          <w:bCs/>
        </w:rPr>
        <w:t>Mažumą (opoziciją) sudarė</w:t>
      </w:r>
      <w:r w:rsidRPr="00A72C8F">
        <w:rPr>
          <w:bCs/>
        </w:rPr>
        <w:t xml:space="preserve"> šių partijų atstovai:</w:t>
      </w:r>
      <w:r>
        <w:rPr>
          <w:bCs/>
        </w:rPr>
        <w:t xml:space="preserve"> </w:t>
      </w:r>
      <w:r w:rsidRPr="00A72C8F">
        <w:t xml:space="preserve">Lietuvos </w:t>
      </w:r>
      <w:r>
        <w:t xml:space="preserve">Respublikos liberalų sąjūdis </w:t>
      </w:r>
      <w:r w:rsidR="00C80C9A">
        <w:t>–</w:t>
      </w:r>
      <w:r>
        <w:t xml:space="preserve"> 8, </w:t>
      </w:r>
      <w:r w:rsidRPr="00A72C8F">
        <w:t>Lietuvos socialdemokratų partija</w:t>
      </w:r>
      <w:r>
        <w:t xml:space="preserve"> </w:t>
      </w:r>
      <w:r w:rsidR="00C80C9A">
        <w:t>–</w:t>
      </w:r>
      <w:r>
        <w:t xml:space="preserve"> 1.</w:t>
      </w:r>
    </w:p>
    <w:p w:rsidR="00425447" w:rsidRDefault="00425447" w:rsidP="00425447">
      <w:pPr>
        <w:ind w:firstLine="720"/>
        <w:jc w:val="both"/>
      </w:pPr>
      <w:r w:rsidRPr="00425447">
        <w:t xml:space="preserve">Mero pavaduotoja </w:t>
      </w:r>
      <w:r w:rsidR="00C80C9A">
        <w:t>–</w:t>
      </w:r>
      <w:r w:rsidR="00572E31">
        <w:t xml:space="preserve"> </w:t>
      </w:r>
      <w:r w:rsidRPr="00425447">
        <w:t>Tėvynės sąjungos</w:t>
      </w:r>
      <w:r w:rsidR="00C80C9A">
        <w:t>-</w:t>
      </w:r>
      <w:r w:rsidRPr="00425447">
        <w:t xml:space="preserve">Lietuvos krikščionių demokratų atstovė </w:t>
      </w:r>
      <w:r>
        <w:t>Asta Beierle Eigirdienė.</w:t>
      </w:r>
      <w:r w:rsidRPr="00425447">
        <w:t xml:space="preserve"> </w:t>
      </w:r>
    </w:p>
    <w:p w:rsidR="001D0439" w:rsidRDefault="001D0439" w:rsidP="00425447">
      <w:pPr>
        <w:ind w:firstLine="720"/>
        <w:jc w:val="both"/>
      </w:pPr>
    </w:p>
    <w:p w:rsidR="00CC190B" w:rsidRPr="00A4235C" w:rsidRDefault="00CC190B" w:rsidP="001D0439">
      <w:pPr>
        <w:jc w:val="center"/>
        <w:rPr>
          <w:bCs/>
          <w:sz w:val="22"/>
          <w:szCs w:val="22"/>
        </w:rPr>
      </w:pPr>
      <w:r w:rsidRPr="00885A30">
        <w:rPr>
          <w:b/>
          <w:sz w:val="28"/>
          <w:szCs w:val="28"/>
        </w:rPr>
        <w:t>1.1. FRAKCIJOS</w:t>
      </w:r>
      <w:r w:rsidR="0067630D">
        <w:rPr>
          <w:b/>
          <w:sz w:val="28"/>
          <w:szCs w:val="28"/>
        </w:rPr>
        <w:t xml:space="preserve"> </w:t>
      </w:r>
    </w:p>
    <w:p w:rsidR="00425447" w:rsidRDefault="00425447" w:rsidP="00425447">
      <w:pPr>
        <w:ind w:firstLine="720"/>
        <w:jc w:val="both"/>
      </w:pPr>
    </w:p>
    <w:p w:rsidR="00CC190B" w:rsidRPr="00483125" w:rsidRDefault="00CC190B" w:rsidP="00A72C8F">
      <w:pPr>
        <w:pStyle w:val="Default"/>
        <w:ind w:firstLine="720"/>
      </w:pPr>
      <w:r w:rsidRPr="00483125">
        <w:t xml:space="preserve">Taryboje suformuotos šios frakcijos: </w:t>
      </w:r>
    </w:p>
    <w:p w:rsidR="00A72C8F" w:rsidRPr="00483125" w:rsidRDefault="00A72C8F" w:rsidP="00A72C8F">
      <w:pPr>
        <w:ind w:firstLine="720"/>
      </w:pPr>
      <w:r w:rsidRPr="00483125">
        <w:rPr>
          <w:u w:val="single"/>
        </w:rPr>
        <w:t>Lietuvos valstiečių ir žaliųjų sąjungos frakcija:</w:t>
      </w:r>
    </w:p>
    <w:p w:rsidR="00A72C8F" w:rsidRPr="002D1BD4" w:rsidRDefault="00A72C8F" w:rsidP="00483125">
      <w:pPr>
        <w:numPr>
          <w:ilvl w:val="0"/>
          <w:numId w:val="13"/>
        </w:numPr>
        <w:ind w:left="0" w:firstLine="720"/>
      </w:pPr>
      <w:r w:rsidRPr="002D1BD4">
        <w:t>Marijus Kaktys, frakcijos pirmininkas</w:t>
      </w:r>
      <w:r w:rsidR="00330E7A">
        <w:t>;</w:t>
      </w:r>
    </w:p>
    <w:p w:rsidR="00A72C8F" w:rsidRPr="00483125" w:rsidRDefault="00A72C8F" w:rsidP="002D1BD4">
      <w:pPr>
        <w:numPr>
          <w:ilvl w:val="0"/>
          <w:numId w:val="13"/>
        </w:numPr>
        <w:ind w:left="0" w:firstLine="720"/>
      </w:pPr>
      <w:r w:rsidRPr="00483125">
        <w:t>Daina Martišienė, frakcijos pirmininko pavaduotoja</w:t>
      </w:r>
      <w:r w:rsidR="00330E7A">
        <w:t>;</w:t>
      </w:r>
    </w:p>
    <w:p w:rsidR="00A72C8F" w:rsidRDefault="00A72C8F" w:rsidP="002D1BD4">
      <w:pPr>
        <w:numPr>
          <w:ilvl w:val="0"/>
          <w:numId w:val="13"/>
        </w:numPr>
        <w:ind w:left="0" w:firstLine="720"/>
      </w:pPr>
      <w:r w:rsidRPr="00483125">
        <w:t>Mantas Česnauskas</w:t>
      </w:r>
      <w:r w:rsidR="00015507">
        <w:t xml:space="preserve"> (iki 2019-07-25);</w:t>
      </w:r>
    </w:p>
    <w:p w:rsidR="00015507" w:rsidRPr="00483125" w:rsidRDefault="00015507" w:rsidP="002D1BD4">
      <w:pPr>
        <w:numPr>
          <w:ilvl w:val="0"/>
          <w:numId w:val="13"/>
        </w:numPr>
        <w:ind w:left="0" w:firstLine="720"/>
      </w:pPr>
      <w:r>
        <w:t>Jonas Mockūnas (nuo 2019-07-25).</w:t>
      </w:r>
    </w:p>
    <w:p w:rsidR="00A72C8F" w:rsidRPr="00483125" w:rsidRDefault="00A72C8F" w:rsidP="00A72C8F">
      <w:pPr>
        <w:ind w:left="720"/>
      </w:pPr>
    </w:p>
    <w:p w:rsidR="00A72C8F" w:rsidRPr="00483125" w:rsidRDefault="00A72C8F" w:rsidP="00A72C8F">
      <w:pPr>
        <w:ind w:left="720"/>
      </w:pPr>
      <w:r w:rsidRPr="00483125">
        <w:rPr>
          <w:u w:val="single"/>
        </w:rPr>
        <w:t>Tėvynės sąjungos-Lietuvos krikščionių demokratų frakcija:</w:t>
      </w:r>
    </w:p>
    <w:p w:rsidR="00A72C8F" w:rsidRPr="00483125" w:rsidRDefault="00A72C8F" w:rsidP="002D1BD4">
      <w:pPr>
        <w:numPr>
          <w:ilvl w:val="0"/>
          <w:numId w:val="15"/>
        </w:numPr>
        <w:ind w:left="0" w:firstLine="720"/>
      </w:pPr>
      <w:r w:rsidRPr="00483125">
        <w:t>Asta Beierle Eigirdienė, frakcijos seniūnė</w:t>
      </w:r>
      <w:r w:rsidR="00330E7A">
        <w:t>;</w:t>
      </w:r>
    </w:p>
    <w:p w:rsidR="002D1BD4" w:rsidRDefault="00A72C8F" w:rsidP="002D1BD4">
      <w:pPr>
        <w:numPr>
          <w:ilvl w:val="0"/>
          <w:numId w:val="15"/>
        </w:numPr>
        <w:ind w:left="0" w:firstLine="720"/>
      </w:pPr>
      <w:r w:rsidRPr="00483125">
        <w:t>Julius Nekrašas</w:t>
      </w:r>
      <w:r w:rsidR="00330E7A">
        <w:t>;</w:t>
      </w:r>
    </w:p>
    <w:p w:rsidR="002D1BD4" w:rsidRDefault="00A72C8F" w:rsidP="002D1BD4">
      <w:pPr>
        <w:numPr>
          <w:ilvl w:val="0"/>
          <w:numId w:val="15"/>
        </w:numPr>
        <w:ind w:left="0" w:firstLine="720"/>
      </w:pPr>
      <w:r w:rsidRPr="00483125">
        <w:t>Vaidotas Skierus</w:t>
      </w:r>
      <w:r w:rsidR="00330E7A">
        <w:t>;</w:t>
      </w:r>
    </w:p>
    <w:p w:rsidR="002D1BD4" w:rsidRDefault="00A72C8F" w:rsidP="002D1BD4">
      <w:pPr>
        <w:numPr>
          <w:ilvl w:val="0"/>
          <w:numId w:val="15"/>
        </w:numPr>
        <w:ind w:left="0" w:firstLine="720"/>
      </w:pPr>
      <w:r w:rsidRPr="00483125">
        <w:t>Vida Tamkevičienė</w:t>
      </w:r>
      <w:r w:rsidR="00330E7A">
        <w:t>;</w:t>
      </w:r>
    </w:p>
    <w:p w:rsidR="00A72C8F" w:rsidRPr="00483125" w:rsidRDefault="00A72C8F" w:rsidP="002D1BD4">
      <w:pPr>
        <w:numPr>
          <w:ilvl w:val="0"/>
          <w:numId w:val="15"/>
        </w:numPr>
        <w:ind w:left="0" w:firstLine="720"/>
      </w:pPr>
      <w:r w:rsidRPr="00483125">
        <w:t>Adomas Zamulskis</w:t>
      </w:r>
      <w:r w:rsidR="00330E7A">
        <w:t>.</w:t>
      </w:r>
    </w:p>
    <w:p w:rsidR="00A72C8F" w:rsidRDefault="00A72C8F" w:rsidP="00A72C8F">
      <w:pPr>
        <w:ind w:left="720"/>
      </w:pPr>
    </w:p>
    <w:p w:rsidR="00A72C8F" w:rsidRDefault="00A72C8F" w:rsidP="00A72C8F">
      <w:pPr>
        <w:ind w:left="720"/>
        <w:rPr>
          <w:u w:val="single"/>
        </w:rPr>
      </w:pPr>
      <w:r w:rsidRPr="00483125">
        <w:rPr>
          <w:u w:val="single"/>
        </w:rPr>
        <w:lastRenderedPageBreak/>
        <w:t>Visuomeninio rinkimų komiteto „Vieninga Plungė“ frakcija:</w:t>
      </w:r>
    </w:p>
    <w:p w:rsidR="00A72C8F" w:rsidRPr="00483125" w:rsidRDefault="00617DC1" w:rsidP="002D1BD4">
      <w:pPr>
        <w:numPr>
          <w:ilvl w:val="0"/>
          <w:numId w:val="16"/>
        </w:numPr>
        <w:ind w:left="0" w:firstLine="720"/>
      </w:pPr>
      <w:r w:rsidRPr="00483125">
        <w:t>Vida Bondauskienė</w:t>
      </w:r>
      <w:r>
        <w:t>, frakcijos seniūnė</w:t>
      </w:r>
      <w:r w:rsidR="00330E7A">
        <w:t>;</w:t>
      </w:r>
    </w:p>
    <w:p w:rsidR="00A72C8F" w:rsidRPr="00483125" w:rsidRDefault="00617DC1" w:rsidP="002D1BD4">
      <w:pPr>
        <w:numPr>
          <w:ilvl w:val="0"/>
          <w:numId w:val="16"/>
        </w:numPr>
        <w:ind w:left="0" w:firstLine="720"/>
      </w:pPr>
      <w:r w:rsidRPr="00483125">
        <w:t>Rimas Dužinskas</w:t>
      </w:r>
      <w:r w:rsidR="00A72C8F" w:rsidRPr="00483125">
        <w:t>, frakcijos seniūno pavaduotoja</w:t>
      </w:r>
      <w:r>
        <w:t>s</w:t>
      </w:r>
      <w:r w:rsidR="00330E7A">
        <w:t>;</w:t>
      </w:r>
    </w:p>
    <w:p w:rsidR="00A72C8F" w:rsidRPr="00483125" w:rsidRDefault="00A72C8F" w:rsidP="002D1BD4">
      <w:pPr>
        <w:numPr>
          <w:ilvl w:val="0"/>
          <w:numId w:val="16"/>
        </w:numPr>
        <w:ind w:left="0" w:firstLine="720"/>
      </w:pPr>
      <w:r w:rsidRPr="00483125">
        <w:t>Gintaras Bagužis</w:t>
      </w:r>
      <w:r w:rsidR="00330E7A">
        <w:t>;</w:t>
      </w:r>
    </w:p>
    <w:p w:rsidR="00A72C8F" w:rsidRPr="00483125" w:rsidRDefault="00A72C8F" w:rsidP="002D1BD4">
      <w:pPr>
        <w:numPr>
          <w:ilvl w:val="0"/>
          <w:numId w:val="16"/>
        </w:numPr>
        <w:ind w:left="0" w:firstLine="720"/>
      </w:pPr>
      <w:r w:rsidRPr="00483125">
        <w:t>Raimondas Doviltis</w:t>
      </w:r>
      <w:r w:rsidR="00330E7A">
        <w:t>;</w:t>
      </w:r>
    </w:p>
    <w:p w:rsidR="00A72C8F" w:rsidRPr="00483125" w:rsidRDefault="00617DC1" w:rsidP="002D1BD4">
      <w:pPr>
        <w:numPr>
          <w:ilvl w:val="0"/>
          <w:numId w:val="16"/>
        </w:numPr>
        <w:ind w:left="0" w:firstLine="720"/>
      </w:pPr>
      <w:r>
        <w:t>Mindaugas Pocius</w:t>
      </w:r>
      <w:r w:rsidR="00330E7A">
        <w:t>;</w:t>
      </w:r>
    </w:p>
    <w:p w:rsidR="00A72C8F" w:rsidRPr="00483125" w:rsidRDefault="00A72C8F" w:rsidP="002D1BD4">
      <w:pPr>
        <w:numPr>
          <w:ilvl w:val="0"/>
          <w:numId w:val="16"/>
        </w:numPr>
        <w:ind w:left="0" w:firstLine="720"/>
      </w:pPr>
      <w:r w:rsidRPr="00483125">
        <w:t>Liudas Skierus</w:t>
      </w:r>
      <w:r w:rsidR="00330E7A">
        <w:t>;</w:t>
      </w:r>
    </w:p>
    <w:p w:rsidR="00A72C8F" w:rsidRPr="00483125" w:rsidRDefault="00A72C8F" w:rsidP="002D1BD4">
      <w:pPr>
        <w:numPr>
          <w:ilvl w:val="0"/>
          <w:numId w:val="16"/>
        </w:numPr>
        <w:ind w:left="0" w:firstLine="720"/>
      </w:pPr>
      <w:r w:rsidRPr="00483125">
        <w:t>Jolanta Skurdauskienė</w:t>
      </w:r>
      <w:r w:rsidR="00330E7A">
        <w:t>.</w:t>
      </w:r>
    </w:p>
    <w:p w:rsidR="00A72C8F" w:rsidRPr="00483125" w:rsidRDefault="00A72C8F" w:rsidP="00A72C8F">
      <w:pPr>
        <w:ind w:left="720"/>
        <w:rPr>
          <w:b/>
          <w:bCs/>
        </w:rPr>
      </w:pPr>
    </w:p>
    <w:p w:rsidR="00A72C8F" w:rsidRPr="00483125" w:rsidRDefault="00483125" w:rsidP="00CC190B">
      <w:pPr>
        <w:pStyle w:val="Default"/>
        <w:ind w:firstLine="720"/>
        <w:rPr>
          <w:u w:val="single"/>
        </w:rPr>
      </w:pPr>
      <w:r w:rsidRPr="00483125">
        <w:rPr>
          <w:u w:val="single"/>
        </w:rPr>
        <w:t>Lietuvos Respublikos liberalų sąjūdis:</w:t>
      </w:r>
    </w:p>
    <w:p w:rsidR="004C3A7D" w:rsidRPr="00483125" w:rsidRDefault="004C3A7D" w:rsidP="004C3A7D">
      <w:pPr>
        <w:numPr>
          <w:ilvl w:val="0"/>
          <w:numId w:val="16"/>
        </w:numPr>
        <w:ind w:left="0" w:firstLine="720"/>
      </w:pPr>
      <w:r>
        <w:t xml:space="preserve">Algirdas Pečiulis, </w:t>
      </w:r>
      <w:r w:rsidRPr="00483125">
        <w:t>frakcijos seniūnas</w:t>
      </w:r>
      <w:r>
        <w:t>;</w:t>
      </w:r>
    </w:p>
    <w:p w:rsidR="004C3A7D" w:rsidRDefault="004C3A7D" w:rsidP="004C3A7D">
      <w:pPr>
        <w:numPr>
          <w:ilvl w:val="0"/>
          <w:numId w:val="16"/>
        </w:numPr>
        <w:ind w:left="0" w:firstLine="720"/>
      </w:pPr>
      <w:r>
        <w:t>Audrius Misiūnas, frakcijos seniūno pavaduotojas;</w:t>
      </w:r>
    </w:p>
    <w:p w:rsidR="00015507" w:rsidRPr="00483125" w:rsidRDefault="00015507" w:rsidP="004C3A7D">
      <w:pPr>
        <w:numPr>
          <w:ilvl w:val="0"/>
          <w:numId w:val="16"/>
        </w:numPr>
        <w:ind w:left="0" w:firstLine="720"/>
      </w:pPr>
      <w:r>
        <w:t>Gintarė Drackienė (nuo 2021-05-13);</w:t>
      </w:r>
    </w:p>
    <w:p w:rsidR="00A72C8F" w:rsidRPr="00483125" w:rsidRDefault="00483125" w:rsidP="00483125">
      <w:pPr>
        <w:pStyle w:val="Default"/>
        <w:numPr>
          <w:ilvl w:val="0"/>
          <w:numId w:val="12"/>
        </w:numPr>
        <w:ind w:left="0" w:firstLine="720"/>
      </w:pPr>
      <w:r w:rsidRPr="00483125">
        <w:t>Česlovas Kerpauskas</w:t>
      </w:r>
      <w:r w:rsidR="00330E7A">
        <w:t>;</w:t>
      </w:r>
    </w:p>
    <w:p w:rsidR="00483125" w:rsidRDefault="00483125" w:rsidP="00483125">
      <w:pPr>
        <w:pStyle w:val="Default"/>
        <w:numPr>
          <w:ilvl w:val="0"/>
          <w:numId w:val="12"/>
        </w:numPr>
        <w:ind w:left="0" w:firstLine="720"/>
      </w:pPr>
      <w:r w:rsidRPr="00483125">
        <w:t>Aidas Kėsas</w:t>
      </w:r>
      <w:r w:rsidR="00330E7A">
        <w:t>;</w:t>
      </w:r>
    </w:p>
    <w:p w:rsidR="00617DC1" w:rsidRDefault="00617DC1" w:rsidP="00483125">
      <w:pPr>
        <w:pStyle w:val="Default"/>
        <w:numPr>
          <w:ilvl w:val="0"/>
          <w:numId w:val="12"/>
        </w:numPr>
        <w:ind w:left="0" w:firstLine="720"/>
      </w:pPr>
      <w:r>
        <w:t>Audrius Klišonis;</w:t>
      </w:r>
    </w:p>
    <w:p w:rsidR="0036342E" w:rsidRDefault="0036342E" w:rsidP="00483125">
      <w:pPr>
        <w:pStyle w:val="Default"/>
        <w:numPr>
          <w:ilvl w:val="0"/>
          <w:numId w:val="12"/>
        </w:numPr>
        <w:ind w:left="0" w:firstLine="720"/>
      </w:pPr>
      <w:r w:rsidRPr="006C5845">
        <w:t>Gediminas Norvaišas</w:t>
      </w:r>
      <w:r w:rsidR="00617DC1">
        <w:t>;</w:t>
      </w:r>
    </w:p>
    <w:p w:rsidR="0036342E" w:rsidRDefault="0036342E" w:rsidP="00483125">
      <w:pPr>
        <w:pStyle w:val="Default"/>
        <w:numPr>
          <w:ilvl w:val="0"/>
          <w:numId w:val="12"/>
        </w:numPr>
        <w:ind w:left="0" w:firstLine="720"/>
      </w:pPr>
      <w:r>
        <w:t>Irena Taučienė</w:t>
      </w:r>
      <w:r w:rsidR="00330E7A">
        <w:t>.</w:t>
      </w:r>
    </w:p>
    <w:p w:rsidR="0036342E" w:rsidRDefault="0036342E" w:rsidP="0036342E">
      <w:pPr>
        <w:pStyle w:val="Default"/>
        <w:ind w:left="720"/>
      </w:pPr>
    </w:p>
    <w:p w:rsidR="0036342E" w:rsidRPr="0036342E" w:rsidRDefault="0036342E" w:rsidP="0036342E">
      <w:pPr>
        <w:pStyle w:val="Default"/>
        <w:ind w:left="720"/>
        <w:rPr>
          <w:u w:val="single"/>
        </w:rPr>
      </w:pPr>
      <w:r w:rsidRPr="0036342E">
        <w:rPr>
          <w:u w:val="single"/>
        </w:rPr>
        <w:t>Lietuvos socialdemokratų partija</w:t>
      </w:r>
      <w:r w:rsidR="00FB7B18">
        <w:rPr>
          <w:u w:val="single"/>
        </w:rPr>
        <w:t>:</w:t>
      </w:r>
    </w:p>
    <w:p w:rsidR="00E6436D" w:rsidRDefault="00E6436D" w:rsidP="00E6436D">
      <w:pPr>
        <w:pStyle w:val="Default"/>
        <w:numPr>
          <w:ilvl w:val="0"/>
          <w:numId w:val="12"/>
        </w:numPr>
        <w:ind w:left="0" w:firstLine="720"/>
      </w:pPr>
      <w:r>
        <w:t>Tadas Šetkauskis</w:t>
      </w:r>
      <w:r w:rsidR="00AD6F21">
        <w:t>.</w:t>
      </w:r>
    </w:p>
    <w:p w:rsidR="00617DC1" w:rsidRDefault="00617DC1" w:rsidP="00FB7B18">
      <w:pPr>
        <w:pStyle w:val="Default"/>
        <w:ind w:firstLine="720"/>
        <w:jc w:val="center"/>
        <w:rPr>
          <w:i/>
          <w:iCs/>
        </w:rPr>
      </w:pPr>
    </w:p>
    <w:p w:rsidR="00617DC1" w:rsidRDefault="00EC2CD0" w:rsidP="00FB7B18">
      <w:pPr>
        <w:pStyle w:val="Default"/>
        <w:ind w:firstLine="720"/>
        <w:jc w:val="center"/>
        <w:rPr>
          <w:i/>
          <w:iCs/>
        </w:rPr>
      </w:pPr>
      <w:r>
        <w:rPr>
          <w:noProof/>
        </w:rPr>
        <w:drawing>
          <wp:anchor distT="0" distB="0" distL="114300" distR="114300" simplePos="0" relativeHeight="251649536" behindDoc="0" locked="0" layoutInCell="1" allowOverlap="1">
            <wp:simplePos x="0" y="0"/>
            <wp:positionH relativeFrom="column">
              <wp:posOffset>800100</wp:posOffset>
            </wp:positionH>
            <wp:positionV relativeFrom="paragraph">
              <wp:posOffset>110490</wp:posOffset>
            </wp:positionV>
            <wp:extent cx="4705350" cy="2657475"/>
            <wp:effectExtent l="0" t="0" r="0" b="9525"/>
            <wp:wrapNone/>
            <wp:docPr id="145" name="Paveikslėlis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05350" cy="2657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A72C8F" w:rsidRPr="00E127EA" w:rsidRDefault="00105B6E" w:rsidP="00FB7B18">
      <w:pPr>
        <w:pStyle w:val="Default"/>
        <w:ind w:firstLine="720"/>
        <w:jc w:val="center"/>
        <w:rPr>
          <w:i/>
        </w:rPr>
      </w:pPr>
      <w:r>
        <w:rPr>
          <w:i/>
          <w:iCs/>
        </w:rPr>
        <w:t>1</w:t>
      </w:r>
      <w:r w:rsidR="00D7407B" w:rsidRPr="00E127EA">
        <w:rPr>
          <w:i/>
          <w:iCs/>
        </w:rPr>
        <w:t xml:space="preserve"> pav. Plungės rajono savivaldybės tarybos narių pasiskirstymas</w:t>
      </w:r>
    </w:p>
    <w:p w:rsidR="00CC190B" w:rsidRPr="00885A30" w:rsidRDefault="00617DC1" w:rsidP="00910F83">
      <w:pPr>
        <w:pStyle w:val="Default"/>
        <w:jc w:val="center"/>
        <w:rPr>
          <w:b/>
          <w:sz w:val="28"/>
          <w:szCs w:val="28"/>
        </w:rPr>
      </w:pPr>
      <w:r>
        <w:br w:type="page"/>
      </w:r>
      <w:r w:rsidR="00E35CD6" w:rsidRPr="00885A30">
        <w:rPr>
          <w:b/>
          <w:sz w:val="28"/>
          <w:szCs w:val="28"/>
        </w:rPr>
        <w:lastRenderedPageBreak/>
        <w:t>1.2.</w:t>
      </w:r>
      <w:r w:rsidR="00330E7A">
        <w:rPr>
          <w:b/>
          <w:sz w:val="28"/>
          <w:szCs w:val="28"/>
        </w:rPr>
        <w:t xml:space="preserve"> </w:t>
      </w:r>
      <w:r w:rsidR="00CC190B" w:rsidRPr="00885A30">
        <w:rPr>
          <w:b/>
          <w:sz w:val="28"/>
          <w:szCs w:val="28"/>
        </w:rPr>
        <w:t>TARYBOS POSĖDŽIAI</w:t>
      </w:r>
    </w:p>
    <w:p w:rsidR="000C1305" w:rsidRPr="00A75477" w:rsidRDefault="000C1305" w:rsidP="000C1305"/>
    <w:p w:rsidR="003216AB" w:rsidRPr="000D27B4" w:rsidRDefault="00AD6F21" w:rsidP="00FF1699">
      <w:pPr>
        <w:ind w:firstLine="720"/>
        <w:jc w:val="both"/>
      </w:pPr>
      <w:r>
        <w:t>2021 metais buvo suorganizuota 14</w:t>
      </w:r>
      <w:r w:rsidR="00FF1699" w:rsidRPr="00A75477">
        <w:t xml:space="preserve"> Plungės rajono savivaldybės tarybos </w:t>
      </w:r>
      <w:r>
        <w:t>posėdžių, iš kurių 11</w:t>
      </w:r>
      <w:r w:rsidR="00F55B79" w:rsidRPr="00A75477">
        <w:t xml:space="preserve"> </w:t>
      </w:r>
      <w:r w:rsidR="00C80C9A">
        <w:t>–</w:t>
      </w:r>
      <w:r>
        <w:t xml:space="preserve"> eilinių, 2 – neeiliniai ir</w:t>
      </w:r>
      <w:r w:rsidR="00FF1699" w:rsidRPr="00A75477">
        <w:t xml:space="preserve"> 1 </w:t>
      </w:r>
      <w:r w:rsidR="00C80C9A">
        <w:t>–</w:t>
      </w:r>
      <w:r w:rsidR="00F55B79" w:rsidRPr="00A75477">
        <w:t xml:space="preserve"> </w:t>
      </w:r>
      <w:r w:rsidR="00FF1699" w:rsidRPr="00A75477">
        <w:t xml:space="preserve">iškilmingas. </w:t>
      </w:r>
      <w:r w:rsidR="003216AB">
        <w:t>A</w:t>
      </w:r>
      <w:r w:rsidR="003216AB" w:rsidRPr="009A455A">
        <w:t xml:space="preserve">ptarti </w:t>
      </w:r>
      <w:r w:rsidR="00020AB8" w:rsidRPr="00020AB8">
        <w:t>405 klausimai, iš kurių 54</w:t>
      </w:r>
      <w:r w:rsidR="003216AB" w:rsidRPr="00020AB8">
        <w:t xml:space="preserve"> – informacinio pobūdžio, </w:t>
      </w:r>
      <w:r w:rsidR="00020AB8" w:rsidRPr="00020AB8">
        <w:t>2</w:t>
      </w:r>
      <w:r w:rsidR="003216AB" w:rsidRPr="00020AB8">
        <w:t xml:space="preserve"> sprendimai nepriimti,</w:t>
      </w:r>
      <w:r w:rsidR="000D27B4" w:rsidRPr="00020AB8">
        <w:t xml:space="preserve"> patvirtinti</w:t>
      </w:r>
      <w:r w:rsidR="003216AB" w:rsidRPr="00020AB8">
        <w:t xml:space="preserve"> </w:t>
      </w:r>
      <w:r w:rsidR="000D27B4" w:rsidRPr="00020AB8">
        <w:t>349 sprendimai</w:t>
      </w:r>
      <w:r w:rsidR="003216AB" w:rsidRPr="00020AB8">
        <w:t>.</w:t>
      </w:r>
    </w:p>
    <w:p w:rsidR="00EF254C" w:rsidRPr="00A75477" w:rsidRDefault="00AD6F21" w:rsidP="00FF1699">
      <w:pPr>
        <w:ind w:firstLine="720"/>
        <w:jc w:val="both"/>
      </w:pPr>
      <w:r>
        <w:t>2021</w:t>
      </w:r>
      <w:r w:rsidR="007D6907" w:rsidRPr="00A75477">
        <w:t xml:space="preserve"> metais</w:t>
      </w:r>
      <w:r w:rsidR="00F46009" w:rsidRPr="00A75477">
        <w:t xml:space="preserve"> įvykusių</w:t>
      </w:r>
      <w:r w:rsidR="007D6907" w:rsidRPr="00A75477">
        <w:t xml:space="preserve"> S</w:t>
      </w:r>
      <w:r w:rsidR="00F46009" w:rsidRPr="00A75477">
        <w:t>avivaldybės tarybos posėdžių</w:t>
      </w:r>
      <w:r w:rsidR="00FF1699" w:rsidRPr="00A75477">
        <w:t xml:space="preserve"> ir priimtų sprendimų skaičius</w:t>
      </w:r>
      <w:r w:rsidR="00F46009" w:rsidRPr="00A75477">
        <w:t xml:space="preserve"> pateiktas </w:t>
      </w:r>
      <w:r w:rsidR="00CC190B">
        <w:t>2</w:t>
      </w:r>
      <w:r w:rsidR="00F46009" w:rsidRPr="00A75477">
        <w:t xml:space="preserve"> lentelė</w:t>
      </w:r>
      <w:r w:rsidR="00F55B79" w:rsidRPr="00A75477">
        <w:t>je</w:t>
      </w:r>
      <w:r w:rsidR="00F46009" w:rsidRPr="00A75477">
        <w:t>.</w:t>
      </w:r>
      <w:r w:rsidR="00EF254C" w:rsidRPr="00A75477">
        <w:tab/>
      </w:r>
      <w:r w:rsidR="00EF254C" w:rsidRPr="00A75477">
        <w:tab/>
      </w:r>
      <w:r w:rsidR="00EF254C" w:rsidRPr="00A75477">
        <w:tab/>
      </w:r>
      <w:r w:rsidR="00EF254C" w:rsidRPr="00A75477">
        <w:tab/>
      </w:r>
      <w:r w:rsidR="00EF254C" w:rsidRPr="00A75477">
        <w:tab/>
      </w:r>
    </w:p>
    <w:p w:rsidR="006E09C7" w:rsidRPr="00E127EA" w:rsidRDefault="00022525" w:rsidP="00EF254C">
      <w:pPr>
        <w:ind w:left="5184" w:firstLine="1296"/>
        <w:jc w:val="both"/>
      </w:pPr>
      <w:r w:rsidRPr="001F5715">
        <w:rPr>
          <w:b/>
        </w:rPr>
        <w:t xml:space="preserve">        </w:t>
      </w:r>
      <w:r w:rsidR="00CC190B" w:rsidRPr="00E127EA">
        <w:t>2</w:t>
      </w:r>
      <w:r w:rsidR="00EF254C" w:rsidRPr="00E127EA">
        <w:t xml:space="preserve"> lentelė</w:t>
      </w:r>
    </w:p>
    <w:tbl>
      <w:tblPr>
        <w:tblW w:w="6089" w:type="dxa"/>
        <w:jc w:val="center"/>
        <w:tblInd w:w="-6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0"/>
        <w:gridCol w:w="2051"/>
        <w:gridCol w:w="2268"/>
      </w:tblGrid>
      <w:tr w:rsidR="003216AB" w:rsidRPr="00A75477" w:rsidTr="00861C6D">
        <w:trPr>
          <w:trHeight w:val="503"/>
          <w:jc w:val="center"/>
        </w:trPr>
        <w:tc>
          <w:tcPr>
            <w:tcW w:w="177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216AB" w:rsidRPr="00534640" w:rsidRDefault="003216AB" w:rsidP="00861C6D">
            <w:pPr>
              <w:jc w:val="center"/>
              <w:rPr>
                <w:b/>
                <w:sz w:val="22"/>
                <w:szCs w:val="22"/>
              </w:rPr>
            </w:pPr>
            <w:r w:rsidRPr="00534640">
              <w:rPr>
                <w:b/>
                <w:sz w:val="22"/>
                <w:szCs w:val="22"/>
              </w:rPr>
              <w:t>Posėdžio Nr.</w:t>
            </w:r>
          </w:p>
        </w:tc>
        <w:tc>
          <w:tcPr>
            <w:tcW w:w="205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216AB" w:rsidRPr="00534640" w:rsidRDefault="003216AB" w:rsidP="00861C6D">
            <w:pPr>
              <w:jc w:val="center"/>
              <w:rPr>
                <w:b/>
                <w:sz w:val="22"/>
                <w:szCs w:val="22"/>
              </w:rPr>
            </w:pPr>
            <w:r w:rsidRPr="00534640">
              <w:rPr>
                <w:b/>
                <w:sz w:val="22"/>
                <w:szCs w:val="22"/>
              </w:rPr>
              <w:t>Posėdžio data</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216AB" w:rsidRPr="00534640" w:rsidRDefault="003216AB" w:rsidP="00861C6D">
            <w:pPr>
              <w:jc w:val="center"/>
              <w:rPr>
                <w:b/>
                <w:sz w:val="22"/>
                <w:szCs w:val="22"/>
              </w:rPr>
            </w:pPr>
            <w:r w:rsidRPr="00534640">
              <w:rPr>
                <w:b/>
                <w:sz w:val="22"/>
                <w:szCs w:val="22"/>
              </w:rPr>
              <w:t>Priimta sprendimų</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Default="00105B6E" w:rsidP="00861C6D">
            <w:pPr>
              <w:jc w:val="center"/>
              <w:rPr>
                <w:sz w:val="22"/>
                <w:szCs w:val="22"/>
              </w:rPr>
            </w:pPr>
            <w:r>
              <w:rPr>
                <w:sz w:val="22"/>
                <w:szCs w:val="22"/>
              </w:rPr>
              <w:t>1</w:t>
            </w:r>
            <w:r w:rsidR="006C52FA">
              <w:rPr>
                <w:sz w:val="22"/>
                <w:szCs w:val="22"/>
              </w:rPr>
              <w:t>9</w:t>
            </w:r>
          </w:p>
          <w:p w:rsidR="006C52FA" w:rsidRPr="00534640" w:rsidRDefault="006C52FA" w:rsidP="00861C6D">
            <w:pPr>
              <w:jc w:val="center"/>
              <w:rPr>
                <w:sz w:val="22"/>
                <w:szCs w:val="22"/>
              </w:rPr>
            </w:pPr>
            <w:r>
              <w:rPr>
                <w:sz w:val="22"/>
                <w:szCs w:val="22"/>
              </w:rPr>
              <w:t>neeilinis</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2021-01</w:t>
            </w:r>
            <w:r w:rsidR="00105B6E">
              <w:rPr>
                <w:sz w:val="22"/>
                <w:szCs w:val="22"/>
              </w:rPr>
              <w:t>-</w:t>
            </w:r>
            <w:r>
              <w:rPr>
                <w:sz w:val="22"/>
                <w:szCs w:val="22"/>
              </w:rPr>
              <w:t>20</w:t>
            </w:r>
          </w:p>
        </w:tc>
        <w:tc>
          <w:tcPr>
            <w:tcW w:w="2268" w:type="dxa"/>
            <w:tcBorders>
              <w:top w:val="single" w:sz="4" w:space="0" w:color="auto"/>
              <w:left w:val="single" w:sz="4" w:space="0" w:color="auto"/>
              <w:bottom w:val="single" w:sz="4" w:space="0" w:color="auto"/>
              <w:right w:val="single" w:sz="4" w:space="0" w:color="auto"/>
            </w:tcBorders>
          </w:tcPr>
          <w:p w:rsidR="003216AB" w:rsidRPr="00485275" w:rsidRDefault="006C52FA" w:rsidP="00861C6D">
            <w:pPr>
              <w:jc w:val="center"/>
              <w:rPr>
                <w:sz w:val="22"/>
                <w:szCs w:val="22"/>
              </w:rPr>
            </w:pPr>
            <w:r>
              <w:rPr>
                <w:sz w:val="22"/>
                <w:szCs w:val="22"/>
              </w:rPr>
              <w:t>1</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2021-01</w:t>
            </w:r>
            <w:r w:rsidR="00105B6E">
              <w:rPr>
                <w:sz w:val="22"/>
                <w:szCs w:val="22"/>
              </w:rPr>
              <w:t>-</w:t>
            </w:r>
            <w:r>
              <w:rPr>
                <w:sz w:val="22"/>
                <w:szCs w:val="22"/>
              </w:rPr>
              <w:t>28</w:t>
            </w:r>
          </w:p>
        </w:tc>
        <w:tc>
          <w:tcPr>
            <w:tcW w:w="2268" w:type="dxa"/>
            <w:tcBorders>
              <w:top w:val="single" w:sz="4" w:space="0" w:color="auto"/>
              <w:left w:val="single" w:sz="4" w:space="0" w:color="auto"/>
              <w:bottom w:val="single" w:sz="4" w:space="0" w:color="auto"/>
              <w:right w:val="single" w:sz="4" w:space="0" w:color="auto"/>
            </w:tcBorders>
          </w:tcPr>
          <w:p w:rsidR="003216AB" w:rsidRPr="00AF7190" w:rsidRDefault="006C52FA" w:rsidP="00861C6D">
            <w:pPr>
              <w:jc w:val="center"/>
              <w:rPr>
                <w:sz w:val="22"/>
                <w:szCs w:val="22"/>
              </w:rPr>
            </w:pPr>
            <w:r>
              <w:rPr>
                <w:sz w:val="22"/>
                <w:szCs w:val="22"/>
              </w:rPr>
              <w:t>2</w:t>
            </w:r>
            <w:r w:rsidR="00B97631">
              <w:rPr>
                <w:sz w:val="22"/>
                <w:szCs w:val="22"/>
              </w:rPr>
              <w:t>6</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21</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2021-02</w:t>
            </w:r>
            <w:r w:rsidR="00105B6E">
              <w:rPr>
                <w:sz w:val="22"/>
                <w:szCs w:val="22"/>
              </w:rPr>
              <w:t>-</w:t>
            </w:r>
            <w:r>
              <w:rPr>
                <w:sz w:val="22"/>
                <w:szCs w:val="22"/>
              </w:rPr>
              <w:t>18</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4311C3" w:rsidP="00861C6D">
            <w:pPr>
              <w:jc w:val="center"/>
              <w:rPr>
                <w:sz w:val="22"/>
                <w:szCs w:val="22"/>
              </w:rPr>
            </w:pPr>
            <w:r>
              <w:rPr>
                <w:sz w:val="22"/>
                <w:szCs w:val="22"/>
              </w:rPr>
              <w:t>3</w:t>
            </w:r>
            <w:r w:rsidR="00E018DE">
              <w:rPr>
                <w:sz w:val="22"/>
                <w:szCs w:val="22"/>
              </w:rPr>
              <w:t>2</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3216AB" w:rsidRPr="00534640" w:rsidRDefault="00FA1499" w:rsidP="00861C6D">
            <w:pPr>
              <w:jc w:val="center"/>
              <w:rPr>
                <w:sz w:val="22"/>
                <w:szCs w:val="22"/>
              </w:rPr>
            </w:pPr>
            <w:r>
              <w:rPr>
                <w:sz w:val="22"/>
                <w:szCs w:val="22"/>
              </w:rPr>
              <w:t>22</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FA1499" w:rsidP="00FA1499">
            <w:pPr>
              <w:jc w:val="center"/>
              <w:rPr>
                <w:sz w:val="22"/>
                <w:szCs w:val="22"/>
              </w:rPr>
            </w:pPr>
            <w:r>
              <w:rPr>
                <w:sz w:val="22"/>
                <w:szCs w:val="22"/>
              </w:rPr>
              <w:t>2021-03</w:t>
            </w:r>
            <w:r w:rsidR="00105B6E">
              <w:rPr>
                <w:sz w:val="22"/>
                <w:szCs w:val="22"/>
              </w:rPr>
              <w:t>-25</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FA1499" w:rsidP="00861C6D">
            <w:pPr>
              <w:jc w:val="center"/>
              <w:rPr>
                <w:sz w:val="22"/>
                <w:szCs w:val="22"/>
              </w:rPr>
            </w:pPr>
            <w:r>
              <w:rPr>
                <w:sz w:val="22"/>
                <w:szCs w:val="22"/>
              </w:rPr>
              <w:t>3</w:t>
            </w:r>
            <w:r w:rsidR="00E018DE">
              <w:rPr>
                <w:sz w:val="22"/>
                <w:szCs w:val="22"/>
              </w:rPr>
              <w:t>4</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3216AB" w:rsidRPr="00534640" w:rsidRDefault="0066263D" w:rsidP="00861C6D">
            <w:pPr>
              <w:jc w:val="center"/>
              <w:rPr>
                <w:sz w:val="22"/>
                <w:szCs w:val="22"/>
              </w:rPr>
            </w:pPr>
            <w:r>
              <w:rPr>
                <w:sz w:val="22"/>
                <w:szCs w:val="22"/>
              </w:rPr>
              <w:t>23</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66263D" w:rsidP="00861C6D">
            <w:pPr>
              <w:jc w:val="center"/>
              <w:rPr>
                <w:sz w:val="22"/>
                <w:szCs w:val="22"/>
              </w:rPr>
            </w:pPr>
            <w:r>
              <w:rPr>
                <w:sz w:val="22"/>
                <w:szCs w:val="22"/>
              </w:rPr>
              <w:t>2021-04</w:t>
            </w:r>
            <w:r w:rsidR="00105B6E">
              <w:rPr>
                <w:sz w:val="22"/>
                <w:szCs w:val="22"/>
              </w:rPr>
              <w:t>-</w:t>
            </w:r>
            <w:r>
              <w:rPr>
                <w:sz w:val="22"/>
                <w:szCs w:val="22"/>
              </w:rPr>
              <w:t>29</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66263D" w:rsidP="00861C6D">
            <w:pPr>
              <w:jc w:val="center"/>
              <w:rPr>
                <w:sz w:val="22"/>
                <w:szCs w:val="22"/>
              </w:rPr>
            </w:pPr>
            <w:r>
              <w:rPr>
                <w:sz w:val="22"/>
                <w:szCs w:val="22"/>
              </w:rPr>
              <w:t>3</w:t>
            </w:r>
            <w:r w:rsidR="00E018DE">
              <w:rPr>
                <w:sz w:val="22"/>
                <w:szCs w:val="22"/>
              </w:rPr>
              <w:t>1</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3216AB" w:rsidRDefault="00E018DE" w:rsidP="00861C6D">
            <w:pPr>
              <w:jc w:val="center"/>
              <w:rPr>
                <w:sz w:val="22"/>
                <w:szCs w:val="22"/>
              </w:rPr>
            </w:pPr>
            <w:r>
              <w:rPr>
                <w:sz w:val="22"/>
                <w:szCs w:val="22"/>
              </w:rPr>
              <w:t>24</w:t>
            </w:r>
          </w:p>
          <w:p w:rsidR="00E018DE" w:rsidRPr="00534640" w:rsidRDefault="00E018DE" w:rsidP="00861C6D">
            <w:pPr>
              <w:jc w:val="center"/>
              <w:rPr>
                <w:sz w:val="22"/>
                <w:szCs w:val="22"/>
              </w:rPr>
            </w:pPr>
            <w:r>
              <w:rPr>
                <w:sz w:val="22"/>
                <w:szCs w:val="22"/>
              </w:rPr>
              <w:t>neeilinis</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E018DE" w:rsidP="00861C6D">
            <w:pPr>
              <w:jc w:val="center"/>
              <w:rPr>
                <w:sz w:val="22"/>
                <w:szCs w:val="22"/>
              </w:rPr>
            </w:pPr>
            <w:r>
              <w:rPr>
                <w:sz w:val="22"/>
                <w:szCs w:val="22"/>
              </w:rPr>
              <w:t>2021-05</w:t>
            </w:r>
            <w:r w:rsidR="00105B6E">
              <w:rPr>
                <w:sz w:val="22"/>
                <w:szCs w:val="22"/>
              </w:rPr>
              <w:t>-</w:t>
            </w:r>
            <w:r>
              <w:rPr>
                <w:sz w:val="22"/>
                <w:szCs w:val="22"/>
              </w:rPr>
              <w:t>13</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E018DE" w:rsidP="00861C6D">
            <w:pPr>
              <w:jc w:val="center"/>
              <w:rPr>
                <w:sz w:val="22"/>
                <w:szCs w:val="22"/>
              </w:rPr>
            </w:pPr>
            <w:r>
              <w:rPr>
                <w:sz w:val="22"/>
                <w:szCs w:val="22"/>
              </w:rPr>
              <w:t>3</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054F66" w:rsidP="00861C6D">
            <w:pPr>
              <w:jc w:val="center"/>
              <w:rPr>
                <w:sz w:val="22"/>
                <w:szCs w:val="22"/>
              </w:rPr>
            </w:pPr>
            <w:r>
              <w:rPr>
                <w:sz w:val="22"/>
                <w:szCs w:val="22"/>
              </w:rPr>
              <w:t>2</w:t>
            </w:r>
            <w:r w:rsidR="003216AB" w:rsidRPr="00534640">
              <w:rPr>
                <w:sz w:val="22"/>
                <w:szCs w:val="22"/>
              </w:rPr>
              <w:t>5</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F13906" w:rsidP="00861C6D">
            <w:pPr>
              <w:jc w:val="center"/>
              <w:rPr>
                <w:sz w:val="22"/>
                <w:szCs w:val="22"/>
              </w:rPr>
            </w:pPr>
            <w:r>
              <w:rPr>
                <w:sz w:val="22"/>
                <w:szCs w:val="22"/>
              </w:rPr>
              <w:t>2021-05</w:t>
            </w:r>
            <w:r w:rsidR="00105B6E">
              <w:rPr>
                <w:sz w:val="22"/>
                <w:szCs w:val="22"/>
              </w:rPr>
              <w:t>-2</w:t>
            </w:r>
            <w:r>
              <w:rPr>
                <w:sz w:val="22"/>
                <w:szCs w:val="22"/>
              </w:rPr>
              <w:t>7</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F13906" w:rsidP="00861C6D">
            <w:pPr>
              <w:jc w:val="center"/>
              <w:rPr>
                <w:sz w:val="22"/>
                <w:szCs w:val="22"/>
              </w:rPr>
            </w:pPr>
            <w:r>
              <w:rPr>
                <w:sz w:val="22"/>
                <w:szCs w:val="22"/>
              </w:rPr>
              <w:t>41</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F13906" w:rsidP="00861C6D">
            <w:pPr>
              <w:jc w:val="center"/>
              <w:rPr>
                <w:sz w:val="22"/>
                <w:szCs w:val="22"/>
              </w:rPr>
            </w:pPr>
            <w:r>
              <w:rPr>
                <w:sz w:val="22"/>
                <w:szCs w:val="22"/>
              </w:rPr>
              <w:t>26</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F13906" w:rsidP="00861C6D">
            <w:pPr>
              <w:jc w:val="center"/>
              <w:rPr>
                <w:sz w:val="22"/>
                <w:szCs w:val="22"/>
              </w:rPr>
            </w:pPr>
            <w:r>
              <w:rPr>
                <w:sz w:val="22"/>
                <w:szCs w:val="22"/>
              </w:rPr>
              <w:t>2021-06</w:t>
            </w:r>
            <w:r w:rsidR="00105B6E">
              <w:rPr>
                <w:sz w:val="22"/>
                <w:szCs w:val="22"/>
              </w:rPr>
              <w:t>-</w:t>
            </w:r>
            <w:r>
              <w:rPr>
                <w:sz w:val="22"/>
                <w:szCs w:val="22"/>
              </w:rPr>
              <w:t>23</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F13906" w:rsidP="00861C6D">
            <w:pPr>
              <w:jc w:val="center"/>
              <w:rPr>
                <w:sz w:val="22"/>
                <w:szCs w:val="22"/>
              </w:rPr>
            </w:pPr>
            <w:r>
              <w:rPr>
                <w:sz w:val="22"/>
                <w:szCs w:val="22"/>
              </w:rPr>
              <w:t>26</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E30935" w:rsidP="00861C6D">
            <w:pPr>
              <w:jc w:val="center"/>
              <w:rPr>
                <w:sz w:val="22"/>
                <w:szCs w:val="22"/>
              </w:rPr>
            </w:pPr>
            <w:r>
              <w:rPr>
                <w:sz w:val="22"/>
                <w:szCs w:val="22"/>
              </w:rPr>
              <w:t>27</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E30935" w:rsidP="00E30935">
            <w:pPr>
              <w:jc w:val="center"/>
              <w:rPr>
                <w:sz w:val="22"/>
                <w:szCs w:val="22"/>
              </w:rPr>
            </w:pPr>
            <w:r>
              <w:rPr>
                <w:sz w:val="22"/>
                <w:szCs w:val="22"/>
              </w:rPr>
              <w:t>2021-07</w:t>
            </w:r>
            <w:r w:rsidR="00105B6E">
              <w:rPr>
                <w:sz w:val="22"/>
                <w:szCs w:val="22"/>
              </w:rPr>
              <w:t>-2</w:t>
            </w:r>
            <w:r>
              <w:rPr>
                <w:sz w:val="22"/>
                <w:szCs w:val="22"/>
              </w:rPr>
              <w:t>9</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E30935" w:rsidP="00861C6D">
            <w:pPr>
              <w:jc w:val="center"/>
              <w:rPr>
                <w:sz w:val="22"/>
                <w:szCs w:val="22"/>
              </w:rPr>
            </w:pPr>
            <w:r>
              <w:rPr>
                <w:sz w:val="22"/>
                <w:szCs w:val="22"/>
              </w:rPr>
              <w:t>30</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iškilmingas</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2021-07-30</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28</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2021-09-29</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33</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29</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2021-10-28</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23</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30</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2021-11-25</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26</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B97631" w:rsidP="00861C6D">
            <w:pPr>
              <w:jc w:val="center"/>
              <w:rPr>
                <w:sz w:val="22"/>
                <w:szCs w:val="22"/>
              </w:rPr>
            </w:pPr>
            <w:r>
              <w:rPr>
                <w:sz w:val="22"/>
                <w:szCs w:val="22"/>
              </w:rPr>
              <w:t>31</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B97631" w:rsidP="00105B6E">
            <w:pPr>
              <w:jc w:val="center"/>
              <w:rPr>
                <w:sz w:val="22"/>
                <w:szCs w:val="22"/>
              </w:rPr>
            </w:pPr>
            <w:r>
              <w:rPr>
                <w:sz w:val="22"/>
                <w:szCs w:val="22"/>
              </w:rPr>
              <w:t>2021</w:t>
            </w:r>
            <w:r w:rsidR="003216AB" w:rsidRPr="00534640">
              <w:rPr>
                <w:sz w:val="22"/>
                <w:szCs w:val="22"/>
              </w:rPr>
              <w:t>-1</w:t>
            </w:r>
            <w:r w:rsidR="00105B6E">
              <w:rPr>
                <w:sz w:val="22"/>
                <w:szCs w:val="22"/>
              </w:rPr>
              <w:t>2-2</w:t>
            </w:r>
            <w:r>
              <w:rPr>
                <w:sz w:val="22"/>
                <w:szCs w:val="22"/>
              </w:rPr>
              <w:t>7</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B97631" w:rsidP="00861C6D">
            <w:pPr>
              <w:jc w:val="center"/>
              <w:rPr>
                <w:sz w:val="22"/>
                <w:szCs w:val="22"/>
              </w:rPr>
            </w:pPr>
            <w:r>
              <w:rPr>
                <w:sz w:val="22"/>
                <w:szCs w:val="22"/>
              </w:rPr>
              <w:t>43</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3216AB" w:rsidP="00861C6D">
            <w:pPr>
              <w:jc w:val="center"/>
              <w:rPr>
                <w:sz w:val="22"/>
                <w:szCs w:val="22"/>
              </w:rPr>
            </w:pPr>
            <w:r w:rsidRPr="00534640">
              <w:rPr>
                <w:sz w:val="22"/>
                <w:szCs w:val="22"/>
              </w:rPr>
              <w:t>Iš viso:</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3216AB" w:rsidP="00861C6D">
            <w:pPr>
              <w:jc w:val="center"/>
              <w:rPr>
                <w:sz w:val="22"/>
                <w:szCs w:val="22"/>
              </w:rPr>
            </w:pPr>
          </w:p>
        </w:tc>
        <w:tc>
          <w:tcPr>
            <w:tcW w:w="2268" w:type="dxa"/>
            <w:tcBorders>
              <w:top w:val="single" w:sz="4" w:space="0" w:color="auto"/>
              <w:left w:val="single" w:sz="4" w:space="0" w:color="auto"/>
              <w:bottom w:val="single" w:sz="4" w:space="0" w:color="auto"/>
              <w:right w:val="single" w:sz="4" w:space="0" w:color="auto"/>
            </w:tcBorders>
            <w:hideMark/>
          </w:tcPr>
          <w:p w:rsidR="003216AB" w:rsidRPr="00534640" w:rsidRDefault="00105B6E" w:rsidP="00861C6D">
            <w:pPr>
              <w:jc w:val="center"/>
              <w:rPr>
                <w:sz w:val="22"/>
                <w:szCs w:val="22"/>
              </w:rPr>
            </w:pPr>
            <w:r>
              <w:rPr>
                <w:sz w:val="22"/>
                <w:szCs w:val="22"/>
              </w:rPr>
              <w:t>3</w:t>
            </w:r>
            <w:r w:rsidR="00B97631">
              <w:rPr>
                <w:sz w:val="22"/>
                <w:szCs w:val="22"/>
              </w:rPr>
              <w:t>49</w:t>
            </w:r>
          </w:p>
        </w:tc>
      </w:tr>
    </w:tbl>
    <w:p w:rsidR="001F5715" w:rsidRDefault="001F5715" w:rsidP="00465AC0">
      <w:pPr>
        <w:ind w:firstLine="720"/>
        <w:jc w:val="both"/>
      </w:pPr>
    </w:p>
    <w:p w:rsidR="001F5715" w:rsidRPr="00E127EA" w:rsidRDefault="00485275" w:rsidP="001F5715">
      <w:pPr>
        <w:jc w:val="both"/>
      </w:pPr>
      <w:r>
        <w:rPr>
          <w:iCs/>
        </w:rPr>
        <w:t>3 lentelė.</w:t>
      </w:r>
      <w:r w:rsidR="001F5715" w:rsidRPr="00E127EA">
        <w:rPr>
          <w:iCs/>
        </w:rPr>
        <w:t xml:space="preserve"> </w:t>
      </w:r>
      <w:r>
        <w:rPr>
          <w:iCs/>
        </w:rPr>
        <w:t>T</w:t>
      </w:r>
      <w:r w:rsidR="001F5715" w:rsidRPr="00E127EA">
        <w:t>arybos narių dalyvavimas Savivaldybės tarybos posėdžiuose</w:t>
      </w:r>
      <w:r w:rsidR="00771748">
        <w:t xml:space="preserve"> 2021</w:t>
      </w:r>
      <w:r>
        <w:t xml:space="preserve"> metais</w:t>
      </w:r>
      <w:r w:rsidR="0067630D">
        <w:t>:</w:t>
      </w:r>
    </w:p>
    <w:tbl>
      <w:tblPr>
        <w:tblW w:w="100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567"/>
        <w:gridCol w:w="567"/>
        <w:gridCol w:w="567"/>
        <w:gridCol w:w="567"/>
        <w:gridCol w:w="567"/>
        <w:gridCol w:w="567"/>
        <w:gridCol w:w="567"/>
        <w:gridCol w:w="567"/>
        <w:gridCol w:w="567"/>
        <w:gridCol w:w="709"/>
        <w:gridCol w:w="567"/>
        <w:gridCol w:w="567"/>
        <w:gridCol w:w="567"/>
        <w:gridCol w:w="991"/>
      </w:tblGrid>
      <w:tr w:rsidR="00910F83" w:rsidRPr="004E66D3" w:rsidTr="004E66D3">
        <w:tc>
          <w:tcPr>
            <w:tcW w:w="1560" w:type="dxa"/>
            <w:shd w:val="clear" w:color="auto" w:fill="D9D9D9"/>
            <w:vAlign w:val="center"/>
          </w:tcPr>
          <w:p w:rsidR="00910F83" w:rsidRPr="004E66D3" w:rsidRDefault="00910F83" w:rsidP="004E66D3">
            <w:pPr>
              <w:jc w:val="center"/>
              <w:rPr>
                <w:b/>
                <w:sz w:val="18"/>
                <w:szCs w:val="18"/>
              </w:rPr>
            </w:pPr>
            <w:r w:rsidRPr="004E66D3">
              <w:rPr>
                <w:b/>
                <w:sz w:val="18"/>
                <w:szCs w:val="18"/>
              </w:rPr>
              <w:t>Vardas Pavardė</w:t>
            </w:r>
          </w:p>
        </w:tc>
        <w:tc>
          <w:tcPr>
            <w:tcW w:w="7513" w:type="dxa"/>
            <w:gridSpan w:val="13"/>
            <w:shd w:val="clear" w:color="auto" w:fill="D9D9D9"/>
            <w:vAlign w:val="center"/>
          </w:tcPr>
          <w:p w:rsidR="00910F83" w:rsidRPr="004E66D3" w:rsidRDefault="00910F83" w:rsidP="004E66D3">
            <w:pPr>
              <w:jc w:val="center"/>
              <w:rPr>
                <w:b/>
                <w:sz w:val="18"/>
                <w:szCs w:val="18"/>
              </w:rPr>
            </w:pPr>
            <w:r w:rsidRPr="004E66D3">
              <w:rPr>
                <w:b/>
                <w:sz w:val="18"/>
                <w:szCs w:val="18"/>
              </w:rPr>
              <w:t>Savivaldybės taryba</w:t>
            </w:r>
          </w:p>
        </w:tc>
        <w:tc>
          <w:tcPr>
            <w:tcW w:w="991" w:type="dxa"/>
            <w:vMerge w:val="restart"/>
            <w:shd w:val="clear" w:color="auto" w:fill="D9D9D9"/>
            <w:vAlign w:val="center"/>
          </w:tcPr>
          <w:p w:rsidR="00910F83" w:rsidRPr="004E66D3" w:rsidRDefault="00910F83" w:rsidP="004E66D3">
            <w:pPr>
              <w:jc w:val="center"/>
              <w:rPr>
                <w:b/>
                <w:sz w:val="15"/>
                <w:szCs w:val="15"/>
              </w:rPr>
            </w:pPr>
            <w:r w:rsidRPr="004E66D3">
              <w:rPr>
                <w:b/>
                <w:sz w:val="15"/>
                <w:szCs w:val="15"/>
              </w:rPr>
              <w:t>Nedalyvavo</w:t>
            </w:r>
          </w:p>
        </w:tc>
      </w:tr>
      <w:tr w:rsidR="00910F83" w:rsidRPr="004E66D3" w:rsidTr="004E66D3">
        <w:tc>
          <w:tcPr>
            <w:tcW w:w="1560" w:type="dxa"/>
            <w:shd w:val="clear" w:color="auto" w:fill="D9D9D9"/>
            <w:vAlign w:val="center"/>
          </w:tcPr>
          <w:p w:rsidR="00910F83" w:rsidRPr="004E66D3" w:rsidRDefault="00910F83" w:rsidP="004E66D3">
            <w:pPr>
              <w:jc w:val="center"/>
              <w:rPr>
                <w:b/>
                <w:sz w:val="18"/>
                <w:szCs w:val="18"/>
              </w:rPr>
            </w:pPr>
            <w:r w:rsidRPr="004E66D3">
              <w:rPr>
                <w:b/>
                <w:sz w:val="18"/>
                <w:szCs w:val="18"/>
              </w:rPr>
              <w:t>Įvyko  14 posėdžių</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01.20</w:t>
            </w:r>
          </w:p>
          <w:p w:rsidR="00910F83" w:rsidRPr="004E66D3" w:rsidRDefault="00910F83" w:rsidP="004E66D3">
            <w:pPr>
              <w:jc w:val="center"/>
              <w:rPr>
                <w:b/>
                <w:sz w:val="15"/>
                <w:szCs w:val="15"/>
              </w:rPr>
            </w:pPr>
            <w:r w:rsidRPr="004E66D3">
              <w:rPr>
                <w:b/>
                <w:sz w:val="15"/>
                <w:szCs w:val="15"/>
              </w:rPr>
              <w:t>neeil.</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01.28</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02.18</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03.25</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04.29</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05.13</w:t>
            </w:r>
          </w:p>
          <w:p w:rsidR="00910F83" w:rsidRPr="004E66D3" w:rsidRDefault="00910F83" w:rsidP="004E66D3">
            <w:pPr>
              <w:jc w:val="center"/>
              <w:rPr>
                <w:b/>
                <w:sz w:val="15"/>
                <w:szCs w:val="15"/>
              </w:rPr>
            </w:pPr>
            <w:r w:rsidRPr="004E66D3">
              <w:rPr>
                <w:b/>
                <w:sz w:val="15"/>
                <w:szCs w:val="15"/>
              </w:rPr>
              <w:t>neeil.</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05.27</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06.23</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07.29</w:t>
            </w:r>
          </w:p>
        </w:tc>
        <w:tc>
          <w:tcPr>
            <w:tcW w:w="709" w:type="dxa"/>
            <w:shd w:val="clear" w:color="auto" w:fill="D9D9D9"/>
            <w:vAlign w:val="center"/>
          </w:tcPr>
          <w:p w:rsidR="00910F83" w:rsidRPr="004E66D3" w:rsidRDefault="00910F83" w:rsidP="004E66D3">
            <w:pPr>
              <w:jc w:val="center"/>
              <w:rPr>
                <w:b/>
                <w:sz w:val="15"/>
                <w:szCs w:val="15"/>
              </w:rPr>
            </w:pPr>
            <w:r w:rsidRPr="004E66D3">
              <w:rPr>
                <w:b/>
                <w:sz w:val="15"/>
                <w:szCs w:val="15"/>
              </w:rPr>
              <w:t>07.30</w:t>
            </w:r>
          </w:p>
          <w:p w:rsidR="00910F83" w:rsidRPr="004E66D3" w:rsidRDefault="00910F83" w:rsidP="004E66D3">
            <w:pPr>
              <w:jc w:val="center"/>
              <w:rPr>
                <w:b/>
                <w:sz w:val="15"/>
                <w:szCs w:val="15"/>
              </w:rPr>
            </w:pPr>
            <w:r w:rsidRPr="004E66D3">
              <w:rPr>
                <w:b/>
                <w:sz w:val="15"/>
                <w:szCs w:val="15"/>
              </w:rPr>
              <w:t>iškilm.</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09.29</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10.28</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11.25/</w:t>
            </w:r>
          </w:p>
          <w:p w:rsidR="00910F83" w:rsidRPr="004E66D3" w:rsidRDefault="00910F83" w:rsidP="004E66D3">
            <w:pPr>
              <w:jc w:val="center"/>
              <w:rPr>
                <w:b/>
                <w:sz w:val="15"/>
                <w:szCs w:val="15"/>
              </w:rPr>
            </w:pPr>
            <w:r w:rsidRPr="004E66D3">
              <w:rPr>
                <w:b/>
                <w:sz w:val="15"/>
                <w:szCs w:val="15"/>
              </w:rPr>
              <w:t>12.27</w:t>
            </w:r>
          </w:p>
        </w:tc>
        <w:tc>
          <w:tcPr>
            <w:tcW w:w="991" w:type="dxa"/>
            <w:vMerge/>
            <w:shd w:val="clear" w:color="auto" w:fill="D9D9D9"/>
          </w:tcPr>
          <w:p w:rsidR="00910F83" w:rsidRPr="004E66D3" w:rsidRDefault="00910F83" w:rsidP="004E66D3">
            <w:pPr>
              <w:jc w:val="center"/>
              <w:rPr>
                <w:b/>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Gintaras Bagužis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Asta Beierle Eigirdienė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trike/>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trike/>
                <w:sz w:val="18"/>
                <w:szCs w:val="18"/>
              </w:rPr>
            </w:pPr>
            <w:r w:rsidRPr="004E66D3">
              <w:rPr>
                <w:strike/>
                <w:sz w:val="18"/>
                <w:szCs w:val="18"/>
              </w:rPr>
              <w:t>-</w:t>
            </w:r>
          </w:p>
        </w:tc>
        <w:tc>
          <w:tcPr>
            <w:tcW w:w="567" w:type="dxa"/>
            <w:shd w:val="clear" w:color="auto" w:fill="auto"/>
          </w:tcPr>
          <w:p w:rsidR="00910F83" w:rsidRPr="004E66D3" w:rsidRDefault="00910F83" w:rsidP="004E66D3">
            <w:pPr>
              <w:jc w:val="center"/>
              <w:rPr>
                <w:sz w:val="18"/>
                <w:szCs w:val="18"/>
              </w:rPr>
            </w:pPr>
            <w:r w:rsidRPr="004E66D3">
              <w:rPr>
                <w:sz w:val="18"/>
                <w:szCs w:val="18"/>
              </w:rPr>
              <w:t>dal.</w:t>
            </w:r>
          </w:p>
        </w:tc>
        <w:tc>
          <w:tcPr>
            <w:tcW w:w="567" w:type="dxa"/>
            <w:shd w:val="clear" w:color="auto" w:fill="auto"/>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trike/>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Vida Bondauskienė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Raimondas Doviltis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Gintarė Drackienė</w:t>
            </w: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Rimas Dužinskas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Robertas Endrikas </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709"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b/>
                <w:sz w:val="18"/>
                <w:szCs w:val="18"/>
                <w:highlight w:val="darkGray"/>
              </w:rPr>
            </w:pPr>
          </w:p>
        </w:tc>
        <w:tc>
          <w:tcPr>
            <w:tcW w:w="567" w:type="dxa"/>
            <w:shd w:val="clear" w:color="auto" w:fill="808080"/>
            <w:vAlign w:val="center"/>
          </w:tcPr>
          <w:p w:rsidR="00910F83" w:rsidRPr="004E66D3" w:rsidRDefault="00910F83" w:rsidP="004E66D3">
            <w:pPr>
              <w:jc w:val="center"/>
              <w:rPr>
                <w:b/>
                <w:sz w:val="18"/>
                <w:szCs w:val="18"/>
              </w:rPr>
            </w:pP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Marijus Kaktys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Česlovas Kerpauskas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Aidas Kėsas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3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Audrius Klišonis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Daina Martišienė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b/>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Audrius Misiūnas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b/>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Jonas Mockūnas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lastRenderedPageBreak/>
              <w:t>Julius Nekrašas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Gediminas Norvaišas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Algirdas Pečiulis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Mindaugas Pocius</w:t>
            </w: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Tomas Raudys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709"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b/>
                <w:sz w:val="18"/>
                <w:szCs w:val="18"/>
                <w:highlight w:val="darkGray"/>
              </w:rPr>
            </w:pPr>
          </w:p>
        </w:tc>
        <w:tc>
          <w:tcPr>
            <w:tcW w:w="567" w:type="dxa"/>
            <w:shd w:val="clear" w:color="auto" w:fill="808080"/>
            <w:vAlign w:val="center"/>
          </w:tcPr>
          <w:p w:rsidR="00910F83" w:rsidRPr="004E66D3" w:rsidRDefault="00910F83" w:rsidP="004E66D3">
            <w:pPr>
              <w:jc w:val="center"/>
              <w:rPr>
                <w:b/>
                <w:sz w:val="18"/>
                <w:szCs w:val="18"/>
              </w:rPr>
            </w:pPr>
          </w:p>
        </w:tc>
        <w:tc>
          <w:tcPr>
            <w:tcW w:w="991" w:type="dxa"/>
            <w:shd w:val="clear" w:color="auto" w:fill="auto"/>
            <w:vAlign w:val="center"/>
          </w:tcPr>
          <w:p w:rsidR="00910F83" w:rsidRPr="004E66D3" w:rsidRDefault="00910F83" w:rsidP="004E66D3">
            <w:pPr>
              <w:jc w:val="center"/>
              <w:rPr>
                <w:b/>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Liudas Skierus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Vaidotas Skierus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18"/>
                <w:szCs w:val="18"/>
              </w:rPr>
            </w:pPr>
            <w:r w:rsidRPr="004E66D3">
              <w:rPr>
                <w:b/>
                <w:sz w:val="18"/>
                <w:szCs w:val="18"/>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Jolanta Skurdauskienė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Judita Stankutė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3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Tadas Šetkauskis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2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Vida Tamkevičienė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5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Irena Taučienė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1 posėd.</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Adomas Zamulskis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bl>
    <w:p w:rsidR="00631902" w:rsidRDefault="00557235" w:rsidP="00631902">
      <w:pPr>
        <w:ind w:firstLine="720"/>
        <w:jc w:val="both"/>
      </w:pPr>
      <w:r w:rsidRPr="00F31424">
        <w:t xml:space="preserve">Nė vieno </w:t>
      </w:r>
      <w:r w:rsidR="000D3FFA">
        <w:t>t</w:t>
      </w:r>
      <w:r w:rsidRPr="00F31424">
        <w:t xml:space="preserve">arybos posėdžio nepraleido: Vida Bondauskienė, Rimas Dužinskas, </w:t>
      </w:r>
      <w:r w:rsidR="00910F83">
        <w:t>Marijus Kaktys</w:t>
      </w:r>
      <w:r w:rsidR="004C7027">
        <w:t xml:space="preserve">, Audrius Klišonis, </w:t>
      </w:r>
      <w:r w:rsidR="00F31424" w:rsidRPr="00F31424">
        <w:t>Adomas Zamulskis</w:t>
      </w:r>
      <w:r w:rsidR="00631902">
        <w:t xml:space="preserve">. </w:t>
      </w:r>
    </w:p>
    <w:p w:rsidR="00557235" w:rsidRPr="00557235" w:rsidRDefault="00557235" w:rsidP="00557235">
      <w:pPr>
        <w:ind w:firstLine="720"/>
        <w:jc w:val="both"/>
      </w:pPr>
    </w:p>
    <w:p w:rsidR="005B5953" w:rsidRPr="00885A30" w:rsidRDefault="005B5953" w:rsidP="005B5953">
      <w:pPr>
        <w:jc w:val="center"/>
        <w:rPr>
          <w:b/>
          <w:sz w:val="28"/>
          <w:szCs w:val="28"/>
        </w:rPr>
      </w:pPr>
      <w:r w:rsidRPr="00885A30">
        <w:rPr>
          <w:b/>
          <w:sz w:val="28"/>
          <w:szCs w:val="28"/>
        </w:rPr>
        <w:t>1.</w:t>
      </w:r>
      <w:r>
        <w:rPr>
          <w:b/>
          <w:sz w:val="28"/>
          <w:szCs w:val="28"/>
        </w:rPr>
        <w:t>3</w:t>
      </w:r>
      <w:r w:rsidRPr="00885A30">
        <w:rPr>
          <w:b/>
          <w:sz w:val="28"/>
          <w:szCs w:val="28"/>
        </w:rPr>
        <w:t>.</w:t>
      </w:r>
      <w:r>
        <w:rPr>
          <w:b/>
          <w:sz w:val="28"/>
          <w:szCs w:val="28"/>
        </w:rPr>
        <w:t xml:space="preserve"> TARYBOS POSĖDŽIUOSE SV</w:t>
      </w:r>
      <w:r w:rsidR="004043CF">
        <w:rPr>
          <w:b/>
          <w:sz w:val="28"/>
          <w:szCs w:val="28"/>
        </w:rPr>
        <w:t>A</w:t>
      </w:r>
      <w:r>
        <w:rPr>
          <w:b/>
          <w:sz w:val="28"/>
          <w:szCs w:val="28"/>
        </w:rPr>
        <w:t>RSTYTI KLAUSIMAI</w:t>
      </w:r>
    </w:p>
    <w:p w:rsidR="00A02849" w:rsidRDefault="00A02849" w:rsidP="00465AC0">
      <w:pPr>
        <w:ind w:firstLine="720"/>
        <w:jc w:val="both"/>
      </w:pPr>
    </w:p>
    <w:p w:rsidR="00737E61" w:rsidRDefault="000B1860" w:rsidP="00737E61">
      <w:pPr>
        <w:pStyle w:val="Default"/>
        <w:ind w:firstLine="720"/>
        <w:jc w:val="both"/>
        <w:rPr>
          <w:lang w:eastAsia="en-US"/>
        </w:rPr>
      </w:pPr>
      <w:r w:rsidRPr="00935F74">
        <w:rPr>
          <w:bCs/>
        </w:rPr>
        <w:t>Sausio</w:t>
      </w:r>
      <w:r>
        <w:rPr>
          <w:bCs/>
        </w:rPr>
        <w:t xml:space="preserve"> mėnesį vyko du Savivaldybės tarybos posėdžiai, vienas iš jų – neeilinis. </w:t>
      </w:r>
      <w:r w:rsidR="00935F74">
        <w:rPr>
          <w:bCs/>
        </w:rPr>
        <w:t>Neeilinis t</w:t>
      </w:r>
      <w:r>
        <w:rPr>
          <w:bCs/>
        </w:rPr>
        <w:t xml:space="preserve">arybos posėdis </w:t>
      </w:r>
      <w:r w:rsidR="00891A91">
        <w:rPr>
          <w:bCs/>
        </w:rPr>
        <w:t>buvo sušauktas</w:t>
      </w:r>
      <w:r w:rsidR="00935F74">
        <w:rPr>
          <w:bCs/>
        </w:rPr>
        <w:t xml:space="preserve"> ap</w:t>
      </w:r>
      <w:r w:rsidR="00891A91">
        <w:rPr>
          <w:bCs/>
        </w:rPr>
        <w:t>tarti vieną klausimą „</w:t>
      </w:r>
      <w:r w:rsidR="00891A91" w:rsidRPr="00C93BFC">
        <w:rPr>
          <w:bCs/>
        </w:rPr>
        <w:t>Dėl komisijos sudarymo</w:t>
      </w:r>
      <w:r w:rsidR="00891A91">
        <w:rPr>
          <w:bCs/>
        </w:rPr>
        <w:t>“</w:t>
      </w:r>
      <w:r w:rsidR="00891A91" w:rsidRPr="00C93BFC">
        <w:rPr>
          <w:bCs/>
        </w:rPr>
        <w:t>.</w:t>
      </w:r>
      <w:r w:rsidR="00737E61">
        <w:rPr>
          <w:bCs/>
        </w:rPr>
        <w:t xml:space="preserve"> Po ilgų diskusijų </w:t>
      </w:r>
      <w:r w:rsidR="00737E61" w:rsidRPr="00A703B4">
        <w:rPr>
          <w:bCs/>
        </w:rPr>
        <w:t xml:space="preserve">dėl sprendimo priėmimo, </w:t>
      </w:r>
      <w:r w:rsidR="00737E61">
        <w:rPr>
          <w:bCs/>
        </w:rPr>
        <w:t>buvo balsuojama</w:t>
      </w:r>
      <w:r w:rsidR="00737E61" w:rsidRPr="00A703B4">
        <w:rPr>
          <w:bCs/>
        </w:rPr>
        <w:t xml:space="preserve"> (</w:t>
      </w:r>
      <w:r w:rsidR="00737E61">
        <w:rPr>
          <w:bCs/>
        </w:rPr>
        <w:t>už</w:t>
      </w:r>
      <w:r w:rsidR="00737E61" w:rsidRPr="00A703B4">
        <w:rPr>
          <w:bCs/>
        </w:rPr>
        <w:t xml:space="preserve"> </w:t>
      </w:r>
      <w:r w:rsidR="00737E61">
        <w:rPr>
          <w:bCs/>
        </w:rPr>
        <w:t xml:space="preserve">– </w:t>
      </w:r>
      <w:r w:rsidR="00737E61" w:rsidRPr="00A703B4">
        <w:rPr>
          <w:bCs/>
        </w:rPr>
        <w:t>1</w:t>
      </w:r>
      <w:r w:rsidR="00737E61">
        <w:rPr>
          <w:bCs/>
        </w:rPr>
        <w:t>5</w:t>
      </w:r>
      <w:r w:rsidR="00737E61" w:rsidRPr="00A703B4">
        <w:rPr>
          <w:bCs/>
        </w:rPr>
        <w:t>,</w:t>
      </w:r>
      <w:r w:rsidR="00737E61">
        <w:rPr>
          <w:bCs/>
        </w:rPr>
        <w:t xml:space="preserve"> prieš –</w:t>
      </w:r>
      <w:r w:rsidR="00737E61" w:rsidRPr="00A703B4">
        <w:rPr>
          <w:bCs/>
        </w:rPr>
        <w:t xml:space="preserve"> </w:t>
      </w:r>
      <w:r w:rsidR="00737E61">
        <w:rPr>
          <w:bCs/>
        </w:rPr>
        <w:t>8</w:t>
      </w:r>
      <w:r w:rsidR="00737E61" w:rsidRPr="00A703B4">
        <w:rPr>
          <w:bCs/>
        </w:rPr>
        <w:t>, susilaikė</w:t>
      </w:r>
      <w:r w:rsidR="00737E61">
        <w:rPr>
          <w:bCs/>
        </w:rPr>
        <w:t xml:space="preserve"> – 1, dalyvavo – 24</w:t>
      </w:r>
      <w:r w:rsidR="00737E61" w:rsidRPr="00A703B4">
        <w:rPr>
          <w:bCs/>
        </w:rPr>
        <w:t>)</w:t>
      </w:r>
      <w:r w:rsidR="00737E61">
        <w:rPr>
          <w:bCs/>
        </w:rPr>
        <w:t xml:space="preserve">. Komisija </w:t>
      </w:r>
      <w:r w:rsidR="00737E61" w:rsidRPr="0068346C">
        <w:rPr>
          <w:lang w:eastAsia="en-US"/>
        </w:rPr>
        <w:t>teikime pateiktiems faktams ištirti</w:t>
      </w:r>
      <w:r w:rsidR="00737E61">
        <w:rPr>
          <w:lang w:eastAsia="en-US"/>
        </w:rPr>
        <w:t xml:space="preserve"> buvo patvirtinta. Komisijos sudėtis: </w:t>
      </w:r>
      <w:r w:rsidR="00737E61" w:rsidRPr="00562E3F">
        <w:rPr>
          <w:lang w:eastAsia="en-US"/>
        </w:rPr>
        <w:t>Vida Bondauskienė ir Rimas Dužinskas</w:t>
      </w:r>
      <w:r w:rsidR="00935F74">
        <w:rPr>
          <w:lang w:eastAsia="en-US"/>
        </w:rPr>
        <w:t xml:space="preserve"> -</w:t>
      </w:r>
      <w:r w:rsidR="00737E61" w:rsidRPr="00562E3F">
        <w:rPr>
          <w:lang w:eastAsia="en-US"/>
        </w:rPr>
        <w:t xml:space="preserve"> nuo visuomeninio rinkimų komiteto „Vieninga Plungė“ frakcijos;</w:t>
      </w:r>
      <w:r w:rsidR="00737E61">
        <w:rPr>
          <w:lang w:eastAsia="en-US"/>
        </w:rPr>
        <w:t xml:space="preserve"> </w:t>
      </w:r>
      <w:r w:rsidR="00737E61" w:rsidRPr="00562E3F">
        <w:rPr>
          <w:lang w:eastAsia="en-US"/>
        </w:rPr>
        <w:t>Vaidotas Skierus ir Adomas Zamulskis</w:t>
      </w:r>
      <w:r w:rsidR="00935F74">
        <w:rPr>
          <w:lang w:eastAsia="en-US"/>
        </w:rPr>
        <w:t xml:space="preserve"> -</w:t>
      </w:r>
      <w:r w:rsidR="00737E61" w:rsidRPr="00562E3F">
        <w:rPr>
          <w:lang w:eastAsia="en-US"/>
        </w:rPr>
        <w:t xml:space="preserve"> nuo Tėvynės sąjungos – Lietuvos krikščionių demokratų frakcijos;</w:t>
      </w:r>
      <w:r w:rsidR="00737E61">
        <w:rPr>
          <w:lang w:eastAsia="en-US"/>
        </w:rPr>
        <w:t xml:space="preserve"> Jonas Mockūnas</w:t>
      </w:r>
      <w:r w:rsidR="00935F74">
        <w:rPr>
          <w:lang w:eastAsia="en-US"/>
        </w:rPr>
        <w:t xml:space="preserve"> -</w:t>
      </w:r>
      <w:r w:rsidR="00737E61">
        <w:rPr>
          <w:lang w:eastAsia="en-US"/>
        </w:rPr>
        <w:t xml:space="preserve"> nuo Lietuvos valstiečių ir žaliųjų sąjungos frakcijos; Algirdas Pečiulis ir Tomas Raudys</w:t>
      </w:r>
      <w:r w:rsidR="00935F74">
        <w:rPr>
          <w:lang w:eastAsia="en-US"/>
        </w:rPr>
        <w:t xml:space="preserve"> -</w:t>
      </w:r>
      <w:r w:rsidR="00737E61">
        <w:rPr>
          <w:lang w:eastAsia="en-US"/>
        </w:rPr>
        <w:t xml:space="preserve"> nuo Liberalų sąjūdžio frakcijos.</w:t>
      </w:r>
    </w:p>
    <w:p w:rsidR="00D60CED" w:rsidRPr="00CB6FD3" w:rsidRDefault="00D60CED" w:rsidP="00D60CED">
      <w:pPr>
        <w:ind w:firstLine="720"/>
        <w:jc w:val="both"/>
        <w:rPr>
          <w:color w:val="FF0000"/>
        </w:rPr>
      </w:pPr>
      <w:r>
        <w:t xml:space="preserve">Į kitą sausio mėnesio </w:t>
      </w:r>
      <w:r w:rsidRPr="00D60CED">
        <w:t xml:space="preserve">Savivaldybės tarybos posėdžio darbotvarkę buvo įtrauktas 31 klausimas. Priimti 26 sprendimai, iš kurių bendru sutarimu – 25, balsuojant – 1, </w:t>
      </w:r>
      <w:r>
        <w:t>nepriimtas 1 sprendimas</w:t>
      </w:r>
      <w:r w:rsidRPr="00FC33D6">
        <w:t>.</w:t>
      </w:r>
    </w:p>
    <w:p w:rsidR="002662C1" w:rsidRPr="002662C1" w:rsidRDefault="002662C1" w:rsidP="002662C1">
      <w:pPr>
        <w:ind w:firstLine="720"/>
        <w:jc w:val="both"/>
        <w:rPr>
          <w:bCs/>
        </w:rPr>
      </w:pPr>
      <w:r w:rsidRPr="000912E0">
        <w:rPr>
          <w:bCs/>
        </w:rPr>
        <w:t>Antrajame</w:t>
      </w:r>
      <w:r w:rsidRPr="002662C1">
        <w:rPr>
          <w:bCs/>
        </w:rPr>
        <w:t xml:space="preserve">  praėjusių metų posėdyje</w:t>
      </w:r>
      <w:r w:rsidRPr="002662C1">
        <w:t xml:space="preserve"> </w:t>
      </w:r>
      <w:r w:rsidR="000912E0">
        <w:t>Savivaldybės t</w:t>
      </w:r>
      <w:r w:rsidRPr="002662C1">
        <w:t>aryba patvirtino savo einamųjų metų darbo planą</w:t>
      </w:r>
      <w:r>
        <w:t>.</w:t>
      </w:r>
      <w:r w:rsidRPr="00CB6FD3">
        <w:rPr>
          <w:color w:val="FF0000"/>
        </w:rPr>
        <w:t xml:space="preserve"> </w:t>
      </w:r>
      <w:r w:rsidRPr="002662C1">
        <w:rPr>
          <w:bCs/>
        </w:rPr>
        <w:t>Žaneta Piepalienė, Strateginio planavimo ir investicijų skyriaus vedėja,</w:t>
      </w:r>
      <w:r w:rsidRPr="002662C1">
        <w:rPr>
          <w:rStyle w:val="Komentaronuoroda"/>
          <w:sz w:val="24"/>
        </w:rPr>
        <w:t xml:space="preserve"> informavo, jog kiekvienais metais pagal </w:t>
      </w:r>
      <w:r w:rsidRPr="002662C1">
        <w:rPr>
          <w:bCs/>
        </w:rPr>
        <w:t xml:space="preserve">Telšių regiono integruotos teritorijų vystymo programos patvirtintas gaires reikia pateikti ataskaitą </w:t>
      </w:r>
      <w:r w:rsidR="000912E0" w:rsidRPr="002662C1">
        <w:rPr>
          <w:bCs/>
        </w:rPr>
        <w:t xml:space="preserve">Savivaldybės tarybai </w:t>
      </w:r>
      <w:r w:rsidR="000912E0">
        <w:rPr>
          <w:bCs/>
        </w:rPr>
        <w:t xml:space="preserve">apie tai, </w:t>
      </w:r>
      <w:r w:rsidR="000912E0" w:rsidRPr="002662C1">
        <w:rPr>
          <w:bCs/>
        </w:rPr>
        <w:t>kas atlikta 2020 metais</w:t>
      </w:r>
      <w:r w:rsidR="000912E0">
        <w:rPr>
          <w:bCs/>
        </w:rPr>
        <w:t>, vykdant</w:t>
      </w:r>
      <w:r w:rsidR="000912E0" w:rsidRPr="000912E0">
        <w:rPr>
          <w:bCs/>
        </w:rPr>
        <w:t xml:space="preserve"> </w:t>
      </w:r>
      <w:r w:rsidR="000912E0">
        <w:rPr>
          <w:bCs/>
        </w:rPr>
        <w:t>T</w:t>
      </w:r>
      <w:r w:rsidR="000912E0" w:rsidRPr="002662C1">
        <w:rPr>
          <w:bCs/>
        </w:rPr>
        <w:t>eritorijų vystymo program</w:t>
      </w:r>
      <w:r w:rsidR="000912E0">
        <w:rPr>
          <w:bCs/>
        </w:rPr>
        <w:t>ą,</w:t>
      </w:r>
      <w:r w:rsidRPr="002662C1">
        <w:rPr>
          <w:bCs/>
        </w:rPr>
        <w:t xml:space="preserve"> todėl labai trumpai pateikė informaciją.</w:t>
      </w:r>
    </w:p>
    <w:p w:rsidR="000B1860" w:rsidRDefault="002662C1" w:rsidP="00056B59">
      <w:pPr>
        <w:ind w:firstLine="720"/>
        <w:jc w:val="both"/>
      </w:pPr>
      <w:r w:rsidRPr="002662C1">
        <w:t>Nemažai diskutuota</w:t>
      </w:r>
      <w:r>
        <w:rPr>
          <w:color w:val="FF0000"/>
        </w:rPr>
        <w:t xml:space="preserve"> </w:t>
      </w:r>
      <w:r w:rsidRPr="006E5FB8">
        <w:t>Vida</w:t>
      </w:r>
      <w:r>
        <w:t xml:space="preserve">i Bondauskienei, </w:t>
      </w:r>
      <w:r w:rsidRPr="006902A2">
        <w:t>Švietimo, kultūr</w:t>
      </w:r>
      <w:r>
        <w:t xml:space="preserve">os ir sporto komiteto pirmininkei, pristačius sprendimo projektą dėl </w:t>
      </w:r>
      <w:r w:rsidRPr="002662C1">
        <w:rPr>
          <w:rStyle w:val="Komentaronuoroda"/>
          <w:sz w:val="24"/>
        </w:rPr>
        <w:t>Plungės rajono savivaldybės Kulių kultūros centro nuostatų patvirtinim</w:t>
      </w:r>
      <w:r>
        <w:rPr>
          <w:rStyle w:val="Komentaronuoroda"/>
          <w:sz w:val="24"/>
        </w:rPr>
        <w:t xml:space="preserve">o. </w:t>
      </w:r>
      <w:r>
        <w:rPr>
          <w:rStyle w:val="Grietas"/>
          <w:b w:val="0"/>
        </w:rPr>
        <w:t xml:space="preserve">Po ilgų diskusijų tarybos nariai nusprendė </w:t>
      </w:r>
      <w:r w:rsidR="009347DB">
        <w:t xml:space="preserve">minėtą klausimą bei </w:t>
      </w:r>
      <w:r w:rsidR="000912E0">
        <w:t>kitą</w:t>
      </w:r>
      <w:r w:rsidR="009347DB">
        <w:t xml:space="preserve"> darbotvarkės klausimą</w:t>
      </w:r>
      <w:r w:rsidR="009347DB" w:rsidRPr="009347DB">
        <w:t xml:space="preserve"> „</w:t>
      </w:r>
      <w:r w:rsidR="009347DB" w:rsidRPr="009347DB">
        <w:rPr>
          <w:rStyle w:val="Komentaronuoroda"/>
          <w:sz w:val="24"/>
        </w:rPr>
        <w:t xml:space="preserve">Dėl Plungės rajono savivaldybės Šateikių kultūros centro nuostatų patvirtinimo“ </w:t>
      </w:r>
      <w:r w:rsidR="009347DB" w:rsidRPr="009347DB">
        <w:t>atidėti</w:t>
      </w:r>
      <w:r w:rsidR="009347DB">
        <w:t xml:space="preserve"> iki Savivaldybės tarybos posėdžio pabaigos, kad būtų galimybė nuostatus pakoreguoti ir pateikti tarybai tvirtinti.</w:t>
      </w:r>
    </w:p>
    <w:p w:rsidR="002D4D3C" w:rsidRDefault="00B609FB" w:rsidP="002D4D3C">
      <w:pPr>
        <w:ind w:firstLine="720"/>
        <w:jc w:val="both"/>
      </w:pPr>
      <w:r>
        <w:t>Taip pat nemažai diskutuota</w:t>
      </w:r>
      <w:r w:rsidRPr="00B609FB">
        <w:t xml:space="preserve"> </w:t>
      </w:r>
      <w:r>
        <w:t xml:space="preserve">Tomui Raudžiui, Ūkio, ekologijos ir kaimo reikalų komiteto pirmininko pavaduotojui, pristačius sprendimo projektą „Dėl </w:t>
      </w:r>
      <w:r w:rsidRPr="00130C71">
        <w:t>Plungės rajono savivaldybės tarybos 2020 m. lapkričio 26 d. sprendimo Nr. T1-272 „Dėl 2021–2028 metų Plungės rajono savivaldybės vietinės reikšmės kelių (gatvių) tvarkymo prioritetų sąrašo kr</w:t>
      </w:r>
      <w:r>
        <w:t>iterijų patvirtinimo“ pakeitimo“.</w:t>
      </w:r>
      <w:r w:rsidR="00ED4B0F" w:rsidRPr="00ED4B0F">
        <w:t xml:space="preserve"> </w:t>
      </w:r>
      <w:r w:rsidR="006002B3">
        <w:t>Tačiau s</w:t>
      </w:r>
      <w:r w:rsidR="00ED4B0F">
        <w:t>prendimui pritarta bendru sutarimu.</w:t>
      </w:r>
    </w:p>
    <w:p w:rsidR="002D4D3C" w:rsidRPr="002D4D3C" w:rsidRDefault="006002B3" w:rsidP="002D4D3C">
      <w:pPr>
        <w:ind w:firstLine="720"/>
        <w:jc w:val="both"/>
        <w:rPr>
          <w:color w:val="000000"/>
        </w:rPr>
      </w:pPr>
      <w:r>
        <w:lastRenderedPageBreak/>
        <w:t>Ir vėl n</w:t>
      </w:r>
      <w:r w:rsidR="00757E6B" w:rsidRPr="002662C1">
        <w:t>emažai diskutuota</w:t>
      </w:r>
      <w:r w:rsidR="00757E6B" w:rsidRPr="00757E6B">
        <w:t xml:space="preserve"> </w:t>
      </w:r>
      <w:r w:rsidR="00757E6B">
        <w:t xml:space="preserve">Adomui Zamulskiui, </w:t>
      </w:r>
      <w:r w:rsidR="00757E6B" w:rsidRPr="0067037E">
        <w:t xml:space="preserve">Ekonomikos, finansų </w:t>
      </w:r>
      <w:r w:rsidR="00C41A31">
        <w:t xml:space="preserve">ir biudžeto komiteto pirmininkui, pristačius sprendimo projektą „Dėl </w:t>
      </w:r>
      <w:r w:rsidR="00C41A31" w:rsidRPr="00F15DF3">
        <w:rPr>
          <w:bCs/>
        </w:rPr>
        <w:t xml:space="preserve">Plungės rajono savivaldybės tarybos 2015 m. vasario 12 d. sprendimo Nr. T1-22 „Dėl Plungės rajono savivaldybės būsto fondo ir </w:t>
      </w:r>
      <w:r>
        <w:rPr>
          <w:bCs/>
        </w:rPr>
        <w:t>S</w:t>
      </w:r>
      <w:r w:rsidR="00C41A31" w:rsidRPr="00F15DF3">
        <w:rPr>
          <w:bCs/>
        </w:rPr>
        <w:t>ocialinio būsto fondo gyvenamųjų patalpų amortizacinių atskaitymų pastato nusidėvėjimui atkurti normatyvo ir rinkos pataisos koeficiento patvirtinimo“ ir</w:t>
      </w:r>
      <w:r w:rsidR="00C41A31">
        <w:rPr>
          <w:bCs/>
        </w:rPr>
        <w:t xml:space="preserve"> jį keitusių sprendimų pakeitimo“.</w:t>
      </w:r>
      <w:r w:rsidR="00C41A31" w:rsidRPr="00C41A31">
        <w:rPr>
          <w:rStyle w:val="Betarp"/>
          <w:bCs/>
        </w:rPr>
        <w:t xml:space="preserve"> </w:t>
      </w:r>
      <w:r w:rsidR="00C41A31" w:rsidRPr="00C41A31">
        <w:rPr>
          <w:rStyle w:val="Emfaz"/>
          <w:bCs/>
          <w:i w:val="0"/>
        </w:rPr>
        <w:t>Nesant bendro sutarimo dėl spren</w:t>
      </w:r>
      <w:r w:rsidR="00C41A31">
        <w:rPr>
          <w:rStyle w:val="Emfaz"/>
          <w:bCs/>
          <w:i w:val="0"/>
        </w:rPr>
        <w:t>dimo priėmimo, buvo balsuojama (</w:t>
      </w:r>
      <w:r w:rsidR="00C41A31" w:rsidRPr="00C41A31">
        <w:rPr>
          <w:rStyle w:val="Emfaz"/>
          <w:bCs/>
          <w:i w:val="0"/>
        </w:rPr>
        <w:t>už – 15, susilaikė – 6, prieš - 1, dalyvavo – 22</w:t>
      </w:r>
      <w:r w:rsidR="00C41A31">
        <w:rPr>
          <w:rStyle w:val="Emfaz"/>
          <w:bCs/>
          <w:i w:val="0"/>
        </w:rPr>
        <w:t>)</w:t>
      </w:r>
      <w:r w:rsidR="00C41A31" w:rsidRPr="00C41A31">
        <w:rPr>
          <w:rStyle w:val="Emfaz"/>
          <w:bCs/>
          <w:i w:val="0"/>
        </w:rPr>
        <w:t>.</w:t>
      </w:r>
      <w:r w:rsidR="002D4D3C" w:rsidRPr="004F06BD">
        <w:rPr>
          <w:color w:val="000000"/>
        </w:rPr>
        <w:t xml:space="preserve"> </w:t>
      </w:r>
      <w:r w:rsidR="002D4D3C" w:rsidRPr="002D4D3C">
        <w:rPr>
          <w:color w:val="000000"/>
        </w:rPr>
        <w:t xml:space="preserve">Sprendimas priimtas. </w:t>
      </w:r>
    </w:p>
    <w:p w:rsidR="0028498D" w:rsidRDefault="006002B3" w:rsidP="0028498D">
      <w:pPr>
        <w:ind w:firstLine="720"/>
        <w:jc w:val="both"/>
      </w:pPr>
      <w:r>
        <w:t xml:space="preserve">Vyko aštrios </w:t>
      </w:r>
      <w:r w:rsidR="0028498D">
        <w:t>disku</w:t>
      </w:r>
      <w:r>
        <w:t>sijos</w:t>
      </w:r>
      <w:r w:rsidR="0028498D">
        <w:t xml:space="preserve"> dėl priemokų nustatymo</w:t>
      </w:r>
      <w:r w:rsidR="0028498D" w:rsidRPr="002D3255">
        <w:t xml:space="preserve"> Plungės rajono savivaldybės administracijos direktoriui ir </w:t>
      </w:r>
      <w:r>
        <w:t>A</w:t>
      </w:r>
      <w:r w:rsidR="0028498D" w:rsidRPr="002D3255">
        <w:t>dministracijos direktoriaus pavaduotojui.</w:t>
      </w:r>
      <w:r w:rsidR="005D1139" w:rsidRPr="005D1139">
        <w:t xml:space="preserve"> </w:t>
      </w:r>
      <w:r w:rsidR="005D1139">
        <w:t>Sprendimui pritarta bendru sutarimu.</w:t>
      </w:r>
    </w:p>
    <w:p w:rsidR="000A4F4D" w:rsidRDefault="00E43DBF" w:rsidP="000A4F4D">
      <w:pPr>
        <w:ind w:firstLine="720"/>
        <w:jc w:val="both"/>
        <w:rPr>
          <w:bCs/>
        </w:rPr>
      </w:pPr>
      <w:r w:rsidRPr="007B4583">
        <w:t>Danutė Jarašiū</w:t>
      </w:r>
      <w:r>
        <w:t xml:space="preserve">nienė, </w:t>
      </w:r>
      <w:r w:rsidR="006002B3">
        <w:t>s</w:t>
      </w:r>
      <w:r>
        <w:t xml:space="preserve">avivaldybės kontrolierė, </w:t>
      </w:r>
      <w:r w:rsidR="005E5646">
        <w:t>informavo</w:t>
      </w:r>
      <w:r>
        <w:t xml:space="preserve">, jog įvykdė Savivaldybės tarybos pavedimą atlikti </w:t>
      </w:r>
      <w:r w:rsidRPr="007B4583">
        <w:t>UAB „Plungės</w:t>
      </w:r>
      <w:r>
        <w:t xml:space="preserve"> autobusų parkas“ veiklos auditą. </w:t>
      </w:r>
      <w:r w:rsidR="005E5646">
        <w:t xml:space="preserve">Vėliau </w:t>
      </w:r>
      <w:r w:rsidRPr="007B4A04">
        <w:rPr>
          <w:bCs/>
        </w:rPr>
        <w:t>l</w:t>
      </w:r>
      <w:r>
        <w:rPr>
          <w:bCs/>
        </w:rPr>
        <w:t xml:space="preserve">abai </w:t>
      </w:r>
      <w:r w:rsidR="005E5646">
        <w:rPr>
          <w:bCs/>
        </w:rPr>
        <w:t xml:space="preserve">trumpai pristatė </w:t>
      </w:r>
      <w:r w:rsidR="006002B3">
        <w:rPr>
          <w:bCs/>
        </w:rPr>
        <w:t xml:space="preserve">ataskaitą </w:t>
      </w:r>
      <w:r w:rsidR="005E5646">
        <w:rPr>
          <w:bCs/>
        </w:rPr>
        <w:t>bei pakomentavo</w:t>
      </w:r>
      <w:r>
        <w:rPr>
          <w:bCs/>
        </w:rPr>
        <w:t xml:space="preserve"> pagrindinius momentus</w:t>
      </w:r>
      <w:r w:rsidR="005E5646">
        <w:rPr>
          <w:bCs/>
        </w:rPr>
        <w:t>.</w:t>
      </w:r>
      <w:r w:rsidR="000A4F4D">
        <w:rPr>
          <w:bCs/>
        </w:rPr>
        <w:t xml:space="preserve"> Po labai ilgų diskusijų nuspręsta apsiriboti pateikta informacija.</w:t>
      </w:r>
    </w:p>
    <w:p w:rsidR="000A4F4D" w:rsidRPr="006F50B6" w:rsidRDefault="000A4F4D" w:rsidP="000A4F4D">
      <w:pPr>
        <w:ind w:firstLine="720"/>
        <w:jc w:val="both"/>
        <w:rPr>
          <w:bCs/>
        </w:rPr>
      </w:pPr>
      <w:r>
        <w:rPr>
          <w:bCs/>
        </w:rPr>
        <w:t>Vida Bondauskienė</w:t>
      </w:r>
      <w:r w:rsidRPr="000A4F4D">
        <w:t xml:space="preserve"> </w:t>
      </w:r>
      <w:r w:rsidRPr="000F13B5">
        <w:t>trumpai pristatė parengtą sprendimo projektą</w:t>
      </w:r>
      <w:r>
        <w:t xml:space="preserve"> „</w:t>
      </w:r>
      <w:r w:rsidRPr="006F50B6">
        <w:rPr>
          <w:bCs/>
        </w:rPr>
        <w:t>Dėl 2021 m. sausio 20 d. Plungės rajono savivaldybės tarybos sprendimu Nr. T1-1 patvirtintos Komisijos pirmininko paskyrimo, veiklos nuostatų patvirtinimo ir termino pateikti išvadą pratęsimo</w:t>
      </w:r>
      <w:r>
        <w:rPr>
          <w:bCs/>
        </w:rPr>
        <w:t>“. Vyko diskusijos</w:t>
      </w:r>
      <w:r w:rsidR="006002B3">
        <w:rPr>
          <w:bCs/>
        </w:rPr>
        <w:t>,</w:t>
      </w:r>
      <w:r>
        <w:rPr>
          <w:bCs/>
        </w:rPr>
        <w:t xml:space="preserve"> po kurių buvo paskelbta pertrauka. Po pertraukos Savivaldybės tarybos </w:t>
      </w:r>
      <w:r>
        <w:rPr>
          <w:lang w:eastAsia="en-US"/>
        </w:rPr>
        <w:t>posėdis buvo tęsiamas</w:t>
      </w:r>
      <w:r w:rsidR="00027277">
        <w:rPr>
          <w:lang w:eastAsia="en-US"/>
        </w:rPr>
        <w:t xml:space="preserve">. Po ilgų diskusijų nuspręsta sprendimo nepriimti ir </w:t>
      </w:r>
      <w:r w:rsidR="00175BBD">
        <w:rPr>
          <w:color w:val="000000"/>
        </w:rPr>
        <w:t>klausimo svarstymą perkelti</w:t>
      </w:r>
      <w:r w:rsidR="00027277" w:rsidRPr="00027277">
        <w:rPr>
          <w:color w:val="000000"/>
        </w:rPr>
        <w:t xml:space="preserve"> į kitą Savivaldybės tarybos posėdį, kuris įvyks vasario 18 d.</w:t>
      </w:r>
    </w:p>
    <w:p w:rsidR="000B5FFD" w:rsidRDefault="00B33ABC" w:rsidP="000B5FFD">
      <w:pPr>
        <w:ind w:firstLine="720"/>
        <w:jc w:val="both"/>
      </w:pPr>
      <w:r w:rsidRPr="00BB649F">
        <w:t>Posėdžio pabaigoje</w:t>
      </w:r>
      <w:r>
        <w:t xml:space="preserve"> </w:t>
      </w:r>
      <w:r w:rsidRPr="00B33ABC">
        <w:t xml:space="preserve">sugrįžta prie </w:t>
      </w:r>
      <w:r w:rsidRPr="00B33ABC">
        <w:rPr>
          <w:rStyle w:val="Komentaronuoroda"/>
          <w:sz w:val="24"/>
        </w:rPr>
        <w:t>Kulių ir Šateikių kultūr</w:t>
      </w:r>
      <w:r>
        <w:rPr>
          <w:rStyle w:val="Komentaronuoroda"/>
          <w:sz w:val="24"/>
        </w:rPr>
        <w:t>os centrų</w:t>
      </w:r>
      <w:r w:rsidRPr="00B33ABC">
        <w:rPr>
          <w:rStyle w:val="Komentaronuoroda"/>
          <w:sz w:val="24"/>
        </w:rPr>
        <w:t xml:space="preserve"> nuostatų patvirtinim</w:t>
      </w:r>
      <w:r>
        <w:rPr>
          <w:rStyle w:val="Komentaronuoroda"/>
          <w:sz w:val="24"/>
        </w:rPr>
        <w:t>o</w:t>
      </w:r>
      <w:r w:rsidRPr="00B33ABC">
        <w:t>.</w:t>
      </w:r>
      <w:r>
        <w:t xml:space="preserve"> Patikslintiems sprendimams pritarta</w:t>
      </w:r>
      <w:r w:rsidRPr="00F1558A">
        <w:t xml:space="preserve"> bendru sutarimu.</w:t>
      </w:r>
    </w:p>
    <w:p w:rsidR="000B5FFD" w:rsidRDefault="000B5FFD" w:rsidP="000B5FFD">
      <w:pPr>
        <w:ind w:firstLine="720"/>
        <w:jc w:val="both"/>
      </w:pPr>
      <w:r w:rsidRPr="000B5FFD">
        <w:t>Į vasario mėnesio Savivaldybės tarybos posėdžio darbotvarkę buvo įtraukti 36 klausimai.</w:t>
      </w:r>
      <w:r w:rsidRPr="00CB6FD3">
        <w:rPr>
          <w:color w:val="FF0000"/>
        </w:rPr>
        <w:t xml:space="preserve"> </w:t>
      </w:r>
      <w:r w:rsidRPr="000B5FFD">
        <w:t>Priimti 32 sprendimai, iš kurių bendru sutarimu – 26, balsuojant – 6,</w:t>
      </w:r>
      <w:r>
        <w:rPr>
          <w:color w:val="FF0000"/>
        </w:rPr>
        <w:t xml:space="preserve"> </w:t>
      </w:r>
      <w:r>
        <w:t>nepriimtas 1 sprendimas</w:t>
      </w:r>
      <w:r w:rsidRPr="00FC33D6">
        <w:t>.</w:t>
      </w:r>
    </w:p>
    <w:p w:rsidR="000B5FFD" w:rsidRDefault="000B5FFD" w:rsidP="000B5FFD">
      <w:pPr>
        <w:ind w:firstLine="720"/>
        <w:jc w:val="both"/>
      </w:pPr>
      <w:r w:rsidRPr="000B5FFD">
        <w:t>Posėdžio pradžioje</w:t>
      </w:r>
      <w:r>
        <w:rPr>
          <w:color w:val="FF0000"/>
        </w:rPr>
        <w:t xml:space="preserve"> </w:t>
      </w:r>
      <w:r>
        <w:t>Savivaldybės meras informavo, jog Lietuvos Respublikos vyriausioji rinkimų komisija patenkino Roberto Endriko prašymą pripažinti tarybos nario įgaliojimus nutrūkusiais anksčiau laiko. Todėl  Lietuvos Respublikos vyriausiosios rinkimų komisijos teikimu prisieks naujas Savivaldybės tarybos narys – Mindaugas Pocius.</w:t>
      </w:r>
      <w:r w:rsidRPr="000B5FFD">
        <w:t xml:space="preserve"> </w:t>
      </w:r>
      <w:r>
        <w:t>Visų posėdžio dalyvių, dalyvaujančių nuotoliniame Savivaldybės tarybos posėdyje, akivaizdoje Mindaugas Pocius prisiekė ir tapo pilnateisiu tarybos nariu.</w:t>
      </w:r>
    </w:p>
    <w:p w:rsidR="005C29B9" w:rsidRPr="005C29B9" w:rsidRDefault="005C29B9" w:rsidP="005C29B9">
      <w:pPr>
        <w:ind w:firstLine="720"/>
        <w:jc w:val="both"/>
        <w:rPr>
          <w:rFonts w:eastAsia="BookmanOldStyle"/>
        </w:rPr>
      </w:pPr>
      <w:r>
        <w:t>Mindaugas Kaunas</w:t>
      </w:r>
      <w:r w:rsidRPr="005C29B9">
        <w:t>, Savivald</w:t>
      </w:r>
      <w:r>
        <w:t>ybės administracijos direktorius</w:t>
      </w:r>
      <w:r w:rsidRPr="005C29B9">
        <w:t>,</w:t>
      </w:r>
      <w:r>
        <w:rPr>
          <w:rFonts w:eastAsia="BookmanOldStyle"/>
        </w:rPr>
        <w:t xml:space="preserve"> pateikė informaciją apie 2020</w:t>
      </w:r>
      <w:r w:rsidRPr="005C29B9">
        <w:rPr>
          <w:rFonts w:eastAsia="BookmanOldStyle"/>
        </w:rPr>
        <w:t xml:space="preserve"> m. tarybos priimtų sprendimų vykdymą.</w:t>
      </w:r>
    </w:p>
    <w:p w:rsidR="00236DF1" w:rsidRDefault="00FF17A1" w:rsidP="00236DF1">
      <w:pPr>
        <w:tabs>
          <w:tab w:val="left" w:pos="2250"/>
        </w:tabs>
        <w:ind w:firstLine="720"/>
        <w:jc w:val="both"/>
      </w:pPr>
      <w:r>
        <w:rPr>
          <w:rFonts w:eastAsia="BookmanOldStyle"/>
        </w:rPr>
        <w:t xml:space="preserve">Bendru sutarimu pritarta </w:t>
      </w:r>
      <w:r w:rsidRPr="000B7E3C">
        <w:t>teikti projektą</w:t>
      </w:r>
      <w:r w:rsidRPr="00FF17A1">
        <w:t xml:space="preserve"> </w:t>
      </w:r>
      <w:r w:rsidR="006002B3">
        <w:t>„</w:t>
      </w:r>
      <w:r w:rsidRPr="00222695">
        <w:t xml:space="preserve">Plungės rajono savivaldybės gatvių apšvietimo </w:t>
      </w:r>
      <w:r w:rsidRPr="00A51ACE">
        <w:t>modernizavimas, II etapas“ ir lėšų skyrim</w:t>
      </w:r>
      <w:r>
        <w:t>ui</w:t>
      </w:r>
      <w:r w:rsidR="007018D7">
        <w:t>;</w:t>
      </w:r>
      <w:r w:rsidR="00236DF1">
        <w:t xml:space="preserve"> </w:t>
      </w:r>
      <w:r w:rsidR="007018D7">
        <w:t>t</w:t>
      </w:r>
      <w:r w:rsidR="00236DF1">
        <w:t>aip pat pavedimui</w:t>
      </w:r>
      <w:r w:rsidR="00236DF1" w:rsidRPr="00222695">
        <w:t xml:space="preserve"> UAB „Telšių regiono atliekų tvarkymo centras“ organizuoti maisto</w:t>
      </w:r>
      <w:r w:rsidR="00236DF1">
        <w:t xml:space="preserve"> </w:t>
      </w:r>
      <w:r w:rsidR="00236DF1" w:rsidRPr="00222695">
        <w:t>/</w:t>
      </w:r>
      <w:r w:rsidR="00236DF1">
        <w:t xml:space="preserve"> </w:t>
      </w:r>
      <w:r w:rsidR="00236DF1" w:rsidRPr="00222695">
        <w:t>virtuvės atliekų surinkimą iš gyventojų.</w:t>
      </w:r>
    </w:p>
    <w:p w:rsidR="000B5FFD" w:rsidRPr="00CB6FD3" w:rsidRDefault="00236DF1" w:rsidP="000B5FFD">
      <w:pPr>
        <w:ind w:firstLine="720"/>
        <w:jc w:val="both"/>
        <w:rPr>
          <w:color w:val="FF0000"/>
        </w:rPr>
      </w:pPr>
      <w:r>
        <w:rPr>
          <w:rStyle w:val="Grietas"/>
          <w:b w:val="0"/>
        </w:rPr>
        <w:t>Po trumpų diskusijų tarybos nariai bendru sutarimu pritarė</w:t>
      </w:r>
      <w:r w:rsidRPr="00236DF1">
        <w:t xml:space="preserve"> </w:t>
      </w:r>
      <w:r>
        <w:t>investicijų projektų</w:t>
      </w:r>
      <w:r w:rsidRPr="00222695">
        <w:t xml:space="preserve"> </w:t>
      </w:r>
      <w:r>
        <w:t>teikimui</w:t>
      </w:r>
      <w:r w:rsidRPr="00222695">
        <w:t xml:space="preserve"> valstybės finansavimui gauti</w:t>
      </w:r>
      <w:r w:rsidRPr="00222695">
        <w:rPr>
          <w:caps/>
        </w:rPr>
        <w:t>.</w:t>
      </w:r>
    </w:p>
    <w:p w:rsidR="002D4D3C" w:rsidRDefault="00884AC9" w:rsidP="002D4D3C">
      <w:pPr>
        <w:ind w:firstLine="720"/>
        <w:jc w:val="both"/>
      </w:pPr>
      <w:r>
        <w:rPr>
          <w:rFonts w:eastAsia="BookmanOldStyle"/>
        </w:rPr>
        <w:t xml:space="preserve">Bendru sutarimu </w:t>
      </w:r>
      <w:r>
        <w:t xml:space="preserve">patvirtinimas </w:t>
      </w:r>
      <w:r w:rsidRPr="00222695">
        <w:t>Plungės rajono savivaldybės infrastruktūros objektų, įgyvendinamų Savivaldybės ir fizinių bei juridinių asmenų jungtinės veikl</w:t>
      </w:r>
      <w:r>
        <w:t xml:space="preserve">os pagrindu, sąrašas. </w:t>
      </w:r>
    </w:p>
    <w:p w:rsidR="002D4D3C" w:rsidRPr="002D4D3C" w:rsidRDefault="006529C3" w:rsidP="002D4D3C">
      <w:pPr>
        <w:ind w:firstLine="720"/>
        <w:jc w:val="both"/>
        <w:rPr>
          <w:color w:val="000000"/>
        </w:rPr>
      </w:pPr>
      <w:r>
        <w:t>Nemažai diskutuota</w:t>
      </w:r>
      <w:r w:rsidRPr="006529C3">
        <w:t xml:space="preserve"> </w:t>
      </w:r>
      <w:r>
        <w:t xml:space="preserve">dėl </w:t>
      </w:r>
      <w:r w:rsidRPr="00222695">
        <w:t>Plungės rajono savivaldybės Aplinkos apsaugos rėmimo specialiosios programos 2020 metų priemonių</w:t>
      </w:r>
      <w:r>
        <w:t xml:space="preserve"> vykdymo ataskaitos patvirtinimo</w:t>
      </w:r>
      <w:r w:rsidRPr="00222695">
        <w:t>.</w:t>
      </w:r>
      <w:r w:rsidRPr="006529C3">
        <w:rPr>
          <w:rStyle w:val="Emfaz"/>
          <w:bCs/>
          <w:i w:val="0"/>
        </w:rPr>
        <w:t xml:space="preserve"> </w:t>
      </w:r>
      <w:r w:rsidRPr="00C41A31">
        <w:rPr>
          <w:rStyle w:val="Emfaz"/>
          <w:bCs/>
          <w:i w:val="0"/>
        </w:rPr>
        <w:t>Nesant bendro sutarimo dėl spren</w:t>
      </w:r>
      <w:r>
        <w:rPr>
          <w:rStyle w:val="Emfaz"/>
          <w:bCs/>
          <w:i w:val="0"/>
        </w:rPr>
        <w:t>dimo priėmimo, buvo balsuojama (</w:t>
      </w:r>
      <w:r w:rsidRPr="00C41A31">
        <w:rPr>
          <w:rStyle w:val="Emfaz"/>
          <w:bCs/>
          <w:i w:val="0"/>
        </w:rPr>
        <w:t>už – 15, susilaikė – 6, prieš - 1, dalyvavo – 22</w:t>
      </w:r>
      <w:r>
        <w:rPr>
          <w:rStyle w:val="Emfaz"/>
          <w:bCs/>
          <w:i w:val="0"/>
        </w:rPr>
        <w:t>)</w:t>
      </w:r>
      <w:r w:rsidRPr="00C41A31">
        <w:rPr>
          <w:rStyle w:val="Emfaz"/>
          <w:bCs/>
          <w:i w:val="0"/>
        </w:rPr>
        <w:t>.</w:t>
      </w:r>
      <w:r w:rsidR="002D4D3C">
        <w:rPr>
          <w:rStyle w:val="Emfaz"/>
          <w:bCs/>
          <w:i w:val="0"/>
        </w:rPr>
        <w:t xml:space="preserve"> </w:t>
      </w:r>
      <w:r w:rsidR="002D4D3C" w:rsidRPr="002D4D3C">
        <w:rPr>
          <w:color w:val="000000"/>
        </w:rPr>
        <w:t xml:space="preserve">Sprendimas priimtas. </w:t>
      </w:r>
    </w:p>
    <w:p w:rsidR="006529C3" w:rsidRPr="00222695" w:rsidRDefault="006529C3" w:rsidP="006529C3">
      <w:pPr>
        <w:ind w:firstLine="720"/>
        <w:jc w:val="both"/>
      </w:pPr>
      <w:r>
        <w:t xml:space="preserve">Po ilgų diskusijų pritarta patikslintam </w:t>
      </w:r>
      <w:r w:rsidRPr="00B4074E">
        <w:t>Plungės rajono savivaldybės Aplinkos apsaugos rėmimo specialiosios pro</w:t>
      </w:r>
      <w:r>
        <w:t>gramos 2021 metų priemonių planui.</w:t>
      </w:r>
    </w:p>
    <w:p w:rsidR="006529C3" w:rsidRPr="001E6F96" w:rsidRDefault="006529C3" w:rsidP="006529C3">
      <w:pPr>
        <w:ind w:firstLine="720"/>
        <w:jc w:val="both"/>
        <w:rPr>
          <w:bCs/>
        </w:rPr>
      </w:pPr>
      <w:r>
        <w:rPr>
          <w:rFonts w:eastAsia="BookmanOldStyle"/>
        </w:rPr>
        <w:t>Bendru sutarimu pritarta</w:t>
      </w:r>
      <w:r w:rsidRPr="006529C3">
        <w:t xml:space="preserve"> </w:t>
      </w:r>
      <w:r w:rsidRPr="001E6F96">
        <w:t>P</w:t>
      </w:r>
      <w:r w:rsidRPr="001E6F96">
        <w:rPr>
          <w:bCs/>
        </w:rPr>
        <w:t>lungės rajono savivaldybės 2021-2023 metų strate</w:t>
      </w:r>
      <w:r>
        <w:rPr>
          <w:bCs/>
        </w:rPr>
        <w:t>ginio veiklos plano patvirtinimui</w:t>
      </w:r>
      <w:r w:rsidRPr="001E6F96">
        <w:rPr>
          <w:bCs/>
        </w:rPr>
        <w:t>.</w:t>
      </w:r>
    </w:p>
    <w:p w:rsidR="00342AD5" w:rsidRDefault="006529C3" w:rsidP="00342AD5">
      <w:pPr>
        <w:ind w:firstLine="720"/>
        <w:jc w:val="both"/>
        <w:rPr>
          <w:bCs/>
        </w:rPr>
      </w:pPr>
      <w:r w:rsidRPr="00A703B4">
        <w:rPr>
          <w:bCs/>
        </w:rPr>
        <w:t xml:space="preserve">Savivaldybės administracijos direktorius </w:t>
      </w:r>
      <w:r>
        <w:rPr>
          <w:bCs/>
        </w:rPr>
        <w:t>Mindaugas Kaunas</w:t>
      </w:r>
      <w:r w:rsidRPr="00A703B4">
        <w:rPr>
          <w:bCs/>
        </w:rPr>
        <w:t xml:space="preserve"> tarybos nariams išs</w:t>
      </w:r>
      <w:r>
        <w:rPr>
          <w:bCs/>
        </w:rPr>
        <w:t>amiai pristatė Savivaldybės 2021</w:t>
      </w:r>
      <w:r w:rsidRPr="00A703B4">
        <w:rPr>
          <w:bCs/>
        </w:rPr>
        <w:t xml:space="preserve"> metų biudžeto projektą.</w:t>
      </w:r>
      <w:r w:rsidRPr="006529C3">
        <w:rPr>
          <w:bCs/>
        </w:rPr>
        <w:t xml:space="preserve"> </w:t>
      </w:r>
      <w:r>
        <w:rPr>
          <w:bCs/>
        </w:rPr>
        <w:t>Nesant</w:t>
      </w:r>
      <w:r w:rsidRPr="00A703B4">
        <w:rPr>
          <w:bCs/>
        </w:rPr>
        <w:t xml:space="preserve"> bendro sutarimo dėl sprendimo priėmimo, </w:t>
      </w:r>
      <w:r>
        <w:rPr>
          <w:bCs/>
        </w:rPr>
        <w:t>buvo balsuojama</w:t>
      </w:r>
      <w:r w:rsidRPr="00A703B4">
        <w:rPr>
          <w:bCs/>
        </w:rPr>
        <w:t xml:space="preserve"> (</w:t>
      </w:r>
      <w:r>
        <w:rPr>
          <w:bCs/>
        </w:rPr>
        <w:t>už</w:t>
      </w:r>
      <w:r w:rsidRPr="00A703B4">
        <w:rPr>
          <w:bCs/>
        </w:rPr>
        <w:t xml:space="preserve"> </w:t>
      </w:r>
      <w:r>
        <w:rPr>
          <w:bCs/>
        </w:rPr>
        <w:t xml:space="preserve">– </w:t>
      </w:r>
      <w:r w:rsidRPr="00A703B4">
        <w:rPr>
          <w:bCs/>
        </w:rPr>
        <w:t>1</w:t>
      </w:r>
      <w:r>
        <w:rPr>
          <w:bCs/>
        </w:rPr>
        <w:t>6</w:t>
      </w:r>
      <w:r w:rsidRPr="00A703B4">
        <w:rPr>
          <w:bCs/>
        </w:rPr>
        <w:t>,</w:t>
      </w:r>
      <w:r>
        <w:rPr>
          <w:bCs/>
        </w:rPr>
        <w:t xml:space="preserve"> prieš – 0</w:t>
      </w:r>
      <w:r w:rsidRPr="00A703B4">
        <w:rPr>
          <w:bCs/>
        </w:rPr>
        <w:t>, susilaikė</w:t>
      </w:r>
      <w:r>
        <w:rPr>
          <w:bCs/>
        </w:rPr>
        <w:t xml:space="preserve"> – 8, dalyvavo – 24</w:t>
      </w:r>
      <w:r w:rsidRPr="00A703B4">
        <w:rPr>
          <w:bCs/>
        </w:rPr>
        <w:t>)</w:t>
      </w:r>
      <w:r>
        <w:rPr>
          <w:bCs/>
        </w:rPr>
        <w:t>.</w:t>
      </w:r>
      <w:r w:rsidRPr="00A703B4">
        <w:rPr>
          <w:bCs/>
        </w:rPr>
        <w:t xml:space="preserve"> </w:t>
      </w:r>
      <w:r>
        <w:rPr>
          <w:bCs/>
        </w:rPr>
        <w:t>B</w:t>
      </w:r>
      <w:r w:rsidRPr="00A703B4">
        <w:rPr>
          <w:bCs/>
        </w:rPr>
        <w:t>iudžetas patvirtintas.</w:t>
      </w:r>
    </w:p>
    <w:p w:rsidR="00342AD5" w:rsidRPr="00342AD5" w:rsidRDefault="0016469D" w:rsidP="00342AD5">
      <w:pPr>
        <w:ind w:firstLine="720"/>
        <w:jc w:val="both"/>
        <w:rPr>
          <w:color w:val="000000"/>
        </w:rPr>
      </w:pPr>
      <w:r>
        <w:lastRenderedPageBreak/>
        <w:t>Nemažai diskutuota</w:t>
      </w:r>
      <w:r w:rsidRPr="006529C3">
        <w:t xml:space="preserve"> </w:t>
      </w:r>
      <w:r>
        <w:t>dėl</w:t>
      </w:r>
      <w:r w:rsidR="00DD468D" w:rsidRPr="00DD468D">
        <w:t xml:space="preserve"> </w:t>
      </w:r>
      <w:r w:rsidR="00DD468D" w:rsidRPr="004B41B8">
        <w:t>P</w:t>
      </w:r>
      <w:r w:rsidR="00DD468D" w:rsidRPr="00222695">
        <w:t xml:space="preserve">lungės rajono savivaldybės švietimo įstaigų tinklo pertvarkos 2021–2025 </w:t>
      </w:r>
      <w:r w:rsidR="00DD468D">
        <w:t>metų bendrojo plano patvirtinimo.</w:t>
      </w:r>
      <w:r w:rsidR="00DD468D" w:rsidRPr="00DD468D">
        <w:rPr>
          <w:rStyle w:val="Emfaz"/>
          <w:bCs/>
          <w:i w:val="0"/>
        </w:rPr>
        <w:t xml:space="preserve"> </w:t>
      </w:r>
      <w:r w:rsidR="00DD468D" w:rsidRPr="00C41A31">
        <w:rPr>
          <w:rStyle w:val="Emfaz"/>
          <w:bCs/>
          <w:i w:val="0"/>
        </w:rPr>
        <w:t>Nesant bendro sutarimo dėl spren</w:t>
      </w:r>
      <w:r w:rsidR="00DD468D">
        <w:rPr>
          <w:rStyle w:val="Emfaz"/>
          <w:bCs/>
          <w:i w:val="0"/>
        </w:rPr>
        <w:t>dimo priėmimo, buvo balsuojama (už – 14</w:t>
      </w:r>
      <w:r w:rsidR="00DD468D" w:rsidRPr="00C41A31">
        <w:rPr>
          <w:rStyle w:val="Emfaz"/>
          <w:bCs/>
          <w:i w:val="0"/>
        </w:rPr>
        <w:t xml:space="preserve">, susilaikė – </w:t>
      </w:r>
      <w:r w:rsidR="00DD468D">
        <w:rPr>
          <w:rStyle w:val="Emfaz"/>
          <w:bCs/>
          <w:i w:val="0"/>
        </w:rPr>
        <w:t>9, prieš - 1, dalyvavo – 24)</w:t>
      </w:r>
      <w:r w:rsidR="00DD468D" w:rsidRPr="00C41A31">
        <w:rPr>
          <w:rStyle w:val="Emfaz"/>
          <w:bCs/>
          <w:i w:val="0"/>
        </w:rPr>
        <w:t>.</w:t>
      </w:r>
      <w:r w:rsidR="00342AD5" w:rsidRPr="004F06BD">
        <w:rPr>
          <w:color w:val="000000"/>
        </w:rPr>
        <w:t xml:space="preserve"> </w:t>
      </w:r>
      <w:r w:rsidR="00342AD5" w:rsidRPr="00342AD5">
        <w:rPr>
          <w:color w:val="000000"/>
        </w:rPr>
        <w:t xml:space="preserve">Sprendimas priimtas. </w:t>
      </w:r>
    </w:p>
    <w:p w:rsidR="008F3656" w:rsidRPr="00342AD5" w:rsidRDefault="00F83F54" w:rsidP="008F3656">
      <w:pPr>
        <w:ind w:firstLine="720"/>
        <w:jc w:val="both"/>
        <w:rPr>
          <w:color w:val="000000"/>
        </w:rPr>
      </w:pPr>
      <w:r>
        <w:t xml:space="preserve">Taip pat </w:t>
      </w:r>
      <w:r w:rsidR="008F3656">
        <w:t>labai ilgai</w:t>
      </w:r>
      <w:r>
        <w:t xml:space="preserve"> diskutuota Algirdui Pečiuliui</w:t>
      </w:r>
      <w:r w:rsidR="008F3656">
        <w:t>,</w:t>
      </w:r>
      <w:r>
        <w:t xml:space="preserve"> </w:t>
      </w:r>
      <w:r w:rsidRPr="000537E4">
        <w:t>Kontrolės komiteto pirminink</w:t>
      </w:r>
      <w:r>
        <w:t>ui</w:t>
      </w:r>
      <w:r w:rsidR="00480E53">
        <w:t xml:space="preserve">, pristačius sprendimo </w:t>
      </w:r>
      <w:r w:rsidR="00480E53" w:rsidRPr="00480E53">
        <w:t>projektą „Dėl p</w:t>
      </w:r>
      <w:r w:rsidR="008F3656">
        <w:rPr>
          <w:rStyle w:val="Komentaronuoroda"/>
          <w:sz w:val="24"/>
        </w:rPr>
        <w:t>avedim</w:t>
      </w:r>
      <w:r w:rsidR="00480E53" w:rsidRPr="00480E53">
        <w:rPr>
          <w:rStyle w:val="Komentaronuoroda"/>
          <w:sz w:val="24"/>
        </w:rPr>
        <w:t>o Plungės rajono savivaldybės Kontrolės ir audito tarnybai</w:t>
      </w:r>
      <w:r w:rsidR="00480E53">
        <w:rPr>
          <w:rStyle w:val="Komentaronuoroda"/>
          <w:sz w:val="24"/>
        </w:rPr>
        <w:t xml:space="preserve">“. </w:t>
      </w:r>
      <w:r w:rsidR="008F3656">
        <w:t>A.</w:t>
      </w:r>
      <w:r w:rsidR="00480E53" w:rsidRPr="000537E4">
        <w:t xml:space="preserve"> Pečiulis, pristatydamas klausimą, informavo, jog Savivaldybės Kontrolės ir audito tarnybai yra pavedama atlikti UAB „Plungės šilumos tinklai“ 2019-2020 metų veiklos auditą.</w:t>
      </w:r>
      <w:r w:rsidR="008F3656" w:rsidRPr="008F3656">
        <w:rPr>
          <w:rStyle w:val="Emfaz"/>
          <w:bCs/>
          <w:i w:val="0"/>
        </w:rPr>
        <w:t xml:space="preserve"> </w:t>
      </w:r>
      <w:r w:rsidR="008F3656" w:rsidRPr="00C41A31">
        <w:rPr>
          <w:rStyle w:val="Emfaz"/>
          <w:bCs/>
          <w:i w:val="0"/>
        </w:rPr>
        <w:t>Nesant bendro sutarimo dėl spren</w:t>
      </w:r>
      <w:r w:rsidR="008F3656">
        <w:rPr>
          <w:rStyle w:val="Emfaz"/>
          <w:bCs/>
          <w:i w:val="0"/>
        </w:rPr>
        <w:t>dimo priėmimo, buvo balsuojama (už – 15</w:t>
      </w:r>
      <w:r w:rsidR="008F3656" w:rsidRPr="00C41A31">
        <w:rPr>
          <w:rStyle w:val="Emfaz"/>
          <w:bCs/>
          <w:i w:val="0"/>
        </w:rPr>
        <w:t xml:space="preserve">, susilaikė – </w:t>
      </w:r>
      <w:r w:rsidR="008F3656">
        <w:rPr>
          <w:rStyle w:val="Emfaz"/>
          <w:bCs/>
          <w:i w:val="0"/>
        </w:rPr>
        <w:t>2, prieš - 9, dalyvavo – 23)</w:t>
      </w:r>
      <w:r w:rsidR="008F3656" w:rsidRPr="00C41A31">
        <w:rPr>
          <w:rStyle w:val="Emfaz"/>
          <w:bCs/>
          <w:i w:val="0"/>
        </w:rPr>
        <w:t>.</w:t>
      </w:r>
      <w:r w:rsidR="008F3656" w:rsidRPr="008F3656">
        <w:rPr>
          <w:color w:val="000000"/>
        </w:rPr>
        <w:t xml:space="preserve"> </w:t>
      </w:r>
      <w:r w:rsidR="008F3656" w:rsidRPr="00342AD5">
        <w:rPr>
          <w:color w:val="000000"/>
        </w:rPr>
        <w:t xml:space="preserve">Sprendimas priimtas. </w:t>
      </w:r>
    </w:p>
    <w:p w:rsidR="00D40573" w:rsidRPr="00342AD5" w:rsidRDefault="00BA5658" w:rsidP="00D40573">
      <w:pPr>
        <w:ind w:firstLine="720"/>
        <w:jc w:val="both"/>
        <w:rPr>
          <w:color w:val="000000"/>
        </w:rPr>
      </w:pPr>
      <w:r>
        <w:t xml:space="preserve">Vėliau A. Pečiulis pristatė kitą sprendimo projektą dėl </w:t>
      </w:r>
      <w:r w:rsidRPr="00BA5658">
        <w:rPr>
          <w:rStyle w:val="Komentaronuoroda"/>
          <w:sz w:val="24"/>
        </w:rPr>
        <w:t>pavedimo Plungės rajono savivaldybės Kontrolės ir audito tarnybai</w:t>
      </w:r>
      <w:r>
        <w:rPr>
          <w:rStyle w:val="Komentaronuoroda"/>
          <w:sz w:val="24"/>
        </w:rPr>
        <w:t xml:space="preserve">, kuriuo pavedama atlikti </w:t>
      </w:r>
      <w:r w:rsidRPr="000537E4">
        <w:t>VšĮ Plungės rajono savivaldybės ligonin</w:t>
      </w:r>
      <w:r>
        <w:t>ės veiklos auditą.</w:t>
      </w:r>
      <w:r w:rsidR="00D40573" w:rsidRPr="00D40573">
        <w:rPr>
          <w:rStyle w:val="Emfaz"/>
          <w:bCs/>
          <w:i w:val="0"/>
        </w:rPr>
        <w:t xml:space="preserve"> </w:t>
      </w:r>
      <w:r w:rsidR="00D40573" w:rsidRPr="00C41A31">
        <w:rPr>
          <w:rStyle w:val="Emfaz"/>
          <w:bCs/>
          <w:i w:val="0"/>
        </w:rPr>
        <w:t>Nesant bendro sutarimo dėl spren</w:t>
      </w:r>
      <w:r w:rsidR="00D40573">
        <w:rPr>
          <w:rStyle w:val="Emfaz"/>
          <w:bCs/>
          <w:i w:val="0"/>
        </w:rPr>
        <w:t>dimo priėmimo, buvo balsuojama (už – 15</w:t>
      </w:r>
      <w:r w:rsidR="00D40573" w:rsidRPr="00C41A31">
        <w:rPr>
          <w:rStyle w:val="Emfaz"/>
          <w:bCs/>
          <w:i w:val="0"/>
        </w:rPr>
        <w:t xml:space="preserve">, susilaikė – </w:t>
      </w:r>
      <w:r w:rsidR="00D40573">
        <w:rPr>
          <w:rStyle w:val="Emfaz"/>
          <w:bCs/>
          <w:i w:val="0"/>
        </w:rPr>
        <w:t>1, prieš - 6, dalyvavo – 22)</w:t>
      </w:r>
      <w:r w:rsidR="00D40573" w:rsidRPr="00C41A31">
        <w:rPr>
          <w:rStyle w:val="Emfaz"/>
          <w:bCs/>
          <w:i w:val="0"/>
        </w:rPr>
        <w:t>.</w:t>
      </w:r>
      <w:r w:rsidR="00D40573" w:rsidRPr="008F3656">
        <w:rPr>
          <w:color w:val="000000"/>
        </w:rPr>
        <w:t xml:space="preserve"> </w:t>
      </w:r>
      <w:r w:rsidR="00D40573" w:rsidRPr="00342AD5">
        <w:rPr>
          <w:color w:val="000000"/>
        </w:rPr>
        <w:t xml:space="preserve">Sprendimas priimtas. </w:t>
      </w:r>
    </w:p>
    <w:p w:rsidR="004E5EB1" w:rsidRDefault="004E5EB1" w:rsidP="004E5EB1">
      <w:pPr>
        <w:tabs>
          <w:tab w:val="left" w:pos="990"/>
        </w:tabs>
        <w:ind w:firstLine="720"/>
        <w:jc w:val="both"/>
        <w:rPr>
          <w:color w:val="000000"/>
        </w:rPr>
      </w:pPr>
      <w:r>
        <w:t xml:space="preserve">Nemažai diskutuota A. Zamulskiui pristačius sprendimo projektą dėl </w:t>
      </w:r>
      <w:r w:rsidRPr="000537E4">
        <w:t>2021 m. sausio 20 d. Plungės rajono savivaldybės tarybos sprendimo Nr. T1-1 „</w:t>
      </w:r>
      <w:r w:rsidRPr="000537E4">
        <w:rPr>
          <w:bCs/>
        </w:rPr>
        <w:t xml:space="preserve">Dėl Komisijos sudarymo“ </w:t>
      </w:r>
      <w:r>
        <w:t>panaikinimo</w:t>
      </w:r>
      <w:r w:rsidRPr="000537E4">
        <w:t>.</w:t>
      </w:r>
      <w:r w:rsidRPr="004E5EB1">
        <w:rPr>
          <w:rStyle w:val="Emfaz"/>
          <w:bCs/>
          <w:i w:val="0"/>
        </w:rPr>
        <w:t xml:space="preserve"> </w:t>
      </w:r>
      <w:r w:rsidRPr="00C41A31">
        <w:rPr>
          <w:rStyle w:val="Emfaz"/>
          <w:bCs/>
          <w:i w:val="0"/>
        </w:rPr>
        <w:t>Nesant bendro sutarimo dėl spren</w:t>
      </w:r>
      <w:r>
        <w:rPr>
          <w:rStyle w:val="Emfaz"/>
          <w:bCs/>
          <w:i w:val="0"/>
        </w:rPr>
        <w:t>dimo priėmimo, buvo balsuojama (už – 7</w:t>
      </w:r>
      <w:r w:rsidRPr="00C41A31">
        <w:rPr>
          <w:rStyle w:val="Emfaz"/>
          <w:bCs/>
          <w:i w:val="0"/>
        </w:rPr>
        <w:t xml:space="preserve">, susilaikė – </w:t>
      </w:r>
      <w:r>
        <w:rPr>
          <w:rStyle w:val="Emfaz"/>
          <w:bCs/>
          <w:i w:val="0"/>
        </w:rPr>
        <w:t>0, prieš - 14, dalyvavo – 21)</w:t>
      </w:r>
      <w:r w:rsidRPr="00C41A31">
        <w:rPr>
          <w:rStyle w:val="Emfaz"/>
          <w:bCs/>
          <w:i w:val="0"/>
        </w:rPr>
        <w:t>.</w:t>
      </w:r>
      <w:r w:rsidRPr="008F3656">
        <w:rPr>
          <w:color w:val="000000"/>
        </w:rPr>
        <w:t xml:space="preserve"> </w:t>
      </w:r>
      <w:r w:rsidRPr="000537E4">
        <w:t>Savivaldybės meras nusišalino nuo balsavimo šiuo klausimu.</w:t>
      </w:r>
      <w:r>
        <w:t xml:space="preserve"> </w:t>
      </w:r>
      <w:r w:rsidRPr="00342AD5">
        <w:rPr>
          <w:color w:val="000000"/>
        </w:rPr>
        <w:t xml:space="preserve">Sprendimas </w:t>
      </w:r>
      <w:r>
        <w:rPr>
          <w:color w:val="000000"/>
        </w:rPr>
        <w:t>ne</w:t>
      </w:r>
      <w:r w:rsidRPr="00342AD5">
        <w:rPr>
          <w:color w:val="000000"/>
        </w:rPr>
        <w:t xml:space="preserve">priimtas. </w:t>
      </w:r>
    </w:p>
    <w:p w:rsidR="00C21660" w:rsidRDefault="00512861" w:rsidP="00C21660">
      <w:pPr>
        <w:tabs>
          <w:tab w:val="left" w:pos="990"/>
        </w:tabs>
        <w:ind w:firstLine="720"/>
        <w:jc w:val="both"/>
        <w:rPr>
          <w:color w:val="000000"/>
        </w:rPr>
      </w:pPr>
      <w:r>
        <w:rPr>
          <w:color w:val="000000"/>
        </w:rPr>
        <w:t xml:space="preserve">Toliau </w:t>
      </w:r>
      <w:r w:rsidRPr="000537E4">
        <w:t>Vida Bondauskienė</w:t>
      </w:r>
      <w:r>
        <w:t xml:space="preserve"> pristatė sprendimo projektą </w:t>
      </w:r>
      <w:r w:rsidRPr="00512861">
        <w:t>dėl</w:t>
      </w:r>
      <w:r>
        <w:t xml:space="preserve"> </w:t>
      </w:r>
      <w:r w:rsidRPr="00512861">
        <w:rPr>
          <w:rStyle w:val="Komentaronuoroda"/>
          <w:sz w:val="24"/>
        </w:rPr>
        <w:t xml:space="preserve">Plungės rajono savivaldybės tarybos </w:t>
      </w:r>
      <w:r w:rsidR="007018D7" w:rsidRPr="00512861">
        <w:rPr>
          <w:rStyle w:val="Komentaronuoroda"/>
          <w:sz w:val="24"/>
        </w:rPr>
        <w:t xml:space="preserve">2021 m. sausio 20 d. </w:t>
      </w:r>
      <w:r w:rsidRPr="00512861">
        <w:rPr>
          <w:rStyle w:val="Komentaronuoroda"/>
          <w:sz w:val="24"/>
        </w:rPr>
        <w:t>sprendimu Nr. T1-1 patvirtintos</w:t>
      </w:r>
      <w:r>
        <w:rPr>
          <w:rStyle w:val="Komentaronuoroda"/>
          <w:sz w:val="24"/>
        </w:rPr>
        <w:t xml:space="preserve"> Komisijos pirmininko paskyrimo, </w:t>
      </w:r>
      <w:r w:rsidR="007018D7">
        <w:rPr>
          <w:rStyle w:val="Komentaronuoroda"/>
          <w:sz w:val="24"/>
        </w:rPr>
        <w:t xml:space="preserve"> </w:t>
      </w:r>
      <w:r>
        <w:rPr>
          <w:rStyle w:val="Komentaronuoroda"/>
          <w:sz w:val="24"/>
        </w:rPr>
        <w:t>veiklos nuostatų patvirtinimo</w:t>
      </w:r>
      <w:r w:rsidRPr="00512861">
        <w:rPr>
          <w:rStyle w:val="Komentaronuoroda"/>
          <w:sz w:val="24"/>
        </w:rPr>
        <w:t xml:space="preserve"> ir te</w:t>
      </w:r>
      <w:r>
        <w:rPr>
          <w:rStyle w:val="Komentaronuoroda"/>
          <w:sz w:val="24"/>
        </w:rPr>
        <w:t>rmino pateikti išvadą pratęsimo</w:t>
      </w:r>
      <w:r w:rsidRPr="00512861">
        <w:rPr>
          <w:rStyle w:val="Komentaronuoroda"/>
          <w:sz w:val="24"/>
        </w:rPr>
        <w:t>.</w:t>
      </w:r>
      <w:r w:rsidR="00C21660" w:rsidRPr="00C21660">
        <w:rPr>
          <w:rStyle w:val="Emfaz"/>
          <w:bCs/>
          <w:i w:val="0"/>
        </w:rPr>
        <w:t xml:space="preserve"> </w:t>
      </w:r>
      <w:r w:rsidR="00C21660" w:rsidRPr="00C41A31">
        <w:rPr>
          <w:rStyle w:val="Emfaz"/>
          <w:bCs/>
          <w:i w:val="0"/>
        </w:rPr>
        <w:t>Nesant bendro sutarimo dėl spren</w:t>
      </w:r>
      <w:r w:rsidR="00C21660">
        <w:rPr>
          <w:rStyle w:val="Emfaz"/>
          <w:bCs/>
          <w:i w:val="0"/>
        </w:rPr>
        <w:t>dimo priėmimo, buvo balsuojama (už – 14</w:t>
      </w:r>
      <w:r w:rsidR="00C21660" w:rsidRPr="00C41A31">
        <w:rPr>
          <w:rStyle w:val="Emfaz"/>
          <w:bCs/>
          <w:i w:val="0"/>
        </w:rPr>
        <w:t xml:space="preserve">, susilaikė – </w:t>
      </w:r>
      <w:r w:rsidR="00C21660">
        <w:rPr>
          <w:rStyle w:val="Emfaz"/>
          <w:bCs/>
          <w:i w:val="0"/>
        </w:rPr>
        <w:t>0, prieš - 7, dalyvavo – 21)</w:t>
      </w:r>
      <w:r w:rsidR="00C21660" w:rsidRPr="00C41A31">
        <w:rPr>
          <w:rStyle w:val="Emfaz"/>
          <w:bCs/>
          <w:i w:val="0"/>
        </w:rPr>
        <w:t>.</w:t>
      </w:r>
      <w:r w:rsidR="00C21660" w:rsidRPr="00C21660">
        <w:t xml:space="preserve"> </w:t>
      </w:r>
      <w:r w:rsidR="00C21660" w:rsidRPr="000537E4">
        <w:t>Savivaldybės meras nusišalino nuo balsavimo šiuo klausimu.</w:t>
      </w:r>
      <w:r w:rsidR="00C21660">
        <w:t xml:space="preserve"> </w:t>
      </w:r>
      <w:r w:rsidR="00C21660" w:rsidRPr="00342AD5">
        <w:rPr>
          <w:color w:val="000000"/>
        </w:rPr>
        <w:t xml:space="preserve">Sprendimas priimtas. </w:t>
      </w:r>
    </w:p>
    <w:p w:rsidR="00BA3F68" w:rsidRDefault="00BA3F68" w:rsidP="00BA3F68">
      <w:pPr>
        <w:ind w:firstLine="720"/>
        <w:jc w:val="both"/>
      </w:pPr>
      <w:r w:rsidRPr="000B60DA">
        <w:rPr>
          <w:rStyle w:val="Komentaronuoroda"/>
          <w:sz w:val="24"/>
        </w:rPr>
        <w:t xml:space="preserve">Į </w:t>
      </w:r>
      <w:r>
        <w:rPr>
          <w:rStyle w:val="Komentaronuoroda"/>
          <w:sz w:val="24"/>
        </w:rPr>
        <w:t>kovo</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įtraukti 37</w:t>
      </w:r>
      <w:r w:rsidRPr="00AE3215">
        <w:rPr>
          <w:rStyle w:val="Komentaronuoroda"/>
          <w:sz w:val="24"/>
        </w:rPr>
        <w:t xml:space="preserve"> klausimai. </w:t>
      </w:r>
      <w:r>
        <w:t>Priimti 34</w:t>
      </w:r>
      <w:r w:rsidRPr="00FC33D6">
        <w:t xml:space="preserve"> sprendima</w:t>
      </w:r>
      <w:r>
        <w:t>i, iš kurių bendru sutarimu – 33</w:t>
      </w:r>
      <w:r w:rsidRPr="00FC33D6">
        <w:t xml:space="preserve">, </w:t>
      </w:r>
      <w:r>
        <w:t>balsuojant – 1.</w:t>
      </w:r>
    </w:p>
    <w:p w:rsidR="00574CF9" w:rsidRDefault="00574CF9" w:rsidP="00574CF9">
      <w:pPr>
        <w:ind w:firstLine="720"/>
        <w:jc w:val="both"/>
      </w:pPr>
      <w:r>
        <w:t>Posėdžio</w:t>
      </w:r>
      <w:r w:rsidRPr="00C34B0B">
        <w:t xml:space="preserve"> </w:t>
      </w:r>
      <w:r>
        <w:t>pradžioje Žemaitijos nacionalinio parko direktorius Ramūnas Lydis pristatė Žemaitijos nacionalinio parko direkcijos 2020 metų veiklos ataskaitą ir numatomas vykdyti veiklas.</w:t>
      </w:r>
      <w:r w:rsidR="00D768A7">
        <w:t xml:space="preserve"> Po ilgų diskusijų nuspręsta apsiriboti išklausyta informacij</w:t>
      </w:r>
      <w:r w:rsidR="007018D7">
        <w:t>a</w:t>
      </w:r>
      <w:r w:rsidR="00D768A7">
        <w:t xml:space="preserve">. </w:t>
      </w:r>
    </w:p>
    <w:p w:rsidR="00D768A7" w:rsidRDefault="00D768A7" w:rsidP="00D768A7">
      <w:pPr>
        <w:ind w:firstLine="720"/>
        <w:jc w:val="both"/>
      </w:pPr>
      <w:r w:rsidRPr="00F00A75">
        <w:t xml:space="preserve">Kaip įprastai, kovo mėnesį Savivaldybės meras Audrius Klišonis pristatė </w:t>
      </w:r>
      <w:r w:rsidR="007018D7">
        <w:t>Savivaldybės</w:t>
      </w:r>
      <w:r w:rsidR="007018D7" w:rsidRPr="00F00A75">
        <w:t xml:space="preserve"> </w:t>
      </w:r>
      <w:r w:rsidRPr="00F00A75">
        <w:t>t</w:t>
      </w:r>
      <w:r>
        <w:t>arybos ir Savivaldybės mero 2020</w:t>
      </w:r>
      <w:r w:rsidRPr="00F00A75">
        <w:t xml:space="preserve"> metų veiklos ataskaitas, Savivaldybės administracijos direktorius </w:t>
      </w:r>
      <w:r>
        <w:t xml:space="preserve">Mindaugas Kaunas </w:t>
      </w:r>
      <w:r w:rsidRPr="00F00A75">
        <w:t>– Savivaldybės administracijos direktoriaus ir S</w:t>
      </w:r>
      <w:r>
        <w:t>avivaldybės administracijos 2020</w:t>
      </w:r>
      <w:r w:rsidRPr="00F00A75">
        <w:t xml:space="preserve"> metų veiklos ataskaitas, o </w:t>
      </w:r>
      <w:r>
        <w:t>S</w:t>
      </w:r>
      <w:r w:rsidRPr="00F00A75">
        <w:t>avivaldybės kontrolierė Danutė Jarašiūnienė – Savivaldybės K</w:t>
      </w:r>
      <w:r>
        <w:t>ontrolės ir audito tarnybos 2020</w:t>
      </w:r>
      <w:r w:rsidRPr="00F00A75">
        <w:t xml:space="preserve"> metų veiklos ataskaitą. Visoms ataskaitoms pritarta bendru sutarimu.</w:t>
      </w:r>
    </w:p>
    <w:p w:rsidR="004E5EB1" w:rsidRPr="000537E4" w:rsidRDefault="00D768A7" w:rsidP="004E5EB1">
      <w:pPr>
        <w:ind w:firstLine="720"/>
        <w:jc w:val="both"/>
      </w:pPr>
      <w:r>
        <w:rPr>
          <w:rFonts w:eastAsia="BookmanOldStyle"/>
        </w:rPr>
        <w:t>Bendru sutarimu pritarta</w:t>
      </w:r>
      <w:r w:rsidRPr="00D768A7">
        <w:t xml:space="preserve"> </w:t>
      </w:r>
      <w:r w:rsidRPr="00285626">
        <w:t>Plungės rajono savivaldybės tarybos 2021 m. vasario 18 d. sprendimo Nr. T1-52 „Dėl Plungės rajono savivaldybės švietimo įstaigų tinklo pertvarkos 2021-2025 metų bendro</w:t>
      </w:r>
      <w:r>
        <w:t>jo plano patvirtinimo“ pakeitimui. V. Bondauskienė</w:t>
      </w:r>
      <w:r w:rsidR="00950CD3">
        <w:t>,</w:t>
      </w:r>
      <w:r>
        <w:t xml:space="preserve"> pristatydama minėtą klausimą</w:t>
      </w:r>
      <w:r w:rsidR="00950CD3">
        <w:t>,</w:t>
      </w:r>
      <w:r>
        <w:t xml:space="preserve"> informavo, jog</w:t>
      </w:r>
      <w:r w:rsidR="00950CD3">
        <w:t>,</w:t>
      </w:r>
      <w:r>
        <w:t xml:space="preserve"> atsižvelgiant į Platelių gimnazijos ir Šateikių pagrindinės mokyklos bendruomenių bendrą sprendimą dėl jungtinės mokyklos pavadinimo</w:t>
      </w:r>
      <w:r w:rsidR="00950CD3">
        <w:t>,</w:t>
      </w:r>
      <w:r>
        <w:t xml:space="preserve"> nuo rugsėjo 1-osios mokykla vadinsis Plungės r. Liepijų mokykla.</w:t>
      </w:r>
    </w:p>
    <w:p w:rsidR="00E53CCE" w:rsidRPr="00441A70" w:rsidRDefault="00E53CCE" w:rsidP="00E53CCE">
      <w:pPr>
        <w:tabs>
          <w:tab w:val="right" w:pos="720"/>
        </w:tabs>
        <w:ind w:firstLine="720"/>
        <w:jc w:val="both"/>
        <w:rPr>
          <w:iCs/>
          <w:highlight w:val="yellow"/>
        </w:rPr>
      </w:pPr>
      <w:r>
        <w:t>Vėliau V. Bondauskienė pristatė sprendimo projektą dėl sutikim</w:t>
      </w:r>
      <w:r w:rsidR="00950CD3">
        <w:t>o</w:t>
      </w:r>
      <w:r w:rsidRPr="00285626">
        <w:t xml:space="preserve"> reorganizuoti biudžetines įstaigas.</w:t>
      </w:r>
      <w:r>
        <w:t xml:space="preserve"> P</w:t>
      </w:r>
      <w:r w:rsidRPr="00441A70">
        <w:t>ristatydama klausimą, akcentavo, kad</w:t>
      </w:r>
      <w:r>
        <w:t>, vykdant įstaigų reorganizavimo procedūras, būtinas Savivaldybės tarybos sutikimas reorganizuoti šias švietimo įstaigas: sujungiant Šateikių pagrindinę mokyklą ir Platelių gimnaziją bei prijungiant Plungės vyskupo Motiejaus Valančiaus pradinę mokyklą prie Plungės akademiko Adolfo Jucio progimnazijos. Paminėjo, kad</w:t>
      </w:r>
      <w:r w:rsidR="00FD2A1A">
        <w:t>,</w:t>
      </w:r>
      <w:r>
        <w:t xml:space="preserve"> pritarus minėtų biudžetinių įstaigų reorganizavimui, įstaigos pradės rengti reorganizavimo sąlygų aprašus, kurie turės būti parengti iki balandžio 2 d., paskelbti viešai ir įregistruoti Registrų centre.  </w:t>
      </w:r>
    </w:p>
    <w:p w:rsidR="00E53CCE" w:rsidRPr="00621A1D" w:rsidRDefault="00621A1D" w:rsidP="00E53CCE">
      <w:pPr>
        <w:tabs>
          <w:tab w:val="right" w:pos="720"/>
        </w:tabs>
        <w:ind w:firstLine="720"/>
        <w:jc w:val="both"/>
      </w:pPr>
      <w:r w:rsidRPr="00621A1D">
        <w:t xml:space="preserve">Posėdžio viduryje buvo </w:t>
      </w:r>
      <w:r w:rsidRPr="00621A1D">
        <w:rPr>
          <w:rStyle w:val="Komentaronuoroda"/>
          <w:sz w:val="24"/>
        </w:rPr>
        <w:t>apžvelgta vakcinavimo eiga.</w:t>
      </w:r>
    </w:p>
    <w:p w:rsidR="00621A1D" w:rsidRDefault="00621A1D" w:rsidP="00621A1D">
      <w:pPr>
        <w:tabs>
          <w:tab w:val="right" w:pos="720"/>
        </w:tabs>
        <w:ind w:firstLine="720"/>
        <w:jc w:val="both"/>
        <w:rPr>
          <w:rStyle w:val="Emfaz"/>
          <w:bCs/>
          <w:i w:val="0"/>
        </w:rPr>
      </w:pPr>
      <w:r w:rsidRPr="00ED073B">
        <w:t>Nemažai</w:t>
      </w:r>
      <w:r w:rsidRPr="00621A1D">
        <w:t xml:space="preserve"> diskutuota Dainai Martišienei </w:t>
      </w:r>
      <w:r w:rsidR="002B0A5E">
        <w:t>pristači</w:t>
      </w:r>
      <w:r w:rsidRPr="00621A1D">
        <w:t>u</w:t>
      </w:r>
      <w:r w:rsidR="002B0A5E">
        <w:t>s</w:t>
      </w:r>
      <w:r w:rsidRPr="00621A1D">
        <w:t xml:space="preserve"> sprendimo projektą dėl </w:t>
      </w:r>
      <w:r>
        <w:t>d</w:t>
      </w:r>
      <w:r w:rsidRPr="00621A1D">
        <w:rPr>
          <w:rStyle w:val="Grietas"/>
          <w:b w:val="0"/>
        </w:rPr>
        <w:t>augiabučių gyvenamųjų namų, esančių kaimiškose seniūnijose, maksimalių bendrojo naudojimo objektų administravimo ir techninės</w:t>
      </w:r>
      <w:r>
        <w:rPr>
          <w:rStyle w:val="Grietas"/>
          <w:b w:val="0"/>
        </w:rPr>
        <w:t xml:space="preserve"> priežiūros tarifų patvirtinimo</w:t>
      </w:r>
      <w:r w:rsidRPr="00621A1D">
        <w:rPr>
          <w:rStyle w:val="Grietas"/>
          <w:b w:val="0"/>
        </w:rPr>
        <w:t>.</w:t>
      </w:r>
      <w:r w:rsidR="00A12D7E" w:rsidRPr="00A12D7E">
        <w:rPr>
          <w:rStyle w:val="Emfaz"/>
          <w:bCs/>
          <w:i w:val="0"/>
        </w:rPr>
        <w:t xml:space="preserve"> </w:t>
      </w:r>
      <w:r w:rsidR="00A12D7E" w:rsidRPr="00C41A31">
        <w:rPr>
          <w:rStyle w:val="Emfaz"/>
          <w:bCs/>
          <w:i w:val="0"/>
        </w:rPr>
        <w:t>Nesant bendro sutarimo dėl spren</w:t>
      </w:r>
      <w:r w:rsidR="00A12D7E">
        <w:rPr>
          <w:rStyle w:val="Emfaz"/>
          <w:bCs/>
          <w:i w:val="0"/>
        </w:rPr>
        <w:t>dimo priėmimo, buvo balsuojama (už – 15</w:t>
      </w:r>
      <w:r w:rsidR="00A12D7E" w:rsidRPr="00C41A31">
        <w:rPr>
          <w:rStyle w:val="Emfaz"/>
          <w:bCs/>
          <w:i w:val="0"/>
        </w:rPr>
        <w:t xml:space="preserve">, susilaikė – </w:t>
      </w:r>
      <w:r w:rsidR="00A12D7E">
        <w:rPr>
          <w:rStyle w:val="Emfaz"/>
          <w:bCs/>
          <w:i w:val="0"/>
        </w:rPr>
        <w:t>6, prieš - 2, dalyvavo – 23)</w:t>
      </w:r>
      <w:r w:rsidR="00A12D7E" w:rsidRPr="00C41A31">
        <w:rPr>
          <w:rStyle w:val="Emfaz"/>
          <w:bCs/>
          <w:i w:val="0"/>
        </w:rPr>
        <w:t>.</w:t>
      </w:r>
    </w:p>
    <w:p w:rsidR="00E731B1" w:rsidRDefault="002B0A5E" w:rsidP="00E731B1">
      <w:pPr>
        <w:tabs>
          <w:tab w:val="left" w:pos="4140"/>
        </w:tabs>
        <w:ind w:firstLine="720"/>
        <w:jc w:val="both"/>
      </w:pPr>
      <w:r>
        <w:rPr>
          <w:rStyle w:val="Emfaz"/>
          <w:bCs/>
          <w:i w:val="0"/>
        </w:rPr>
        <w:lastRenderedPageBreak/>
        <w:t>Vėliau D. Martišienė</w:t>
      </w:r>
      <w:r w:rsidR="0043099C">
        <w:rPr>
          <w:rStyle w:val="Emfaz"/>
          <w:bCs/>
          <w:i w:val="0"/>
        </w:rPr>
        <w:t xml:space="preserve"> pristatė</w:t>
      </w:r>
      <w:r>
        <w:rPr>
          <w:rStyle w:val="Emfaz"/>
          <w:bCs/>
          <w:i w:val="0"/>
        </w:rPr>
        <w:t xml:space="preserve"> </w:t>
      </w:r>
      <w:r w:rsidR="0043099C">
        <w:rPr>
          <w:rStyle w:val="Emfaz"/>
          <w:bCs/>
          <w:i w:val="0"/>
        </w:rPr>
        <w:t xml:space="preserve">sprendimo projektą dėl </w:t>
      </w:r>
      <w:r w:rsidR="0043099C" w:rsidRPr="0043099C">
        <w:rPr>
          <w:rStyle w:val="Grietas"/>
          <w:b w:val="0"/>
        </w:rPr>
        <w:t>Plungės rajono savivaldybei 2021 m. Kelių priežiūros ir plėtros pr</w:t>
      </w:r>
      <w:r w:rsidR="0043099C">
        <w:rPr>
          <w:rStyle w:val="Grietas"/>
          <w:b w:val="0"/>
        </w:rPr>
        <w:t>ogramos skirtų lėšų paskirstymo</w:t>
      </w:r>
      <w:r w:rsidR="0043099C" w:rsidRPr="0043099C">
        <w:rPr>
          <w:rStyle w:val="Grietas"/>
          <w:b w:val="0"/>
        </w:rPr>
        <w:t>.</w:t>
      </w:r>
      <w:r w:rsidR="00EB218C">
        <w:rPr>
          <w:rStyle w:val="Grietas"/>
          <w:b w:val="0"/>
        </w:rPr>
        <w:t xml:space="preserve"> </w:t>
      </w:r>
      <w:r w:rsidR="00E731B1">
        <w:rPr>
          <w:rStyle w:val="Grietas"/>
          <w:b w:val="0"/>
        </w:rPr>
        <w:t xml:space="preserve">Po diskusijų nuspręsta priimti sprendimą su protokoliniu nutarimu: </w:t>
      </w:r>
      <w:r w:rsidR="0056069B">
        <w:rPr>
          <w:rStyle w:val="Grietas"/>
          <w:b w:val="0"/>
        </w:rPr>
        <w:t>„</w:t>
      </w:r>
      <w:r w:rsidR="00ED073B">
        <w:t>A</w:t>
      </w:r>
      <w:r w:rsidR="00E731B1">
        <w:t>tsiradus papildomoms finansavimo galimybėms, lėšas, panaudotas seniūnijų keliams nuo sniego valyti, atstatyti.</w:t>
      </w:r>
      <w:r w:rsidR="00EA0270">
        <w:t>“</w:t>
      </w:r>
      <w:r w:rsidR="00E731B1" w:rsidRPr="001C0CA8">
        <w:t xml:space="preserve"> </w:t>
      </w:r>
    </w:p>
    <w:p w:rsidR="009859D1" w:rsidRDefault="0008296D" w:rsidP="009859D1">
      <w:pPr>
        <w:ind w:firstLine="720"/>
        <w:jc w:val="both"/>
      </w:pPr>
      <w:r>
        <w:rPr>
          <w:rStyle w:val="Grietas"/>
          <w:b w:val="0"/>
        </w:rPr>
        <w:t xml:space="preserve">Bendru sutarimu pritarta </w:t>
      </w:r>
      <w:r w:rsidR="00AD26D6" w:rsidRPr="00285626">
        <w:t>projektams, planuojamiems įgyvendinti pagal Plungės rajono savivaldybės Vietos veiklos grupės 2014–2020 metų vietos plėtros strategijos priemonę „Gyvenimo kokybės gerinimas ir kaimų atnaujinimas kaimo vietovė</w:t>
      </w:r>
      <w:r w:rsidR="00AD26D6">
        <w:t>se“, ir lėšų skyrimui</w:t>
      </w:r>
      <w:r w:rsidR="00AD26D6" w:rsidRPr="00285626">
        <w:t>.</w:t>
      </w:r>
      <w:r w:rsidR="00F50D80">
        <w:t xml:space="preserve"> Taip pat pritarta </w:t>
      </w:r>
      <w:r w:rsidR="00F50D80" w:rsidRPr="00285626">
        <w:t>partnerių dalyvavimui Plungės rajono Kulių krašto bendruomenės „Alantas“ planuojamo įgyvendinti projekto „Atvira bendruomenės kūrybos erdvė Ku</w:t>
      </w:r>
      <w:r w:rsidR="00F50D80">
        <w:t>liuose“ veiklose ir lėšų skyrimui</w:t>
      </w:r>
      <w:r w:rsidR="00F50D80" w:rsidRPr="00285626">
        <w:t>.</w:t>
      </w:r>
    </w:p>
    <w:p w:rsidR="009859D1" w:rsidRDefault="009859D1" w:rsidP="009859D1">
      <w:pPr>
        <w:ind w:firstLine="720"/>
        <w:jc w:val="both"/>
      </w:pPr>
      <w:r>
        <w:rPr>
          <w:rStyle w:val="Grietas"/>
          <w:b w:val="0"/>
        </w:rPr>
        <w:t>Po trumpų diskusijų tarybos nariai bendru sutarimu pritarė</w:t>
      </w:r>
      <w:r w:rsidRPr="009859D1">
        <w:rPr>
          <w:rStyle w:val="HTMLiankstoformatuotas"/>
        </w:rPr>
        <w:t xml:space="preserve"> </w:t>
      </w:r>
      <w:r w:rsidRPr="009859D1">
        <w:rPr>
          <w:rStyle w:val="Komentaronuoroda"/>
          <w:sz w:val="24"/>
        </w:rPr>
        <w:t>nuomos mokesčio sumažinimui</w:t>
      </w:r>
      <w:r>
        <w:rPr>
          <w:rStyle w:val="Komentaronuoroda"/>
          <w:sz w:val="24"/>
        </w:rPr>
        <w:t xml:space="preserve">, tačiau buvo priimtas </w:t>
      </w:r>
      <w:r>
        <w:rPr>
          <w:rStyle w:val="Grietas"/>
          <w:b w:val="0"/>
        </w:rPr>
        <w:t>protokolinis nutarimas: „S</w:t>
      </w:r>
      <w:r>
        <w:t>iūlyti Savivaldybės administracijai peržiūrėti socialinio būsto nuomos kainas. Pasiūlymus dėl socialinio būsto nuomos kainos nustatymo pristatyti balandžio mėnesį vyksiančiuose komitetų posėdžiuose.“</w:t>
      </w:r>
    </w:p>
    <w:p w:rsidR="00E71546" w:rsidRPr="000D38A5" w:rsidRDefault="00E71546" w:rsidP="00E71546">
      <w:pPr>
        <w:ind w:firstLine="720"/>
        <w:jc w:val="both"/>
      </w:pPr>
      <w:r>
        <w:rPr>
          <w:rStyle w:val="Grietas"/>
          <w:b w:val="0"/>
        </w:rPr>
        <w:t>Bendru sutarimu pritarta, kad</w:t>
      </w:r>
      <w:r w:rsidRPr="00E71546">
        <w:t xml:space="preserve"> </w:t>
      </w:r>
      <w:r>
        <w:t>Plungės rajono savivaldybės teritorijoje Savivaldybės infrastruktūros plėtros įmokos tarifas būtų nustatytas 0 Eur/m² šešių mėnesių laikotarpiui: nuo 2021 m. sausio 1 d. iki 2021 m. birželio 30 d.</w:t>
      </w:r>
    </w:p>
    <w:p w:rsidR="00BF67A3" w:rsidRDefault="00BF67A3" w:rsidP="00BF67A3">
      <w:pPr>
        <w:ind w:firstLine="720"/>
        <w:jc w:val="both"/>
        <w:rPr>
          <w:rStyle w:val="Komentaronuoroda"/>
        </w:rPr>
      </w:pPr>
      <w:r w:rsidRPr="00BB649F">
        <w:t xml:space="preserve">Posėdžio pabaigoje vyko ne viešas klausimų svarstymas dėl </w:t>
      </w:r>
      <w:r w:rsidRPr="00BB649F">
        <w:rPr>
          <w:rStyle w:val="Komentaronuoroda"/>
          <w:sz w:val="24"/>
        </w:rPr>
        <w:t>Plungės</w:t>
      </w:r>
      <w:r>
        <w:rPr>
          <w:rStyle w:val="Komentaronuoroda"/>
          <w:sz w:val="24"/>
        </w:rPr>
        <w:t xml:space="preserve"> garbės piliečio vardo suteikimo. </w:t>
      </w:r>
      <w:r>
        <w:rPr>
          <w:bCs/>
        </w:rPr>
        <w:t>Po pasisakymų bendru sutarimu buvo p</w:t>
      </w:r>
      <w:r>
        <w:rPr>
          <w:rStyle w:val="Komentaronuoroda"/>
          <w:sz w:val="24"/>
        </w:rPr>
        <w:t xml:space="preserve">ritarta </w:t>
      </w:r>
      <w:r>
        <w:t>Remigijaus Žaliūno kandidatūrai.</w:t>
      </w:r>
    </w:p>
    <w:p w:rsidR="009830B8" w:rsidRDefault="009830B8" w:rsidP="009830B8">
      <w:pPr>
        <w:ind w:firstLine="720"/>
        <w:jc w:val="both"/>
      </w:pPr>
      <w:r w:rsidRPr="000B60DA">
        <w:rPr>
          <w:rStyle w:val="Komentaronuoroda"/>
          <w:sz w:val="24"/>
        </w:rPr>
        <w:t xml:space="preserve">Į </w:t>
      </w:r>
      <w:r>
        <w:rPr>
          <w:rStyle w:val="Komentaronuoroda"/>
          <w:sz w:val="24"/>
        </w:rPr>
        <w:t>balandžio</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įtraukti 35</w:t>
      </w:r>
      <w:r w:rsidRPr="00AE3215">
        <w:rPr>
          <w:rStyle w:val="Komentaronuoroda"/>
          <w:sz w:val="24"/>
        </w:rPr>
        <w:t xml:space="preserve"> klausimai. </w:t>
      </w:r>
      <w:r>
        <w:t>Priimti 31</w:t>
      </w:r>
      <w:r w:rsidRPr="00FC33D6">
        <w:t xml:space="preserve"> sprendima</w:t>
      </w:r>
      <w:r>
        <w:t>i, iš kurių bendru sutarimu – 29</w:t>
      </w:r>
      <w:r w:rsidRPr="00FC33D6">
        <w:t xml:space="preserve">, </w:t>
      </w:r>
      <w:r>
        <w:t>balsuojant – 2.</w:t>
      </w:r>
    </w:p>
    <w:p w:rsidR="00153E92" w:rsidRDefault="008E2685" w:rsidP="00153E92">
      <w:pPr>
        <w:ind w:firstLine="720"/>
        <w:jc w:val="both"/>
        <w:rPr>
          <w:bCs/>
        </w:rPr>
      </w:pPr>
      <w:r>
        <w:t>Posėdžio</w:t>
      </w:r>
      <w:r w:rsidRPr="00C34B0B">
        <w:t xml:space="preserve"> </w:t>
      </w:r>
      <w:r>
        <w:t xml:space="preserve">pradžioje </w:t>
      </w:r>
      <w:r w:rsidRPr="00BD0249">
        <w:rPr>
          <w:bCs/>
        </w:rPr>
        <w:t>VSDFV Mažeikių skyriaus direktoriaus pavaduotoja</w:t>
      </w:r>
      <w:r w:rsidRPr="008E2685">
        <w:t xml:space="preserve"> </w:t>
      </w:r>
      <w:r w:rsidRPr="00BD0249">
        <w:t>Nijolė Sutkienė</w:t>
      </w:r>
      <w:r w:rsidRPr="008E2685">
        <w:rPr>
          <w:bCs/>
        </w:rPr>
        <w:t xml:space="preserve"> </w:t>
      </w:r>
      <w:r>
        <w:rPr>
          <w:bCs/>
        </w:rPr>
        <w:t xml:space="preserve">trumpai pristatė </w:t>
      </w:r>
      <w:r w:rsidRPr="00A41F44">
        <w:rPr>
          <w:bCs/>
        </w:rPr>
        <w:t>socialinio dr</w:t>
      </w:r>
      <w:r>
        <w:rPr>
          <w:bCs/>
        </w:rPr>
        <w:t>audimo situaciją Plungės rajone.</w:t>
      </w:r>
    </w:p>
    <w:p w:rsidR="00153E92" w:rsidRDefault="008E2685" w:rsidP="00153E92">
      <w:pPr>
        <w:ind w:firstLine="720"/>
        <w:jc w:val="both"/>
      </w:pPr>
      <w:r w:rsidRPr="00BF4BBC">
        <w:rPr>
          <w:rStyle w:val="Komentaronuoroda"/>
          <w:sz w:val="24"/>
        </w:rPr>
        <w:t xml:space="preserve">Kaip įprastai, šį mėnesį tarybos nariai išklausė ir pritarė </w:t>
      </w:r>
      <w:r w:rsidRPr="00BF4BBC">
        <w:rPr>
          <w:bCs/>
        </w:rPr>
        <w:t xml:space="preserve">Savivaldybės įmonių, viešųjų įstaigų, uždarųjų akcinių bendrovių praėjusių metų veiklos ataskaitoms, patvirtino </w:t>
      </w:r>
      <w:r w:rsidRPr="00BF4BBC">
        <w:t>viešųjų įstaigų bei</w:t>
      </w:r>
      <w:r w:rsidR="00BE0476">
        <w:t xml:space="preserve"> uždarųjų akcinių bendrovių 2020</w:t>
      </w:r>
      <w:r w:rsidRPr="00BF4BBC">
        <w:t xml:space="preserve"> metų pelno (nuostolių) paski</w:t>
      </w:r>
      <w:r>
        <w:t>rstymo ir finansines ataskaitas.</w:t>
      </w:r>
      <w:r w:rsidRPr="00BF4BBC">
        <w:t xml:space="preserve"> </w:t>
      </w:r>
      <w:r w:rsidR="00BE0476">
        <w:t xml:space="preserve">Tačiau </w:t>
      </w:r>
      <w:r w:rsidR="00BE0476" w:rsidRPr="007E6E9D">
        <w:t xml:space="preserve">nepritarta VšĮ Plungės </w:t>
      </w:r>
      <w:r w:rsidR="00BE0476">
        <w:t xml:space="preserve">rajono </w:t>
      </w:r>
      <w:r w:rsidR="00BE0476" w:rsidRPr="007E6E9D">
        <w:t>greitosios medicinos pagalbos 2020 metų veiklos ataskaitai.</w:t>
      </w:r>
    </w:p>
    <w:p w:rsidR="0025187C" w:rsidRDefault="00153E92" w:rsidP="0025187C">
      <w:pPr>
        <w:ind w:firstLine="720"/>
        <w:jc w:val="both"/>
      </w:pPr>
      <w:r w:rsidRPr="00BD0249">
        <w:t>Vida</w:t>
      </w:r>
      <w:r>
        <w:t xml:space="preserve"> Bondauskienė pristatė sprendimo projektą dėl </w:t>
      </w:r>
      <w:r w:rsidRPr="00153E92">
        <w:rPr>
          <w:rStyle w:val="Grietas"/>
          <w:b w:val="0"/>
        </w:rPr>
        <w:t>Plungės rajono savivaldybės tarybos 2018 m. liepos 26 d. sprendimo Nr. T1-162 „Dėl Plungės rajono savivaldybės administracijos struktūros patvirtinimo“ ir jį keitusių sprendimų pakeitim</w:t>
      </w:r>
      <w:r>
        <w:rPr>
          <w:rStyle w:val="Grietas"/>
          <w:b w:val="0"/>
        </w:rPr>
        <w:t xml:space="preserve">o. Ji paminėjo, jog </w:t>
      </w:r>
      <w:r w:rsidRPr="005237EC">
        <w:t xml:space="preserve">nuo š. m. rugpjūčio 1 d. </w:t>
      </w:r>
      <w:r>
        <w:t>planuojama įsteigti</w:t>
      </w:r>
      <w:r w:rsidRPr="005237EC">
        <w:t xml:space="preserve"> Kultūros, turizmo ir viešųjų ryšių skyri</w:t>
      </w:r>
      <w:r>
        <w:t xml:space="preserve">ų bei </w:t>
      </w:r>
      <w:r w:rsidRPr="005237EC">
        <w:t>Švietimo</w:t>
      </w:r>
      <w:r>
        <w:t xml:space="preserve"> kultūros ir sporto skyriaus pavadinimą</w:t>
      </w:r>
      <w:r w:rsidRPr="005237EC">
        <w:t xml:space="preserve"> </w:t>
      </w:r>
      <w:r>
        <w:t>pakeist</w:t>
      </w:r>
      <w:r w:rsidR="00EA0270">
        <w:t>i</w:t>
      </w:r>
      <w:r w:rsidRPr="005237EC">
        <w:t xml:space="preserve"> </w:t>
      </w:r>
      <w:r>
        <w:t>į Švietimo ir sporto skyrius.</w:t>
      </w:r>
      <w:r w:rsidRPr="00153E92">
        <w:t xml:space="preserve"> </w:t>
      </w:r>
      <w:r w:rsidRPr="00BD0249">
        <w:t>Sprendimas priimtas bendru sutarimu.</w:t>
      </w:r>
      <w:r w:rsidR="0025187C">
        <w:t xml:space="preserve"> </w:t>
      </w:r>
    </w:p>
    <w:p w:rsidR="0025187C" w:rsidRPr="0025187C" w:rsidRDefault="0025187C" w:rsidP="0025187C">
      <w:pPr>
        <w:ind w:firstLine="720"/>
        <w:jc w:val="both"/>
        <w:rPr>
          <w:color w:val="000000"/>
        </w:rPr>
      </w:pPr>
      <w:r>
        <w:t xml:space="preserve">Dainai Martišienei pristačius sprendimo projektą „Dėl </w:t>
      </w:r>
      <w:r w:rsidRPr="0025187C">
        <w:t>s</w:t>
      </w:r>
      <w:r>
        <w:rPr>
          <w:rStyle w:val="Grietas"/>
          <w:rFonts w:eastAsia="SimSun"/>
          <w:b w:val="0"/>
        </w:rPr>
        <w:t>utikimo</w:t>
      </w:r>
      <w:r w:rsidRPr="0025187C">
        <w:rPr>
          <w:rStyle w:val="Grietas"/>
          <w:rFonts w:eastAsia="SimSun"/>
          <w:b w:val="0"/>
        </w:rPr>
        <w:t xml:space="preserve"> priimti turtą Plungės rajono savivaldybės nuosavybėn ir perduoti valdyti patikėjimo teise Žemaičių dailės muziejui</w:t>
      </w:r>
      <w:r>
        <w:rPr>
          <w:rStyle w:val="Grietas"/>
          <w:rFonts w:eastAsia="SimSun"/>
          <w:b w:val="0"/>
        </w:rPr>
        <w:t>“</w:t>
      </w:r>
      <w:r w:rsidR="006A498B">
        <w:rPr>
          <w:rStyle w:val="Grietas"/>
          <w:rFonts w:eastAsia="SimSun"/>
          <w:b w:val="0"/>
        </w:rPr>
        <w:t>,</w:t>
      </w:r>
      <w:r w:rsidRPr="0025187C">
        <w:t xml:space="preserve"> </w:t>
      </w:r>
      <w:r>
        <w:t>A</w:t>
      </w:r>
      <w:r w:rsidR="006A498B">
        <w:t>.</w:t>
      </w:r>
      <w:r>
        <w:t xml:space="preserve"> Pečiulis pasidalijo pastebėjimu, kad minėtame objekte nėra atliki visi projekte numatyti darbai. Klausė, ar juos užbaigs pats Žemaičių dailės muziejus, ar tuo reikės rūpintis Savivaldybės administracijai. </w:t>
      </w:r>
      <w:r w:rsidR="006A498B">
        <w:t>Po diskusijų</w:t>
      </w:r>
      <w:r w:rsidR="006A498B" w:rsidRPr="0025187C">
        <w:rPr>
          <w:color w:val="000000"/>
        </w:rPr>
        <w:t xml:space="preserve"> </w:t>
      </w:r>
      <w:r w:rsidR="006A498B">
        <w:rPr>
          <w:color w:val="000000"/>
        </w:rPr>
        <w:t>s</w:t>
      </w:r>
      <w:r w:rsidRPr="0025187C">
        <w:rPr>
          <w:color w:val="000000"/>
        </w:rPr>
        <w:t xml:space="preserve">prendimas priimtas bendru sutarimu. </w:t>
      </w:r>
    </w:p>
    <w:p w:rsidR="00E42854" w:rsidRDefault="006A4E07" w:rsidP="00E42854">
      <w:pPr>
        <w:tabs>
          <w:tab w:val="right" w:pos="720"/>
        </w:tabs>
        <w:ind w:firstLine="720"/>
        <w:jc w:val="both"/>
        <w:rPr>
          <w:rStyle w:val="Emfaz"/>
          <w:bCs/>
          <w:i w:val="0"/>
        </w:rPr>
      </w:pPr>
      <w:r>
        <w:t xml:space="preserve">Ilgai </w:t>
      </w:r>
      <w:r w:rsidRPr="00621A1D">
        <w:t>diskutuota</w:t>
      </w:r>
      <w:r>
        <w:t xml:space="preserve"> A. Zamulskiui pristačius sprendimo projektą „Dėl pritarimo </w:t>
      </w:r>
      <w:r w:rsidRPr="006A4E07">
        <w:rPr>
          <w:rStyle w:val="Grietas"/>
          <w:b w:val="0"/>
          <w:iCs/>
        </w:rPr>
        <w:t>projekto „Šilumos perdavimo tinklų nuo ŠK 1KJ7 (A. Jucio g. 3) iki ŠK 2KV1 (Telšių g. 3A), Plungės mieste, statyba ir rekonstravimas“ įgyvendinimui</w:t>
      </w:r>
      <w:r>
        <w:rPr>
          <w:rStyle w:val="Grietas"/>
          <w:b w:val="0"/>
          <w:iCs/>
        </w:rPr>
        <w:t>“</w:t>
      </w:r>
      <w:r w:rsidRPr="006A4E07">
        <w:rPr>
          <w:rStyle w:val="Grietas"/>
          <w:b w:val="0"/>
          <w:iCs/>
        </w:rPr>
        <w:t>.</w:t>
      </w:r>
      <w:r w:rsidRPr="006A4E07">
        <w:rPr>
          <w:rStyle w:val="Emfaz"/>
          <w:bCs/>
          <w:i w:val="0"/>
        </w:rPr>
        <w:t xml:space="preserve"> </w:t>
      </w:r>
      <w:r w:rsidRPr="00C41A31">
        <w:rPr>
          <w:rStyle w:val="Emfaz"/>
          <w:bCs/>
          <w:i w:val="0"/>
        </w:rPr>
        <w:t>Nesant bendro sutarimo dėl spren</w:t>
      </w:r>
      <w:r>
        <w:rPr>
          <w:rStyle w:val="Emfaz"/>
          <w:bCs/>
          <w:i w:val="0"/>
        </w:rPr>
        <w:t>dimo priėmimo, buvo balsuojama (už – 15</w:t>
      </w:r>
      <w:r w:rsidRPr="00C41A31">
        <w:rPr>
          <w:rStyle w:val="Emfaz"/>
          <w:bCs/>
          <w:i w:val="0"/>
        </w:rPr>
        <w:t xml:space="preserve">, susilaikė – </w:t>
      </w:r>
      <w:r>
        <w:rPr>
          <w:rStyle w:val="Emfaz"/>
          <w:bCs/>
          <w:i w:val="0"/>
        </w:rPr>
        <w:t>7, prieš - 0, dalyvavo – 22)</w:t>
      </w:r>
      <w:r w:rsidRPr="00C41A31">
        <w:rPr>
          <w:rStyle w:val="Emfaz"/>
          <w:bCs/>
          <w:i w:val="0"/>
        </w:rPr>
        <w:t>.</w:t>
      </w:r>
    </w:p>
    <w:p w:rsidR="0095234B" w:rsidRPr="0095234B" w:rsidRDefault="00EA0270" w:rsidP="0095234B">
      <w:pPr>
        <w:tabs>
          <w:tab w:val="right" w:pos="720"/>
        </w:tabs>
        <w:ind w:firstLine="720"/>
        <w:jc w:val="both"/>
        <w:rPr>
          <w:color w:val="000000"/>
        </w:rPr>
      </w:pPr>
      <w:r>
        <w:t>D</w:t>
      </w:r>
      <w:r w:rsidR="00E42854" w:rsidRPr="00621A1D">
        <w:t>iskutuota</w:t>
      </w:r>
      <w:r w:rsidR="00E42854" w:rsidRPr="00E42854">
        <w:rPr>
          <w:rStyle w:val="Antrats"/>
          <w:rFonts w:eastAsia="SimSun"/>
          <w:iCs/>
        </w:rPr>
        <w:t xml:space="preserve"> </w:t>
      </w:r>
      <w:r>
        <w:rPr>
          <w:rStyle w:val="Antrats"/>
          <w:rFonts w:eastAsia="SimSun"/>
          <w:iCs/>
        </w:rPr>
        <w:t xml:space="preserve">ir </w:t>
      </w:r>
      <w:r w:rsidR="00E42854">
        <w:rPr>
          <w:rStyle w:val="Antrats"/>
          <w:rFonts w:eastAsia="SimSun"/>
          <w:iCs/>
        </w:rPr>
        <w:t xml:space="preserve">dėl </w:t>
      </w:r>
      <w:r w:rsidR="00E42854">
        <w:rPr>
          <w:rStyle w:val="Grietas"/>
          <w:rFonts w:eastAsia="SimSun"/>
          <w:b w:val="0"/>
          <w:iCs/>
        </w:rPr>
        <w:t>Vietinės rinkliavos už leidimo</w:t>
      </w:r>
      <w:r w:rsidR="00E42854" w:rsidRPr="00E42854">
        <w:rPr>
          <w:rStyle w:val="Grietas"/>
          <w:rFonts w:eastAsia="SimSun"/>
          <w:b w:val="0"/>
          <w:iCs/>
        </w:rPr>
        <w:t xml:space="preserve"> įrengti išorinę reklamą Plungės rajono savivaldybės teritorijoje išdavimą nuostatų patvirtinimo</w:t>
      </w:r>
      <w:r w:rsidR="00E42854">
        <w:rPr>
          <w:rStyle w:val="Grietas"/>
          <w:rFonts w:eastAsia="SimSun"/>
          <w:b w:val="0"/>
          <w:iCs/>
        </w:rPr>
        <w:t>.</w:t>
      </w:r>
      <w:r w:rsidR="00E42854" w:rsidRPr="00E42854">
        <w:t xml:space="preserve"> </w:t>
      </w:r>
      <w:r w:rsidR="00E42854">
        <w:t>Algirdas Pečiulis pasidomėjo, ar, keičiant Nuostatus, buvo atsižvelgta į smulkiųjų verslininkų ir pramonininkų nuomonę ir pastabas.</w:t>
      </w:r>
      <w:r w:rsidR="00E42854" w:rsidRPr="00E42854">
        <w:t xml:space="preserve"> </w:t>
      </w:r>
      <w:r w:rsidR="00E42854">
        <w:t>Kristina Petrulevičienė, Architektūros ir teritorijų planavimo skyriaus vedėjo pavaduotoja</w:t>
      </w:r>
      <w:r>
        <w:t>,</w:t>
      </w:r>
      <w:r w:rsidR="00E42854">
        <w:t xml:space="preserve"> paaiškino, jog pagal pateiktas pastabas pakoregavus Nuostatus, jie buvo išsiųsti </w:t>
      </w:r>
      <w:r w:rsidR="00E42854" w:rsidRPr="00AD192C">
        <w:t xml:space="preserve">270 </w:t>
      </w:r>
      <w:r w:rsidR="00E42854" w:rsidRPr="00FE491F">
        <w:t>verslo atstovų</w:t>
      </w:r>
      <w:r w:rsidR="00E42854">
        <w:t xml:space="preserve"> ir pramonininkų ir buvo duotas 3 savaičių terminas pastaboms teikti. Per tas 3 savaites įvyko du susitikimai. Pasak jos, į verslininkų pastebėjimus buvo atsižvelgta</w:t>
      </w:r>
      <w:r>
        <w:t xml:space="preserve"> – Nuostatų projekte</w:t>
      </w:r>
      <w:r w:rsidR="00E42854">
        <w:t xml:space="preserve"> pridėti keli nauji punktai. </w:t>
      </w:r>
      <w:r w:rsidR="0095234B" w:rsidRPr="0095234B">
        <w:rPr>
          <w:color w:val="000000"/>
        </w:rPr>
        <w:t>Sprendimas priimtas bendru sutarimu.</w:t>
      </w:r>
    </w:p>
    <w:p w:rsidR="002B0A5E" w:rsidRPr="00353852" w:rsidRDefault="00353852" w:rsidP="00353852">
      <w:pPr>
        <w:ind w:firstLine="720"/>
        <w:jc w:val="both"/>
        <w:rPr>
          <w:rStyle w:val="Grietas"/>
          <w:b w:val="0"/>
        </w:rPr>
      </w:pPr>
      <w:r w:rsidRPr="00DE4172">
        <w:t>Adomui</w:t>
      </w:r>
      <w:r>
        <w:t xml:space="preserve"> Zamulskiui pristačius sprendimo projektą dėl garantijos suteikimo iki 1,3 mln. eurų UAB „Plungės šilumos tinklai“ 15-ai metų imamos paskolos projektui </w:t>
      </w:r>
      <w:r w:rsidRPr="00353852">
        <w:rPr>
          <w:rStyle w:val="Grietas"/>
          <w:b w:val="0"/>
          <w:iCs/>
        </w:rPr>
        <w:t xml:space="preserve">„Šilumos perdavimo tinklų nuo ŠK 1KJ7 (A. Jucio g. 3) iki ŠK 2KV1 (Telšių g. 3A), Plungės mieste, statyba ir </w:t>
      </w:r>
      <w:r w:rsidRPr="00353852">
        <w:rPr>
          <w:rStyle w:val="Grietas"/>
          <w:b w:val="0"/>
          <w:iCs/>
        </w:rPr>
        <w:lastRenderedPageBreak/>
        <w:t>rekonstravimas“ finansuoti</w:t>
      </w:r>
      <w:r>
        <w:rPr>
          <w:rStyle w:val="Grietas"/>
          <w:b w:val="0"/>
          <w:iCs/>
        </w:rPr>
        <w:t>, vyko balsavimas. Balsavimo rezultatai: už – 15, susilaikė – 7, prieš -1, dalyvavo – 23.</w:t>
      </w:r>
      <w:r w:rsidR="00DE4172">
        <w:rPr>
          <w:rStyle w:val="Grietas"/>
          <w:b w:val="0"/>
          <w:iCs/>
        </w:rPr>
        <w:t xml:space="preserve"> Sprendim</w:t>
      </w:r>
      <w:r w:rsidR="0056069B">
        <w:rPr>
          <w:rStyle w:val="Grietas"/>
          <w:b w:val="0"/>
          <w:iCs/>
        </w:rPr>
        <w:t>ą nutarta teikti tarybai</w:t>
      </w:r>
      <w:r w:rsidR="00DE4172">
        <w:rPr>
          <w:rStyle w:val="Grietas"/>
          <w:b w:val="0"/>
          <w:iCs/>
        </w:rPr>
        <w:t>.</w:t>
      </w:r>
    </w:p>
    <w:p w:rsidR="00482D81" w:rsidRDefault="00482D81" w:rsidP="002E4A8D">
      <w:pPr>
        <w:ind w:firstLine="720"/>
        <w:jc w:val="both"/>
        <w:rPr>
          <w:bCs/>
        </w:rPr>
      </w:pPr>
      <w:r>
        <w:rPr>
          <w:bCs/>
        </w:rPr>
        <w:t>Gegužės mėnesį vyko du Savivaldybės tarybos posėdžiai, vienas iš jų – neeilinis.</w:t>
      </w:r>
    </w:p>
    <w:p w:rsidR="007A5802" w:rsidRPr="007A5802" w:rsidRDefault="00482D81" w:rsidP="007A5802">
      <w:pPr>
        <w:ind w:firstLine="720"/>
        <w:jc w:val="both"/>
      </w:pPr>
      <w:r>
        <w:rPr>
          <w:bCs/>
        </w:rPr>
        <w:t xml:space="preserve">Į gegužės mėnesio viduryje vykusio Savivaldybės tarybos posėdžio darbotvarkę buvo įtraukti 5 klausimai. </w:t>
      </w:r>
      <w:r w:rsidR="007A5802" w:rsidRPr="007A5802">
        <w:t>Priimti 3 sprendimai, iš kurių bendru sutarimu – 2, balsuojant – 1.</w:t>
      </w:r>
    </w:p>
    <w:p w:rsidR="00C64170" w:rsidRDefault="00C64170" w:rsidP="00C64170">
      <w:pPr>
        <w:ind w:firstLine="720"/>
        <w:jc w:val="both"/>
      </w:pPr>
      <w:r w:rsidRPr="000B5FFD">
        <w:t>Posėdžio pradžioje</w:t>
      </w:r>
      <w:r>
        <w:rPr>
          <w:color w:val="FF0000"/>
        </w:rPr>
        <w:t xml:space="preserve"> </w:t>
      </w:r>
      <w:r w:rsidRPr="004F75D6">
        <w:t>Lietuvos Respublikos vyriausiosios rin</w:t>
      </w:r>
      <w:r>
        <w:t>kimų komisijos teikimu visų posėdžio dalyvių, dalyvaujančių nuotoliniame Savivaldybės tarybos posėdyje</w:t>
      </w:r>
      <w:r w:rsidR="00DE4172">
        <w:t>, akivaizdoje</w:t>
      </w:r>
      <w:r>
        <w:t xml:space="preserve"> prisiekė</w:t>
      </w:r>
      <w:r w:rsidRPr="004F75D6">
        <w:t xml:space="preserve"> nauja </w:t>
      </w:r>
      <w:r>
        <w:t>S</w:t>
      </w:r>
      <w:r w:rsidRPr="004F75D6">
        <w:t>avivaldybės</w:t>
      </w:r>
      <w:r>
        <w:t xml:space="preserve"> tarybos narė Gintarė Drackienė ir tapo pilnateise tarybos nare.</w:t>
      </w:r>
    </w:p>
    <w:p w:rsidR="001366AF" w:rsidRDefault="00C64170" w:rsidP="001366AF">
      <w:pPr>
        <w:ind w:firstLine="720"/>
        <w:jc w:val="both"/>
        <w:rPr>
          <w:bCs/>
        </w:rPr>
      </w:pPr>
      <w:r>
        <w:t>Labai ilgai diskutuota Vidai Bobndauskienei pristačius sprendimo projektą „</w:t>
      </w:r>
      <w:r w:rsidRPr="004F75D6">
        <w:t xml:space="preserve">Dėl kreipimosi į Lietuvos vyriausiąjį administracinį teismą dėl išvados pateikimo, ar </w:t>
      </w:r>
      <w:bookmarkStart w:id="1" w:name="_Hlk70350458"/>
      <w:r w:rsidRPr="004F75D6">
        <w:t>Savivaldybės tarybos narys – meras Audrius Klišonis sulaužė priesaiką ir (arba) nevykdė Lietuvos Respublikos vietos savivaldos įstatyme ir kituose įstatymuose nustatytų įgaliojimų</w:t>
      </w:r>
      <w:bookmarkEnd w:id="1"/>
      <w:r>
        <w:t>“</w:t>
      </w:r>
      <w:r w:rsidRPr="004F75D6">
        <w:t>.</w:t>
      </w:r>
      <w:r>
        <w:t xml:space="preserve"> </w:t>
      </w:r>
      <w:r w:rsidRPr="00C41A31">
        <w:rPr>
          <w:rStyle w:val="Emfaz"/>
          <w:bCs/>
          <w:i w:val="0"/>
        </w:rPr>
        <w:t>Nesant bendro sutarimo dėl spren</w:t>
      </w:r>
      <w:r>
        <w:rPr>
          <w:rStyle w:val="Emfaz"/>
          <w:bCs/>
          <w:i w:val="0"/>
        </w:rPr>
        <w:t>dimo priėmimo, buvo balsuojama (už – 14</w:t>
      </w:r>
      <w:r w:rsidRPr="00C41A31">
        <w:rPr>
          <w:rStyle w:val="Emfaz"/>
          <w:bCs/>
          <w:i w:val="0"/>
        </w:rPr>
        <w:t xml:space="preserve">, susilaikė – </w:t>
      </w:r>
      <w:r>
        <w:rPr>
          <w:rStyle w:val="Emfaz"/>
          <w:bCs/>
          <w:i w:val="0"/>
        </w:rPr>
        <w:t>3, prieš - 7, dalyvavo – 24)</w:t>
      </w:r>
      <w:r w:rsidRPr="00C41A31">
        <w:rPr>
          <w:rStyle w:val="Emfaz"/>
          <w:bCs/>
          <w:i w:val="0"/>
        </w:rPr>
        <w:t>.</w:t>
      </w:r>
      <w:r w:rsidR="00E15E0A">
        <w:rPr>
          <w:rStyle w:val="Emfaz"/>
          <w:bCs/>
          <w:i w:val="0"/>
        </w:rPr>
        <w:t xml:space="preserve"> Taip pat priimtas protokolinis nutarimas: </w:t>
      </w:r>
      <w:r w:rsidR="00DE4172">
        <w:rPr>
          <w:rStyle w:val="Emfaz"/>
          <w:bCs/>
          <w:i w:val="0"/>
        </w:rPr>
        <w:t>„</w:t>
      </w:r>
      <w:r w:rsidR="00DE4172">
        <w:rPr>
          <w:bCs/>
        </w:rPr>
        <w:t>P</w:t>
      </w:r>
      <w:r w:rsidR="00E15E0A" w:rsidRPr="004F75D6">
        <w:rPr>
          <w:bCs/>
        </w:rPr>
        <w:t>avesti Savivaldybės administracijai atlikti teisininkų atrinkimo procedūras atstovauti Savivaldybės tarybai Lietuvos vyriausiajam</w:t>
      </w:r>
      <w:r w:rsidR="00E15E0A">
        <w:rPr>
          <w:bCs/>
        </w:rPr>
        <w:t>e</w:t>
      </w:r>
      <w:r w:rsidR="00E15E0A" w:rsidRPr="00EE1FED">
        <w:rPr>
          <w:bCs/>
        </w:rPr>
        <w:t xml:space="preserve"> administraciniame teisme</w:t>
      </w:r>
      <w:r w:rsidR="00DE4172">
        <w:rPr>
          <w:bCs/>
        </w:rPr>
        <w:t>.“</w:t>
      </w:r>
    </w:p>
    <w:p w:rsidR="001366AF" w:rsidRPr="001366AF" w:rsidRDefault="001366AF" w:rsidP="001366AF">
      <w:pPr>
        <w:ind w:firstLine="720"/>
        <w:jc w:val="both"/>
        <w:rPr>
          <w:rStyle w:val="Komentaronuoroda"/>
          <w:sz w:val="24"/>
        </w:rPr>
      </w:pPr>
      <w:r w:rsidRPr="001366AF">
        <w:t xml:space="preserve">Bendru sutarimu pritarta </w:t>
      </w:r>
      <w:r w:rsidRPr="001366AF">
        <w:rPr>
          <w:rStyle w:val="Komentaronuoroda"/>
          <w:sz w:val="24"/>
        </w:rPr>
        <w:t>projekt</w:t>
      </w:r>
      <w:r w:rsidR="009F1135">
        <w:rPr>
          <w:rStyle w:val="Komentaronuoroda"/>
          <w:sz w:val="24"/>
        </w:rPr>
        <w:t>ų</w:t>
      </w:r>
      <w:r w:rsidRPr="001366AF">
        <w:rPr>
          <w:rStyle w:val="Komentaronuoroda"/>
          <w:sz w:val="24"/>
        </w:rPr>
        <w:t xml:space="preserve"> „Plungės miesto Lentpjūvės gatvės rekonstravimas“ </w:t>
      </w:r>
      <w:r w:rsidR="009F1135">
        <w:rPr>
          <w:rStyle w:val="Komentaronuoroda"/>
          <w:sz w:val="24"/>
        </w:rPr>
        <w:t xml:space="preserve">ir </w:t>
      </w:r>
      <w:r w:rsidR="009F1135" w:rsidRPr="00EE1FED">
        <w:t xml:space="preserve">„Plungės geležinkelio stoties privažiavimo kelio Nr. 17 kapitalinis remontas“ </w:t>
      </w:r>
      <w:r w:rsidR="009F1135">
        <w:t>teikimui ir lėšų skyrimui.</w:t>
      </w:r>
    </w:p>
    <w:p w:rsidR="006F25C9" w:rsidRDefault="009F1135" w:rsidP="006F25C9">
      <w:pPr>
        <w:ind w:firstLine="720"/>
        <w:jc w:val="both"/>
      </w:pPr>
      <w:r w:rsidRPr="009F1135">
        <w:t xml:space="preserve">Į antro </w:t>
      </w:r>
      <w:r w:rsidR="002E4A8D" w:rsidRPr="009F1135">
        <w:t>gegužės mėnesio Savivaldybės tarybos po</w:t>
      </w:r>
      <w:r w:rsidR="00F92E68">
        <w:t>sėdžio darbotvarkę buvo įtraukti</w:t>
      </w:r>
      <w:r w:rsidR="002E4A8D" w:rsidRPr="009F1135">
        <w:t xml:space="preserve"> </w:t>
      </w:r>
      <w:r w:rsidR="00F92E68">
        <w:t>43</w:t>
      </w:r>
      <w:r>
        <w:t xml:space="preserve"> klausim</w:t>
      </w:r>
      <w:r w:rsidR="00F92E68">
        <w:t>ai</w:t>
      </w:r>
      <w:r>
        <w:t xml:space="preserve">. </w:t>
      </w:r>
      <w:r w:rsidR="00F92E68">
        <w:t xml:space="preserve">Bendru sutarimu priimtas </w:t>
      </w:r>
      <w:r>
        <w:t>41 sprendimas</w:t>
      </w:r>
      <w:r w:rsidR="00F92E68">
        <w:t>.</w:t>
      </w:r>
    </w:p>
    <w:p w:rsidR="006F25C9" w:rsidRPr="00425D69" w:rsidRDefault="00DE4172" w:rsidP="006F25C9">
      <w:pPr>
        <w:ind w:firstLine="720"/>
        <w:jc w:val="both"/>
      </w:pPr>
      <w:r>
        <w:t>Posėdžio p</w:t>
      </w:r>
      <w:r w:rsidR="006F25C9">
        <w:t>radžioje Aušrinė U</w:t>
      </w:r>
      <w:r w:rsidR="006F25C9" w:rsidRPr="00460E21">
        <w:t>lė,</w:t>
      </w:r>
      <w:r w:rsidR="006F25C9" w:rsidRPr="00460E21">
        <w:rPr>
          <w:color w:val="000000"/>
        </w:rPr>
        <w:t xml:space="preserve"> UAB „Smart Continent LT“ vyresnioji analitikė,</w:t>
      </w:r>
      <w:r w:rsidR="006F25C9">
        <w:rPr>
          <w:color w:val="000000"/>
        </w:rPr>
        <w:t xml:space="preserve"> kartu </w:t>
      </w:r>
      <w:r>
        <w:rPr>
          <w:color w:val="000000"/>
        </w:rPr>
        <w:t xml:space="preserve">su </w:t>
      </w:r>
      <w:r w:rsidR="006F25C9">
        <w:rPr>
          <w:color w:val="000000"/>
        </w:rPr>
        <w:t xml:space="preserve">Žaneta Vaitkuviene trumpai pristatė </w:t>
      </w:r>
      <w:r w:rsidR="006F25C9" w:rsidRPr="0098000B">
        <w:rPr>
          <w:color w:val="000000"/>
        </w:rPr>
        <w:t>Plungės rajono pramoninės teritorijos plėtros galimybių studij</w:t>
      </w:r>
      <w:r w:rsidR="006F25C9">
        <w:rPr>
          <w:color w:val="000000"/>
        </w:rPr>
        <w:t>ą.</w:t>
      </w:r>
      <w:r w:rsidR="006F25C9" w:rsidRPr="006F25C9">
        <w:t xml:space="preserve"> </w:t>
      </w:r>
      <w:r w:rsidR="006F25C9" w:rsidRPr="00425D69">
        <w:t>Sprendimas priimtas bendru sutarimu.</w:t>
      </w:r>
    </w:p>
    <w:p w:rsidR="00B12A16" w:rsidRDefault="00F4495C" w:rsidP="00B12A16">
      <w:pPr>
        <w:ind w:firstLine="720"/>
        <w:jc w:val="both"/>
        <w:rPr>
          <w:rStyle w:val="Grietas"/>
          <w:b w:val="0"/>
        </w:rPr>
      </w:pPr>
      <w:r>
        <w:rPr>
          <w:rStyle w:val="Grietas"/>
          <w:b w:val="0"/>
        </w:rPr>
        <w:t>V</w:t>
      </w:r>
      <w:r w:rsidR="006377F4" w:rsidRPr="002F2DC6">
        <w:rPr>
          <w:rStyle w:val="Grietas"/>
          <w:b w:val="0"/>
        </w:rPr>
        <w:t>ienba</w:t>
      </w:r>
      <w:r w:rsidR="006377F4">
        <w:rPr>
          <w:rStyle w:val="Grietas"/>
          <w:b w:val="0"/>
        </w:rPr>
        <w:t>lsiai pritarta Savivaldybės 2020–2022</w:t>
      </w:r>
      <w:r w:rsidR="006377F4" w:rsidRPr="002F2DC6">
        <w:rPr>
          <w:rStyle w:val="Grietas"/>
          <w:b w:val="0"/>
        </w:rPr>
        <w:t xml:space="preserve"> met</w:t>
      </w:r>
      <w:r w:rsidR="006377F4">
        <w:rPr>
          <w:rStyle w:val="Grietas"/>
          <w:b w:val="0"/>
        </w:rPr>
        <w:t>ų strateginio veiklos plano 2020</w:t>
      </w:r>
      <w:r w:rsidR="006377F4" w:rsidRPr="002F2DC6">
        <w:rPr>
          <w:rStyle w:val="Grietas"/>
          <w:b w:val="0"/>
        </w:rPr>
        <w:t xml:space="preserve"> m. įgyvendinimo ataskaitai</w:t>
      </w:r>
      <w:r w:rsidR="000F3A4C">
        <w:rPr>
          <w:rStyle w:val="Grietas"/>
          <w:b w:val="0"/>
        </w:rPr>
        <w:t>.</w:t>
      </w:r>
    </w:p>
    <w:p w:rsidR="00C92E74" w:rsidRDefault="00F4495C" w:rsidP="00C92E74">
      <w:pPr>
        <w:ind w:firstLine="720"/>
        <w:jc w:val="both"/>
        <w:rPr>
          <w:color w:val="000000"/>
        </w:rPr>
      </w:pPr>
      <w:r>
        <w:t xml:space="preserve">Dainai Martišienei pristačius sprendimo projektą „Dėl </w:t>
      </w:r>
      <w:r w:rsidRPr="00226D93">
        <w:t>Plungės rajono savivaldybei nuosavybės teise priklausan</w:t>
      </w:r>
      <w:r>
        <w:t>čio nekilnojamojo turto nurašymo</w:t>
      </w:r>
      <w:r w:rsidR="00E81710">
        <w:t xml:space="preserve">“, </w:t>
      </w:r>
      <w:r w:rsidR="00E81710" w:rsidRPr="00E81710">
        <w:rPr>
          <w:color w:val="000000"/>
        </w:rPr>
        <w:t xml:space="preserve">Audrius Klišonis </w:t>
      </w:r>
      <w:r w:rsidR="00905696">
        <w:rPr>
          <w:color w:val="000000"/>
        </w:rPr>
        <w:t>pasidomėjo</w:t>
      </w:r>
      <w:r w:rsidR="00E81710" w:rsidRPr="00E81710">
        <w:rPr>
          <w:color w:val="000000"/>
        </w:rPr>
        <w:t xml:space="preserve">, ar būtų galima priimti tokį protokolinį sprendimą, kad birželį arba iki liepos mėnesio pabaigos Savivaldybės administracija pateiktų vienus ar kitus siūlymus dėl galimos riedutininkų aikštelės įrengimo vietos ir galimų kaštų. </w:t>
      </w:r>
      <w:r w:rsidR="00B12A16">
        <w:rPr>
          <w:color w:val="000000"/>
        </w:rPr>
        <w:t xml:space="preserve">Sprendimui </w:t>
      </w:r>
      <w:r w:rsidR="00B12A16">
        <w:t xml:space="preserve">pritarta bendru sutarimu su protokoliniais nutarimais: </w:t>
      </w:r>
      <w:r w:rsidR="00DE4172">
        <w:t>„</w:t>
      </w:r>
      <w:r w:rsidR="00B12A16">
        <w:t xml:space="preserve">2. Pavesti Savivaldybės administracijai pateikti </w:t>
      </w:r>
      <w:r w:rsidR="00B12A16" w:rsidRPr="00B12A16">
        <w:rPr>
          <w:color w:val="000000"/>
        </w:rPr>
        <w:t>Sporto tarybai aptarti informaciją apie n</w:t>
      </w:r>
      <w:r w:rsidR="00B12A16">
        <w:t>urašytą</w:t>
      </w:r>
      <w:r w:rsidR="00B12A16" w:rsidRPr="00AE1BED">
        <w:t xml:space="preserve"> ir likviduoti pripažintą nereikalingu ir netinkamu (negalimu) naudoti dėl fizinio ir funkcinio nusidėvėjimo Plungės rajono savivaldybei nuosavybės teise priklausantį Plungės „Ryto“ pagrindinės mokyklos patikėjimo teise valdomą nekilnojamąjį turtą – Lengvųjų konstrukcijų riedutininkų ir riedlentininkų rampą</w:t>
      </w:r>
      <w:r w:rsidR="00B12A16">
        <w:t>, esančią</w:t>
      </w:r>
      <w:r w:rsidR="00B12A16" w:rsidRPr="00AE1BED">
        <w:t xml:space="preserve"> J. Tumo-Vaižganto g. 88, Plungėje</w:t>
      </w:r>
      <w:r w:rsidR="00B12A16">
        <w:t xml:space="preserve">. 3. Pavesti Savivaldybės administracijai 2021 m. liepos mėnesio Savivaldybės tarybos posėdžiui pateikti informaciją apie tai, kokie sprendimai buvo priimti </w:t>
      </w:r>
      <w:r w:rsidR="00B12A16" w:rsidRPr="00B12A16">
        <w:rPr>
          <w:color w:val="000000"/>
        </w:rPr>
        <w:t>Sporto taryboje dėl rampos įrengimo; pateikti galimas aikštelės įrengimo vietas bei kaštų skaičiavimus rampai įrengti.</w:t>
      </w:r>
      <w:r w:rsidR="005D42E9">
        <w:rPr>
          <w:color w:val="000000"/>
        </w:rPr>
        <w:t>“</w:t>
      </w:r>
    </w:p>
    <w:p w:rsidR="00E453AA" w:rsidRDefault="00C92E74" w:rsidP="00E453AA">
      <w:pPr>
        <w:ind w:firstLine="720"/>
        <w:jc w:val="both"/>
      </w:pPr>
      <w:r w:rsidRPr="00621A1D">
        <w:t>Nemažai diskutuota</w:t>
      </w:r>
      <w:r w:rsidRPr="00E42854">
        <w:rPr>
          <w:rStyle w:val="Antrats"/>
          <w:rFonts w:eastAsia="SimSun"/>
          <w:iCs/>
        </w:rPr>
        <w:t xml:space="preserve"> </w:t>
      </w:r>
      <w:r>
        <w:rPr>
          <w:rStyle w:val="Antrats"/>
          <w:rFonts w:eastAsia="SimSun"/>
          <w:iCs/>
        </w:rPr>
        <w:t>dėl</w:t>
      </w:r>
      <w:r w:rsidRPr="00C92E74">
        <w:t xml:space="preserve"> </w:t>
      </w:r>
      <w:r w:rsidRPr="00226D93">
        <w:t>Plungės rajono savivaldybės tarybos 2021 m. sausio 28 d. sprendimo Nr. T1-21 „Dėl Plungės rajono savivaldybės tarybos 2020 m. lapkričio 26 d. sprendimo Nr. T1-272 „Dėl 2021–2028 metų Plungės rajono savivaldybės vietinės reikšmės kelių (gatvių) tvarkymo prioritetų sąrašo kriterijų pa</w:t>
      </w:r>
      <w:r>
        <w:t>tvirtinimo“ pakeitimo“ pakeitimo</w:t>
      </w:r>
      <w:r w:rsidRPr="00226D93">
        <w:t>.</w:t>
      </w:r>
      <w:r w:rsidRPr="00C92E74">
        <w:t xml:space="preserve"> </w:t>
      </w:r>
      <w:r w:rsidRPr="00425D69">
        <w:t xml:space="preserve">Sprendimas priimtas bendru sutarimu. </w:t>
      </w:r>
    </w:p>
    <w:p w:rsidR="00E453AA" w:rsidRPr="00425D69" w:rsidRDefault="003D00DA" w:rsidP="00E453AA">
      <w:pPr>
        <w:ind w:firstLine="720"/>
        <w:jc w:val="both"/>
      </w:pPr>
      <w:r>
        <w:t>Taip pat labai ilgai diskutuota D. Martišienei pristačius sprendimo projektą „Dėl</w:t>
      </w:r>
      <w:r w:rsidR="00E453AA">
        <w:t xml:space="preserve"> </w:t>
      </w:r>
      <w:r w:rsidR="00E453AA" w:rsidRPr="00226D93">
        <w:t>2021–2028 metų Plungės rajono savivaldybės kaimiškųjų seniūnijų prioritetinių vietinės reikšmės kelių (gatvių) tvarkymo sąrašo patvirtinim</w:t>
      </w:r>
      <w:r w:rsidR="00E453AA">
        <w:t>o</w:t>
      </w:r>
      <w:r w:rsidR="00E453AA" w:rsidRPr="00226D93">
        <w:t>.</w:t>
      </w:r>
      <w:r w:rsidR="00E453AA">
        <w:t>“</w:t>
      </w:r>
      <w:r>
        <w:t xml:space="preserve"> </w:t>
      </w:r>
      <w:r w:rsidR="00E453AA">
        <w:rPr>
          <w:color w:val="000000"/>
        </w:rPr>
        <w:t xml:space="preserve">Sprendimui </w:t>
      </w:r>
      <w:r w:rsidR="00E453AA">
        <w:t xml:space="preserve">pritarta bendru sutarimu su protokoliniu nutarimu: </w:t>
      </w:r>
      <w:r w:rsidR="005D42E9">
        <w:t>„P</w:t>
      </w:r>
      <w:r w:rsidR="00E453AA">
        <w:t xml:space="preserve">avesti Savivaldybės administracijai parengti </w:t>
      </w:r>
      <w:r w:rsidR="00E453AA" w:rsidRPr="00226D93">
        <w:t>Plungės rajono savivaldybės 2021–2028 metų prioritetinių vietinės reikšmės kelių (g</w:t>
      </w:r>
      <w:r w:rsidR="00E453AA">
        <w:t>atvių) tvarkymo sąrašą ir pateikti svarstyti Ūkio, ekologijos ir kaimo reikalų komitetui bei Savivaldybės tarybai tvirtinti.</w:t>
      </w:r>
      <w:r w:rsidR="005D42E9">
        <w:t>“</w:t>
      </w:r>
    </w:p>
    <w:p w:rsidR="00E81710" w:rsidRDefault="00CB4E55" w:rsidP="00E81710">
      <w:pPr>
        <w:ind w:firstLine="720"/>
        <w:jc w:val="both"/>
        <w:rPr>
          <w:rStyle w:val="Grietas"/>
          <w:b w:val="0"/>
          <w:iCs/>
        </w:rPr>
      </w:pPr>
      <w:r>
        <w:rPr>
          <w:color w:val="000000"/>
        </w:rPr>
        <w:t xml:space="preserve">Bendru sutarimu pritarta </w:t>
      </w:r>
      <w:r w:rsidRPr="00CB4E55">
        <w:rPr>
          <w:rStyle w:val="Grietas"/>
          <w:b w:val="0"/>
          <w:iCs/>
        </w:rPr>
        <w:t>2022 metų nekilnojamojo turto mokesčio tarifo nustatymui</w:t>
      </w:r>
      <w:r w:rsidR="003B0AF9">
        <w:rPr>
          <w:rStyle w:val="Grietas"/>
          <w:b w:val="0"/>
          <w:iCs/>
        </w:rPr>
        <w:t xml:space="preserve">; </w:t>
      </w:r>
      <w:r w:rsidR="003B0AF9" w:rsidRPr="003B0AF9">
        <w:rPr>
          <w:rStyle w:val="Grietas"/>
          <w:b w:val="0"/>
          <w:iCs/>
        </w:rPr>
        <w:t>Plungės rajono savivaldybės tarybos veiklos reglamento patvirtinim</w:t>
      </w:r>
      <w:r w:rsidR="003B0AF9">
        <w:rPr>
          <w:rStyle w:val="Grietas"/>
          <w:b w:val="0"/>
          <w:iCs/>
        </w:rPr>
        <w:t>ui ir kitiems sprendimų projektams.</w:t>
      </w:r>
    </w:p>
    <w:p w:rsidR="009D5DEA" w:rsidRDefault="00CC35BE" w:rsidP="009D5DEA">
      <w:pPr>
        <w:ind w:firstLine="720"/>
        <w:jc w:val="both"/>
      </w:pPr>
      <w:r w:rsidRPr="000B60DA">
        <w:rPr>
          <w:rStyle w:val="Komentaronuoroda"/>
          <w:sz w:val="24"/>
        </w:rPr>
        <w:lastRenderedPageBreak/>
        <w:t xml:space="preserve">Į </w:t>
      </w:r>
      <w:r>
        <w:rPr>
          <w:rStyle w:val="Komentaronuoroda"/>
          <w:sz w:val="24"/>
        </w:rPr>
        <w:t>birželio</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įtrauktas 31 klausimas</w:t>
      </w:r>
      <w:r w:rsidRPr="00AE3215">
        <w:rPr>
          <w:rStyle w:val="Komentaronuoroda"/>
          <w:sz w:val="24"/>
        </w:rPr>
        <w:t xml:space="preserve">. </w:t>
      </w:r>
      <w:r>
        <w:t>Priimti 26</w:t>
      </w:r>
      <w:r w:rsidRPr="00FC33D6">
        <w:t xml:space="preserve"> sprendima</w:t>
      </w:r>
      <w:r>
        <w:t>i, iš kurių bendru sutarimu – 25</w:t>
      </w:r>
      <w:r w:rsidRPr="00FC33D6">
        <w:t xml:space="preserve">, </w:t>
      </w:r>
      <w:r>
        <w:t>balsuojant – 1.</w:t>
      </w:r>
    </w:p>
    <w:p w:rsidR="009D5DEA" w:rsidRPr="007C3430" w:rsidRDefault="003344ED" w:rsidP="009D5DEA">
      <w:pPr>
        <w:ind w:firstLine="720"/>
        <w:jc w:val="both"/>
      </w:pPr>
      <w:r w:rsidRPr="005E1720">
        <w:t xml:space="preserve">Klaipėdos AVMI </w:t>
      </w:r>
      <w:r>
        <w:t xml:space="preserve">atstovė </w:t>
      </w:r>
      <w:r w:rsidRPr="00BA2FBD">
        <w:t>Vaida Kazonienė pateikė Savivaldybės biudžeto pajamų surinkimo apžvalgą.</w:t>
      </w:r>
      <w:r>
        <w:rPr>
          <w:bCs/>
        </w:rPr>
        <w:t xml:space="preserve"> </w:t>
      </w:r>
      <w:r w:rsidR="009D3EA8" w:rsidRPr="006768ED">
        <w:t>Rita Urniežienė, Plungės Mykolo O</w:t>
      </w:r>
      <w:r w:rsidR="009D3EA8">
        <w:t xml:space="preserve">ginskio meno mokyklos direktorė, pristatė </w:t>
      </w:r>
      <w:r w:rsidR="009D3EA8" w:rsidRPr="0012242B">
        <w:rPr>
          <w:bCs/>
        </w:rPr>
        <w:t xml:space="preserve">Plungės Mykolo Oginskio </w:t>
      </w:r>
      <w:r w:rsidR="009D3EA8">
        <w:rPr>
          <w:bCs/>
        </w:rPr>
        <w:t>meno mokyklos veiklos aktualumą ir plėtotę</w:t>
      </w:r>
      <w:r w:rsidR="009D3EA8" w:rsidRPr="0012242B">
        <w:rPr>
          <w:bCs/>
        </w:rPr>
        <w:t>, minint profesionalios valstybinės muzik</w:t>
      </w:r>
      <w:r w:rsidR="009D3EA8">
        <w:rPr>
          <w:bCs/>
        </w:rPr>
        <w:t xml:space="preserve">os mokyklos šimtmetį Lietuvoje, demonstruodama išsamią vaizdinę medžiagą. </w:t>
      </w:r>
      <w:r>
        <w:t>Savivaldybės administracijos direktorius Mindaugas Kaunas pristatė Plungės rajono savivaldybei nuosavybės teise priklausančio turto valdymo, naudojimo ir disponavimo juo 2020 metais ataskaitą.</w:t>
      </w:r>
      <w:r w:rsidR="009D5DEA">
        <w:t xml:space="preserve"> Nuspręsta ataskaitą patvirtinti ir priimti protokolinį nutarimą: </w:t>
      </w:r>
      <w:r w:rsidR="00A94D57">
        <w:t>„P</w:t>
      </w:r>
      <w:r w:rsidR="009D5DEA" w:rsidRPr="00951A04">
        <w:t xml:space="preserve">avesti </w:t>
      </w:r>
      <w:r w:rsidR="009D5DEA">
        <w:t>Savivaldybės administracijai pateikti siūlymus dėl mokesčio dalies už parduotą nekilnojamąjį turtą pervedimo vietos bendruomenei.</w:t>
      </w:r>
      <w:r w:rsidR="00A94D57">
        <w:t>“</w:t>
      </w:r>
    </w:p>
    <w:p w:rsidR="00CE2E78" w:rsidRDefault="001933C3" w:rsidP="00CE2E78">
      <w:pPr>
        <w:ind w:firstLine="720"/>
        <w:jc w:val="both"/>
        <w:rPr>
          <w:rStyle w:val="Emfaz"/>
          <w:bCs/>
          <w:i w:val="0"/>
        </w:rPr>
      </w:pPr>
      <w:r>
        <w:t xml:space="preserve">Nemažai diskutuota Dainai Martišienei pristačius sprendimo projektą dėl </w:t>
      </w:r>
      <w:r w:rsidRPr="002F3E54">
        <w:t xml:space="preserve">2021–2028 metų Plungės rajono savivaldybės prioritetinių vietinės reikšmės kelių (gatvių) tvarkymo sąrašo </w:t>
      </w:r>
      <w:r>
        <w:t>patvirtinimo</w:t>
      </w:r>
      <w:r w:rsidRPr="002F3E54">
        <w:t>.</w:t>
      </w:r>
      <w:r w:rsidR="005E2F75" w:rsidRPr="005E2F75">
        <w:rPr>
          <w:rStyle w:val="Emfaz"/>
          <w:bCs/>
          <w:i w:val="0"/>
        </w:rPr>
        <w:t xml:space="preserve"> </w:t>
      </w:r>
      <w:r w:rsidR="005E2F75" w:rsidRPr="00C41A31">
        <w:rPr>
          <w:rStyle w:val="Emfaz"/>
          <w:bCs/>
          <w:i w:val="0"/>
        </w:rPr>
        <w:t>Nesant bendro sutarimo dėl spren</w:t>
      </w:r>
      <w:r w:rsidR="005E2F75">
        <w:rPr>
          <w:rStyle w:val="Emfaz"/>
          <w:bCs/>
          <w:i w:val="0"/>
        </w:rPr>
        <w:t>dimo priėmimo, buvo balsuojama (už – 12</w:t>
      </w:r>
      <w:r w:rsidR="005E2F75" w:rsidRPr="00C41A31">
        <w:rPr>
          <w:rStyle w:val="Emfaz"/>
          <w:bCs/>
          <w:i w:val="0"/>
        </w:rPr>
        <w:t xml:space="preserve">, susilaikė – </w:t>
      </w:r>
      <w:r w:rsidR="005E2F75">
        <w:rPr>
          <w:rStyle w:val="Emfaz"/>
          <w:bCs/>
          <w:i w:val="0"/>
        </w:rPr>
        <w:t>6, prieš - 1</w:t>
      </w:r>
      <w:r w:rsidR="009E630B">
        <w:rPr>
          <w:rStyle w:val="Emfaz"/>
          <w:bCs/>
          <w:i w:val="0"/>
        </w:rPr>
        <w:t>, dalyvavo – 19</w:t>
      </w:r>
      <w:r w:rsidR="005E2F75">
        <w:rPr>
          <w:rStyle w:val="Emfaz"/>
          <w:bCs/>
          <w:i w:val="0"/>
        </w:rPr>
        <w:t>)</w:t>
      </w:r>
      <w:r w:rsidR="005E2F75" w:rsidRPr="00C41A31">
        <w:rPr>
          <w:rStyle w:val="Emfaz"/>
          <w:bCs/>
          <w:i w:val="0"/>
        </w:rPr>
        <w:t>.</w:t>
      </w:r>
      <w:r w:rsidR="00BA275D">
        <w:rPr>
          <w:rStyle w:val="Emfaz"/>
          <w:bCs/>
          <w:i w:val="0"/>
        </w:rPr>
        <w:t xml:space="preserve"> Sprendimas priimtas.</w:t>
      </w:r>
    </w:p>
    <w:p w:rsidR="002B04C7" w:rsidRPr="00A07D53" w:rsidRDefault="00BA275D" w:rsidP="002B04C7">
      <w:pPr>
        <w:ind w:firstLine="720"/>
        <w:jc w:val="both"/>
      </w:pPr>
      <w:r w:rsidRPr="00BA275D">
        <w:rPr>
          <w:color w:val="000000"/>
        </w:rPr>
        <w:t xml:space="preserve">Bendru sutarimu </w:t>
      </w:r>
      <w:r>
        <w:rPr>
          <w:color w:val="000000"/>
        </w:rPr>
        <w:t xml:space="preserve">pritarta </w:t>
      </w:r>
      <w:r w:rsidRPr="00A07D53">
        <w:t>Plungės</w:t>
      </w:r>
      <w:r>
        <w:t xml:space="preserve"> rajono savivaldybės prisidėjimui</w:t>
      </w:r>
      <w:r w:rsidRPr="00A07D53">
        <w:t xml:space="preserve"> prie vietinės reikšmės kelių darbų finansavimo, vykdant projektą „Valstybinės reikšmės rajoninio kelio Nr. 3213 Kuliai–Šiemuliai–Gaudučiai ruožo nuo 0,691 iki 1,85 km, kuriam Kulių miestelyje suteikti Aušros ir Liepų gatvių pavadin</w:t>
      </w:r>
      <w:r w:rsidRPr="00CF6005">
        <w:t>imai, rekonstravimas“.</w:t>
      </w:r>
      <w:r w:rsidR="007E778A">
        <w:t xml:space="preserve"> Taip pat pritarta žemės mokesčio tarifo</w:t>
      </w:r>
      <w:r w:rsidR="007E778A" w:rsidRPr="000522D5">
        <w:t xml:space="preserve"> 2022 metų mo</w:t>
      </w:r>
      <w:r w:rsidR="007E778A">
        <w:t>kestiniam laikotarpiui nustatymui</w:t>
      </w:r>
      <w:r w:rsidR="00CE2E78">
        <w:t xml:space="preserve">; </w:t>
      </w:r>
      <w:r w:rsidR="00CE2E78" w:rsidRPr="00CE2E78">
        <w:rPr>
          <w:rStyle w:val="Grietas"/>
          <w:rFonts w:eastAsia="SimSun"/>
          <w:b w:val="0"/>
          <w:iCs/>
        </w:rPr>
        <w:t>projekto „Vandens transporto nuleidimo vietos įrengimas Gandingos HE tvenkinyje, Plungėje“ teikimui ir lėšų skyrimui</w:t>
      </w:r>
      <w:r w:rsidR="002B04C7">
        <w:rPr>
          <w:rStyle w:val="Grietas"/>
          <w:rFonts w:eastAsia="SimSun"/>
          <w:b w:val="0"/>
          <w:iCs/>
        </w:rPr>
        <w:t xml:space="preserve">; </w:t>
      </w:r>
      <w:r w:rsidR="002B04C7" w:rsidRPr="00A07D53">
        <w:t>Plungės rajono savivaldybės įstaigų paraiškų teikimui pagal priemonę „Atsinaujinančių energijos išteklių (saulės, vėjo, geoterminės energijos, biokuro ar kitų) panaudojimas visuomeninės ir gyvenamosios (įvairių socialinių grupių asmenims) paskirties pastatuose, kurie nuosavybės teise priklauso valstybei, savivaldybėms, tradicinėms religinėms bendruomenėms, religinėms bendrijoms ar centrams“, finansavimui gauti.</w:t>
      </w:r>
    </w:p>
    <w:p w:rsidR="00027D11" w:rsidRDefault="00B47E6E" w:rsidP="00027D11">
      <w:pPr>
        <w:ind w:firstLine="720"/>
        <w:jc w:val="both"/>
      </w:pPr>
      <w:r w:rsidRPr="000B60DA">
        <w:rPr>
          <w:rStyle w:val="Komentaronuoroda"/>
          <w:sz w:val="24"/>
        </w:rPr>
        <w:t xml:space="preserve">Į </w:t>
      </w:r>
      <w:r>
        <w:rPr>
          <w:rStyle w:val="Komentaronuoroda"/>
          <w:sz w:val="24"/>
        </w:rPr>
        <w:t>liepos</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įtraukti 37 klausimai</w:t>
      </w:r>
      <w:r w:rsidRPr="00AE3215">
        <w:rPr>
          <w:rStyle w:val="Komentaronuoroda"/>
          <w:sz w:val="24"/>
        </w:rPr>
        <w:t xml:space="preserve">. </w:t>
      </w:r>
      <w:r w:rsidR="00027D11">
        <w:t>Bendru sutarimu priimta 30 sprendimų.</w:t>
      </w:r>
    </w:p>
    <w:p w:rsidR="003C5A4E" w:rsidRDefault="00DF0628" w:rsidP="003C5A4E">
      <w:pPr>
        <w:ind w:firstLine="720"/>
        <w:jc w:val="both"/>
      </w:pPr>
      <w:r>
        <w:t xml:space="preserve">Posėdžio pradžioje </w:t>
      </w:r>
      <w:r w:rsidRPr="00030277">
        <w:t>Gintautas Pocevičius, Klaipėdos apskrities vyriausiojo policijos komisariato Plungės rajono po</w:t>
      </w:r>
      <w:r>
        <w:t>licijos komisariato viršininkas,</w:t>
      </w:r>
      <w:r w:rsidRPr="009823DA">
        <w:t xml:space="preserve"> </w:t>
      </w:r>
      <w:r>
        <w:t xml:space="preserve">trumpai </w:t>
      </w:r>
      <w:r w:rsidRPr="007A7275">
        <w:t>pristatė</w:t>
      </w:r>
      <w:r w:rsidRPr="009823DA">
        <w:t xml:space="preserve"> </w:t>
      </w:r>
      <w:r w:rsidRPr="00330DA8">
        <w:t>Plungės rajono policijos komis</w:t>
      </w:r>
      <w:r>
        <w:t>ariato veiklos rezultatų analizę</w:t>
      </w:r>
      <w:r w:rsidRPr="00330DA8">
        <w:t xml:space="preserve"> ir tendencij</w:t>
      </w:r>
      <w:r>
        <w:t>as.</w:t>
      </w:r>
      <w:r w:rsidRPr="00DF0628">
        <w:rPr>
          <w:rFonts w:eastAsia="Batang"/>
          <w:noProof/>
        </w:rPr>
        <w:t xml:space="preserve"> </w:t>
      </w:r>
      <w:r w:rsidRPr="00330DA8">
        <w:rPr>
          <w:rFonts w:eastAsia="Batang"/>
          <w:noProof/>
        </w:rPr>
        <w:t>Vidimantas Domarkas, UAB „Telšių regiono atliek</w:t>
      </w:r>
      <w:r>
        <w:rPr>
          <w:rFonts w:eastAsia="Batang"/>
          <w:noProof/>
        </w:rPr>
        <w:t>ų tvarkymo centras“ direktorius</w:t>
      </w:r>
      <w:r>
        <w:t>,</w:t>
      </w:r>
      <w:r w:rsidRPr="009823DA">
        <w:t xml:space="preserve"> </w:t>
      </w:r>
      <w:r>
        <w:t>pristatė Centro 2021 metų veiklą ir planuojamus darbus.</w:t>
      </w:r>
      <w:r w:rsidR="006F3F1C" w:rsidRPr="006F3F1C">
        <w:t xml:space="preserve"> </w:t>
      </w:r>
      <w:r w:rsidR="006F3F1C" w:rsidRPr="009F0B96">
        <w:t xml:space="preserve">Žaneta Vaitkuvienė, </w:t>
      </w:r>
      <w:r w:rsidR="006F3F1C" w:rsidRPr="006F3F1C">
        <w:rPr>
          <w:rStyle w:val="Emfaz"/>
          <w:bCs/>
          <w:i w:val="0"/>
        </w:rPr>
        <w:t>Strateginio planavimo ir investicijų skyriaus vedėja</w:t>
      </w:r>
      <w:r w:rsidR="006F3F1C" w:rsidRPr="006F3F1C">
        <w:rPr>
          <w:i/>
        </w:rPr>
        <w:t>,</w:t>
      </w:r>
      <w:r w:rsidR="006F3F1C" w:rsidRPr="009F0B96">
        <w:t xml:space="preserve"> pristatė 2021 metais įgyvendinamus investicijų projektus</w:t>
      </w:r>
      <w:r w:rsidR="006F3F1C">
        <w:t>.</w:t>
      </w:r>
      <w:r w:rsidR="003F2342" w:rsidRPr="003F2342">
        <w:t xml:space="preserve"> </w:t>
      </w:r>
      <w:r w:rsidR="003F2342">
        <w:t>Savivaldybės 2020 metų biudžeto vykdymo ataskaitą bei Savivaldybės 2020 metų konsoliduotųjų finansinių ataskaitų rinkinį pristatė Savivaldybės administracijos direktorius Mindaugas Kaunas.</w:t>
      </w:r>
      <w:r w:rsidR="003F2342" w:rsidRPr="008D34FA">
        <w:t xml:space="preserve"> </w:t>
      </w:r>
      <w:r w:rsidR="003F2342">
        <w:t xml:space="preserve">Atliktų auditų ataskaitas ir išvadas dėl Plungės rajono savivaldybės 2020 metų konsoliduotųjų biudžeto vykdymo ir finansinių ataskaitų rinkinių pateikė </w:t>
      </w:r>
      <w:r w:rsidR="00F50D93">
        <w:t>s</w:t>
      </w:r>
      <w:r w:rsidR="003F2342">
        <w:t>avivaldybės kontrolierė Danutė Jarašiūnienė.</w:t>
      </w:r>
      <w:r w:rsidR="003C5A4E">
        <w:t xml:space="preserve"> </w:t>
      </w:r>
    </w:p>
    <w:p w:rsidR="003C5A4E" w:rsidRDefault="003C5A4E" w:rsidP="003C5A4E">
      <w:pPr>
        <w:ind w:firstLine="720"/>
        <w:jc w:val="both"/>
      </w:pPr>
      <w:r w:rsidRPr="00BA275D">
        <w:rPr>
          <w:color w:val="000000"/>
        </w:rPr>
        <w:t>Bendru sutarimu</w:t>
      </w:r>
      <w:r w:rsidRPr="003C5A4E">
        <w:rPr>
          <w:color w:val="000000"/>
        </w:rPr>
        <w:t xml:space="preserve"> </w:t>
      </w:r>
      <w:r>
        <w:rPr>
          <w:color w:val="000000"/>
        </w:rPr>
        <w:t>pritarta</w:t>
      </w:r>
      <w:r w:rsidRPr="003C5A4E">
        <w:t xml:space="preserve"> </w:t>
      </w:r>
      <w:r w:rsidRPr="007E77C6">
        <w:t>siūlymui įamžinti Plungės garbės piliečio Jakovo Bunkos atminimą.</w:t>
      </w:r>
    </w:p>
    <w:p w:rsidR="009A6961" w:rsidRDefault="003C5A4E" w:rsidP="009A6961">
      <w:pPr>
        <w:ind w:firstLine="720"/>
        <w:jc w:val="both"/>
        <w:rPr>
          <w:color w:val="000000"/>
        </w:rPr>
      </w:pPr>
      <w:r>
        <w:t>Nemažai diskutuota Adomui Zamulskiui pristačius sprendimo projektą dėl n</w:t>
      </w:r>
      <w:r w:rsidRPr="008D4DE4">
        <w:t>egyvenamųjų patalpų įsigijim</w:t>
      </w:r>
      <w:r>
        <w:t>o</w:t>
      </w:r>
      <w:r w:rsidRPr="008D4DE4">
        <w:t xml:space="preserve"> Plungės rajono savivaldybės nuosavybėn.</w:t>
      </w:r>
      <w:r w:rsidRPr="003C5A4E">
        <w:t xml:space="preserve"> </w:t>
      </w:r>
      <w:r>
        <w:t>Česlovui Kerpauskui pasidomėjus, kokios patalpos bus įsigyjamos Plateliuose bei kam jos bus naudojamos</w:t>
      </w:r>
      <w:r w:rsidR="00F50D93">
        <w:t>,</w:t>
      </w:r>
      <w:r>
        <w:t xml:space="preserve"> Adomas Zamulskis paaiškino, jog visomis patalpomis naudojosi Lietuvos paštas. Pasak jo, minėtos patalpos </w:t>
      </w:r>
      <w:r w:rsidR="00F50D93">
        <w:t xml:space="preserve">yra </w:t>
      </w:r>
      <w:r>
        <w:t>Platelių miestel</w:t>
      </w:r>
      <w:r w:rsidR="00F50D93">
        <w:t>io</w:t>
      </w:r>
      <w:r>
        <w:t xml:space="preserve"> centre, </w:t>
      </w:r>
      <w:r w:rsidR="00F50D93">
        <w:t xml:space="preserve">pastato </w:t>
      </w:r>
      <w:r>
        <w:t xml:space="preserve">pirmame aukšte, jų plotas – apie 98 kv. m. Paminėjo, jog kol kas nenuspręsta, kokia bus patalpų paskirtis. A. Zamulskio teigimu, kalbantis su Stalgėnų bendruomene, buvo svarstoma mintis po įgyto pastato stogu įrengti </w:t>
      </w:r>
      <w:r w:rsidRPr="00676E55">
        <w:t>laisvalaikio</w:t>
      </w:r>
      <w:r w:rsidR="00F50D93">
        <w:t xml:space="preserve"> ir </w:t>
      </w:r>
      <w:r w:rsidRPr="00676E55">
        <w:t xml:space="preserve">sporto vietą. </w:t>
      </w:r>
      <w:r w:rsidR="00C333B0" w:rsidRPr="00C333B0">
        <w:rPr>
          <w:color w:val="000000"/>
        </w:rPr>
        <w:t xml:space="preserve">Sprendimas priimtas bendru sutarimu. </w:t>
      </w:r>
    </w:p>
    <w:p w:rsidR="009A6961" w:rsidRDefault="0074736A" w:rsidP="009A6961">
      <w:pPr>
        <w:ind w:firstLine="720"/>
        <w:jc w:val="both"/>
      </w:pPr>
      <w:r>
        <w:t xml:space="preserve">Po diskusijų bendru sutarimu </w:t>
      </w:r>
      <w:r w:rsidRPr="0074736A">
        <w:t>pritarta</w:t>
      </w:r>
      <w:r w:rsidRPr="0074736A">
        <w:rPr>
          <w:rStyle w:val="HTMLiankstoformatuotas"/>
        </w:rPr>
        <w:t xml:space="preserve"> </w:t>
      </w:r>
      <w:r>
        <w:rPr>
          <w:rStyle w:val="Komentaronuoroda"/>
          <w:sz w:val="24"/>
        </w:rPr>
        <w:t>k</w:t>
      </w:r>
      <w:r w:rsidRPr="0074736A">
        <w:t>reipim</w:t>
      </w:r>
      <w:r>
        <w:t>uisi</w:t>
      </w:r>
      <w:r w:rsidRPr="0074736A">
        <w:t xml:space="preserve"> į </w:t>
      </w:r>
      <w:r w:rsidR="00F14B58">
        <w:t xml:space="preserve">Lietuvos Respublikos Vyriausybę </w:t>
      </w:r>
      <w:r w:rsidR="00F14B58">
        <w:rPr>
          <w:color w:val="000000"/>
          <w:shd w:val="clear" w:color="auto" w:fill="FFFFFF"/>
        </w:rPr>
        <w:t>dėl finansavimo skyrimo Plungės  mieste,</w:t>
      </w:r>
      <w:r w:rsidR="00F14B58" w:rsidRPr="005F00D2">
        <w:t xml:space="preserve"> </w:t>
      </w:r>
      <w:r w:rsidR="00F14B58" w:rsidRPr="005F00D2">
        <w:rPr>
          <w:color w:val="000000"/>
          <w:shd w:val="clear" w:color="auto" w:fill="FFFFFF"/>
        </w:rPr>
        <w:t>Lentpjūvės g. 14</w:t>
      </w:r>
      <w:r w:rsidR="00F14B58">
        <w:rPr>
          <w:color w:val="000000"/>
          <w:shd w:val="clear" w:color="auto" w:fill="FFFFFF"/>
        </w:rPr>
        <w:t>E,</w:t>
      </w:r>
      <w:r w:rsidR="00F14B58" w:rsidRPr="005F00D2">
        <w:rPr>
          <w:color w:val="000000"/>
          <w:shd w:val="clear" w:color="auto" w:fill="FFFFFF"/>
        </w:rPr>
        <w:t xml:space="preserve"> </w:t>
      </w:r>
      <w:r w:rsidR="00F14B58">
        <w:rPr>
          <w:color w:val="000000"/>
          <w:shd w:val="clear" w:color="auto" w:fill="FFFFFF"/>
        </w:rPr>
        <w:t xml:space="preserve"> esančios katilinės biokuro katilų pr</w:t>
      </w:r>
      <w:r w:rsidR="00C13944">
        <w:rPr>
          <w:color w:val="000000"/>
          <w:shd w:val="clear" w:color="auto" w:fill="FFFFFF"/>
        </w:rPr>
        <w:t>itaikymo SM3 biokuro naudojimui. Taip pat nuspręsta k</w:t>
      </w:r>
      <w:r w:rsidR="00C13944">
        <w:t xml:space="preserve">reiptis į Lietuvos Respublikos Vyriausybę ir Socialinės apsaugos ir darbo ministeriją su prašymu skirti papildomą finansavimą projekto Nr. 08.1.2-CPVA-V-427-14-0002 </w:t>
      </w:r>
      <w:r w:rsidR="00C13944" w:rsidRPr="00B72CC1">
        <w:t>„</w:t>
      </w:r>
      <w:r w:rsidR="00C13944">
        <w:t>Bendruomeninių apgyvendinimo ir užimtumo paslaugų asmenims su proto ir psichikos negalia plėtra Plungės rajone</w:t>
      </w:r>
      <w:r w:rsidR="00C13944" w:rsidRPr="00545216">
        <w:rPr>
          <w:shd w:val="clear" w:color="auto" w:fill="FFFFFF"/>
        </w:rPr>
        <w:t xml:space="preserve">“, vykdomo pagal 2014-2020 metų </w:t>
      </w:r>
      <w:r w:rsidR="00C13944" w:rsidRPr="00545216">
        <w:rPr>
          <w:shd w:val="clear" w:color="auto" w:fill="FFFFFF"/>
        </w:rPr>
        <w:lastRenderedPageBreak/>
        <w:t>Europos Sąjungos fondų Investicijų veiksmų programos 8 prioriteto „Socialinės įtraukties didinimas ir kova su skurdu“ priemonę Nr. 08.1.1-CPVA-427 „Institucinės globos pertvarka: investicijos į infrastruktūrą“, įgyvendinimui.</w:t>
      </w:r>
      <w:r w:rsidR="009A6961">
        <w:rPr>
          <w:shd w:val="clear" w:color="auto" w:fill="FFFFFF"/>
        </w:rPr>
        <w:t xml:space="preserve"> Leista</w:t>
      </w:r>
      <w:r w:rsidR="009A6961">
        <w:t xml:space="preserve"> Plungės Mykolo Oginskio meno mokyklai įsigyti lengvąjį 9 vietų automobilį iki 25 000,00 Eur vertės</w:t>
      </w:r>
      <w:r w:rsidR="00F50D93">
        <w:t>, o</w:t>
      </w:r>
      <w:r w:rsidR="009A6961">
        <w:t xml:space="preserve"> Plungės rajono savivaldybės priešgaisrinės apsaugos tarnybai iš Savivaldybės biudžeto lėšų įsigyti naudotą gaisrinį automobilį iki 35 000,00 eurų vertės su PVM Tarnybos nuostatuose numatytai veiklai vykdyti.  </w:t>
      </w:r>
    </w:p>
    <w:p w:rsidR="00C16AFF" w:rsidRDefault="00C16AFF" w:rsidP="00C16AFF">
      <w:pPr>
        <w:ind w:firstLine="720"/>
        <w:jc w:val="both"/>
      </w:pPr>
      <w:r w:rsidRPr="008D1F33">
        <w:t>Į rugsėjo mėnesio</w:t>
      </w:r>
      <w:r>
        <w:t xml:space="preserve"> Savivaldybės tarybos posėdžio darbotvarkę buvo įtraukti 39 klausimai.</w:t>
      </w:r>
      <w:r w:rsidRPr="00DE2B31">
        <w:t xml:space="preserve"> </w:t>
      </w:r>
      <w:r>
        <w:t>Priimti</w:t>
      </w:r>
      <w:r w:rsidRPr="00FC33D6">
        <w:t xml:space="preserve"> 3</w:t>
      </w:r>
      <w:r>
        <w:t>3 sprendimai, iš kurių bendru sutarimu – 32</w:t>
      </w:r>
      <w:r w:rsidRPr="00FC33D6">
        <w:t xml:space="preserve">, </w:t>
      </w:r>
      <w:r>
        <w:t>balsuojant – 1</w:t>
      </w:r>
      <w:r w:rsidRPr="00FC33D6">
        <w:t>.</w:t>
      </w:r>
      <w:r>
        <w:t xml:space="preserve"> </w:t>
      </w:r>
    </w:p>
    <w:p w:rsidR="000A72AC" w:rsidRDefault="009A6961" w:rsidP="000A72AC">
      <w:pPr>
        <w:ind w:firstLine="720"/>
        <w:jc w:val="both"/>
        <w:rPr>
          <w:rStyle w:val="Komentaronuoroda"/>
          <w:sz w:val="24"/>
        </w:rPr>
      </w:pPr>
      <w:r>
        <w:t xml:space="preserve"> </w:t>
      </w:r>
      <w:r w:rsidR="00F14DF1" w:rsidRPr="00B17174">
        <w:t xml:space="preserve">Margarita Charitonova, l. e. UAB „Plungės šilumos tinklai“ direktoriaus pareigas, </w:t>
      </w:r>
      <w:r w:rsidR="00F14DF1">
        <w:rPr>
          <w:rStyle w:val="Komentaronuoroda"/>
          <w:sz w:val="24"/>
        </w:rPr>
        <w:t>pristatė informaciją apie bendrovės pasirengimą centralizuotam šildymo tiekimui. Po labai ilgų diskusijų nuspręsta apsiriboti išklausyta informacija.</w:t>
      </w:r>
      <w:r w:rsidR="009C4C68">
        <w:rPr>
          <w:rStyle w:val="Komentaronuoroda"/>
          <w:sz w:val="24"/>
        </w:rPr>
        <w:t xml:space="preserve"> </w:t>
      </w:r>
      <w:r w:rsidR="00F14DF1">
        <w:rPr>
          <w:rStyle w:val="Komentaronuoroda"/>
          <w:sz w:val="24"/>
        </w:rPr>
        <w:t xml:space="preserve">Plungės rajono brandos egzaminų rezultatų analizę pristatė </w:t>
      </w:r>
      <w:r w:rsidR="009C4C68">
        <w:rPr>
          <w:rStyle w:val="Komentaronuoroda"/>
          <w:sz w:val="24"/>
        </w:rPr>
        <w:t>Gintautas Rimeikis</w:t>
      </w:r>
      <w:r w:rsidR="00F14DF1">
        <w:rPr>
          <w:rStyle w:val="Komentaronuoroda"/>
          <w:sz w:val="24"/>
        </w:rPr>
        <w:t>, Švietimo</w:t>
      </w:r>
      <w:r w:rsidR="009C4C68">
        <w:rPr>
          <w:rStyle w:val="Komentaronuoroda"/>
          <w:sz w:val="24"/>
        </w:rPr>
        <w:t xml:space="preserve"> ir sporto skyriaus vedėjas.</w:t>
      </w:r>
      <w:r w:rsidR="00F14DF1">
        <w:rPr>
          <w:rStyle w:val="Komentaronuoroda"/>
          <w:sz w:val="24"/>
        </w:rPr>
        <w:t xml:space="preserve"> </w:t>
      </w:r>
      <w:r w:rsidR="009C4C68" w:rsidRPr="00B92302">
        <w:t xml:space="preserve">Ingrida Uznevičiūtė, </w:t>
      </w:r>
      <w:r w:rsidR="009C4C68" w:rsidRPr="00B92302">
        <w:rPr>
          <w:bCs/>
        </w:rPr>
        <w:t xml:space="preserve">Kultūros, turizmo ir viešųjų </w:t>
      </w:r>
      <w:r w:rsidR="009C4C68">
        <w:rPr>
          <w:bCs/>
        </w:rPr>
        <w:t xml:space="preserve">ryšių skyriaus vyr. specialistė, trumpai pristatė </w:t>
      </w:r>
      <w:r w:rsidR="00F50D93">
        <w:rPr>
          <w:color w:val="000000"/>
        </w:rPr>
        <w:t>s</w:t>
      </w:r>
      <w:r w:rsidR="009C4C68" w:rsidRPr="00B92302">
        <w:rPr>
          <w:color w:val="000000"/>
        </w:rPr>
        <w:t>aviva</w:t>
      </w:r>
      <w:r w:rsidR="009C4C68">
        <w:rPr>
          <w:color w:val="000000"/>
        </w:rPr>
        <w:t>ldybėje įvykdytus kultūrinės veiklos projektus</w:t>
      </w:r>
      <w:r w:rsidR="004E7227">
        <w:rPr>
          <w:color w:val="000000"/>
        </w:rPr>
        <w:t xml:space="preserve">. </w:t>
      </w:r>
      <w:r w:rsidR="00F14DF1">
        <w:rPr>
          <w:rStyle w:val="Komentaronuoroda"/>
          <w:sz w:val="24"/>
        </w:rPr>
        <w:t>Apsiribota išklausytomis informacijomis.</w:t>
      </w:r>
    </w:p>
    <w:p w:rsidR="009C582D" w:rsidRDefault="009E0A34" w:rsidP="009C582D">
      <w:pPr>
        <w:ind w:firstLine="720"/>
        <w:jc w:val="both"/>
        <w:rPr>
          <w:color w:val="000000"/>
        </w:rPr>
      </w:pPr>
      <w:r>
        <w:rPr>
          <w:color w:val="000000"/>
          <w:shd w:val="clear" w:color="auto" w:fill="FFFFFF"/>
        </w:rPr>
        <w:t xml:space="preserve">Bendru sutarimu pritarta </w:t>
      </w:r>
      <w:r w:rsidRPr="00B92302">
        <w:t>Plungės rajono  savivaldybės ir AB „LTG  INFRA“ jungtinės veiklos 2021 m. kovo 2 d. sutarties Nr. SUTK (LGI)-19/A1-14 papildomam susitarimui Nr. 1 dėl projekto „Plungės miesto autobusų ir traukinių stoties sujungimo projekt</w:t>
      </w:r>
      <w:r>
        <w:t>as“ įgyvendinimo ir lėšų skyrimo</w:t>
      </w:r>
      <w:r w:rsidRPr="00B92302">
        <w:t>.</w:t>
      </w:r>
      <w:r w:rsidR="004F2003">
        <w:t xml:space="preserve"> Taip pat pritarta </w:t>
      </w:r>
      <w:r w:rsidR="004F2003" w:rsidRPr="00B92302">
        <w:t>Plungės rajono savivaldybei 2021 m. Kelių priežiūros ir plėtros programos s</w:t>
      </w:r>
      <w:r w:rsidR="004F2003">
        <w:t>kirtų papildomų lėšų paskirstymui</w:t>
      </w:r>
      <w:r w:rsidR="004F2003" w:rsidRPr="00B92302">
        <w:t>.</w:t>
      </w:r>
      <w:r w:rsidR="004F2003">
        <w:t xml:space="preserve"> A. Pečiulis pasidomėjo, kam bus skirta dalis lėšų, kurios yra numatomos kapitalo investicijoms. Klausė, gal tai gatvių tvarkymui pagal parengtą ir patvirtintą sąrašą, kuriam yra pritarusi Savivaldybės taryba</w:t>
      </w:r>
      <w:r w:rsidR="006C0A1B">
        <w:t>.</w:t>
      </w:r>
      <w:r w:rsidR="004F2003">
        <w:t xml:space="preserve"> D. Martišienė paminėjo, jog lėšos bus skirtos vienai Plungės miesto gatvei. M. Kaunas sakė, jog lėšos bus skirtos Nausodžio gatvei</w:t>
      </w:r>
      <w:r w:rsidR="006C0A1B">
        <w:t xml:space="preserve"> rekonstruoti</w:t>
      </w:r>
      <w:r w:rsidR="004F2003">
        <w:t xml:space="preserve">. Pasak jo, atliktas viešasis pirkimas, pradėti rangos darbai, tačiau trūksta lėšų. </w:t>
      </w:r>
      <w:r w:rsidR="000A72AC" w:rsidRPr="000A72AC">
        <w:rPr>
          <w:color w:val="000000"/>
        </w:rPr>
        <w:t xml:space="preserve">Sprendimas priimtas bendru sutarimu. </w:t>
      </w:r>
    </w:p>
    <w:p w:rsidR="0076720D" w:rsidRDefault="009C582D" w:rsidP="0076720D">
      <w:pPr>
        <w:ind w:firstLine="720"/>
        <w:jc w:val="both"/>
        <w:rPr>
          <w:rStyle w:val="Emfaz"/>
          <w:bCs/>
          <w:i w:val="0"/>
        </w:rPr>
      </w:pPr>
      <w:r>
        <w:t>Nemažai diskutuota Adomui Zamulskiui pristačius sprendimo projektą</w:t>
      </w:r>
      <w:r w:rsidRPr="009C582D">
        <w:rPr>
          <w:bCs/>
        </w:rPr>
        <w:t xml:space="preserve"> </w:t>
      </w:r>
      <w:r>
        <w:rPr>
          <w:bCs/>
        </w:rPr>
        <w:t xml:space="preserve">„Dėl </w:t>
      </w:r>
      <w:r w:rsidRPr="00B92302">
        <w:rPr>
          <w:bCs/>
        </w:rPr>
        <w:t>Plungės rajono savivaldybės švietimo įstaigų darbuotojų (tikslinių pareigybių) kelionės išlaidų kompensavimo tvarkos aprašo patvirtinim</w:t>
      </w:r>
      <w:r>
        <w:rPr>
          <w:bCs/>
        </w:rPr>
        <w:t>o“</w:t>
      </w:r>
      <w:r w:rsidRPr="00B92302">
        <w:rPr>
          <w:bCs/>
        </w:rPr>
        <w:t>.</w:t>
      </w:r>
      <w:r w:rsidRPr="009C582D">
        <w:t xml:space="preserve"> </w:t>
      </w:r>
      <w:r>
        <w:t>Audrius Misiūnas pasidomėjo tikslinių pareigybių sąrašu. Gintautas Rimeikis sakė, jog šiuo metu yra aštuonios pareigybės, kurios įtrauktos į minėtą sąrašą. Pasak jo, tai - logopedai, specialieji pedagogai, psichologai, biologai, fizikai, chemikai, matematikai ir anglų kalbos mokytojai. Vedėjas kalbėjo, kad jeigu susidarytų tokia situacija, jog skelbiamuose konkursuose nedalyvautų, pavyzdžiui, geografai, tada įstaig</w:t>
      </w:r>
      <w:r w:rsidR="008718EE">
        <w:t>os</w:t>
      </w:r>
      <w:r>
        <w:t xml:space="preserve"> vadovas arba kelių įstaigų vadovai gali kreiptis į Mokslo rėmimo komisiją, kuri įvertins argumentus, teiks siūlymus Administracijos direktoriui įtraukti į minėtą sąrašą, kad būtų kompensuojamos šių pedagogų kelionės išlaidos. </w:t>
      </w:r>
      <w:r w:rsidR="0076720D" w:rsidRPr="00C41A31">
        <w:rPr>
          <w:rStyle w:val="Emfaz"/>
          <w:bCs/>
          <w:i w:val="0"/>
        </w:rPr>
        <w:t>Nesant bendro sutarimo dėl spren</w:t>
      </w:r>
      <w:r w:rsidR="0076720D">
        <w:rPr>
          <w:rStyle w:val="Emfaz"/>
          <w:bCs/>
          <w:i w:val="0"/>
        </w:rPr>
        <w:t>dimo priėmimo, buvo balsuojama (už – 14</w:t>
      </w:r>
      <w:r w:rsidR="0076720D" w:rsidRPr="00C41A31">
        <w:rPr>
          <w:rStyle w:val="Emfaz"/>
          <w:bCs/>
          <w:i w:val="0"/>
        </w:rPr>
        <w:t xml:space="preserve">, susilaikė – </w:t>
      </w:r>
      <w:r w:rsidR="0076720D">
        <w:rPr>
          <w:rStyle w:val="Emfaz"/>
          <w:bCs/>
          <w:i w:val="0"/>
        </w:rPr>
        <w:t>6, prieš - 0, dalyvavo – 20)</w:t>
      </w:r>
      <w:r w:rsidR="0076720D" w:rsidRPr="00C41A31">
        <w:rPr>
          <w:rStyle w:val="Emfaz"/>
          <w:bCs/>
          <w:i w:val="0"/>
        </w:rPr>
        <w:t>.</w:t>
      </w:r>
      <w:r w:rsidR="0076720D">
        <w:rPr>
          <w:rStyle w:val="Emfaz"/>
          <w:bCs/>
          <w:i w:val="0"/>
        </w:rPr>
        <w:t xml:space="preserve"> Sprendimas priimtas.</w:t>
      </w:r>
    </w:p>
    <w:p w:rsidR="00870380" w:rsidRDefault="00137FC8" w:rsidP="00870380">
      <w:pPr>
        <w:pStyle w:val="Text"/>
        <w:tabs>
          <w:tab w:val="left" w:pos="9356"/>
        </w:tabs>
        <w:ind w:firstLine="720"/>
        <w:jc w:val="both"/>
        <w:rPr>
          <w:rFonts w:ascii="Times New Roman" w:hAnsi="Times New Roman" w:cs="Times New Roman"/>
        </w:rPr>
      </w:pPr>
      <w:r>
        <w:rPr>
          <w:shd w:val="clear" w:color="auto" w:fill="FFFFFF"/>
        </w:rPr>
        <w:t>Bendru sutarimu pritarta</w:t>
      </w:r>
      <w:r>
        <w:rPr>
          <w:caps/>
        </w:rPr>
        <w:t xml:space="preserve"> </w:t>
      </w:r>
      <w:r>
        <w:t>f</w:t>
      </w:r>
      <w:r w:rsidRPr="00137FC8">
        <w:rPr>
          <w:rStyle w:val="Komentaronuoroda"/>
          <w:rFonts w:ascii="Times New Roman" w:hAnsi="Times New Roman" w:cs="Times New Roman"/>
          <w:sz w:val="24"/>
        </w:rPr>
        <w:t>iksuotų pajamų mokesčio dydžių ir lengvatų, taikomų įsigyjant  verslo liudijimus 2022 met</w:t>
      </w:r>
      <w:r>
        <w:rPr>
          <w:rStyle w:val="Komentaronuoroda"/>
          <w:rFonts w:ascii="Times New Roman" w:hAnsi="Times New Roman" w:cs="Times New Roman"/>
          <w:sz w:val="24"/>
        </w:rPr>
        <w:t>ais vykdomai veiklai, nustatymui</w:t>
      </w:r>
      <w:r w:rsidR="00AC51AB">
        <w:rPr>
          <w:rStyle w:val="Komentaronuoroda"/>
          <w:rFonts w:ascii="Times New Roman" w:hAnsi="Times New Roman" w:cs="Times New Roman"/>
          <w:sz w:val="24"/>
        </w:rPr>
        <w:t xml:space="preserve">. Patvirtinti </w:t>
      </w:r>
      <w:r w:rsidR="00CA4918" w:rsidRPr="00B92302">
        <w:rPr>
          <w:rFonts w:ascii="Times New Roman" w:hAnsi="Times New Roman" w:cs="Times New Roman"/>
        </w:rPr>
        <w:t>Plungės rajono savivaldybės tarybos veiklos reglamento rengimo redakcinės</w:t>
      </w:r>
      <w:r w:rsidR="00CA4918">
        <w:rPr>
          <w:rFonts w:ascii="Times New Roman" w:hAnsi="Times New Roman" w:cs="Times New Roman"/>
        </w:rPr>
        <w:t xml:space="preserve"> komisijos nuostatai</w:t>
      </w:r>
      <w:r w:rsidR="008718EE">
        <w:rPr>
          <w:rFonts w:ascii="Times New Roman" w:hAnsi="Times New Roman" w:cs="Times New Roman"/>
        </w:rPr>
        <w:t>,</w:t>
      </w:r>
      <w:r w:rsidR="00CA4918">
        <w:rPr>
          <w:rFonts w:ascii="Times New Roman" w:hAnsi="Times New Roman" w:cs="Times New Roman"/>
        </w:rPr>
        <w:t xml:space="preserve"> </w:t>
      </w:r>
      <w:r w:rsidR="00CA4918" w:rsidRPr="00B92302">
        <w:rPr>
          <w:rFonts w:ascii="Times New Roman" w:hAnsi="Times New Roman" w:cs="Times New Roman"/>
        </w:rPr>
        <w:t>Plungės rajono savivaldybės Antikorupcijos komisijos nuostat</w:t>
      </w:r>
      <w:r w:rsidR="00CA4918">
        <w:rPr>
          <w:rFonts w:ascii="Times New Roman" w:hAnsi="Times New Roman" w:cs="Times New Roman"/>
        </w:rPr>
        <w:t xml:space="preserve">ai ir </w:t>
      </w:r>
      <w:r w:rsidR="00CA4918" w:rsidRPr="00B92302">
        <w:rPr>
          <w:rFonts w:ascii="Times New Roman" w:hAnsi="Times New Roman" w:cs="Times New Roman"/>
        </w:rPr>
        <w:t>Plungės rajono savivaldybės tarybos Etikos komisij</w:t>
      </w:r>
      <w:r w:rsidR="00CA4918">
        <w:rPr>
          <w:rFonts w:ascii="Times New Roman" w:hAnsi="Times New Roman" w:cs="Times New Roman"/>
        </w:rPr>
        <w:t>os veiklos nuostatai.</w:t>
      </w:r>
    </w:p>
    <w:p w:rsidR="00870380" w:rsidRDefault="00994240" w:rsidP="00870380">
      <w:pPr>
        <w:pStyle w:val="Text"/>
        <w:tabs>
          <w:tab w:val="left" w:pos="9356"/>
        </w:tabs>
        <w:ind w:firstLine="720"/>
        <w:jc w:val="both"/>
        <w:rPr>
          <w:color w:val="auto"/>
        </w:rPr>
      </w:pPr>
      <w:r w:rsidRPr="00615F79">
        <w:rPr>
          <w:rFonts w:ascii="Times New Roman" w:hAnsi="Times New Roman"/>
        </w:rPr>
        <w:t>Jovita Šumskienė, Plungės rajono savivaldybės tar</w:t>
      </w:r>
      <w:r>
        <w:rPr>
          <w:rFonts w:ascii="Times New Roman" w:hAnsi="Times New Roman"/>
        </w:rPr>
        <w:t xml:space="preserve">ybos Etikos komisijos sekretorė, </w:t>
      </w:r>
      <w:r>
        <w:t>informavo</w:t>
      </w:r>
      <w:r>
        <w:rPr>
          <w:rFonts w:ascii="Times New Roman" w:hAnsi="Times New Roman"/>
        </w:rPr>
        <w:t>, jog p</w:t>
      </w:r>
      <w:r w:rsidRPr="00513170">
        <w:rPr>
          <w:rFonts w:ascii="Times New Roman" w:hAnsi="Times New Roman"/>
        </w:rPr>
        <w:t xml:space="preserve">er </w:t>
      </w:r>
      <w:r>
        <w:rPr>
          <w:rFonts w:ascii="Times New Roman" w:hAnsi="Times New Roman"/>
        </w:rPr>
        <w:t xml:space="preserve">IX šaukimo kadenciją iš viso įvyko 10 Plungės rajono savivaldybės tarybos </w:t>
      </w:r>
      <w:r w:rsidRPr="000D2A0D">
        <w:rPr>
          <w:rFonts w:ascii="Times New Roman" w:hAnsi="Times New Roman"/>
        </w:rPr>
        <w:t>Etikos komisij</w:t>
      </w:r>
      <w:r>
        <w:rPr>
          <w:rFonts w:ascii="Times New Roman" w:hAnsi="Times New Roman"/>
        </w:rPr>
        <w:t>os (toliau – Komisija)</w:t>
      </w:r>
      <w:r w:rsidRPr="000D2A0D">
        <w:rPr>
          <w:rFonts w:ascii="Times New Roman" w:hAnsi="Times New Roman"/>
        </w:rPr>
        <w:t xml:space="preserve"> posėdži</w:t>
      </w:r>
      <w:r>
        <w:rPr>
          <w:rFonts w:ascii="Times New Roman" w:hAnsi="Times New Roman"/>
        </w:rPr>
        <w:t xml:space="preserve">ų, kurių metu: išnagrinėti 8 skundai; aptarta </w:t>
      </w:r>
      <w:r w:rsidRPr="000D2A0D">
        <w:rPr>
          <w:rFonts w:ascii="Times New Roman" w:hAnsi="Times New Roman"/>
        </w:rPr>
        <w:t>spaudoje pasirodžiusi informacija</w:t>
      </w:r>
      <w:r>
        <w:rPr>
          <w:rFonts w:ascii="Times New Roman" w:hAnsi="Times New Roman"/>
        </w:rPr>
        <w:t>; priimta 11 sprendimų, kurie buvo pateikti Vyriausiajai tarnybinės etikos komisijai (toliau – VTEK). VTEK-as pripažino negaliojančiais 3 K</w:t>
      </w:r>
      <w:r w:rsidRPr="000D2A0D">
        <w:rPr>
          <w:rFonts w:ascii="Times New Roman" w:hAnsi="Times New Roman"/>
        </w:rPr>
        <w:t>omisij</w:t>
      </w:r>
      <w:r>
        <w:rPr>
          <w:rFonts w:ascii="Times New Roman" w:hAnsi="Times New Roman"/>
        </w:rPr>
        <w:t xml:space="preserve">os sprendimus bei </w:t>
      </w:r>
      <w:r w:rsidRPr="00D02CAE">
        <w:rPr>
          <w:rFonts w:ascii="Times New Roman" w:hAnsi="Times New Roman"/>
        </w:rPr>
        <w:t>nusprendė atlikti papildomą tyrimą</w:t>
      </w:r>
      <w:r w:rsidRPr="00D02CAE">
        <w:t xml:space="preserve"> </w:t>
      </w:r>
      <w:r w:rsidRPr="00D02CAE">
        <w:rPr>
          <w:rFonts w:ascii="Times New Roman" w:hAnsi="Times New Roman"/>
        </w:rPr>
        <w:t>Viešųjų ir privačių interesų derinimo įstatymo 6 straipsnio 2 dalies 3 punkto bei 7 straipsnio galimiems pažeidimams nustatyti.</w:t>
      </w:r>
      <w:r w:rsidR="00870380">
        <w:t xml:space="preserve"> Po ilgų diskusijų nuspręsta priimti protokolinį nutarimą: </w:t>
      </w:r>
      <w:r w:rsidR="008718EE">
        <w:t>„</w:t>
      </w:r>
      <w:r w:rsidR="008718EE">
        <w:rPr>
          <w:color w:val="auto"/>
        </w:rPr>
        <w:t>P</w:t>
      </w:r>
      <w:r w:rsidR="00870380" w:rsidRPr="00FC6482">
        <w:rPr>
          <w:color w:val="auto"/>
        </w:rPr>
        <w:t>avesti Savivaldybės administracijai paviešinti Savivaldybės interneto svetainėje VTEK-o priimtus sprendimus dėl Savivaldybės</w:t>
      </w:r>
      <w:r w:rsidR="00870380">
        <w:rPr>
          <w:color w:val="auto"/>
        </w:rPr>
        <w:t xml:space="preserve"> tarybos</w:t>
      </w:r>
      <w:r w:rsidR="00870380" w:rsidRPr="00FC6482">
        <w:rPr>
          <w:color w:val="auto"/>
        </w:rPr>
        <w:t xml:space="preserve"> Etikos komisijos sprendimų panaikinimo.</w:t>
      </w:r>
      <w:r w:rsidR="008718EE">
        <w:rPr>
          <w:color w:val="auto"/>
        </w:rPr>
        <w:t>“</w:t>
      </w:r>
    </w:p>
    <w:p w:rsidR="00994240" w:rsidRDefault="00C0691E" w:rsidP="00C0691E">
      <w:pPr>
        <w:ind w:firstLine="720"/>
        <w:jc w:val="both"/>
      </w:pPr>
      <w:r w:rsidRPr="008D1F33">
        <w:t>Į spalio mėnesio</w:t>
      </w:r>
      <w:r>
        <w:t xml:space="preserve"> Savivaldybės tarybos posėdžio darbotvarkę buvo įtraukti 27 klausimai.</w:t>
      </w:r>
      <w:r w:rsidRPr="00DE2B31">
        <w:t xml:space="preserve"> </w:t>
      </w:r>
      <w:r>
        <w:t>Priimti 23 sprendimai, iš kurių bendru sutarimu – 19</w:t>
      </w:r>
      <w:r w:rsidRPr="00FC33D6">
        <w:t xml:space="preserve">, </w:t>
      </w:r>
      <w:r>
        <w:t>balsuojant – 4</w:t>
      </w:r>
      <w:r w:rsidRPr="00FC33D6">
        <w:t>.</w:t>
      </w:r>
      <w:r>
        <w:t xml:space="preserve"> </w:t>
      </w:r>
    </w:p>
    <w:p w:rsidR="00B96940" w:rsidRDefault="00B96940" w:rsidP="00C0691E">
      <w:pPr>
        <w:ind w:firstLine="720"/>
        <w:jc w:val="both"/>
      </w:pPr>
      <w:r>
        <w:lastRenderedPageBreak/>
        <w:t xml:space="preserve">Pradžioje posėdžio pritarta </w:t>
      </w:r>
      <w:r w:rsidRPr="00C30D19">
        <w:t>Plungės rajono savivaldybės administracijos projekto „Alsėdžių miestelio pažinimo centro ekspozicijos įrengima</w:t>
      </w:r>
      <w:r>
        <w:t>s“ įgyvendinimui ir lėšų skyrimui.</w:t>
      </w:r>
    </w:p>
    <w:p w:rsidR="00B96940" w:rsidRDefault="00B96940" w:rsidP="00B96940">
      <w:pPr>
        <w:ind w:firstLine="720"/>
        <w:jc w:val="both"/>
      </w:pPr>
      <w:r>
        <w:t xml:space="preserve">Posėdyje nedalyvaujant Ūkio, ekologijos ir kaimo reikalų komiteto pirmininkei Dainai Martišienei ir Savivaldybės tarybos nariams sutikus, darbotvarkės 7-13 klausimus pristatė Savivaldybės meras Audrius Klišonis. </w:t>
      </w:r>
    </w:p>
    <w:p w:rsidR="00DC539A" w:rsidRDefault="002F1709" w:rsidP="00DC539A">
      <w:pPr>
        <w:ind w:firstLine="720"/>
        <w:jc w:val="both"/>
        <w:rPr>
          <w:rStyle w:val="Emfaz"/>
          <w:bCs/>
          <w:i w:val="0"/>
        </w:rPr>
      </w:pPr>
      <w:r>
        <w:t xml:space="preserve">Nemažai diskutuota </w:t>
      </w:r>
      <w:r w:rsidR="00B96940">
        <w:t xml:space="preserve">Savivaldybės merui </w:t>
      </w:r>
      <w:r>
        <w:t>pristačius</w:t>
      </w:r>
      <w:r w:rsidR="00B96940">
        <w:t xml:space="preserve"> sprendimo projektą „Dėl </w:t>
      </w:r>
      <w:r w:rsidRPr="0081024E">
        <w:t>Savivaldybės nekilnojamojo turto pripažinim</w:t>
      </w:r>
      <w:r>
        <w:t>o</w:t>
      </w:r>
      <w:r w:rsidRPr="0081024E">
        <w:t xml:space="preserve"> nereikalingu ir netinkamu naudoti bei jo nurašym</w:t>
      </w:r>
      <w:r>
        <w:t xml:space="preserve">o“. Kalbėta apie </w:t>
      </w:r>
      <w:r w:rsidRPr="000C5759">
        <w:t>Stalgėnų mokyklos pastatą</w:t>
      </w:r>
      <w:r w:rsidR="00DC539A">
        <w:t>.</w:t>
      </w:r>
      <w:r w:rsidR="00DC539A" w:rsidRPr="00DC539A">
        <w:rPr>
          <w:rStyle w:val="Emfaz"/>
          <w:bCs/>
          <w:i w:val="0"/>
        </w:rPr>
        <w:t xml:space="preserve"> </w:t>
      </w:r>
      <w:r w:rsidR="00DC539A" w:rsidRPr="00C41A31">
        <w:rPr>
          <w:rStyle w:val="Emfaz"/>
          <w:bCs/>
          <w:i w:val="0"/>
        </w:rPr>
        <w:t>Nesant bendro sutarimo dėl spren</w:t>
      </w:r>
      <w:r w:rsidR="00DC539A">
        <w:rPr>
          <w:rStyle w:val="Emfaz"/>
          <w:bCs/>
          <w:i w:val="0"/>
        </w:rPr>
        <w:t>dimo priėmimo, buvo balsuojama (už – 16</w:t>
      </w:r>
      <w:r w:rsidR="00DC539A" w:rsidRPr="00C41A31">
        <w:rPr>
          <w:rStyle w:val="Emfaz"/>
          <w:bCs/>
          <w:i w:val="0"/>
        </w:rPr>
        <w:t xml:space="preserve">, susilaikė – </w:t>
      </w:r>
      <w:r w:rsidR="00DC539A">
        <w:rPr>
          <w:rStyle w:val="Emfaz"/>
          <w:bCs/>
          <w:i w:val="0"/>
        </w:rPr>
        <w:t>6, prieš - 1, dalyvavo – 2</w:t>
      </w:r>
      <w:r w:rsidR="004F7F33">
        <w:rPr>
          <w:rStyle w:val="Emfaz"/>
          <w:bCs/>
          <w:i w:val="0"/>
        </w:rPr>
        <w:t>3</w:t>
      </w:r>
      <w:r w:rsidR="00DC539A">
        <w:rPr>
          <w:rStyle w:val="Emfaz"/>
          <w:bCs/>
          <w:i w:val="0"/>
        </w:rPr>
        <w:t>)</w:t>
      </w:r>
      <w:r w:rsidR="00DC539A" w:rsidRPr="00C41A31">
        <w:rPr>
          <w:rStyle w:val="Emfaz"/>
          <w:bCs/>
          <w:i w:val="0"/>
        </w:rPr>
        <w:t>.</w:t>
      </w:r>
      <w:r w:rsidR="00DC539A">
        <w:rPr>
          <w:rStyle w:val="Emfaz"/>
          <w:bCs/>
          <w:i w:val="0"/>
        </w:rPr>
        <w:t xml:space="preserve"> Sprendimas priimtas.</w:t>
      </w:r>
    </w:p>
    <w:p w:rsidR="004F7F33" w:rsidRDefault="004F7F33" w:rsidP="004F7F33">
      <w:pPr>
        <w:ind w:firstLine="720"/>
        <w:jc w:val="both"/>
        <w:rPr>
          <w:rStyle w:val="Emfaz"/>
          <w:bCs/>
          <w:i w:val="0"/>
        </w:rPr>
      </w:pPr>
      <w:r>
        <w:t xml:space="preserve">A. Klišoniui pristačius sprendimo projektą „Dėl </w:t>
      </w:r>
      <w:r w:rsidRPr="00C30D19">
        <w:t>Plungės rajono savivaldybės tarybos 2018 m. liepos 26 d. sprendimo Nr. T1-156 „Dėl Viešame aukcione parduodamo Savivaldybės nekilnojamojo turto ir kitų nekilnojamųjų daiktų sąrašo patvirtinimo“ pa</w:t>
      </w:r>
      <w:r>
        <w:t>keitimo“, taip pat buvo balsuojama. Balsavimo rezultatai</w:t>
      </w:r>
      <w:r w:rsidR="00D043BF">
        <w:t xml:space="preserve">: </w:t>
      </w:r>
      <w:r>
        <w:rPr>
          <w:rStyle w:val="Emfaz"/>
          <w:bCs/>
          <w:i w:val="0"/>
        </w:rPr>
        <w:t>už – 16</w:t>
      </w:r>
      <w:r w:rsidRPr="00C41A31">
        <w:rPr>
          <w:rStyle w:val="Emfaz"/>
          <w:bCs/>
          <w:i w:val="0"/>
        </w:rPr>
        <w:t xml:space="preserve">, susilaikė – </w:t>
      </w:r>
      <w:r>
        <w:rPr>
          <w:rStyle w:val="Emfaz"/>
          <w:bCs/>
          <w:i w:val="0"/>
        </w:rPr>
        <w:t>5, prieš - 1, dalyvavo – 22</w:t>
      </w:r>
      <w:r w:rsidRPr="00C41A31">
        <w:rPr>
          <w:rStyle w:val="Emfaz"/>
          <w:bCs/>
          <w:i w:val="0"/>
        </w:rPr>
        <w:t>.</w:t>
      </w:r>
      <w:r>
        <w:rPr>
          <w:rStyle w:val="Emfaz"/>
          <w:bCs/>
          <w:i w:val="0"/>
        </w:rPr>
        <w:t xml:space="preserve"> Sprendimas priimtas.</w:t>
      </w:r>
    </w:p>
    <w:p w:rsidR="004A0065" w:rsidRDefault="00503A45" w:rsidP="004A0065">
      <w:pPr>
        <w:ind w:firstLine="720"/>
        <w:jc w:val="both"/>
        <w:rPr>
          <w:rStyle w:val="Grietas"/>
          <w:b w:val="0"/>
        </w:rPr>
      </w:pPr>
      <w:r>
        <w:rPr>
          <w:rStyle w:val="Emfaz"/>
          <w:bCs/>
          <w:i w:val="0"/>
        </w:rPr>
        <w:t xml:space="preserve">Labai ilgai diskutuota A. Zamulskiui pristačius sprendimo projektą „Dėl </w:t>
      </w:r>
      <w:r w:rsidRPr="00503A45">
        <w:rPr>
          <w:rStyle w:val="Grietas"/>
          <w:b w:val="0"/>
        </w:rPr>
        <w:t>Plungės rajono savivaldybės vietinės rinkliavos už komunalinių atliekų surinkimą iš atliekų turėtojų ir atliek</w:t>
      </w:r>
      <w:r w:rsidR="00933622">
        <w:rPr>
          <w:rStyle w:val="Grietas"/>
          <w:b w:val="0"/>
        </w:rPr>
        <w:t>ų tvarkymą nuostatų patvirtinim</w:t>
      </w:r>
      <w:r w:rsidRPr="00503A45">
        <w:rPr>
          <w:rStyle w:val="Grietas"/>
          <w:b w:val="0"/>
        </w:rPr>
        <w:t>o“.</w:t>
      </w:r>
      <w:r w:rsidR="006F0646" w:rsidRPr="006F0646">
        <w:rPr>
          <w:rStyle w:val="Emfaz"/>
          <w:bCs/>
          <w:i w:val="0"/>
        </w:rPr>
        <w:t xml:space="preserve"> </w:t>
      </w:r>
      <w:r w:rsidR="006F0646" w:rsidRPr="00C41A31">
        <w:rPr>
          <w:rStyle w:val="Emfaz"/>
          <w:bCs/>
          <w:i w:val="0"/>
        </w:rPr>
        <w:t>Nesant bendro sutarimo dėl spren</w:t>
      </w:r>
      <w:r w:rsidR="006F0646">
        <w:rPr>
          <w:rStyle w:val="Emfaz"/>
          <w:bCs/>
          <w:i w:val="0"/>
        </w:rPr>
        <w:t>dimo priėmimo, buvo balsuojama (už – 14</w:t>
      </w:r>
      <w:r w:rsidR="006F0646" w:rsidRPr="00C41A31">
        <w:rPr>
          <w:rStyle w:val="Emfaz"/>
          <w:bCs/>
          <w:i w:val="0"/>
        </w:rPr>
        <w:t xml:space="preserve">, susilaikė – </w:t>
      </w:r>
      <w:r w:rsidR="006F0646">
        <w:rPr>
          <w:rStyle w:val="Emfaz"/>
          <w:bCs/>
          <w:i w:val="0"/>
        </w:rPr>
        <w:t>7, prieš - 1, dalyvavo – 22)</w:t>
      </w:r>
      <w:r w:rsidR="006F0646" w:rsidRPr="00C41A31">
        <w:rPr>
          <w:rStyle w:val="Emfaz"/>
          <w:bCs/>
          <w:i w:val="0"/>
        </w:rPr>
        <w:t>.</w:t>
      </w:r>
      <w:r w:rsidR="006F0646">
        <w:rPr>
          <w:rStyle w:val="Emfaz"/>
          <w:bCs/>
          <w:i w:val="0"/>
        </w:rPr>
        <w:t xml:space="preserve"> Sprendimas priimtas su protokoliniu nutarimu: </w:t>
      </w:r>
      <w:r w:rsidR="00F23D12">
        <w:rPr>
          <w:rStyle w:val="Emfaz"/>
          <w:bCs/>
          <w:i w:val="0"/>
        </w:rPr>
        <w:t>„P</w:t>
      </w:r>
      <w:r w:rsidR="006F0646">
        <w:t xml:space="preserve">ritarti tarybos nario Marijaus Kakčio pasiūlymui svarstyti </w:t>
      </w:r>
      <w:r w:rsidR="006F0646" w:rsidRPr="006F0646">
        <w:rPr>
          <w:rStyle w:val="Grietas"/>
          <w:b w:val="0"/>
        </w:rPr>
        <w:t>Plungės rajono savivaldybės vietinės rinkliavos už komunalinių atliekų surinkimą iš atliekų turėtojų ir atliekų tvarkymą nuostatų punktus dėl ūkininkų objektų apmokestinimo kitą mėnesį vyksiančiuose posėdžiuose.</w:t>
      </w:r>
      <w:r w:rsidR="00F23D12">
        <w:rPr>
          <w:rStyle w:val="Grietas"/>
          <w:b w:val="0"/>
        </w:rPr>
        <w:t>“</w:t>
      </w:r>
    </w:p>
    <w:p w:rsidR="004A0065" w:rsidRPr="006F1EC6" w:rsidRDefault="00EB74B6" w:rsidP="004A0065">
      <w:pPr>
        <w:ind w:firstLine="720"/>
        <w:jc w:val="both"/>
      </w:pPr>
      <w:r w:rsidRPr="007B7DFF">
        <w:t>Po diskusijų buvo pritarta</w:t>
      </w:r>
      <w:r>
        <w:t xml:space="preserve"> sprendimo projektui „Dėl </w:t>
      </w:r>
      <w:r w:rsidRPr="006F1EC6">
        <w:t xml:space="preserve">Plungės rajono savivaldybės tarybos 2021 m. vasario 18 d. sprendimo </w:t>
      </w:r>
      <w:r>
        <w:t xml:space="preserve"> </w:t>
      </w:r>
      <w:r w:rsidRPr="006F1EC6">
        <w:t>Nr. T1-50 „Dėl Plungės rajono savivaldybės 2021 metų biudžeto patvirtinimo“ ir j</w:t>
      </w:r>
      <w:r w:rsidR="004A0065">
        <w:t>į keitusių sprendimų pakeitimo</w:t>
      </w:r>
      <w:r w:rsidR="00F23D12">
        <w:t>“</w:t>
      </w:r>
      <w:r w:rsidR="004A0065">
        <w:t xml:space="preserve"> bei patvirtintas </w:t>
      </w:r>
      <w:r w:rsidR="004A0065" w:rsidRPr="00AA7F3F">
        <w:t>UAB „Plungės vandenys“ 2021-2025 metų vei</w:t>
      </w:r>
      <w:r w:rsidR="004A0065">
        <w:t>klos-plėtros planas</w:t>
      </w:r>
      <w:r w:rsidR="00F23D12">
        <w:t>,</w:t>
      </w:r>
      <w:r w:rsidR="00896A36">
        <w:t xml:space="preserve"> dėl kurio taip pat buvo diskutuojama. </w:t>
      </w:r>
    </w:p>
    <w:p w:rsidR="00896A36" w:rsidRDefault="00896A36" w:rsidP="00896A36">
      <w:pPr>
        <w:tabs>
          <w:tab w:val="left" w:pos="990"/>
        </w:tabs>
        <w:ind w:firstLine="720"/>
        <w:jc w:val="both"/>
      </w:pPr>
      <w:r>
        <w:t>Adomui Zamulskiui pristačius sprendimo projektą „</w:t>
      </w:r>
      <w:r w:rsidRPr="00896A36">
        <w:t xml:space="preserve">Dėl </w:t>
      </w:r>
      <w:r w:rsidRPr="00896A36">
        <w:rPr>
          <w:rStyle w:val="Komentaronuoroda"/>
          <w:sz w:val="24"/>
        </w:rPr>
        <w:t xml:space="preserve">Savivaldybės </w:t>
      </w:r>
      <w:r>
        <w:rPr>
          <w:rStyle w:val="Komentaronuoroda"/>
          <w:sz w:val="24"/>
        </w:rPr>
        <w:t>nekilnojamojo turto pripažinimo</w:t>
      </w:r>
      <w:r w:rsidRPr="00896A36">
        <w:rPr>
          <w:rStyle w:val="Komentaronuoroda"/>
          <w:sz w:val="24"/>
        </w:rPr>
        <w:t xml:space="preserve"> nereikalingu ir ne</w:t>
      </w:r>
      <w:r>
        <w:rPr>
          <w:rStyle w:val="Komentaronuoroda"/>
          <w:sz w:val="24"/>
        </w:rPr>
        <w:t xml:space="preserve">tinkamu naudoti bei jo nurašymo“, </w:t>
      </w:r>
      <w:r>
        <w:t xml:space="preserve">Algirdas Pečiulis paprašė balsuoti, nes sprendimo projekte minimos Stanelių ir Stalgėnų mokyklos. </w:t>
      </w:r>
      <w:r w:rsidRPr="00C41A31">
        <w:rPr>
          <w:rStyle w:val="Emfaz"/>
          <w:bCs/>
          <w:i w:val="0"/>
        </w:rPr>
        <w:t>Nesant bendro sutarimo dėl spren</w:t>
      </w:r>
      <w:r>
        <w:rPr>
          <w:rStyle w:val="Emfaz"/>
          <w:bCs/>
          <w:i w:val="0"/>
        </w:rPr>
        <w:t>dimo priėmimo, buvo balsuojama (už – 15</w:t>
      </w:r>
      <w:r w:rsidRPr="00C41A31">
        <w:rPr>
          <w:rStyle w:val="Emfaz"/>
          <w:bCs/>
          <w:i w:val="0"/>
        </w:rPr>
        <w:t xml:space="preserve">, susilaikė – </w:t>
      </w:r>
      <w:r>
        <w:rPr>
          <w:rStyle w:val="Emfaz"/>
          <w:bCs/>
          <w:i w:val="0"/>
        </w:rPr>
        <w:t xml:space="preserve">5, prieš </w:t>
      </w:r>
      <w:r w:rsidR="00F23D12">
        <w:rPr>
          <w:rStyle w:val="Emfaz"/>
          <w:bCs/>
          <w:i w:val="0"/>
        </w:rPr>
        <w:t>–</w:t>
      </w:r>
      <w:r>
        <w:rPr>
          <w:rStyle w:val="Emfaz"/>
          <w:bCs/>
          <w:i w:val="0"/>
        </w:rPr>
        <w:t xml:space="preserve"> 1, dalyvavo – 21)</w:t>
      </w:r>
      <w:r w:rsidRPr="00C41A31">
        <w:rPr>
          <w:rStyle w:val="Emfaz"/>
          <w:bCs/>
          <w:i w:val="0"/>
        </w:rPr>
        <w:t>.</w:t>
      </w:r>
      <w:r>
        <w:rPr>
          <w:rStyle w:val="Emfaz"/>
          <w:bCs/>
          <w:i w:val="0"/>
        </w:rPr>
        <w:t xml:space="preserve"> Sprendimas priimtas.</w:t>
      </w:r>
    </w:p>
    <w:p w:rsidR="001F6829" w:rsidRDefault="00896A36" w:rsidP="001F6829">
      <w:pPr>
        <w:ind w:firstLine="720"/>
        <w:jc w:val="both"/>
      </w:pPr>
      <w:r>
        <w:rPr>
          <w:rStyle w:val="Komentaronuoroda"/>
          <w:sz w:val="24"/>
        </w:rPr>
        <w:t xml:space="preserve"> </w:t>
      </w:r>
      <w:r w:rsidR="001F6829">
        <w:rPr>
          <w:rStyle w:val="Komentaronuoroda"/>
          <w:sz w:val="24"/>
        </w:rPr>
        <w:t xml:space="preserve">Nemažai diskutuota </w:t>
      </w:r>
      <w:r w:rsidR="001F6829">
        <w:t>Danutei Jarašiūnienei</w:t>
      </w:r>
      <w:r w:rsidR="001F6829" w:rsidRPr="009314AF">
        <w:t xml:space="preserve"> </w:t>
      </w:r>
      <w:r w:rsidR="001F6829">
        <w:t>pristačius</w:t>
      </w:r>
      <w:r w:rsidR="001F6829" w:rsidRPr="00A206C4">
        <w:t xml:space="preserve"> viešojoje įstaigoje Plungės rajono savivaldybės ligoninėje atlikto veiklos audito rezultat</w:t>
      </w:r>
      <w:r w:rsidR="001F6829">
        <w:t xml:space="preserve">us bei </w:t>
      </w:r>
      <w:r w:rsidR="001F6829" w:rsidRPr="00C30D19">
        <w:t>UAB „Plungės šilumos t</w:t>
      </w:r>
      <w:r w:rsidR="001F6829">
        <w:t>inklai“ veiklos audito ataskaitą. Išklausius audito ataskaitas</w:t>
      </w:r>
      <w:r w:rsidR="00F23D12">
        <w:t>,</w:t>
      </w:r>
      <w:r w:rsidR="001F6829">
        <w:t xml:space="preserve"> nuspręsta apsiriboti </w:t>
      </w:r>
      <w:r w:rsidR="00F23D12">
        <w:t>pateikta</w:t>
      </w:r>
      <w:r w:rsidR="001F6829">
        <w:t xml:space="preserve"> informacija</w:t>
      </w:r>
      <w:r w:rsidR="00002D05">
        <w:t>.</w:t>
      </w:r>
    </w:p>
    <w:p w:rsidR="009F0472" w:rsidRPr="002321F9" w:rsidRDefault="009F0472" w:rsidP="009F0472">
      <w:pPr>
        <w:ind w:firstLine="720"/>
        <w:jc w:val="both"/>
      </w:pPr>
      <w:r w:rsidRPr="008D1F33">
        <w:t xml:space="preserve">Į </w:t>
      </w:r>
      <w:r>
        <w:t>lapkričio</w:t>
      </w:r>
      <w:r w:rsidRPr="008D1F33">
        <w:t xml:space="preserve"> mėnesio</w:t>
      </w:r>
      <w:r>
        <w:t xml:space="preserve"> Savivaldybės tarybos posėdžio darbotvarkę buvo įtraukti </w:t>
      </w:r>
      <w:r w:rsidRPr="009F0472">
        <w:rPr>
          <w:color w:val="FF0000"/>
        </w:rPr>
        <w:t xml:space="preserve"> </w:t>
      </w:r>
      <w:r w:rsidR="002321F9" w:rsidRPr="002321F9">
        <w:t xml:space="preserve">35 </w:t>
      </w:r>
      <w:r w:rsidRPr="002321F9">
        <w:t>klausimai.</w:t>
      </w:r>
      <w:r w:rsidR="002321F9">
        <w:rPr>
          <w:color w:val="FF0000"/>
        </w:rPr>
        <w:t xml:space="preserve"> </w:t>
      </w:r>
      <w:r w:rsidR="002321F9" w:rsidRPr="002321F9">
        <w:t>Priimti 26</w:t>
      </w:r>
      <w:r w:rsidRPr="002321F9">
        <w:t xml:space="preserve"> sprendima</w:t>
      </w:r>
      <w:r w:rsidR="002321F9" w:rsidRPr="002321F9">
        <w:t>i, iš kurių bendru sutarimu – 25, balsuojant – 1</w:t>
      </w:r>
      <w:r w:rsidRPr="002321F9">
        <w:t xml:space="preserve">. </w:t>
      </w:r>
    </w:p>
    <w:p w:rsidR="009C6835" w:rsidRDefault="007E0A95" w:rsidP="009C6835">
      <w:pPr>
        <w:tabs>
          <w:tab w:val="left" w:pos="4140"/>
        </w:tabs>
        <w:ind w:firstLine="720"/>
        <w:jc w:val="both"/>
      </w:pPr>
      <w:r>
        <w:t>Posėdžio pradžioje</w:t>
      </w:r>
      <w:r w:rsidRPr="0022213A">
        <w:t xml:space="preserve"> profesorius</w:t>
      </w:r>
      <w:r w:rsidRPr="007E0A95">
        <w:t xml:space="preserve"> </w:t>
      </w:r>
      <w:r w:rsidRPr="0022213A">
        <w:t>Juozas Pabrėža</w:t>
      </w:r>
      <w:r w:rsidRPr="007E0A95">
        <w:t xml:space="preserve"> </w:t>
      </w:r>
      <w:r w:rsidRPr="0022213A">
        <w:t>kalbėjo apie žemaičių klabos svarbą, pristatė Telšių rajono savivaldybės iniciatyvą ateinančius metus paminėti</w:t>
      </w:r>
      <w:r>
        <w:t>,</w:t>
      </w:r>
      <w:r w:rsidRPr="0022213A">
        <w:t xml:space="preserve"> kaip Žemaičių kalbos metus. </w:t>
      </w:r>
      <w:r w:rsidR="002321F9" w:rsidRPr="00A82E4F">
        <w:t xml:space="preserve">Užimtumo tarnybos Klaipėdos klientų aptarnavimo departamento </w:t>
      </w:r>
      <w:r>
        <w:t>direktorė</w:t>
      </w:r>
      <w:r w:rsidR="002321F9" w:rsidRPr="00203993">
        <w:t xml:space="preserve"> </w:t>
      </w:r>
      <w:r w:rsidRPr="0022213A">
        <w:t>Jurgita Petraitienė</w:t>
      </w:r>
      <w:r w:rsidR="002321F9">
        <w:t xml:space="preserve"> trumpai pristatė i</w:t>
      </w:r>
      <w:r w:rsidR="002321F9" w:rsidRPr="00A82E4F">
        <w:t>nf</w:t>
      </w:r>
      <w:r w:rsidR="002321F9">
        <w:t>ormaciją</w:t>
      </w:r>
      <w:r w:rsidR="002321F9" w:rsidRPr="00A82E4F">
        <w:t xml:space="preserve"> apie Užimtumo tarnybos Plungės skyriaus vykdomas programas</w:t>
      </w:r>
      <w:r w:rsidR="002321F9">
        <w:t>.</w:t>
      </w:r>
      <w:r w:rsidR="002321F9" w:rsidRPr="00203993">
        <w:rPr>
          <w:rFonts w:eastAsia="Batang"/>
          <w:noProof/>
        </w:rPr>
        <w:t xml:space="preserve"> </w:t>
      </w:r>
      <w:r w:rsidRPr="0022213A">
        <w:rPr>
          <w:bCs/>
        </w:rPr>
        <w:t>U</w:t>
      </w:r>
      <w:r>
        <w:rPr>
          <w:bCs/>
        </w:rPr>
        <w:t>AB „Mano konkursas“ konsultantas</w:t>
      </w:r>
      <w:r w:rsidRPr="007E0A95">
        <w:rPr>
          <w:bCs/>
        </w:rPr>
        <w:t xml:space="preserve"> </w:t>
      </w:r>
      <w:r w:rsidRPr="0022213A">
        <w:rPr>
          <w:bCs/>
        </w:rPr>
        <w:t>Gintautas Moška</w:t>
      </w:r>
      <w:r>
        <w:rPr>
          <w:bCs/>
        </w:rPr>
        <w:t xml:space="preserve"> pristatė </w:t>
      </w:r>
      <w:r w:rsidRPr="0022213A">
        <w:rPr>
          <w:bCs/>
        </w:rPr>
        <w:t>Plungės rajono savivaldybės administracijos bei jai pavaldžių įstaigų, įmonių viešųjų pirkimų procesų analizės ir centralizavim</w:t>
      </w:r>
      <w:r>
        <w:rPr>
          <w:bCs/>
        </w:rPr>
        <w:t>o strategijos galimybių studiją.</w:t>
      </w:r>
      <w:r w:rsidR="00015DAA">
        <w:rPr>
          <w:bCs/>
        </w:rPr>
        <w:t xml:space="preserve"> </w:t>
      </w:r>
      <w:r w:rsidR="002321F9" w:rsidRPr="00A82E4F">
        <w:t>Plungės turizm</w:t>
      </w:r>
      <w:r w:rsidR="002321F9">
        <w:t>o informacijos centro direktorė</w:t>
      </w:r>
      <w:r w:rsidR="002321F9" w:rsidRPr="00203993">
        <w:rPr>
          <w:rFonts w:eastAsia="Batang"/>
          <w:noProof/>
        </w:rPr>
        <w:t xml:space="preserve"> </w:t>
      </w:r>
      <w:r w:rsidR="002321F9" w:rsidRPr="00A82E4F">
        <w:rPr>
          <w:rFonts w:eastAsia="Batang"/>
          <w:noProof/>
        </w:rPr>
        <w:t>Sandra Kasmauskienė</w:t>
      </w:r>
      <w:r w:rsidR="002321F9">
        <w:t xml:space="preserve"> </w:t>
      </w:r>
      <w:r w:rsidR="002321F9" w:rsidRPr="007A7275">
        <w:t>pristatė</w:t>
      </w:r>
      <w:r w:rsidR="002321F9" w:rsidRPr="00A53CC9">
        <w:t xml:space="preserve"> </w:t>
      </w:r>
      <w:r w:rsidR="00015DAA">
        <w:t>turizmo paslaugų 2021</w:t>
      </w:r>
      <w:r w:rsidR="002321F9">
        <w:t xml:space="preserve"> m. teikimą</w:t>
      </w:r>
      <w:r w:rsidR="002321F9" w:rsidRPr="00A82E4F">
        <w:t xml:space="preserve"> Plungės rajone </w:t>
      </w:r>
      <w:r w:rsidR="002321F9">
        <w:t>bei plėtros perspektyvas.</w:t>
      </w:r>
      <w:r w:rsidR="002321F9" w:rsidRPr="00203993">
        <w:rPr>
          <w:iCs/>
          <w:shd w:val="clear" w:color="auto" w:fill="FFFFFF"/>
        </w:rPr>
        <w:t xml:space="preserve"> </w:t>
      </w:r>
      <w:r w:rsidR="00992126" w:rsidRPr="0022213A">
        <w:t>Plungės sporto ir rekreacijos centro</w:t>
      </w:r>
      <w:r w:rsidR="00992126">
        <w:t xml:space="preserve"> direktorius </w:t>
      </w:r>
      <w:r w:rsidR="00992126" w:rsidRPr="0022213A">
        <w:t>Alvydas Viršilas</w:t>
      </w:r>
      <w:r w:rsidR="00992126" w:rsidRPr="00992126">
        <w:t xml:space="preserve"> </w:t>
      </w:r>
      <w:r w:rsidR="00992126" w:rsidRPr="0022213A">
        <w:t>trumpai pristatė PSRC veiklą bei planus kitiems metams</w:t>
      </w:r>
      <w:r w:rsidR="00992126">
        <w:t>.</w:t>
      </w:r>
      <w:r w:rsidR="00992126" w:rsidRPr="00992126">
        <w:rPr>
          <w:bCs/>
        </w:rPr>
        <w:t xml:space="preserve"> </w:t>
      </w:r>
      <w:r w:rsidR="00992126" w:rsidRPr="0022213A">
        <w:rPr>
          <w:bCs/>
        </w:rPr>
        <w:t>Plungės paslaugų ir švietimo pagalbos centro Pedagoginės psichologinės tarnybos vedėja</w:t>
      </w:r>
      <w:r w:rsidR="00992126">
        <w:rPr>
          <w:bCs/>
        </w:rPr>
        <w:t xml:space="preserve"> </w:t>
      </w:r>
      <w:r w:rsidR="00992126" w:rsidRPr="0022213A">
        <w:rPr>
          <w:bCs/>
        </w:rPr>
        <w:t>Jūratė Karalienė pristatė vaikų, turinčių specialiųjų ugdymosi poreikių, ugdymo situaciją Plungės rajono savivaldybėje</w:t>
      </w:r>
      <w:r w:rsidR="00131283">
        <w:rPr>
          <w:bCs/>
        </w:rPr>
        <w:t>,</w:t>
      </w:r>
      <w:r w:rsidR="00C84BB1" w:rsidRPr="00C84BB1">
        <w:rPr>
          <w:bCs/>
        </w:rPr>
        <w:t xml:space="preserve"> </w:t>
      </w:r>
      <w:r w:rsidR="00131283">
        <w:rPr>
          <w:bCs/>
        </w:rPr>
        <w:t xml:space="preserve">o </w:t>
      </w:r>
      <w:r w:rsidR="00F57674" w:rsidRPr="0022213A">
        <w:rPr>
          <w:bCs/>
        </w:rPr>
        <w:t>Vietos ūkio skyriaus vedėjas</w:t>
      </w:r>
      <w:r w:rsidR="00F57674" w:rsidRPr="00F57674">
        <w:rPr>
          <w:bCs/>
        </w:rPr>
        <w:t xml:space="preserve"> </w:t>
      </w:r>
      <w:r w:rsidR="00F57674" w:rsidRPr="0022213A">
        <w:rPr>
          <w:bCs/>
        </w:rPr>
        <w:t xml:space="preserve">Arvydas Liutika </w:t>
      </w:r>
      <w:r w:rsidR="00131283">
        <w:rPr>
          <w:bCs/>
        </w:rPr>
        <w:t xml:space="preserve"> - </w:t>
      </w:r>
      <w:r w:rsidR="00F57674" w:rsidRPr="0022213A">
        <w:rPr>
          <w:bCs/>
        </w:rPr>
        <w:t>informaciją apie švietimo įstaigų prieinamumą asmenims su negalia Plungės rajone</w:t>
      </w:r>
      <w:r w:rsidR="00F57674">
        <w:rPr>
          <w:bCs/>
        </w:rPr>
        <w:t>.</w:t>
      </w:r>
      <w:r w:rsidR="009C6835" w:rsidRPr="009C6835">
        <w:t xml:space="preserve"> </w:t>
      </w:r>
      <w:r w:rsidR="009C6835">
        <w:t>Išklausius informacijas, nuspręsta tuo ir apsiriboti.</w:t>
      </w:r>
    </w:p>
    <w:p w:rsidR="00541A10" w:rsidRPr="0022213A" w:rsidRDefault="00532CA7" w:rsidP="00541A10">
      <w:pPr>
        <w:ind w:firstLine="720"/>
        <w:jc w:val="both"/>
        <w:rPr>
          <w:bCs/>
        </w:rPr>
      </w:pPr>
      <w:r w:rsidRPr="0022213A">
        <w:t>Vida</w:t>
      </w:r>
      <w:r>
        <w:t xml:space="preserve">i Bondauskienei trumpai pristačius sprendimo projektą „Dėl </w:t>
      </w:r>
      <w:r w:rsidRPr="0022213A">
        <w:rPr>
          <w:bCs/>
        </w:rPr>
        <w:t>Plungės rajono savivaldybės Kulių kultūr</w:t>
      </w:r>
      <w:r>
        <w:rPr>
          <w:bCs/>
        </w:rPr>
        <w:t>os centro nuostatų patvirtinimo“, A. Klišonis pa</w:t>
      </w:r>
      <w:r w:rsidRPr="00B91499">
        <w:t xml:space="preserve">siūlė pritarti pateiktam sprendimo projektui su protokoliniu nutarimu: </w:t>
      </w:r>
      <w:r w:rsidR="00131283">
        <w:t>„</w:t>
      </w:r>
      <w:r w:rsidRPr="00B91499">
        <w:t xml:space="preserve">Įpareigoti Kultūros centrą atlikti skaičiavimus dėl </w:t>
      </w:r>
      <w:r w:rsidRPr="00B91499">
        <w:lastRenderedPageBreak/>
        <w:t xml:space="preserve">muziejininko etato steigimo. </w:t>
      </w:r>
      <w:r>
        <w:t>Nuspręsta: į</w:t>
      </w:r>
      <w:r w:rsidRPr="00B91499">
        <w:t xml:space="preserve">pareigoti </w:t>
      </w:r>
      <w:r w:rsidRPr="00B91499">
        <w:rPr>
          <w:bCs/>
        </w:rPr>
        <w:t>Plungės rajono savivaldybės Kulių kultūros centrą atlikti skaičiavimus dėl muziejininko etato ir prireikus kreiptis su prašymu dėl lėšų skyrimo etatui steigti.</w:t>
      </w:r>
      <w:r w:rsidR="00131283">
        <w:rPr>
          <w:bCs/>
        </w:rPr>
        <w:t>“</w:t>
      </w:r>
      <w:r w:rsidRPr="00B91499">
        <w:rPr>
          <w:bCs/>
        </w:rPr>
        <w:t xml:space="preserve"> </w:t>
      </w:r>
      <w:r w:rsidR="00541A10">
        <w:rPr>
          <w:bCs/>
        </w:rPr>
        <w:t xml:space="preserve">Analogiškas protokolinis nutarimas priimtas, </w:t>
      </w:r>
      <w:r w:rsidR="00541A10">
        <w:t xml:space="preserve">V. Bondauskienei trumpai pristačius sprendimo projektą „Dėl </w:t>
      </w:r>
      <w:r w:rsidR="00541A10" w:rsidRPr="0022213A">
        <w:rPr>
          <w:bCs/>
        </w:rPr>
        <w:t xml:space="preserve">Plungės rajono Žemaičių Kalvarijos kultūros centro nuostatų </w:t>
      </w:r>
      <w:r w:rsidR="00541A10">
        <w:rPr>
          <w:bCs/>
        </w:rPr>
        <w:t>patvirtinimo“</w:t>
      </w:r>
      <w:r w:rsidR="00131283">
        <w:rPr>
          <w:bCs/>
        </w:rPr>
        <w:t>:</w:t>
      </w:r>
      <w:r w:rsidR="00541A10" w:rsidRPr="00541A10">
        <w:t xml:space="preserve"> </w:t>
      </w:r>
      <w:r w:rsidR="00131283">
        <w:t>„</w:t>
      </w:r>
      <w:r w:rsidR="00541A10">
        <w:t>Nuspręsta:</w:t>
      </w:r>
      <w:r w:rsidR="00541A10" w:rsidRPr="00541A10">
        <w:t xml:space="preserve"> </w:t>
      </w:r>
      <w:r w:rsidR="00541A10">
        <w:t>į</w:t>
      </w:r>
      <w:r w:rsidR="00541A10" w:rsidRPr="00B91499">
        <w:t>pareigoti Plungės rajono savivaldybės Žemaičių Kalvarijos kultūros centrą atlikti skaičiavimus dėl muziejininko etato ir prireikus kreiptis su prašymu dėl lėšų skyrimo etatui steigti.</w:t>
      </w:r>
      <w:r w:rsidR="00131283">
        <w:t>“</w:t>
      </w:r>
    </w:p>
    <w:p w:rsidR="00DA232A" w:rsidRDefault="001719D7" w:rsidP="00DA232A">
      <w:pPr>
        <w:tabs>
          <w:tab w:val="left" w:pos="990"/>
        </w:tabs>
        <w:ind w:firstLine="720"/>
        <w:jc w:val="both"/>
      </w:pPr>
      <w:r>
        <w:t>Labai ilgai diskutuota</w:t>
      </w:r>
      <w:r w:rsidR="00131283">
        <w:t>,</w:t>
      </w:r>
      <w:r>
        <w:t xml:space="preserve"> </w:t>
      </w:r>
      <w:r w:rsidR="00131283">
        <w:t>svarstant klausimą</w:t>
      </w:r>
      <w:r>
        <w:t xml:space="preserve"> „</w:t>
      </w:r>
      <w:r w:rsidRPr="0022213A">
        <w:rPr>
          <w:bCs/>
        </w:rPr>
        <w:t>Plungės rajono savivaldybės tarybos 2021 m. spalio 28 d. sprendimo Nr. T1-272 „Dėl Plungės rajono savivaldybės vietinės rinkliavos už komunalinių atliekų surinkimą iš atliekų turėtojų ir atliekų tvarkymą nuostatų patvirtinimo“ pakeitimas</w:t>
      </w:r>
      <w:r>
        <w:rPr>
          <w:bCs/>
        </w:rPr>
        <w:t xml:space="preserve">“. </w:t>
      </w:r>
      <w:r w:rsidR="00DA232A" w:rsidRPr="00C41A31">
        <w:rPr>
          <w:rStyle w:val="Emfaz"/>
          <w:bCs/>
          <w:i w:val="0"/>
        </w:rPr>
        <w:t>Nesant bendro sutarimo dėl spren</w:t>
      </w:r>
      <w:r w:rsidR="00DA232A">
        <w:rPr>
          <w:rStyle w:val="Emfaz"/>
          <w:bCs/>
          <w:i w:val="0"/>
        </w:rPr>
        <w:t>dimo priėmimo, buvo balsuojama (už – 15</w:t>
      </w:r>
      <w:r w:rsidR="00DA232A" w:rsidRPr="00C41A31">
        <w:rPr>
          <w:rStyle w:val="Emfaz"/>
          <w:bCs/>
          <w:i w:val="0"/>
        </w:rPr>
        <w:t xml:space="preserve">, susilaikė – </w:t>
      </w:r>
      <w:r w:rsidR="00DA232A">
        <w:rPr>
          <w:rStyle w:val="Emfaz"/>
          <w:bCs/>
          <w:i w:val="0"/>
        </w:rPr>
        <w:t>4, prieš - 2, dalyvavo – 21)</w:t>
      </w:r>
      <w:r w:rsidR="00DA232A" w:rsidRPr="00C41A31">
        <w:rPr>
          <w:rStyle w:val="Emfaz"/>
          <w:bCs/>
          <w:i w:val="0"/>
        </w:rPr>
        <w:t>.</w:t>
      </w:r>
      <w:r w:rsidR="00DA232A">
        <w:rPr>
          <w:rStyle w:val="Emfaz"/>
          <w:bCs/>
          <w:i w:val="0"/>
        </w:rPr>
        <w:t xml:space="preserve"> Sprendimas priimtas.</w:t>
      </w:r>
    </w:p>
    <w:p w:rsidR="001719D7" w:rsidRPr="00772BB7" w:rsidRDefault="00772BB7" w:rsidP="00764A5D">
      <w:pPr>
        <w:tabs>
          <w:tab w:val="left" w:pos="9356"/>
        </w:tabs>
        <w:ind w:firstLine="720"/>
        <w:jc w:val="both"/>
      </w:pPr>
      <w:r>
        <w:t xml:space="preserve">Bendru sutarimu </w:t>
      </w:r>
      <w:r w:rsidRPr="00764A5D">
        <w:t>pritarta</w:t>
      </w:r>
      <w:r w:rsidR="00764A5D" w:rsidRPr="00764A5D">
        <w:t xml:space="preserve"> </w:t>
      </w:r>
      <w:r w:rsidR="00764A5D">
        <w:t xml:space="preserve">dėl </w:t>
      </w:r>
      <w:r w:rsidR="00764A5D" w:rsidRPr="0022213A">
        <w:t xml:space="preserve">UAB „Plungės šilumos tinklai“ 2020 - 2022 metais atliktų ir </w:t>
      </w:r>
      <w:r w:rsidR="00764A5D">
        <w:t xml:space="preserve">planuojamų investicijų derinimo; </w:t>
      </w:r>
      <w:r w:rsidR="00764A5D" w:rsidRPr="00764A5D">
        <w:t>Plungės rajono savivaldybės Vietos veiklos grupės dalyvavim</w:t>
      </w:r>
      <w:r w:rsidR="00D15EB9">
        <w:t>o</w:t>
      </w:r>
      <w:r w:rsidR="00764A5D" w:rsidRPr="00764A5D">
        <w:t xml:space="preserve"> </w:t>
      </w:r>
      <w:r w:rsidR="00764A5D" w:rsidRPr="00764A5D">
        <w:rPr>
          <w:rStyle w:val="Komentaronuoroda"/>
          <w:sz w:val="24"/>
        </w:rPr>
        <w:t>tarptautiniame bendradarbiavimo projekte</w:t>
      </w:r>
      <w:r w:rsidR="00764A5D" w:rsidRPr="00764A5D">
        <w:t xml:space="preserve"> </w:t>
      </w:r>
      <w:r w:rsidR="00764A5D" w:rsidRPr="00764A5D">
        <w:rPr>
          <w:rStyle w:val="Komentaronuoroda"/>
          <w:sz w:val="24"/>
        </w:rPr>
        <w:t>ir lėšų skyrim</w:t>
      </w:r>
      <w:r w:rsidR="00D15EB9">
        <w:rPr>
          <w:rStyle w:val="Komentaronuoroda"/>
          <w:sz w:val="24"/>
        </w:rPr>
        <w:t>o</w:t>
      </w:r>
      <w:r w:rsidR="00764A5D">
        <w:rPr>
          <w:rStyle w:val="Komentaronuoroda"/>
          <w:sz w:val="24"/>
        </w:rPr>
        <w:t>;</w:t>
      </w:r>
      <w:r w:rsidRPr="00764A5D">
        <w:t xml:space="preserve"> </w:t>
      </w:r>
      <w:r>
        <w:t xml:space="preserve">dėl </w:t>
      </w:r>
      <w:r>
        <w:rPr>
          <w:rStyle w:val="Komentaronuoroda"/>
          <w:sz w:val="24"/>
        </w:rPr>
        <w:t>u</w:t>
      </w:r>
      <w:r w:rsidRPr="00772BB7">
        <w:rPr>
          <w:rStyle w:val="Komentaronuoroda"/>
          <w:sz w:val="24"/>
        </w:rPr>
        <w:t>ždarosios akcinės bendrovės „Plu</w:t>
      </w:r>
      <w:r>
        <w:rPr>
          <w:rStyle w:val="Komentaronuoroda"/>
          <w:sz w:val="24"/>
        </w:rPr>
        <w:t>ngės autobusų parkas“ atleidim</w:t>
      </w:r>
      <w:r w:rsidR="00D15EB9">
        <w:rPr>
          <w:rStyle w:val="Komentaronuoroda"/>
          <w:sz w:val="24"/>
        </w:rPr>
        <w:t>o</w:t>
      </w:r>
      <w:r w:rsidRPr="00772BB7">
        <w:rPr>
          <w:rStyle w:val="Komentaronuoroda"/>
          <w:sz w:val="24"/>
        </w:rPr>
        <w:t xml:space="preserve"> nuo nekilnojamojo turto ir žemės nuomos mokesčių</w:t>
      </w:r>
      <w:r w:rsidR="00D15EB9">
        <w:rPr>
          <w:rStyle w:val="Komentaronuoroda"/>
          <w:sz w:val="24"/>
        </w:rPr>
        <w:t xml:space="preserve">. Pritarta </w:t>
      </w:r>
      <w:r w:rsidR="00764A5D">
        <w:rPr>
          <w:rStyle w:val="Komentaronuoroda"/>
          <w:sz w:val="24"/>
        </w:rPr>
        <w:t xml:space="preserve"> ir kitiems </w:t>
      </w:r>
      <w:r w:rsidR="00A23F87">
        <w:rPr>
          <w:rStyle w:val="Komentaronuoroda"/>
          <w:sz w:val="24"/>
        </w:rPr>
        <w:t xml:space="preserve">darbotvarkėje įtrauktų </w:t>
      </w:r>
      <w:r w:rsidR="00764A5D">
        <w:rPr>
          <w:rStyle w:val="Komentaronuoroda"/>
          <w:sz w:val="24"/>
        </w:rPr>
        <w:t>sprendimų projektams.</w:t>
      </w:r>
    </w:p>
    <w:p w:rsidR="003D6841" w:rsidRDefault="003D6841" w:rsidP="003D6841">
      <w:pPr>
        <w:ind w:firstLine="720"/>
        <w:jc w:val="both"/>
      </w:pPr>
      <w:r w:rsidRPr="008D1F33">
        <w:t>Į gruodžio mėnesio</w:t>
      </w:r>
      <w:r>
        <w:t xml:space="preserve"> Savivaldybės tarybos posėdžio darbotvarkę buvo įtraukti 48 klausimai.</w:t>
      </w:r>
      <w:r w:rsidRPr="00DE2B31">
        <w:t xml:space="preserve"> </w:t>
      </w:r>
      <w:r>
        <w:t>Priimt</w:t>
      </w:r>
      <w:r w:rsidR="00A23F87">
        <w:t>i</w:t>
      </w:r>
      <w:r>
        <w:t xml:space="preserve"> 43 sprendima</w:t>
      </w:r>
      <w:r w:rsidR="00A23F87">
        <w:t>i</w:t>
      </w:r>
      <w:r>
        <w:t>, iš kurių bendru sutarimu – 41</w:t>
      </w:r>
      <w:r w:rsidRPr="00FC33D6">
        <w:t xml:space="preserve">, </w:t>
      </w:r>
      <w:r>
        <w:t>balsuojant – 2</w:t>
      </w:r>
      <w:r w:rsidRPr="00FC33D6">
        <w:t>.</w:t>
      </w:r>
    </w:p>
    <w:p w:rsidR="003D6841" w:rsidRDefault="003D6841" w:rsidP="003D6841">
      <w:pPr>
        <w:tabs>
          <w:tab w:val="left" w:pos="4140"/>
        </w:tabs>
        <w:ind w:firstLine="720"/>
        <w:jc w:val="both"/>
      </w:pPr>
      <w:r>
        <w:t xml:space="preserve">Posėdžio pradžioje Strateginio planavimo ir investicijų skyriaus vedėja </w:t>
      </w:r>
      <w:r w:rsidRPr="00861ECC">
        <w:t xml:space="preserve">Žaneta </w:t>
      </w:r>
      <w:r w:rsidRPr="00370CC3">
        <w:t>Vaitkuvienė</w:t>
      </w:r>
      <w:r w:rsidRPr="00370CC3">
        <w:rPr>
          <w:iCs/>
          <w:shd w:val="clear" w:color="auto" w:fill="FFFFFF"/>
        </w:rPr>
        <w:t xml:space="preserve"> trumpai pristatė </w:t>
      </w:r>
      <w:r>
        <w:t>2021 metais įgyvendintus investicijų projektus</w:t>
      </w:r>
      <w:r w:rsidRPr="00861ECC">
        <w:t xml:space="preserve"> </w:t>
      </w:r>
      <w:r>
        <w:t xml:space="preserve">bei 2022 metais planuojamus įgyvendinti </w:t>
      </w:r>
      <w:r w:rsidRPr="00370CC3">
        <w:t>projektus</w:t>
      </w:r>
      <w:r>
        <w:t xml:space="preserve">. </w:t>
      </w:r>
      <w:r w:rsidRPr="00EF490D">
        <w:t>Plungės smulkiojo</w:t>
      </w:r>
      <w:r>
        <w:t xml:space="preserve"> verslo asociacijos pirmininkas</w:t>
      </w:r>
      <w:r w:rsidRPr="003D6841">
        <w:t xml:space="preserve"> </w:t>
      </w:r>
      <w:r w:rsidRPr="00EF490D">
        <w:t>Tomas Mašeckis</w:t>
      </w:r>
      <w:r>
        <w:rPr>
          <w:iCs/>
          <w:shd w:val="clear" w:color="auto" w:fill="FFFFFF"/>
        </w:rPr>
        <w:t xml:space="preserve"> pristatė metinę veiklos ataskaitą. </w:t>
      </w:r>
      <w:r>
        <w:t>Išklausius informacijas, nuspręsta tuo ir apsiriboti.</w:t>
      </w:r>
    </w:p>
    <w:p w:rsidR="002E6204" w:rsidRDefault="002E6204" w:rsidP="002E6204">
      <w:pPr>
        <w:ind w:firstLine="720"/>
        <w:jc w:val="both"/>
        <w:rPr>
          <w:rStyle w:val="Komentaronuoroda"/>
          <w:sz w:val="24"/>
        </w:rPr>
      </w:pPr>
      <w:r w:rsidRPr="00585601">
        <w:t>Tarybos nariai vieningai</w:t>
      </w:r>
      <w:r>
        <w:t xml:space="preserve"> pritarė</w:t>
      </w:r>
      <w:r w:rsidRPr="00FE7A9E">
        <w:t xml:space="preserve"> </w:t>
      </w:r>
      <w:r>
        <w:t>sprendimo projektui „Dėl p</w:t>
      </w:r>
      <w:r>
        <w:rPr>
          <w:rStyle w:val="Komentaronuoroda"/>
          <w:sz w:val="24"/>
        </w:rPr>
        <w:t>ritarimo</w:t>
      </w:r>
      <w:r w:rsidRPr="002E6204">
        <w:rPr>
          <w:rStyle w:val="Komentaronuoroda"/>
          <w:sz w:val="24"/>
        </w:rPr>
        <w:t xml:space="preserve"> teikti projektą </w:t>
      </w:r>
      <w:r w:rsidRPr="002E6204">
        <w:t>„S</w:t>
      </w:r>
      <w:r w:rsidRPr="002E6204">
        <w:rPr>
          <w:iCs/>
        </w:rPr>
        <w:t xml:space="preserve">porto paskirties pastatų – irklavimo bazės, Plungės m., V. Mačernio g. 42A - rekonstravimas“ </w:t>
      </w:r>
      <w:r w:rsidRPr="002E6204">
        <w:rPr>
          <w:rStyle w:val="Komentaronuoroda"/>
          <w:sz w:val="24"/>
        </w:rPr>
        <w:t>Sporto rėmimo fondo lėšoms gauti</w:t>
      </w:r>
      <w:r w:rsidRPr="002E6204">
        <w:rPr>
          <w:caps/>
        </w:rPr>
        <w:t xml:space="preserve"> </w:t>
      </w:r>
      <w:r>
        <w:rPr>
          <w:rStyle w:val="Komentaronuoroda"/>
          <w:sz w:val="24"/>
        </w:rPr>
        <w:t xml:space="preserve">ir daliniam jo finansavimui“. </w:t>
      </w:r>
    </w:p>
    <w:p w:rsidR="0077782F" w:rsidRDefault="002E6204" w:rsidP="0077782F">
      <w:pPr>
        <w:ind w:firstLine="720"/>
        <w:jc w:val="both"/>
      </w:pPr>
      <w:r>
        <w:t>Po diskusijų pritarta sprendimo projektui „Dėl p</w:t>
      </w:r>
      <w:r>
        <w:rPr>
          <w:rStyle w:val="Komentaronuoroda"/>
          <w:sz w:val="24"/>
        </w:rPr>
        <w:t>ritarimo</w:t>
      </w:r>
      <w:r w:rsidRPr="002E6204">
        <w:rPr>
          <w:rStyle w:val="Komentaronuoroda"/>
          <w:sz w:val="24"/>
        </w:rPr>
        <w:t xml:space="preserve"> teikti projektus Sporto rėmimo fondo lėšoms gauti</w:t>
      </w:r>
      <w:r w:rsidRPr="002E6204">
        <w:rPr>
          <w:caps/>
        </w:rPr>
        <w:t xml:space="preserve"> </w:t>
      </w:r>
      <w:r w:rsidRPr="002E6204">
        <w:rPr>
          <w:rStyle w:val="Komentaronuoroda"/>
          <w:sz w:val="24"/>
        </w:rPr>
        <w:t>ir daliniam projektų finansavimui</w:t>
      </w:r>
      <w:r>
        <w:rPr>
          <w:rStyle w:val="Komentaronuoroda"/>
          <w:sz w:val="24"/>
        </w:rPr>
        <w:t>“</w:t>
      </w:r>
      <w:r w:rsidRPr="002E6204">
        <w:rPr>
          <w:rStyle w:val="Komentaronuoroda"/>
          <w:sz w:val="24"/>
        </w:rPr>
        <w:t>.</w:t>
      </w:r>
      <w:r w:rsidRPr="002E6204">
        <w:t xml:space="preserve"> </w:t>
      </w:r>
      <w:r>
        <w:t xml:space="preserve">Audrius Klišonis teiravosi, ar, padidinus Savivaldybės prisidėjimo </w:t>
      </w:r>
      <w:r w:rsidR="00692BA8">
        <w:t>lėšas</w:t>
      </w:r>
      <w:r>
        <w:t>, padidėtų tikimybė gauti finansavimą iš Sporto rėmimo fondo.</w:t>
      </w:r>
      <w:r w:rsidR="0077782F">
        <w:t xml:space="preserve"> Eglė Makarevičienė, Strateginio planavimo ir investicijų skyriaus vyr. specialistė, paminėjo, jog vyko atvirų durų diena, kurios metu buvo kalbama apie kitų savivaldybių teikiamus projektus bei prisidėjimus. Pasak jos, prisidėjimų vidurkis – apie 38 proc. Kai kurios savivaldybės vidutiniškai gavo po šešis balus. E. Makarevičienė pateikė pavyzdžius savivaldybių, kurios prie projektų prisidėjo apie 40 bei 60 proc. Paminėjo, jog  šiais metais finansavimui skirta tik 2 mln. eurų, </w:t>
      </w:r>
      <w:r w:rsidR="00692BA8">
        <w:t>o tai</w:t>
      </w:r>
      <w:r w:rsidR="0077782F">
        <w:t xml:space="preserve"> žymiai mažiau nei 2019-2020 metais. Pasak jos, konkurencija labai didelė:  2020 metais buvo skirta 4 mln. eurų, o poreikis buvo 40 mln. eurų.</w:t>
      </w:r>
    </w:p>
    <w:p w:rsidR="00590AAB" w:rsidRDefault="00590AAB" w:rsidP="00590AAB">
      <w:pPr>
        <w:tabs>
          <w:tab w:val="left" w:pos="990"/>
        </w:tabs>
        <w:ind w:firstLine="720"/>
        <w:jc w:val="both"/>
      </w:pPr>
      <w:r>
        <w:t>Bendro sutarimo neb</w:t>
      </w:r>
      <w:r w:rsidR="00294C0C">
        <w:t>uvo</w:t>
      </w:r>
      <w:r>
        <w:t xml:space="preserve"> svarstant klausimą „Dėl </w:t>
      </w:r>
      <w:r w:rsidRPr="00FB642B">
        <w:rPr>
          <w:color w:val="000000"/>
        </w:rPr>
        <w:t>Plungės</w:t>
      </w:r>
      <w:r w:rsidRPr="00EF490D">
        <w:rPr>
          <w:color w:val="000000"/>
        </w:rPr>
        <w:t xml:space="preserve"> rajono </w:t>
      </w:r>
      <w:r w:rsidRPr="00EF490D">
        <w:rPr>
          <w:bCs/>
          <w:color w:val="000000"/>
        </w:rPr>
        <w:t>savivaldybės infrastruktūros</w:t>
      </w:r>
      <w:r>
        <w:rPr>
          <w:bCs/>
          <w:color w:val="000000"/>
        </w:rPr>
        <w:t xml:space="preserve"> plėtros įmokos tarifų nustatymo</w:t>
      </w:r>
      <w:r w:rsidRPr="00EF490D">
        <w:rPr>
          <w:bCs/>
          <w:color w:val="000000"/>
        </w:rPr>
        <w:t xml:space="preserve"> ir </w:t>
      </w:r>
      <w:r w:rsidRPr="00EF490D">
        <w:rPr>
          <w:color w:val="000000"/>
        </w:rPr>
        <w:t xml:space="preserve">Plungės rajono </w:t>
      </w:r>
      <w:r w:rsidRPr="00EF490D">
        <w:rPr>
          <w:bCs/>
          <w:color w:val="000000"/>
        </w:rPr>
        <w:t>savivaldybės infrast</w:t>
      </w:r>
      <w:r>
        <w:rPr>
          <w:bCs/>
          <w:color w:val="000000"/>
        </w:rPr>
        <w:t>ruktūros plėtros įmokos mokėjimo</w:t>
      </w:r>
      <w:r w:rsidRPr="00EF490D">
        <w:rPr>
          <w:bCs/>
          <w:color w:val="000000"/>
        </w:rPr>
        <w:t xml:space="preserve"> ir atleidimo nuo jos mokė</w:t>
      </w:r>
      <w:r>
        <w:rPr>
          <w:bCs/>
          <w:color w:val="000000"/>
        </w:rPr>
        <w:t>jimo tvarkos aprašo patvirtinimo“</w:t>
      </w:r>
      <w:r w:rsidRPr="00EF490D">
        <w:rPr>
          <w:bCs/>
          <w:color w:val="000000"/>
        </w:rPr>
        <w:t>.</w:t>
      </w:r>
      <w:r w:rsidRPr="00590AAB">
        <w:rPr>
          <w:rStyle w:val="Emfaz"/>
          <w:bCs/>
          <w:i w:val="0"/>
        </w:rPr>
        <w:t xml:space="preserve"> </w:t>
      </w:r>
      <w:r w:rsidRPr="00C41A31">
        <w:rPr>
          <w:rStyle w:val="Emfaz"/>
          <w:bCs/>
          <w:i w:val="0"/>
        </w:rPr>
        <w:t>Nesant bendro sutarimo dėl spren</w:t>
      </w:r>
      <w:r>
        <w:rPr>
          <w:rStyle w:val="Emfaz"/>
          <w:bCs/>
          <w:i w:val="0"/>
        </w:rPr>
        <w:t>dimo priėmimo, buvo balsuojama (už – 14</w:t>
      </w:r>
      <w:r w:rsidRPr="00C41A31">
        <w:rPr>
          <w:rStyle w:val="Emfaz"/>
          <w:bCs/>
          <w:i w:val="0"/>
        </w:rPr>
        <w:t xml:space="preserve">, susilaikė – </w:t>
      </w:r>
      <w:r>
        <w:rPr>
          <w:rStyle w:val="Emfaz"/>
          <w:bCs/>
          <w:i w:val="0"/>
        </w:rPr>
        <w:t>7, prieš - 0, dalyvavo – 21)</w:t>
      </w:r>
      <w:r w:rsidRPr="00C41A31">
        <w:rPr>
          <w:rStyle w:val="Emfaz"/>
          <w:bCs/>
          <w:i w:val="0"/>
        </w:rPr>
        <w:t>.</w:t>
      </w:r>
      <w:r>
        <w:rPr>
          <w:rStyle w:val="Emfaz"/>
          <w:bCs/>
          <w:i w:val="0"/>
        </w:rPr>
        <w:t xml:space="preserve"> Sprendimas priimtas.</w:t>
      </w:r>
    </w:p>
    <w:p w:rsidR="00B760E8" w:rsidRDefault="009807EA" w:rsidP="00B760E8">
      <w:pPr>
        <w:ind w:firstLine="720"/>
        <w:jc w:val="both"/>
        <w:rPr>
          <w:bCs/>
        </w:rPr>
      </w:pPr>
      <w:r w:rsidRPr="009807EA">
        <w:t>Bendru sutarimu pritarta</w:t>
      </w:r>
      <w:r w:rsidR="00B760E8">
        <w:t xml:space="preserve"> sprendimo projektams</w:t>
      </w:r>
      <w:r>
        <w:t xml:space="preserve"> „Dėl</w:t>
      </w:r>
      <w:r w:rsidRPr="009807EA">
        <w:rPr>
          <w:rStyle w:val="HTMLiankstoformatuotas"/>
        </w:rPr>
        <w:t xml:space="preserve"> </w:t>
      </w:r>
      <w:r w:rsidRPr="009807EA">
        <w:rPr>
          <w:rStyle w:val="Komentaronuoroda"/>
          <w:sz w:val="24"/>
        </w:rPr>
        <w:t xml:space="preserve">Plungės rajono savivaldybės tarybos 2021 m. gegužės 13 d. sprendimo Nr. T1-127 „Dėl pritarimo teikti projektą </w:t>
      </w:r>
      <w:r w:rsidRPr="009807EA">
        <w:t xml:space="preserve">„Plungės geležinkelio stoties privažiavimo kelio Nr. 17 kapitalinis remontas“ </w:t>
      </w:r>
      <w:r>
        <w:rPr>
          <w:rStyle w:val="Komentaronuoroda"/>
          <w:sz w:val="24"/>
        </w:rPr>
        <w:t>ir lėšų skyrimo“ pakeitimo“</w:t>
      </w:r>
      <w:r w:rsidR="00B760E8">
        <w:rPr>
          <w:rStyle w:val="Komentaronuoroda"/>
          <w:sz w:val="24"/>
        </w:rPr>
        <w:t xml:space="preserve">; „Dėl </w:t>
      </w:r>
      <w:r w:rsidR="00B760E8" w:rsidRPr="00EF490D">
        <w:rPr>
          <w:bCs/>
        </w:rPr>
        <w:t>Gyventojų iniciatyvų, skirtų gyvenamajai aplinkai  ir viešajai infrastruktūrai gerinti ir kurti, projektų idėjų atrankos ir finansa</w:t>
      </w:r>
      <w:r w:rsidR="00B760E8">
        <w:rPr>
          <w:bCs/>
        </w:rPr>
        <w:t>vimo tvarkos aprašo patvirtinimo“;</w:t>
      </w:r>
      <w:r w:rsidR="00B760E8">
        <w:rPr>
          <w:rStyle w:val="Komentaronuoroda"/>
          <w:sz w:val="24"/>
        </w:rPr>
        <w:t xml:space="preserve"> „Dėl p</w:t>
      </w:r>
      <w:r w:rsidR="00B760E8">
        <w:rPr>
          <w:bCs/>
        </w:rPr>
        <w:t>ritarimo</w:t>
      </w:r>
      <w:r w:rsidR="00B760E8" w:rsidRPr="00EF490D">
        <w:rPr>
          <w:bCs/>
        </w:rPr>
        <w:t xml:space="preserve"> Asociacijos „Plungiškių draugija“, biudžetinės įstaigos Žemaičių dailės muziejus, biudžetinės įstaigos „Koncertinė įstaiga Lietuvos nacionalinė filharmonija“ ir Plungės rajono savivaldybės bendradarbiavimo sutarčiai</w:t>
      </w:r>
      <w:r w:rsidR="00B760E8">
        <w:rPr>
          <w:bCs/>
        </w:rPr>
        <w:t>“ ir kitiems.</w:t>
      </w:r>
    </w:p>
    <w:p w:rsidR="00B760E8" w:rsidRDefault="00B760E8" w:rsidP="00B760E8">
      <w:pPr>
        <w:ind w:firstLine="720"/>
        <w:jc w:val="both"/>
      </w:pPr>
      <w:r>
        <w:t xml:space="preserve">Vidai Bondauskienei pristačius sprendimo projektą „Dėl </w:t>
      </w:r>
      <w:r w:rsidRPr="00EF490D">
        <w:rPr>
          <w:bCs/>
        </w:rPr>
        <w:t>2022–2023 mokslo metų mokinių skaičiaus kiekvienos klasės sraute ir klasių skaičiaus kiekviename sraute Plungės rajono savivaldybės bendro</w:t>
      </w:r>
      <w:r>
        <w:rPr>
          <w:bCs/>
        </w:rPr>
        <w:t xml:space="preserve">jo ugdymo mokyklose patvirtinimo“, </w:t>
      </w:r>
      <w:r>
        <w:t>Savivaldybės meras sakė, jog</w:t>
      </w:r>
      <w:r w:rsidR="00EA5384">
        <w:t>,</w:t>
      </w:r>
      <w:r>
        <w:t xml:space="preserve"> </w:t>
      </w:r>
      <w:r>
        <w:lastRenderedPageBreak/>
        <w:t>atsižvelgiant į LR Vyriausybės priimtą nutarimą nustatyti privalomą mokinių skaičių 3-ojoje gimnazijos klasėje, prie šio klaus</w:t>
      </w:r>
      <w:r w:rsidR="005C011A">
        <w:t>imo ateityje dar reikės grįžti.</w:t>
      </w:r>
    </w:p>
    <w:p w:rsidR="005C011A" w:rsidRDefault="005C011A" w:rsidP="005C011A">
      <w:pPr>
        <w:tabs>
          <w:tab w:val="left" w:pos="990"/>
        </w:tabs>
        <w:ind w:firstLine="720"/>
        <w:jc w:val="both"/>
      </w:pPr>
      <w:r>
        <w:rPr>
          <w:rStyle w:val="Emfaz"/>
          <w:bCs/>
          <w:i w:val="0"/>
        </w:rPr>
        <w:t>Ilgai buvo diskutuojama svarstant klausimą „</w:t>
      </w:r>
      <w:r>
        <w:t xml:space="preserve">Dėl </w:t>
      </w:r>
      <w:r w:rsidRPr="00EF490D">
        <w:t>Plungės rajono savivaldybės apdovanojim</w:t>
      </w:r>
      <w:r>
        <w:t>ų“.</w:t>
      </w:r>
      <w:r w:rsidRPr="005C011A">
        <w:rPr>
          <w:rStyle w:val="Emfaz"/>
          <w:bCs/>
          <w:i w:val="0"/>
        </w:rPr>
        <w:t xml:space="preserve"> </w:t>
      </w:r>
      <w:r w:rsidRPr="00C41A31">
        <w:rPr>
          <w:rStyle w:val="Emfaz"/>
          <w:bCs/>
          <w:i w:val="0"/>
        </w:rPr>
        <w:t>Nesant bendro sutarimo dėl spren</w:t>
      </w:r>
      <w:r>
        <w:rPr>
          <w:rStyle w:val="Emfaz"/>
          <w:bCs/>
          <w:i w:val="0"/>
        </w:rPr>
        <w:t>dimo priėmimo, buvo balsuojama (už – 15</w:t>
      </w:r>
      <w:r w:rsidRPr="00C41A31">
        <w:rPr>
          <w:rStyle w:val="Emfaz"/>
          <w:bCs/>
          <w:i w:val="0"/>
        </w:rPr>
        <w:t xml:space="preserve">, susilaikė – </w:t>
      </w:r>
      <w:r>
        <w:rPr>
          <w:rStyle w:val="Emfaz"/>
          <w:bCs/>
          <w:i w:val="0"/>
        </w:rPr>
        <w:t>6, prieš - 0, dalyvavo – 21)</w:t>
      </w:r>
      <w:r w:rsidRPr="00C41A31">
        <w:rPr>
          <w:rStyle w:val="Emfaz"/>
          <w:bCs/>
          <w:i w:val="0"/>
        </w:rPr>
        <w:t>.</w:t>
      </w:r>
      <w:r>
        <w:rPr>
          <w:rStyle w:val="Emfaz"/>
          <w:bCs/>
          <w:i w:val="0"/>
        </w:rPr>
        <w:t xml:space="preserve"> Sprendimas priimtas.</w:t>
      </w:r>
    </w:p>
    <w:p w:rsidR="00B26B50" w:rsidRDefault="004A1D39" w:rsidP="00B26B50">
      <w:pPr>
        <w:ind w:firstLine="720"/>
        <w:jc w:val="both"/>
      </w:pPr>
      <w:r>
        <w:t xml:space="preserve">Po diskusijų pritarta sprendimo projektui „Dėl </w:t>
      </w:r>
      <w:r w:rsidRPr="00EF490D">
        <w:t>Plungės rajono savivaldybės Želdynų ir želdinių apsaugos, priežiūro</w:t>
      </w:r>
      <w:r>
        <w:t>s ir tvarkymo komisijos sudarymo</w:t>
      </w:r>
      <w:r w:rsidRPr="00EF490D">
        <w:t xml:space="preserve"> ir jos nuostatų patvirtinim</w:t>
      </w:r>
      <w:r>
        <w:t>o</w:t>
      </w:r>
      <w:r w:rsidR="00B26B50">
        <w:t>“</w:t>
      </w:r>
      <w:r w:rsidRPr="00EF490D">
        <w:t>.</w:t>
      </w:r>
    </w:p>
    <w:p w:rsidR="00B26B50" w:rsidRDefault="00B26B50" w:rsidP="00B26B50">
      <w:pPr>
        <w:ind w:firstLine="720"/>
        <w:jc w:val="both"/>
      </w:pPr>
      <w:r>
        <w:rPr>
          <w:rStyle w:val="Komentaronuoroda"/>
          <w:sz w:val="24"/>
        </w:rPr>
        <w:t xml:space="preserve">Nemažai diskutuota Dainai Martišienei pristačius sprendimo projektą „Dėl </w:t>
      </w:r>
      <w:r>
        <w:t>v</w:t>
      </w:r>
      <w:r w:rsidRPr="00EF490D">
        <w:t xml:space="preserve">iešame aukcione parduodamo Savivaldybės nekilnojamojo turto ir kitų nekilnojamųjų daiktų sąrašo </w:t>
      </w:r>
      <w:r>
        <w:t>patvirtinimo“</w:t>
      </w:r>
      <w:r w:rsidRPr="00EF490D">
        <w:t>.</w:t>
      </w:r>
      <w:r w:rsidRPr="00B26B50">
        <w:t xml:space="preserve"> </w:t>
      </w:r>
      <w:r w:rsidRPr="00CF7C6B">
        <w:t xml:space="preserve">Algirdas Pečiulis </w:t>
      </w:r>
      <w:r>
        <w:t>k</w:t>
      </w:r>
      <w:r w:rsidRPr="00CF7C6B">
        <w:t>lausė, ar prie objektų</w:t>
      </w:r>
      <w:r>
        <w:t xml:space="preserve">, kurie teikiamame tvirtinti sąraše pažymėti numeriais 18, 19 ir 20, </w:t>
      </w:r>
      <w:r w:rsidRPr="00CF7C6B">
        <w:t>yra suformuoti žemės sklypai.</w:t>
      </w:r>
      <w:r w:rsidRPr="00B26B50">
        <w:t xml:space="preserve"> </w:t>
      </w:r>
      <w:r>
        <w:t xml:space="preserve">Turto skyriaus vedėja </w:t>
      </w:r>
      <w:r w:rsidRPr="00CF7C6B">
        <w:t xml:space="preserve">Živilė Bieliauskienė atsakė, kad žemės </w:t>
      </w:r>
      <w:r>
        <w:t>sklypų formavimo procedūras vykdo</w:t>
      </w:r>
      <w:r w:rsidRPr="00CF7C6B">
        <w:t xml:space="preserve"> </w:t>
      </w:r>
      <w:r>
        <w:t xml:space="preserve">Savivaldybės administracijos </w:t>
      </w:r>
      <w:r w:rsidRPr="00CF7C6B">
        <w:t xml:space="preserve">Architektūros ir teritorijų planavimo skyrius. </w:t>
      </w:r>
      <w:r>
        <w:t xml:space="preserve">Ji sakė, kad apie žemės sklypų formavimą prie šių objektų buvo kalbėta, tačiau negalėjo atsakyti, ar procedūros yra pradėtos. Nuspręsta priimti sprendimą su protokoliniu nutarimu: </w:t>
      </w:r>
      <w:r w:rsidR="00061F4C">
        <w:t>„P</w:t>
      </w:r>
      <w:r>
        <w:t xml:space="preserve">avesti Savivaldybės administracijos Architektūros ir teritorijų planavimo skyriui parengti ir pateikti tarybos nariui Algirdui Pečiuliui informaciją apie žemės sklypų formavimo eigą prie šių objektų: </w:t>
      </w:r>
      <w:r w:rsidRPr="005D17FE">
        <w:t>Pastatas – Mokykla, esantis Mokyklos g. 1, Stalgėnų k., Plungės r. sav.</w:t>
      </w:r>
      <w:r>
        <w:t>; Pastatas – Mokykla,</w:t>
      </w:r>
      <w:r w:rsidRPr="005D17FE">
        <w:t xml:space="preserve"> esantis Mokyklos g. 5, Stanelių k., Plungės r. sav.</w:t>
      </w:r>
      <w:r>
        <w:t xml:space="preserve">; Pastatas – </w:t>
      </w:r>
      <w:r w:rsidRPr="005D17FE">
        <w:t>Mokykla</w:t>
      </w:r>
      <w:r>
        <w:t xml:space="preserve">, esantis </w:t>
      </w:r>
      <w:r w:rsidRPr="005D17FE">
        <w:t>Žlibinų g. 2</w:t>
      </w:r>
      <w:r>
        <w:t>, Kantaučių k., Plungės r. sav.</w:t>
      </w:r>
      <w:r w:rsidR="00061F4C">
        <w:t>“</w:t>
      </w:r>
      <w:r>
        <w:t>.</w:t>
      </w:r>
    </w:p>
    <w:p w:rsidR="008F228D" w:rsidRPr="00A75477" w:rsidRDefault="00292916" w:rsidP="008F228D">
      <w:pPr>
        <w:jc w:val="center"/>
        <w:rPr>
          <w:b/>
          <w:sz w:val="28"/>
          <w:szCs w:val="28"/>
        </w:rPr>
      </w:pPr>
      <w:r>
        <w:rPr>
          <w:b/>
        </w:rPr>
        <w:br w:type="page"/>
      </w:r>
      <w:r w:rsidR="005957CB">
        <w:rPr>
          <w:b/>
        </w:rPr>
        <w:lastRenderedPageBreak/>
        <w:t xml:space="preserve">2. </w:t>
      </w:r>
      <w:r w:rsidR="008F228D" w:rsidRPr="00A75477">
        <w:rPr>
          <w:b/>
          <w:sz w:val="28"/>
          <w:szCs w:val="28"/>
        </w:rPr>
        <w:t>KOMITETŲ VEIKLA</w:t>
      </w:r>
    </w:p>
    <w:p w:rsidR="008F228D" w:rsidRPr="00A75477" w:rsidRDefault="008F228D" w:rsidP="008F228D">
      <w:pPr>
        <w:rPr>
          <w:b/>
          <w:sz w:val="28"/>
          <w:szCs w:val="28"/>
        </w:rPr>
      </w:pPr>
    </w:p>
    <w:p w:rsidR="008F228D" w:rsidRPr="00A75477" w:rsidRDefault="00292916" w:rsidP="00AD6547">
      <w:pPr>
        <w:ind w:firstLine="720"/>
        <w:jc w:val="both"/>
      </w:pPr>
      <w:r>
        <w:t>2021</w:t>
      </w:r>
      <w:r w:rsidR="008F228D" w:rsidRPr="00A75477">
        <w:t xml:space="preserve"> metais įvyko</w:t>
      </w:r>
      <w:r w:rsidR="008F228D">
        <w:t xml:space="preserve"> </w:t>
      </w:r>
      <w:r w:rsidR="00063455" w:rsidRPr="00063455">
        <w:t>61</w:t>
      </w:r>
      <w:r w:rsidR="008F228D" w:rsidRPr="00F76D90">
        <w:t xml:space="preserve"> Savival</w:t>
      </w:r>
      <w:r w:rsidR="00063455">
        <w:t>dybės tarybos komitetų posėdis</w:t>
      </w:r>
      <w:r w:rsidR="008F228D" w:rsidRPr="00F76D90">
        <w:t>, aptart</w:t>
      </w:r>
      <w:r w:rsidR="00063455">
        <w:t>i</w:t>
      </w:r>
      <w:r w:rsidR="008F228D" w:rsidRPr="00F76D90">
        <w:t xml:space="preserve"> </w:t>
      </w:r>
      <w:r w:rsidR="00063455" w:rsidRPr="00063455">
        <w:t>566</w:t>
      </w:r>
      <w:r w:rsidR="008F228D">
        <w:t xml:space="preserve"> klausim</w:t>
      </w:r>
      <w:r w:rsidR="00063455">
        <w:t>ai</w:t>
      </w:r>
      <w:r w:rsidR="008F228D">
        <w:t>.</w:t>
      </w:r>
    </w:p>
    <w:p w:rsidR="008F228D" w:rsidRDefault="00292916" w:rsidP="00AD6547">
      <w:pPr>
        <w:ind w:firstLine="720"/>
        <w:jc w:val="both"/>
      </w:pPr>
      <w:r>
        <w:t>2021</w:t>
      </w:r>
      <w:r w:rsidR="008F228D" w:rsidRPr="00120FF9">
        <w:t xml:space="preserve"> metais įvykusių Savivaldybės tarybos komitetų posėdžių, svarstytų klausimų ir teiktų sprendimų projektų Savivaldy</w:t>
      </w:r>
      <w:r w:rsidR="00F85ACF">
        <w:t>bės tarybai skaičius pateiktas 4</w:t>
      </w:r>
      <w:r w:rsidR="008F228D" w:rsidRPr="00120FF9">
        <w:t xml:space="preserve"> lentelė</w:t>
      </w:r>
      <w:r w:rsidR="008F228D">
        <w:t>je:</w:t>
      </w:r>
    </w:p>
    <w:p w:rsidR="008F228D" w:rsidRPr="00120FF9" w:rsidRDefault="008F228D" w:rsidP="008F228D">
      <w:pPr>
        <w:ind w:firstLine="720"/>
        <w:jc w:val="both"/>
      </w:pPr>
      <w:r w:rsidRPr="00120FF9">
        <w:tab/>
      </w:r>
      <w:r w:rsidRPr="00120FF9">
        <w:tab/>
      </w:r>
      <w:r w:rsidRPr="00120FF9">
        <w:tab/>
      </w:r>
      <w:r w:rsidRPr="00120FF9">
        <w:tab/>
        <w:t xml:space="preserve">           </w:t>
      </w:r>
      <w:r>
        <w:tab/>
      </w:r>
      <w:r>
        <w:tab/>
        <w:t xml:space="preserve">        </w:t>
      </w:r>
      <w:r w:rsidR="00F85ACF">
        <w:t>4</w:t>
      </w:r>
      <w:r w:rsidRPr="00120FF9">
        <w:t xml:space="preserve"> lentelė</w:t>
      </w:r>
    </w:p>
    <w:tbl>
      <w:tblPr>
        <w:tblW w:w="8996" w:type="dxa"/>
        <w:jc w:val="center"/>
        <w:tblInd w:w="-1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6"/>
        <w:gridCol w:w="1337"/>
        <w:gridCol w:w="1713"/>
        <w:gridCol w:w="2260"/>
      </w:tblGrid>
      <w:tr w:rsidR="008F228D" w:rsidRPr="00120FF9" w:rsidTr="00380D0F">
        <w:trPr>
          <w:trHeight w:val="503"/>
          <w:jc w:val="center"/>
        </w:trPr>
        <w:tc>
          <w:tcPr>
            <w:tcW w:w="3686" w:type="dxa"/>
            <w:shd w:val="clear" w:color="auto" w:fill="D9D9D9"/>
            <w:vAlign w:val="center"/>
          </w:tcPr>
          <w:p w:rsidR="008F228D" w:rsidRPr="00120FF9" w:rsidRDefault="008F228D" w:rsidP="00380D0F">
            <w:pPr>
              <w:jc w:val="center"/>
            </w:pPr>
            <w:r w:rsidRPr="00120FF9">
              <w:t>Komiteto</w:t>
            </w:r>
          </w:p>
          <w:p w:rsidR="008F228D" w:rsidRPr="00120FF9" w:rsidRDefault="008F228D" w:rsidP="00380D0F">
            <w:pPr>
              <w:jc w:val="center"/>
            </w:pPr>
            <w:r w:rsidRPr="00120FF9">
              <w:t>pavadinimas</w:t>
            </w:r>
          </w:p>
        </w:tc>
        <w:tc>
          <w:tcPr>
            <w:tcW w:w="1337" w:type="dxa"/>
            <w:shd w:val="clear" w:color="auto" w:fill="D9D9D9"/>
            <w:vAlign w:val="center"/>
          </w:tcPr>
          <w:p w:rsidR="008F228D" w:rsidRPr="00120FF9" w:rsidRDefault="008F228D" w:rsidP="00380D0F">
            <w:pPr>
              <w:jc w:val="center"/>
            </w:pPr>
            <w:r w:rsidRPr="00120FF9">
              <w:t>Posėdžių skaičius</w:t>
            </w:r>
          </w:p>
        </w:tc>
        <w:tc>
          <w:tcPr>
            <w:tcW w:w="1713" w:type="dxa"/>
            <w:shd w:val="clear" w:color="auto" w:fill="D9D9D9"/>
            <w:vAlign w:val="center"/>
          </w:tcPr>
          <w:p w:rsidR="008F228D" w:rsidRPr="00120FF9" w:rsidRDefault="008F228D" w:rsidP="00380D0F">
            <w:pPr>
              <w:jc w:val="center"/>
            </w:pPr>
            <w:r w:rsidRPr="00120FF9">
              <w:t>Svarstytų klausimų</w:t>
            </w:r>
          </w:p>
          <w:p w:rsidR="008F228D" w:rsidRPr="00120FF9" w:rsidRDefault="008F228D" w:rsidP="00380D0F">
            <w:pPr>
              <w:jc w:val="center"/>
            </w:pPr>
            <w:r w:rsidRPr="00120FF9">
              <w:t>skaičius</w:t>
            </w:r>
          </w:p>
        </w:tc>
        <w:tc>
          <w:tcPr>
            <w:tcW w:w="2260" w:type="dxa"/>
            <w:shd w:val="clear" w:color="auto" w:fill="D9D9D9"/>
            <w:vAlign w:val="center"/>
          </w:tcPr>
          <w:p w:rsidR="008F228D" w:rsidRPr="00120FF9" w:rsidRDefault="008F228D" w:rsidP="00380D0F">
            <w:pPr>
              <w:jc w:val="center"/>
            </w:pPr>
            <w:r w:rsidRPr="00120FF9">
              <w:t>Teikta</w:t>
            </w:r>
          </w:p>
          <w:p w:rsidR="008F228D" w:rsidRPr="00120FF9" w:rsidRDefault="008F228D" w:rsidP="00380D0F">
            <w:pPr>
              <w:jc w:val="center"/>
            </w:pPr>
            <w:r w:rsidRPr="00120FF9">
              <w:t>sprendimų</w:t>
            </w:r>
          </w:p>
          <w:p w:rsidR="008F228D" w:rsidRPr="00120FF9" w:rsidRDefault="008F228D" w:rsidP="00380D0F">
            <w:pPr>
              <w:jc w:val="center"/>
            </w:pPr>
            <w:r w:rsidRPr="00120FF9">
              <w:t>projektų</w:t>
            </w:r>
          </w:p>
          <w:p w:rsidR="008F228D" w:rsidRPr="00120FF9" w:rsidRDefault="008F228D" w:rsidP="00380D0F">
            <w:pPr>
              <w:jc w:val="center"/>
            </w:pPr>
            <w:r w:rsidRPr="00120FF9">
              <w:t>Savivaldybės tarybai</w:t>
            </w:r>
          </w:p>
        </w:tc>
      </w:tr>
      <w:tr w:rsidR="008F228D" w:rsidRPr="00120FF9" w:rsidTr="00380D0F">
        <w:trPr>
          <w:jc w:val="center"/>
        </w:trPr>
        <w:tc>
          <w:tcPr>
            <w:tcW w:w="3686" w:type="dxa"/>
            <w:shd w:val="clear" w:color="auto" w:fill="auto"/>
          </w:tcPr>
          <w:p w:rsidR="008F228D" w:rsidRPr="00120FF9" w:rsidRDefault="008F228D" w:rsidP="00380D0F">
            <w:r w:rsidRPr="00120FF9">
              <w:t>Ekonomikos, finansų ir biudžeto</w:t>
            </w:r>
          </w:p>
        </w:tc>
        <w:tc>
          <w:tcPr>
            <w:tcW w:w="1337" w:type="dxa"/>
            <w:shd w:val="clear" w:color="auto" w:fill="auto"/>
          </w:tcPr>
          <w:p w:rsidR="008F228D" w:rsidRPr="006D63C8" w:rsidRDefault="008F228D" w:rsidP="00380D0F">
            <w:pPr>
              <w:jc w:val="center"/>
            </w:pPr>
            <w:r w:rsidRPr="006D63C8">
              <w:t>1</w:t>
            </w:r>
            <w:r w:rsidR="006D63C8" w:rsidRPr="006D63C8">
              <w:t>5</w:t>
            </w:r>
          </w:p>
        </w:tc>
        <w:tc>
          <w:tcPr>
            <w:tcW w:w="1713" w:type="dxa"/>
            <w:shd w:val="clear" w:color="auto" w:fill="auto"/>
          </w:tcPr>
          <w:p w:rsidR="008F228D" w:rsidRPr="001047EA" w:rsidRDefault="00F76D90" w:rsidP="00380D0F">
            <w:pPr>
              <w:jc w:val="center"/>
            </w:pPr>
            <w:r w:rsidRPr="001047EA">
              <w:t>17</w:t>
            </w:r>
            <w:r w:rsidR="001047EA" w:rsidRPr="001047EA">
              <w:t>0</w:t>
            </w:r>
          </w:p>
        </w:tc>
        <w:tc>
          <w:tcPr>
            <w:tcW w:w="2260" w:type="dxa"/>
            <w:shd w:val="clear" w:color="auto" w:fill="auto"/>
          </w:tcPr>
          <w:p w:rsidR="008F228D" w:rsidRPr="001047EA" w:rsidRDefault="00F76D90" w:rsidP="00380D0F">
            <w:pPr>
              <w:jc w:val="center"/>
            </w:pPr>
            <w:r w:rsidRPr="001047EA">
              <w:t>14</w:t>
            </w:r>
            <w:r w:rsidR="001047EA" w:rsidRPr="001047EA">
              <w:t>4</w:t>
            </w:r>
          </w:p>
        </w:tc>
      </w:tr>
      <w:tr w:rsidR="008F228D" w:rsidRPr="00120FF9" w:rsidTr="00380D0F">
        <w:trPr>
          <w:jc w:val="center"/>
        </w:trPr>
        <w:tc>
          <w:tcPr>
            <w:tcW w:w="3686" w:type="dxa"/>
            <w:shd w:val="clear" w:color="auto" w:fill="auto"/>
          </w:tcPr>
          <w:p w:rsidR="008F228D" w:rsidRPr="00120FF9" w:rsidRDefault="008F228D" w:rsidP="00380D0F">
            <w:r w:rsidRPr="00120FF9">
              <w:t xml:space="preserve">Kontrolės </w:t>
            </w:r>
          </w:p>
        </w:tc>
        <w:tc>
          <w:tcPr>
            <w:tcW w:w="1337" w:type="dxa"/>
            <w:shd w:val="clear" w:color="auto" w:fill="auto"/>
          </w:tcPr>
          <w:p w:rsidR="008F228D" w:rsidRPr="006D63C8" w:rsidRDefault="006D63C8" w:rsidP="00380D0F">
            <w:pPr>
              <w:jc w:val="center"/>
            </w:pPr>
            <w:r w:rsidRPr="006D63C8">
              <w:t>6</w:t>
            </w:r>
          </w:p>
        </w:tc>
        <w:tc>
          <w:tcPr>
            <w:tcW w:w="1713" w:type="dxa"/>
            <w:shd w:val="clear" w:color="auto" w:fill="auto"/>
          </w:tcPr>
          <w:p w:rsidR="008F228D" w:rsidRPr="00746464" w:rsidRDefault="00746464" w:rsidP="00380D0F">
            <w:pPr>
              <w:jc w:val="center"/>
            </w:pPr>
            <w:r w:rsidRPr="00746464">
              <w:t>17</w:t>
            </w:r>
          </w:p>
        </w:tc>
        <w:tc>
          <w:tcPr>
            <w:tcW w:w="2260" w:type="dxa"/>
            <w:shd w:val="clear" w:color="auto" w:fill="auto"/>
          </w:tcPr>
          <w:p w:rsidR="008F228D" w:rsidRPr="00746464" w:rsidRDefault="00746464" w:rsidP="00380D0F">
            <w:pPr>
              <w:jc w:val="center"/>
            </w:pPr>
            <w:r w:rsidRPr="00746464">
              <w:t>3</w:t>
            </w:r>
          </w:p>
        </w:tc>
      </w:tr>
      <w:tr w:rsidR="008F228D" w:rsidRPr="00120FF9" w:rsidTr="00380D0F">
        <w:trPr>
          <w:jc w:val="center"/>
        </w:trPr>
        <w:tc>
          <w:tcPr>
            <w:tcW w:w="3686" w:type="dxa"/>
            <w:shd w:val="clear" w:color="auto" w:fill="auto"/>
          </w:tcPr>
          <w:p w:rsidR="008F228D" w:rsidRPr="00120FF9" w:rsidRDefault="008F228D" w:rsidP="00380D0F">
            <w:r w:rsidRPr="00120FF9">
              <w:t>Sveikatos ir socialinės apsaugos</w:t>
            </w:r>
          </w:p>
        </w:tc>
        <w:tc>
          <w:tcPr>
            <w:tcW w:w="1337" w:type="dxa"/>
            <w:shd w:val="clear" w:color="auto" w:fill="auto"/>
          </w:tcPr>
          <w:p w:rsidR="008F228D" w:rsidRPr="006D63C8" w:rsidRDefault="006D63C8" w:rsidP="00380D0F">
            <w:pPr>
              <w:jc w:val="center"/>
            </w:pPr>
            <w:r w:rsidRPr="006D63C8">
              <w:t>12</w:t>
            </w:r>
          </w:p>
        </w:tc>
        <w:tc>
          <w:tcPr>
            <w:tcW w:w="1713" w:type="dxa"/>
            <w:shd w:val="clear" w:color="auto" w:fill="auto"/>
          </w:tcPr>
          <w:p w:rsidR="008F228D" w:rsidRPr="00063455" w:rsidRDefault="00063455" w:rsidP="00380D0F">
            <w:pPr>
              <w:jc w:val="center"/>
            </w:pPr>
            <w:r w:rsidRPr="00063455">
              <w:t>64</w:t>
            </w:r>
          </w:p>
        </w:tc>
        <w:tc>
          <w:tcPr>
            <w:tcW w:w="2260" w:type="dxa"/>
            <w:shd w:val="clear" w:color="auto" w:fill="auto"/>
          </w:tcPr>
          <w:p w:rsidR="008F228D" w:rsidRPr="00063455" w:rsidRDefault="00063455" w:rsidP="00380D0F">
            <w:pPr>
              <w:jc w:val="center"/>
            </w:pPr>
            <w:r w:rsidRPr="00063455">
              <w:t>30</w:t>
            </w:r>
          </w:p>
        </w:tc>
      </w:tr>
      <w:tr w:rsidR="008F228D" w:rsidRPr="00120FF9" w:rsidTr="00380D0F">
        <w:trPr>
          <w:jc w:val="center"/>
        </w:trPr>
        <w:tc>
          <w:tcPr>
            <w:tcW w:w="3686" w:type="dxa"/>
            <w:shd w:val="clear" w:color="auto" w:fill="auto"/>
          </w:tcPr>
          <w:p w:rsidR="008F228D" w:rsidRPr="00120FF9" w:rsidRDefault="008F228D" w:rsidP="00380D0F">
            <w:r w:rsidRPr="00120FF9">
              <w:t>Švietimo, kultūros ir sporto</w:t>
            </w:r>
          </w:p>
        </w:tc>
        <w:tc>
          <w:tcPr>
            <w:tcW w:w="1337" w:type="dxa"/>
            <w:shd w:val="clear" w:color="auto" w:fill="auto"/>
          </w:tcPr>
          <w:p w:rsidR="008F228D" w:rsidRPr="006D63C8" w:rsidRDefault="00F76D90" w:rsidP="00380D0F">
            <w:pPr>
              <w:jc w:val="center"/>
            </w:pPr>
            <w:r w:rsidRPr="006D63C8">
              <w:t>13</w:t>
            </w:r>
          </w:p>
        </w:tc>
        <w:tc>
          <w:tcPr>
            <w:tcW w:w="1713" w:type="dxa"/>
            <w:shd w:val="clear" w:color="auto" w:fill="auto"/>
          </w:tcPr>
          <w:p w:rsidR="008F228D" w:rsidRPr="00746464" w:rsidRDefault="00746464" w:rsidP="00380D0F">
            <w:pPr>
              <w:jc w:val="center"/>
            </w:pPr>
            <w:r w:rsidRPr="00746464">
              <w:t>138</w:t>
            </w:r>
          </w:p>
        </w:tc>
        <w:tc>
          <w:tcPr>
            <w:tcW w:w="2260" w:type="dxa"/>
            <w:shd w:val="clear" w:color="auto" w:fill="auto"/>
          </w:tcPr>
          <w:p w:rsidR="008F228D" w:rsidRPr="00746464" w:rsidRDefault="00746464" w:rsidP="00380D0F">
            <w:pPr>
              <w:jc w:val="center"/>
            </w:pPr>
            <w:r w:rsidRPr="00746464">
              <w:t>99</w:t>
            </w:r>
          </w:p>
        </w:tc>
      </w:tr>
      <w:tr w:rsidR="008F228D" w:rsidRPr="00120FF9" w:rsidTr="00380D0F">
        <w:trPr>
          <w:jc w:val="center"/>
        </w:trPr>
        <w:tc>
          <w:tcPr>
            <w:tcW w:w="3686" w:type="dxa"/>
            <w:shd w:val="clear" w:color="auto" w:fill="auto"/>
          </w:tcPr>
          <w:p w:rsidR="008F228D" w:rsidRPr="00120FF9" w:rsidRDefault="008F228D" w:rsidP="00380D0F">
            <w:r>
              <w:t>Ūkio,</w:t>
            </w:r>
            <w:r w:rsidRPr="00120FF9">
              <w:t xml:space="preserve"> ekologijos</w:t>
            </w:r>
            <w:r>
              <w:t xml:space="preserve"> ir kaimo reikalų</w:t>
            </w:r>
          </w:p>
        </w:tc>
        <w:tc>
          <w:tcPr>
            <w:tcW w:w="1337" w:type="dxa"/>
            <w:shd w:val="clear" w:color="auto" w:fill="auto"/>
          </w:tcPr>
          <w:p w:rsidR="008F228D" w:rsidRPr="006D63C8" w:rsidRDefault="008F228D" w:rsidP="00380D0F">
            <w:pPr>
              <w:jc w:val="center"/>
            </w:pPr>
            <w:r w:rsidRPr="006D63C8">
              <w:t>1</w:t>
            </w:r>
            <w:r w:rsidR="006D63C8" w:rsidRPr="006D63C8">
              <w:t>5</w:t>
            </w:r>
          </w:p>
        </w:tc>
        <w:tc>
          <w:tcPr>
            <w:tcW w:w="1713" w:type="dxa"/>
            <w:shd w:val="clear" w:color="auto" w:fill="auto"/>
          </w:tcPr>
          <w:p w:rsidR="008F228D" w:rsidRPr="00746464" w:rsidRDefault="00746464" w:rsidP="00380D0F">
            <w:pPr>
              <w:jc w:val="center"/>
            </w:pPr>
            <w:r w:rsidRPr="00746464">
              <w:t>177</w:t>
            </w:r>
          </w:p>
        </w:tc>
        <w:tc>
          <w:tcPr>
            <w:tcW w:w="2260" w:type="dxa"/>
            <w:shd w:val="clear" w:color="auto" w:fill="auto"/>
          </w:tcPr>
          <w:p w:rsidR="008F228D" w:rsidRPr="00746464" w:rsidRDefault="00746464" w:rsidP="00380D0F">
            <w:pPr>
              <w:jc w:val="center"/>
            </w:pPr>
            <w:r w:rsidRPr="00746464">
              <w:t>144</w:t>
            </w:r>
          </w:p>
        </w:tc>
      </w:tr>
    </w:tbl>
    <w:p w:rsidR="00C766E4" w:rsidRDefault="00C766E4" w:rsidP="00AD6547">
      <w:pPr>
        <w:jc w:val="center"/>
        <w:rPr>
          <w:b/>
          <w:caps/>
        </w:rPr>
      </w:pPr>
    </w:p>
    <w:p w:rsidR="00AD6547" w:rsidRPr="007F2A58" w:rsidRDefault="005957CB" w:rsidP="00AD6547">
      <w:pPr>
        <w:jc w:val="center"/>
        <w:rPr>
          <w:b/>
          <w:caps/>
        </w:rPr>
      </w:pPr>
      <w:r>
        <w:rPr>
          <w:b/>
          <w:caps/>
        </w:rPr>
        <w:t>2</w:t>
      </w:r>
      <w:r w:rsidR="00C766E4">
        <w:rPr>
          <w:b/>
          <w:caps/>
        </w:rPr>
        <w:t>.</w:t>
      </w:r>
      <w:r>
        <w:rPr>
          <w:b/>
          <w:caps/>
        </w:rPr>
        <w:t>1.</w:t>
      </w:r>
      <w:r w:rsidR="00C766E4">
        <w:rPr>
          <w:b/>
          <w:caps/>
        </w:rPr>
        <w:t xml:space="preserve"> </w:t>
      </w:r>
      <w:r w:rsidR="00AD6547" w:rsidRPr="007F2A58">
        <w:rPr>
          <w:b/>
          <w:caps/>
        </w:rPr>
        <w:t>Švietimo, kultūros ir sporto komitetas</w:t>
      </w:r>
    </w:p>
    <w:p w:rsidR="00CA7E91" w:rsidRDefault="00CA7E91" w:rsidP="00CA7E91">
      <w:pPr>
        <w:jc w:val="center"/>
        <w:rPr>
          <w:b/>
        </w:rPr>
      </w:pPr>
      <w:r>
        <w:rPr>
          <w:b/>
        </w:rPr>
        <w:t>Pirmininkė – Vida Bondauskienė, pavaduotojas – Audrius Misiūnas.</w:t>
      </w:r>
    </w:p>
    <w:p w:rsidR="00CA7E91" w:rsidRDefault="00CA7E91" w:rsidP="00CA7E91">
      <w:pPr>
        <w:jc w:val="center"/>
        <w:rPr>
          <w:b/>
        </w:rPr>
      </w:pPr>
      <w:r>
        <w:rPr>
          <w:b/>
        </w:rPr>
        <w:t>Nariai: Judita Stankutė, Jolanta Skurdauskienė, Gediminas Norvaišas,  Jonas Mockūnas.</w:t>
      </w:r>
    </w:p>
    <w:p w:rsidR="00CA7E91" w:rsidRDefault="00CA7E91" w:rsidP="00CA7E91">
      <w:pPr>
        <w:ind w:firstLine="720"/>
        <w:jc w:val="both"/>
      </w:pPr>
    </w:p>
    <w:p w:rsidR="00CA7E91" w:rsidRDefault="00CA7E91" w:rsidP="00CA7E91">
      <w:pPr>
        <w:ind w:firstLine="720"/>
        <w:jc w:val="both"/>
      </w:pPr>
      <w:r>
        <w:t>2021 metais įvyko 13 Švietimo, kultūros ir sporto komiteto (toliau – Komitetas) posėdžių, kurių metu buvo svarstyti 138 klausimai, iš kurių 99 – Savivaldybės tarybai teikti sprendimų projektai bei 39 – informacinio pobūdžio klausimai. 2021 metais įvyko 2 jungtiniai posėdžiai: 1 jungtinis su Ekonomikos, finansų ir biudžeto komitetu bei 1 jungtinis su Sveikatos ir socialinės apsaugos komitetu. Dėl COVID-19 pandemijos visi Komiteto posėdžiai vyko nuotoliniu būdu. Komiteto nariai aktyviai dalyvavo</w:t>
      </w:r>
      <w:r w:rsidRPr="00E30E2C">
        <w:t xml:space="preserve"> </w:t>
      </w:r>
      <w:r>
        <w:t xml:space="preserve">posėdžiuose, diskutavo, teikė daug pasiūlymų teiktiems sprendimų projektams papildyti ir koreguoti, kėlė nemažai klausimų. Daugumai Komitetui pristatytų sprendimų projektų buvo pritarta bendru sutarimu, tačiau kai kuriais svarstytais klausimais bendro sutarimo nebuvo ir prireikė balsavimo. </w:t>
      </w:r>
    </w:p>
    <w:p w:rsidR="00CA7E91" w:rsidRDefault="00CA7E91" w:rsidP="00CA7E91">
      <w:pPr>
        <w:ind w:firstLine="720"/>
        <w:jc w:val="both"/>
      </w:pPr>
      <w:r>
        <w:t xml:space="preserve">Pirmajame Komiteto posėdyje Švietimo, kultūros ir sporto skyriaus vedėjo pavaduotoja Vida Saukalienė pristatė </w:t>
      </w:r>
      <w:r w:rsidRPr="00BB4657">
        <w:t>Vytauto Mačernio</w:t>
      </w:r>
      <w:r>
        <w:t xml:space="preserve"> metų minėjimo 2021 metais planą, supažindino Komiteto narius su parengtais naujais Plungės rajono savivaldybės Kulių, Šateikių ir Žemaičių Kalvarijos kultūros centrų nuostatais. Visų trijų kultūros centrų nuostatams Komiteto nariai turėjo pastabų, rengėjai pavesta juos patikslinti. Taip pat Komiteto nariai įpareigojo </w:t>
      </w:r>
      <w:r w:rsidRPr="005923EF">
        <w:t>Savivaldybės administracijos direktoriaus pavaduotoją Mantą Česnauską bei Švietimo, kultūros ir sporto skyriaus vedėją Gintautą Rimeikį vykdyti Šateikių kultūros centro rengiamų vidaus dokumentų kontrolę, kad Kultūros centro vadovas, neviršydamas darbo užmokesčiui skirtų lėšų ir tvirtindamas vidaus organizacinę struktūrą bei pareigybių sąrašą, numatytų Aleksandravo skyriaus veiklą.</w:t>
      </w:r>
      <w:r>
        <w:t xml:space="preserve"> Posėdžio metu aptarti ir kiti aktualūs švietimo klausimai. </w:t>
      </w:r>
    </w:p>
    <w:p w:rsidR="00CA7E91" w:rsidRDefault="00CA7E91" w:rsidP="00CA7E91">
      <w:pPr>
        <w:ind w:firstLine="720"/>
        <w:jc w:val="both"/>
      </w:pPr>
      <w:r>
        <w:t xml:space="preserve">Vasario mėnesį posėdžiavę Komiteto nariai išklausė informaciją apie Plungės rajone veikiančių muziejų veiklą bei perspektyvas. </w:t>
      </w:r>
      <w:r w:rsidRPr="006022C9">
        <w:t xml:space="preserve">Savivaldybės administracijai </w:t>
      </w:r>
      <w:r>
        <w:t>pavesta</w:t>
      </w:r>
      <w:r w:rsidRPr="006022C9">
        <w:t xml:space="preserve"> s</w:t>
      </w:r>
      <w:r>
        <w:t>udaryti darbo grupę pasiūlymams</w:t>
      </w:r>
      <w:r w:rsidRPr="006022C9">
        <w:t xml:space="preserve"> </w:t>
      </w:r>
      <w:r>
        <w:t xml:space="preserve">teikti </w:t>
      </w:r>
      <w:r w:rsidRPr="006022C9">
        <w:t xml:space="preserve">dėl tolimesnės Kulių krašto ir Vytauto Mačernio muziejų veiklos bei jų statuso ir </w:t>
      </w:r>
      <w:r w:rsidR="00803836">
        <w:t xml:space="preserve">dėl </w:t>
      </w:r>
      <w:r w:rsidRPr="006022C9">
        <w:t>„Minijos“ tautodailininkų sukurt</w:t>
      </w:r>
      <w:r w:rsidR="00803836">
        <w:t>ų</w:t>
      </w:r>
      <w:r>
        <w:t xml:space="preserve"> medžio skulptūr</w:t>
      </w:r>
      <w:r w:rsidR="00803836">
        <w:t>ų</w:t>
      </w:r>
      <w:r>
        <w:t xml:space="preserve"> išsaugo</w:t>
      </w:r>
      <w:r w:rsidR="00803836">
        <w:t>jimo</w:t>
      </w:r>
      <w:r>
        <w:t xml:space="preserve">. </w:t>
      </w:r>
      <w:r w:rsidR="00803836">
        <w:t>Švietimo, kultūros ir sporto</w:t>
      </w:r>
      <w:r w:rsidR="005C504B">
        <w:t xml:space="preserve"> skyriaus</w:t>
      </w:r>
      <w:r w:rsidR="00803836">
        <w:t xml:space="preserve"> </w:t>
      </w:r>
      <w:r>
        <w:t>vedėjas Gintautas Rimeikis supažindino, su kokiais iššūkiais susiduriama organizuojant vaikų ugdymą nuotoliniu būdu. Daug diskusijų sukėlė Gintauto Rimeikio pristatytas S</w:t>
      </w:r>
      <w:r w:rsidRPr="006022C9">
        <w:t>avivaldybės švietimo įstaigų tinklo pert</w:t>
      </w:r>
      <w:r>
        <w:t xml:space="preserve">varkos 2021-2025 metų bendrasis planas. Svarstant sprendimo projektą „Dėl Plungės rajono savivaldybės biudžetinių įstaigų vadovų darbo apmokėjimo sistemos patvirtinimo“, prireikė balsavimo </w:t>
      </w:r>
      <w:r w:rsidR="00803836">
        <w:t xml:space="preserve">dėl </w:t>
      </w:r>
      <w:r>
        <w:t>Komiteto pirmininkės pateikt</w:t>
      </w:r>
      <w:r w:rsidR="00803836">
        <w:t>o</w:t>
      </w:r>
      <w:r>
        <w:t xml:space="preserve"> siūlym</w:t>
      </w:r>
      <w:r w:rsidR="00803836">
        <w:t>o</w:t>
      </w:r>
      <w:r>
        <w:t xml:space="preserve"> </w:t>
      </w:r>
      <w:r w:rsidRPr="00330ECC">
        <w:t xml:space="preserve">į 2020 metų </w:t>
      </w:r>
      <w:r>
        <w:t>Sa</w:t>
      </w:r>
      <w:r w:rsidRPr="00330ECC">
        <w:t xml:space="preserve">vivaldybės mero ataskaitą įtraukti informaciją apie 2020 metais Savivaldybės biudžetinių įstaigų vadovams nustatytus priedus ir skirtus priedus COVID-19 pandemijai suvalyti bei informaciją apie išmokėtas kompensacijas iš darbo išeinantiems įstaigų vadovams. </w:t>
      </w:r>
      <w:r>
        <w:t>Taip pat paprašyta p</w:t>
      </w:r>
      <w:r w:rsidRPr="00330ECC">
        <w:t>ateikti ataskaitą apie 2021 metais vykdytą Savivaldyb</w:t>
      </w:r>
      <w:r w:rsidR="00803836">
        <w:t>ei</w:t>
      </w:r>
      <w:r w:rsidRPr="00330ECC">
        <w:t xml:space="preserve"> pavaldžių įstaigų vadovų vertinimą.</w:t>
      </w:r>
      <w:r>
        <w:t xml:space="preserve"> Balsų </w:t>
      </w:r>
      <w:r>
        <w:lastRenderedPageBreak/>
        <w:t>dauguma protokolinis sprendimas buvo priimtas. Šio posėdžio metu Finansų ir biudžeto skyriaus vedėja Daiva Mažeikienė pristatė Savivaldybės 2021 metų biudžeto projektą. Komiteto nariai pateikė siūlymą S</w:t>
      </w:r>
      <w:r w:rsidRPr="005C5607">
        <w:t>avivaldybės administracijai Plungės rajoną reprezentuojančių sportininkų komandoms remti numatytą finansavimą skirti futbolo komandai „Babrungas“ ir krepšinio komandai „Olimpas“.</w:t>
      </w:r>
      <w:r>
        <w:t xml:space="preserve"> Pritarta ir Jono Mockūno siūlymui skirti didesnį finansavimą nuo COVID-19 pandemijos nukentėjusiems kultūros centrams ir </w:t>
      </w:r>
      <w:r w:rsidR="00803836">
        <w:t>V</w:t>
      </w:r>
      <w:r>
        <w:t xml:space="preserve">iešosios bibliotekos kaimiškiesiems skyriams. </w:t>
      </w:r>
    </w:p>
    <w:p w:rsidR="00CA7E91" w:rsidRDefault="00CA7E91" w:rsidP="00CA7E91">
      <w:pPr>
        <w:ind w:firstLine="720"/>
        <w:jc w:val="both"/>
      </w:pPr>
      <w:r w:rsidRPr="00A955F4">
        <w:t>Kovo</w:t>
      </w:r>
      <w:r>
        <w:t xml:space="preserve"> mėnesį Komitetas rinkosi posėdžiauti dukart. Mėnesio viduryje vykusio posėdžio metu pristatyta jaunimo integracijos į darbo rinką situacija, </w:t>
      </w:r>
      <w:r w:rsidRPr="00E50766">
        <w:t>Plungės senosios klebonijos pasta</w:t>
      </w:r>
      <w:r>
        <w:t xml:space="preserve">to – istorinio paminklo – būklė, </w:t>
      </w:r>
      <w:r w:rsidR="00A955F4">
        <w:t>T</w:t>
      </w:r>
      <w:r w:rsidRPr="00E50766">
        <w:t>olygios kultūrinės ra</w:t>
      </w:r>
      <w:r>
        <w:t xml:space="preserve">idos programa Telšių apskrityje, apžvelgtos 2019-2021 </w:t>
      </w:r>
      <w:r w:rsidR="00A955F4">
        <w:t xml:space="preserve">m. </w:t>
      </w:r>
      <w:r>
        <w:t>I kvietimui pateiktos paraiškos, diskutuota dėl lopšelių – darželių darbo vasaros mėnesiais. Komitetui pateikti svarstyti sprendimų projektai, reglamentuojantys darbą bendrojo bei ikimokyklinio ir priešmokyklinio ugdymo įstaigose</w:t>
      </w:r>
      <w:r w:rsidR="00A955F4">
        <w:t>;</w:t>
      </w:r>
      <w:r>
        <w:t xml:space="preserve"> rinkti kandidatai į Savivaldybės Šateikių, Žemaičių Kalvarijos ir Kulių kultūros centrų tarybas</w:t>
      </w:r>
      <w:r w:rsidR="00A955F4">
        <w:t>;</w:t>
      </w:r>
      <w:r>
        <w:t xml:space="preserve"> pakartotinai svarstyti Šateikių ir </w:t>
      </w:r>
      <w:r w:rsidR="00A955F4">
        <w:t>Kulių k</w:t>
      </w:r>
      <w:r>
        <w:t xml:space="preserve">ultūros centrų nuostatai. Daugiausia diskusijų ir siūlymų sulaukęs klausimas – dėl </w:t>
      </w:r>
      <w:r w:rsidRPr="00656756">
        <w:t>Plungės rajono savivaldybės biudžeto lėšų skyrimo Plungės rajoną reprezentuojančioms sporto komandoms remti tvarkos a</w:t>
      </w:r>
      <w:r>
        <w:t>prašo (toliau – Aprašas) 8 punkto keitimo. Savivaldybės administracijai pasiūlyta Aprašą pripažinti negaliojančiu; p</w:t>
      </w:r>
      <w:r w:rsidRPr="00656756">
        <w:t xml:space="preserve">riemonės „Plungės rajono reprezentuojančių sporto komandų rėmimas“ lėšas paskirstyti taip: futbolo klubui „Babrungas“ remti </w:t>
      </w:r>
      <w:r w:rsidR="00A955F4">
        <w:t xml:space="preserve">- </w:t>
      </w:r>
      <w:r w:rsidRPr="00656756">
        <w:t>35 000 E</w:t>
      </w:r>
      <w:r w:rsidR="00A955F4" w:rsidRPr="00656756">
        <w:t>ur</w:t>
      </w:r>
      <w:r w:rsidRPr="00656756">
        <w:t>, Plungės „Olimp</w:t>
      </w:r>
      <w:r>
        <w:t>as“ komandai remti – 20 000 E</w:t>
      </w:r>
      <w:r w:rsidR="00A955F4">
        <w:t>ur</w:t>
      </w:r>
      <w:r>
        <w:t xml:space="preserve">, o </w:t>
      </w:r>
      <w:r w:rsidRPr="00656756">
        <w:t>2022 metų Savivaldybės biudžete atskir</w:t>
      </w:r>
      <w:r w:rsidR="00654EAA">
        <w:t>ais straipsniais</w:t>
      </w:r>
      <w:r w:rsidRPr="00656756">
        <w:t xml:space="preserve"> numatyti finansavimą minėtoms komandoms remti.</w:t>
      </w:r>
      <w:r>
        <w:t xml:space="preserve"> </w:t>
      </w:r>
    </w:p>
    <w:p w:rsidR="00CA7E91" w:rsidRPr="00E50766" w:rsidRDefault="00CA7E91" w:rsidP="00CA7E91">
      <w:pPr>
        <w:ind w:firstLine="720"/>
        <w:jc w:val="both"/>
      </w:pPr>
      <w:r>
        <w:t xml:space="preserve">Kitas kovo mėnesį organizuotas posėdis vyko kartu Ekonomikos, finansų ir biudžeto komiteto nariais. Posėdžio dalyviai sprendė dėl dviejų parengtų sprendimų projektų, susijusių su </w:t>
      </w:r>
      <w:r w:rsidRPr="002626EF">
        <w:t xml:space="preserve">Plungės rajono </w:t>
      </w:r>
      <w:r>
        <w:t xml:space="preserve">savivaldybės tarybos sprendimu </w:t>
      </w:r>
      <w:r w:rsidRPr="002626EF">
        <w:t xml:space="preserve">Nr. T1-1 patvirtintos komisijos nuostatų </w:t>
      </w:r>
      <w:r>
        <w:t xml:space="preserve">punktų pakeitimu, teikimo Savivaldybės tarybai. Vidos Bondauskienės pristatytam sprendimo projektui pritarta bendru sutarimu, o Tomo Raudžio pristatyto sprendimo projekto nutarta neteikti svarstyti Savivaldybės tarybai. </w:t>
      </w:r>
    </w:p>
    <w:p w:rsidR="00CA7E91" w:rsidRDefault="00CA7E91" w:rsidP="00CA7E91">
      <w:pPr>
        <w:ind w:firstLine="720"/>
        <w:jc w:val="both"/>
      </w:pPr>
      <w:r>
        <w:t xml:space="preserve">Balandžio mėnesį vykusiame posėdyje Komiteto nariai išklausė pranešimą apie </w:t>
      </w:r>
      <w:r w:rsidRPr="004C7041">
        <w:t>Pl</w:t>
      </w:r>
      <w:r>
        <w:t>ungės rajono vaikų emocinę būklę ir jos gerinimo priemones bei</w:t>
      </w:r>
      <w:r w:rsidRPr="004C7041">
        <w:t xml:space="preserve"> Savivaldybės Vaiko gerovė</w:t>
      </w:r>
      <w:r>
        <w:t>s komisijos veiklą</w:t>
      </w:r>
      <w:r w:rsidR="002F7CDE">
        <w:t>;</w:t>
      </w:r>
      <w:r>
        <w:t xml:space="preserve"> vėl diskutuota apie ikimokyklinio ir priešmokyklinio ugdymo įstaigų darbą vasaros metu. Susipažin</w:t>
      </w:r>
      <w:r w:rsidR="002F7CDE">
        <w:t>ę</w:t>
      </w:r>
      <w:r>
        <w:t xml:space="preserve"> su Savivaldybės jaunimo vasaros užimtumo ir integracijos į darbo rinką 2021 metų programa, Komiteto nariai pasiūlė leisti šioje programoje dalyvauti jaunuoliams nuo 14 iki 19 metų. Šio posėdžio metu pritarta naujiems v</w:t>
      </w:r>
      <w:r w:rsidRPr="002964B1">
        <w:t>iešosios įstaigos Plun</w:t>
      </w:r>
      <w:r>
        <w:t xml:space="preserve">gės atviro jaunimo centro įstatams, </w:t>
      </w:r>
      <w:r w:rsidRPr="00A07E4D">
        <w:t>2021–2022 metų prioritetinių Plungės rajone kultivuojamų sporto šakų</w:t>
      </w:r>
      <w:r>
        <w:t xml:space="preserve"> sąrašui, naujai steigiamiems mokytojų padėjėjų etatams darbui su vaikais, turinčiais specialiųjų poreikių. Taip pat neprieštarauta S</w:t>
      </w:r>
      <w:r w:rsidRPr="00C740A4">
        <w:t>avivaldybės administracijos struktūros</w:t>
      </w:r>
      <w:r>
        <w:t xml:space="preserve"> pokyčiams</w:t>
      </w:r>
      <w:r w:rsidR="002F7CDE">
        <w:t>,</w:t>
      </w:r>
      <w:r>
        <w:t xml:space="preserve"> </w:t>
      </w:r>
      <w:r w:rsidR="002F7CDE">
        <w:t>s</w:t>
      </w:r>
      <w:r>
        <w:t xml:space="preserve">teigiant </w:t>
      </w:r>
      <w:r w:rsidRPr="00C740A4">
        <w:t xml:space="preserve">Kultūros, turizmo ir viešųjų ryšių skyrių </w:t>
      </w:r>
      <w:r>
        <w:t xml:space="preserve">bei naują pareigybę jame. </w:t>
      </w:r>
    </w:p>
    <w:p w:rsidR="00CA7E91" w:rsidRDefault="00CA7E91" w:rsidP="00CA7E91">
      <w:pPr>
        <w:ind w:firstLine="720"/>
        <w:jc w:val="both"/>
      </w:pPr>
      <w:r>
        <w:t>Gegužės mėnesį Komitetas posėdžiavo dukart. Gegužės 12 d. posėdžiauta kartu su Sveikatos ir socialinės apsaugos komiteto nariais</w:t>
      </w:r>
      <w:r w:rsidR="002F7CDE">
        <w:t>.</w:t>
      </w:r>
      <w:r>
        <w:t xml:space="preserve"> </w:t>
      </w:r>
      <w:r w:rsidR="002F7CDE">
        <w:t>S</w:t>
      </w:r>
      <w:r>
        <w:t>varsty</w:t>
      </w:r>
      <w:r w:rsidR="002F7CDE">
        <w:t>ti</w:t>
      </w:r>
      <w:r>
        <w:t xml:space="preserve"> pateiktas vienas sprendimo projektas „Dėl kreipimosi į Lietuvos vyriausiąjį administracinį teismą dėl išvados pateikimo, ar Savivaldybės tarybos narys – meras Audrius Klišonis sulaužė priesaiką ir (arba) nevykdė Lietuvos Respublikos vietos savivaldos įstatyme ir kituose įstatymuose nustatytų įgaliojimų“. Po ilgų diskusijų ir įvykusio balsavimo, nutarta šį sprendimo projektą teikti svarstyti Savivaldybės tarybai. </w:t>
      </w:r>
    </w:p>
    <w:p w:rsidR="00CA7E91" w:rsidRDefault="00CA7E91" w:rsidP="00CA7E91">
      <w:pPr>
        <w:ind w:firstLine="720"/>
        <w:jc w:val="both"/>
      </w:pPr>
      <w:r>
        <w:t>Kitame gegužės mėnesį vykusiame posėdyje Komiteto nariai išklausė informaciją apie vaikų užimtumo organizavimą vasaros atostogų metu, buvo supažindinti su vykdyto S</w:t>
      </w:r>
      <w:r w:rsidRPr="00F35BF8">
        <w:t>avivaldybės jaunimo</w:t>
      </w:r>
      <w:r>
        <w:t xml:space="preserve"> problematikos tyrimo rezultatais. Išklausę Gintauto Rimeikio pateiktą informaciją apie infrastruktūros pritaikymą</w:t>
      </w:r>
      <w:r w:rsidRPr="00F35BF8">
        <w:t xml:space="preserve"> neįgaliesiems Plungės mieste</w:t>
      </w:r>
      <w:r>
        <w:t>, Komiteto nariai nusprendė p</w:t>
      </w:r>
      <w:r w:rsidRPr="00F35BF8">
        <w:t>avesti Savivaldybės administracijai apskaičiuoti, kiek kainuotų infrastruktūros neįgaliesie</w:t>
      </w:r>
      <w:r>
        <w:t>ms įrengimas švietimo įstaigose. Detalesnė informacija apie infrastruktūros pritaikymą neįgaliesiems rajono ugdymo įstaigose pristatyta lapkričio bei gruodžio mėnesiais vykusiuose Komiteto posėdžiuose, taip pat klausimas svarstytas ir Savivaldybės tarybos posėdyje. Gegužės mėnesį Komiteto nariai pritarė b</w:t>
      </w:r>
      <w:r w:rsidRPr="00C1568C">
        <w:t>iudžetinių įstaigų – Plungės r. Platelių gimnazijos ir Plungės r. Šateikių pagrindinės mokyklo</w:t>
      </w:r>
      <w:r>
        <w:t>s – reorganizavimo sąlygų aprašui, kitų dviejų b</w:t>
      </w:r>
      <w:r w:rsidRPr="00C1568C">
        <w:t xml:space="preserve">iudžetinių įstaigų – Plungės akademiko </w:t>
      </w:r>
      <w:r w:rsidRPr="00C1568C">
        <w:lastRenderedPageBreak/>
        <w:t>Adolfo Jucio progimnazijos ir Plungės vyskupo Motiejaus Valančiaus pradinės mokyklo</w:t>
      </w:r>
      <w:r>
        <w:t>s – reorganizavimo sąlygų aprašui, S</w:t>
      </w:r>
      <w:r w:rsidRPr="00A17D7E">
        <w:t>avival</w:t>
      </w:r>
      <w:r>
        <w:t>dybės tarybos veiklos reglamentui,</w:t>
      </w:r>
      <w:r w:rsidRPr="00A17D7E">
        <w:t xml:space="preserve"> </w:t>
      </w:r>
      <w:r>
        <w:t xml:space="preserve">neturėjo pastabų </w:t>
      </w:r>
      <w:r w:rsidRPr="00C1568C">
        <w:t>Plun</w:t>
      </w:r>
      <w:r>
        <w:t xml:space="preserve">gės r. Liepijų mokyklos bei </w:t>
      </w:r>
      <w:r w:rsidRPr="00C1568C">
        <w:t xml:space="preserve">Plungės akademiko Adolfo Jucio progimnazijos </w:t>
      </w:r>
      <w:r>
        <w:t xml:space="preserve">nuostatams, </w:t>
      </w:r>
      <w:r w:rsidRPr="004A7FA7">
        <w:t>Specialiosios tikslinės dotacijos mokymo lėšų dalies, tenkančios Savivaldybei, apskaičiavimo, paskirsty</w:t>
      </w:r>
      <w:r>
        <w:t xml:space="preserve">mo ir panaudojimo tvarkos aprašui, </w:t>
      </w:r>
      <w:r w:rsidRPr="00A17D7E">
        <w:t>VšĮ Plung</w:t>
      </w:r>
      <w:r>
        <w:t xml:space="preserve">ės atviro jaunimo centro įstatams, pritarė kitų, anksčiau priimtų Savivaldybės tarybos sprendimų, pakeitimams. </w:t>
      </w:r>
    </w:p>
    <w:p w:rsidR="00CA7E91" w:rsidRDefault="00CA7E91" w:rsidP="00CA7E91">
      <w:pPr>
        <w:ind w:firstLine="720"/>
        <w:jc w:val="both"/>
      </w:pPr>
      <w:r>
        <w:t xml:space="preserve">Birželio mėnesį posėdžiavę Komiteto nariai vienbalsiai pritarė teikiamiems svarstyti </w:t>
      </w:r>
      <w:r w:rsidRPr="00A554DD">
        <w:t>Plungės „Babrungo“ progimnazijos</w:t>
      </w:r>
      <w:r>
        <w:t xml:space="preserve">, </w:t>
      </w:r>
      <w:r w:rsidRPr="00A554DD">
        <w:t>Plungės „Ryto“ pagrindinės mokyklos</w:t>
      </w:r>
      <w:r>
        <w:t xml:space="preserve"> ir </w:t>
      </w:r>
      <w:r w:rsidRPr="00A554DD">
        <w:t>Plungės lopšel</w:t>
      </w:r>
      <w:r>
        <w:t>io</w:t>
      </w:r>
      <w:r w:rsidR="001F7A40">
        <w:t xml:space="preserve"> </w:t>
      </w:r>
      <w:r>
        <w:t>-darželio „Nykštukas“ nuostatams bei Savivaldybės tarybai siūlomoms patvirtinti atnaujintoms S</w:t>
      </w:r>
      <w:r w:rsidRPr="00A554DD">
        <w:t>avivaldybės švietimo paslaugas t</w:t>
      </w:r>
      <w:r>
        <w:t xml:space="preserve">eikiančių įstaigų ir Žemaičių dailės muziejaus teikiamų paslaugų kainoms. Prieštaravimų nekilo ir dėl kitų, švietimo įstaigų veiklos organizavimą reglamentuojančių, sprendimų projektų teikimo Savivaldybės tarybai. </w:t>
      </w:r>
    </w:p>
    <w:p w:rsidR="00CA7E91" w:rsidRPr="00EF43B1" w:rsidRDefault="00CA7E91" w:rsidP="00CA7E91">
      <w:pPr>
        <w:ind w:firstLine="720"/>
        <w:jc w:val="both"/>
        <w:rPr>
          <w:rStyle w:val="Grietas"/>
          <w:b w:val="0"/>
          <w:bCs w:val="0"/>
        </w:rPr>
      </w:pPr>
      <w:r>
        <w:t xml:space="preserve">Liepos mėnesį Švietimo, kultūros ir sporto skyriaus vedėjas Gintautas Rimeikis pristatė </w:t>
      </w:r>
      <w:r w:rsidRPr="008D1B8C">
        <w:t>Pagrindinio ugdymo programos pasiekimų būklės savivaldybėje analizę ir priemones situacijai gerinti</w:t>
      </w:r>
      <w:r>
        <w:t xml:space="preserve">, </w:t>
      </w:r>
      <w:r w:rsidRPr="00EF43B1">
        <w:t xml:space="preserve">aptartos </w:t>
      </w:r>
      <w:r w:rsidRPr="00A4235C">
        <w:rPr>
          <w:rStyle w:val="Grietas"/>
          <w:b w:val="0"/>
          <w:bCs w:val="0"/>
        </w:rPr>
        <w:t xml:space="preserve">naujos laisvalaikio aikštelės įrengimo galimybės. Švietimo, kultūros ir sporto skyriaus vedėjo pavaduotoja Vida Saukalienė kartu su Darbo grupės pasiūlymams dėl Kulių krašto ir Vytauto Mačernio muziejų perspektyvų bei juridinio statuso nustatymo parengti (toliau – Darbo grupė) vadove Jolanta Skurdauskiene pateikė informaciją apie Kulių krašto ir Vytauto Mačernio muziejų veiklą bei pristatė Darbo grupės pasiūlymus ir rekomendacijas dėl minėtų muziejų perspektyvų bei juridinio statuso nustatymo. Komitetas Darbo grupės </w:t>
      </w:r>
      <w:r w:rsidR="00EF43B1" w:rsidRPr="00B1772F">
        <w:rPr>
          <w:rStyle w:val="Grietas"/>
          <w:b w:val="0"/>
          <w:bCs w:val="0"/>
        </w:rPr>
        <w:t>pateiktiems</w:t>
      </w:r>
      <w:r w:rsidR="00EF43B1" w:rsidRPr="00EF43B1">
        <w:rPr>
          <w:rStyle w:val="Grietas"/>
          <w:b w:val="0"/>
          <w:bCs w:val="0"/>
        </w:rPr>
        <w:t xml:space="preserve"> </w:t>
      </w:r>
      <w:r w:rsidRPr="00A4235C">
        <w:rPr>
          <w:rStyle w:val="Grietas"/>
          <w:b w:val="0"/>
          <w:bCs w:val="0"/>
        </w:rPr>
        <w:t>pasiūlyma</w:t>
      </w:r>
      <w:r w:rsidR="00EF43B1">
        <w:rPr>
          <w:rStyle w:val="Grietas"/>
          <w:b w:val="0"/>
          <w:bCs w:val="0"/>
        </w:rPr>
        <w:t>m</w:t>
      </w:r>
      <w:r w:rsidRPr="00A4235C">
        <w:rPr>
          <w:rStyle w:val="Grietas"/>
          <w:b w:val="0"/>
          <w:bCs w:val="0"/>
        </w:rPr>
        <w:t xml:space="preserve">s pritarė. Taip pat jis įpareigojo Kulių kultūros centro ir Žemaičių Kalvarijos kultūros centro vadovus iki 2021 m. rugsėjo mėnesio pakoreguoti įstaigų nuostatus, įtraukiant punktus apie muziejų veiklą, o Savivaldybės administracijai pavedė peržiūrėti šių kultūros įstaigų etatų skaičių. Nesant laisvų etatų, 2022 m. formuojant Savivaldybės biudžetą, siūlyta numatyti finansavimą reikalingiems muziejininkų etatams. Šį mėnesį vykusio posėdžio metu Komiteto nariai pritarė siūlymui į Jaunimo reikalų tarybą įtraukti Vidą Bondauskienę ir Joną Mockūną. Taip pat jo metu pristatyta keletas kitų sprendimų projektų, visų jų teikimui Savivaldybės tarybai pritarta bendru sutarimu. </w:t>
      </w:r>
    </w:p>
    <w:p w:rsidR="00CA7E91" w:rsidRPr="00CA7E91" w:rsidRDefault="00CA7E91" w:rsidP="00CA7E91">
      <w:pPr>
        <w:ind w:firstLine="720"/>
        <w:jc w:val="both"/>
        <w:rPr>
          <w:rFonts w:eastAsia="Calibri"/>
          <w:bCs/>
          <w:lang w:eastAsia="en-US"/>
        </w:rPr>
      </w:pPr>
      <w:r>
        <w:t xml:space="preserve">Į rugsėjo mėnesio mėnesį vykusio posėdžio darbotvarkę įtraukta 16 klausimų. </w:t>
      </w:r>
      <w:r w:rsidRPr="00CA7E91">
        <w:rPr>
          <w:rFonts w:eastAsia="Calibri"/>
          <w:bCs/>
          <w:lang w:eastAsia="en-US"/>
        </w:rPr>
        <w:t xml:space="preserve">Savivaldybės vyr. architektui Tomui Jociui pristačius </w:t>
      </w:r>
      <w:r>
        <w:t>estetinio Plungės miesto vaizdo kūrimo aktualijas ir problemas, Komitetas nutarė į</w:t>
      </w:r>
      <w:r w:rsidRPr="00E646C2">
        <w:t>pareigoti Architektūros ir teritorijų planavimo skyrių parengti Savivaldybės tarybos sprendimo projektą dėl miesto viešųjų erdvių pripažinimo viešo intereso požiūriu reikšmingais objektais, kuriems privaloma rengti architektūros konkursus.</w:t>
      </w:r>
      <w:r>
        <w:t xml:space="preserve"> Komiteto nariams pristatyta </w:t>
      </w:r>
      <w:r w:rsidRPr="002C3BE7">
        <w:t>Aukštos kvalifikacijos specialistų pri</w:t>
      </w:r>
      <w:r>
        <w:t xml:space="preserve">traukimo į </w:t>
      </w:r>
      <w:r w:rsidR="00C5230B">
        <w:t>s</w:t>
      </w:r>
      <w:r>
        <w:t xml:space="preserve">avivaldybę programa bei projektas </w:t>
      </w:r>
      <w:r w:rsidRPr="00CA7E91">
        <w:rPr>
          <w:rFonts w:eastAsia="Calibri"/>
          <w:bCs/>
          <w:lang w:eastAsia="en-US"/>
        </w:rPr>
        <w:t xml:space="preserve">„Alsėdžiai – Mažoji Lietuvos kultūros sostinė 2022“. Šiame posėdyje Komiteto nariai pritarė atnaujintiems Savivaldybės Antikorupcijos komisijos, Savivaldybės tarybos veiklos reglamento rengimo redakcinės komisijos, Savivaldybės tarybos Etikos komisijos veiklos bei Plungės r. Liepijų mokyklos nuostatams, anksčiau priimtų Savivaldybės tarybos sprendimų pakeitimams. Bendro sutarimo nebuvo tik dėl Savivaldybės švietimo įstaigų darbuotojų (tikslinių pareigybių) kelionės išlaidų kompensavimo tvarkos aprašo teikimo svarstyti Savivaldybės tarybai. Po įvykusio balsavimo </w:t>
      </w:r>
      <w:r w:rsidR="00C5230B">
        <w:rPr>
          <w:rFonts w:eastAsia="Calibri"/>
          <w:bCs/>
          <w:lang w:eastAsia="en-US"/>
        </w:rPr>
        <w:t xml:space="preserve">vis tik </w:t>
      </w:r>
      <w:r w:rsidRPr="00CA7E91">
        <w:rPr>
          <w:rFonts w:eastAsia="Calibri"/>
          <w:bCs/>
          <w:lang w:eastAsia="en-US"/>
        </w:rPr>
        <w:t xml:space="preserve">nutarta šį sprendimo projektą teikti Savivaldybės tarybai. </w:t>
      </w:r>
    </w:p>
    <w:p w:rsidR="00CA7E91" w:rsidRPr="00CA7E91" w:rsidRDefault="00CA7E91" w:rsidP="00CA7E91">
      <w:pPr>
        <w:ind w:firstLine="720"/>
        <w:jc w:val="both"/>
        <w:rPr>
          <w:rFonts w:eastAsia="Calibri"/>
          <w:bCs/>
          <w:lang w:eastAsia="en-US"/>
        </w:rPr>
      </w:pPr>
      <w:r w:rsidRPr="00CA7E91">
        <w:rPr>
          <w:rFonts w:eastAsia="Calibri"/>
          <w:bCs/>
          <w:lang w:eastAsia="en-US"/>
        </w:rPr>
        <w:t xml:space="preserve">Spalio mėnesį posėdžiavę Komiteto nariai buvo supažindinti su Savivaldybės Kultūros ir meno tarybos bei Švietimo tarybos veiklos ataskaitomis, aptarti Plungės kapinių priežiūros klausimai bei kilnojamojo kultūros paveldo situacija. Komiteto nariai pritarė Savivaldybės administracijos projekto „Alsėdžių miestelio pažinimo centro ekspozicijos įrengimas“ įgyvendinimui ir lėšų skyrimui, Mokesčio už vaikų išlaikymą Plungės rajono savivaldybės švietimo įstaigose, įgyvendinančiose ikimokyklinio ir priešmokyklinio ugdymo programas, tvarkos aprašo, biudžetinės įstaigos Plungės sporto ir rekreacijos centro nuostatų, </w:t>
      </w:r>
      <w:r w:rsidR="00045B84">
        <w:rPr>
          <w:rFonts w:eastAsia="Calibri"/>
          <w:bCs/>
          <w:lang w:eastAsia="en-US"/>
        </w:rPr>
        <w:t>U</w:t>
      </w:r>
      <w:r w:rsidRPr="00CA7E91">
        <w:rPr>
          <w:rFonts w:eastAsia="Calibri"/>
          <w:bCs/>
          <w:lang w:eastAsia="en-US"/>
        </w:rPr>
        <w:t xml:space="preserve">gdymo įstaigų darbo užmokesčio apskaičiavimo tvarkos aprašų tvirtinimui. Taip pat šį mėnesį Komiteto nariams buvo pristatyta idėja statyti naują </w:t>
      </w:r>
      <w:r w:rsidR="00045B84">
        <w:rPr>
          <w:rFonts w:eastAsia="Calibri"/>
          <w:bCs/>
          <w:lang w:eastAsia="en-US"/>
        </w:rPr>
        <w:t xml:space="preserve">vaikų </w:t>
      </w:r>
      <w:r w:rsidRPr="00CA7E91">
        <w:rPr>
          <w:rFonts w:eastAsia="Calibri"/>
          <w:bCs/>
          <w:lang w:eastAsia="en-US"/>
        </w:rPr>
        <w:t>darželį šalia Plungės „Babrungo“ progimnazijos. Šiai idėjai neprieštarauta.</w:t>
      </w:r>
    </w:p>
    <w:p w:rsidR="00CA7E91" w:rsidRPr="00CA7E91" w:rsidRDefault="00CA7E91" w:rsidP="00CA7E91">
      <w:pPr>
        <w:ind w:firstLine="720"/>
        <w:jc w:val="both"/>
        <w:rPr>
          <w:rFonts w:eastAsia="Calibri"/>
          <w:bCs/>
          <w:lang w:eastAsia="en-US"/>
        </w:rPr>
      </w:pPr>
      <w:r w:rsidRPr="00CA7E91">
        <w:rPr>
          <w:rFonts w:eastAsia="Calibri"/>
          <w:bCs/>
          <w:lang w:eastAsia="en-US"/>
        </w:rPr>
        <w:t xml:space="preserve">Lapkričio mėnesį Komiteto nariai rinkosi apsvarstyti 10-ties klausimų. Posėdžio pradžioje Architektūros ir teritorijų planavimo skyriaus vyr. specialistas Gintaras Ramonas pristatė </w:t>
      </w:r>
      <w:r w:rsidRPr="00CA7E91">
        <w:rPr>
          <w:rFonts w:eastAsia="Calibri"/>
          <w:bCs/>
          <w:lang w:eastAsia="en-US"/>
        </w:rPr>
        <w:lastRenderedPageBreak/>
        <w:t xml:space="preserve">informaciją apie Plungės senosios klebonijos pastato būklę, jo atnaujinimo galimybes. Sutarta prie šio klausimo svarstymo sugrįžti dar kartą 2022 metų pradžioje. Kalbėtasi apie iššūkius, su kuriais susiduriama organizuojant vaikų, turinčių specialiųjų ugdymosi poreikių, ugdymą, aptarti galimi šių problemų sprendimo būdai. Komitetas vienbalsiai nutarė </w:t>
      </w:r>
      <w:r>
        <w:t xml:space="preserve">pavesti Savivaldybės administracijai iki 2022 metų kovo mėn. parengti </w:t>
      </w:r>
      <w:r w:rsidR="00045B84">
        <w:t>į</w:t>
      </w:r>
      <w:r>
        <w:t>traukties veiksmų planą. Taip pat kalbėta apie švietimo įstaigų prieinamumą asmenims su negalia Plungės rajone. Po ilgai trukusių diskusijų nuspręsta į</w:t>
      </w:r>
      <w:r w:rsidRPr="008E4401">
        <w:t xml:space="preserve">pareigoti Savivaldybės administracijos Vietos ūkio skyrių </w:t>
      </w:r>
      <w:r w:rsidR="00045B84">
        <w:t xml:space="preserve">iki </w:t>
      </w:r>
      <w:r w:rsidRPr="008E4401">
        <w:t>gruodžio mėnesi</w:t>
      </w:r>
      <w:r w:rsidR="00045B84">
        <w:t>o</w:t>
      </w:r>
      <w:r w:rsidRPr="008E4401">
        <w:t xml:space="preserve"> atlikti skaičiavimus, kiek kainuotų kurios nors vienos Plungės rajono švietimo įstaigos pritaikymas asmenims su negalia.</w:t>
      </w:r>
      <w:r>
        <w:t xml:space="preserve"> Jono Mockūno siūlymu, klausimai apie specialiųjų poreikių turinčių vaikų ugdymą ir švietimo įstaigų prieinamumą asmenims su negalia aptarti ir Savivaldybės tarybos posėdyje. Lapkritį posėdžiavę Komiteto nariai pritarė atnaujintam </w:t>
      </w:r>
      <w:r w:rsidRPr="00CA7E91">
        <w:rPr>
          <w:rFonts w:eastAsia="Calibri"/>
          <w:bCs/>
          <w:lang w:eastAsia="en-US"/>
        </w:rPr>
        <w:t>Mokinių priėmimo į Plungės rajono savivaldybės bendrojo ugdymo mokyklas tvarkos aprašui, Savivaldybės Kulių ir Žemaičių Kalvarijos kultūros centrų nuostatams, išklausė Finansų ir biudžeto skyriaus vedėjos Daivos Mažeikienės parengtą pranešimą bei teikė pasiūlymus dėl 2022 metais planuojamos įgyvendinti naujos, Savivaldybės lėšomis finansuojamos, dalyvaujamojo biudžeto priemonės.</w:t>
      </w:r>
    </w:p>
    <w:p w:rsidR="00CA7E91" w:rsidRPr="00CA7E91" w:rsidRDefault="00CA7E91" w:rsidP="00CA7E91">
      <w:pPr>
        <w:ind w:firstLine="720"/>
        <w:jc w:val="both"/>
        <w:rPr>
          <w:rFonts w:eastAsia="Calibri"/>
          <w:bCs/>
          <w:lang w:eastAsia="en-US"/>
        </w:rPr>
      </w:pPr>
      <w:r w:rsidRPr="00CA7E91">
        <w:rPr>
          <w:rFonts w:eastAsia="Calibri"/>
          <w:bCs/>
          <w:lang w:eastAsia="en-US"/>
        </w:rPr>
        <w:t xml:space="preserve">Gruodžio mėnesio posėdžio darbotvarkė pasižymėjo klausimų gausa – į ją įtraukta 20 klausimų. Su </w:t>
      </w:r>
      <w:r w:rsidRPr="00E4061F">
        <w:rPr>
          <w:bCs/>
        </w:rPr>
        <w:t>Žemaitijos nacionalinio parko veikla</w:t>
      </w:r>
      <w:r>
        <w:rPr>
          <w:bCs/>
        </w:rPr>
        <w:t xml:space="preserve"> supažindino parko direktorius Ramūnas Lydis</w:t>
      </w:r>
      <w:r w:rsidR="00045B84">
        <w:rPr>
          <w:bCs/>
        </w:rPr>
        <w:t>;</w:t>
      </w:r>
      <w:r>
        <w:rPr>
          <w:bCs/>
        </w:rPr>
        <w:t xml:space="preserve"> diskutuota apie švietimo įstaigų pritaikymą asmenims su negalia</w:t>
      </w:r>
      <w:r w:rsidR="00045B84">
        <w:rPr>
          <w:bCs/>
        </w:rPr>
        <w:t>;</w:t>
      </w:r>
      <w:r>
        <w:rPr>
          <w:bCs/>
        </w:rPr>
        <w:t xml:space="preserve"> maisto ir gėrimų aparatų reikalingumą ugdymo įstaigose</w:t>
      </w:r>
      <w:r w:rsidR="00045B84">
        <w:rPr>
          <w:bCs/>
        </w:rPr>
        <w:t>;</w:t>
      </w:r>
      <w:r>
        <w:rPr>
          <w:bCs/>
        </w:rPr>
        <w:t xml:space="preserve"> Plungės r</w:t>
      </w:r>
      <w:r w:rsidRPr="00E4061F">
        <w:rPr>
          <w:bCs/>
        </w:rPr>
        <w:t>ajono a</w:t>
      </w:r>
      <w:r>
        <w:rPr>
          <w:bCs/>
        </w:rPr>
        <w:t xml:space="preserve">rcheologijos paminklų priežiūrą ir tvarkymą. Komiteto nariai sutiko </w:t>
      </w:r>
      <w:r w:rsidRPr="00D656D9">
        <w:rPr>
          <w:bCs/>
        </w:rPr>
        <w:t>teikti projektą „Sporto paskirties pastatų – irklavimo bazės, Plungės m., V. Mačernio g. 42A - rekonstravimas“ S</w:t>
      </w:r>
      <w:r>
        <w:rPr>
          <w:bCs/>
        </w:rPr>
        <w:t>porto rėmimo fondo lėšoms gauti</w:t>
      </w:r>
      <w:r w:rsidR="00045B84">
        <w:rPr>
          <w:bCs/>
        </w:rPr>
        <w:t>;</w:t>
      </w:r>
      <w:r>
        <w:rPr>
          <w:bCs/>
        </w:rPr>
        <w:t xml:space="preserve"> pritarė atnaujintiems </w:t>
      </w:r>
      <w:r w:rsidRPr="00D656D9">
        <w:rPr>
          <w:bCs/>
        </w:rPr>
        <w:t>Plungės garbės pi</w:t>
      </w:r>
      <w:r>
        <w:rPr>
          <w:bCs/>
        </w:rPr>
        <w:t>liečio vardo suteikimo nuostatams</w:t>
      </w:r>
      <w:r w:rsidRPr="00D656D9">
        <w:rPr>
          <w:bCs/>
        </w:rPr>
        <w:t xml:space="preserve"> bei Plungės rajono savivaldybės m</w:t>
      </w:r>
      <w:r>
        <w:rPr>
          <w:bCs/>
        </w:rPr>
        <w:t xml:space="preserve">ero padėkos rašto skyrimo tvarkai, </w:t>
      </w:r>
      <w:r w:rsidRPr="00D656D9">
        <w:rPr>
          <w:bCs/>
        </w:rPr>
        <w:t>Asociacijos „Plungiškių draugija“, biudžetinės įstaigos Žemaičių dailės muziejus, biudžetinės įstaigos „Koncertinė įstaiga Lietuvos nacionalinė filharmonija“ ir Plungės rajono savivald</w:t>
      </w:r>
      <w:r>
        <w:rPr>
          <w:bCs/>
        </w:rPr>
        <w:t>ybės bendradarbiavimo sutarčiai, S</w:t>
      </w:r>
      <w:r w:rsidRPr="00D656D9">
        <w:rPr>
          <w:bCs/>
        </w:rPr>
        <w:t>avivaldybės kultūros projektų dalinio finansavimo iš Plungės rajono savivaldybės biudžeto tvarkos a</w:t>
      </w:r>
      <w:r>
        <w:rPr>
          <w:bCs/>
        </w:rPr>
        <w:t xml:space="preserve">prašui, </w:t>
      </w:r>
      <w:r w:rsidRPr="00D656D9">
        <w:rPr>
          <w:bCs/>
        </w:rPr>
        <w:t>Plungės sp</w:t>
      </w:r>
      <w:r>
        <w:rPr>
          <w:bCs/>
        </w:rPr>
        <w:t>ecialiojo ugdymo centro nuostatams. Komiteto nariai aptarė Kretingos ir Ukmergės rajonų savivaldybių raštus. Nutarta p</w:t>
      </w:r>
      <w:r w:rsidRPr="00B61E0F">
        <w:rPr>
          <w:bCs/>
        </w:rPr>
        <w:t>alaikyti Kretingos rajono savivaldybės kuriamo regioninio kultūros kelio, kuriuo siekiama įamžinti kunigo pranciškono Jurgio Ambraziejaus Pabrėžos atminimą, idėją.</w:t>
      </w:r>
      <w:r>
        <w:rPr>
          <w:bCs/>
        </w:rPr>
        <w:t xml:space="preserve"> Taip pat apsvarstė </w:t>
      </w:r>
      <w:r w:rsidRPr="00E4061F">
        <w:rPr>
          <w:bCs/>
        </w:rPr>
        <w:t xml:space="preserve">VšĮ „Teniso slėnis“ </w:t>
      </w:r>
      <w:r>
        <w:rPr>
          <w:bCs/>
        </w:rPr>
        <w:t xml:space="preserve">pateiktą prašymą. Šiai įstaigai pasiūlyta </w:t>
      </w:r>
      <w:r w:rsidRPr="00921F61">
        <w:rPr>
          <w:bCs/>
        </w:rPr>
        <w:t>kreiptis į Savivaldybę dėl programos akreditavimo, kad gaut</w:t>
      </w:r>
      <w:r w:rsidR="00045B84">
        <w:rPr>
          <w:bCs/>
        </w:rPr>
        <w:t>ų</w:t>
      </w:r>
      <w:r w:rsidRPr="00921F61">
        <w:rPr>
          <w:bCs/>
        </w:rPr>
        <w:t xml:space="preserve"> galimybę teikti paraišką Neformaliojo vaikų švietimo programos lėšoms gauti.</w:t>
      </w:r>
      <w:r w:rsidRPr="00E4061F">
        <w:rPr>
          <w:bCs/>
        </w:rPr>
        <w:t xml:space="preserve"> </w:t>
      </w:r>
      <w:r>
        <w:rPr>
          <w:bCs/>
        </w:rPr>
        <w:t xml:space="preserve">Posėdžio pabaigoje Komiteto nariai teikė pasiūlymus </w:t>
      </w:r>
      <w:r w:rsidR="00680A46">
        <w:rPr>
          <w:bCs/>
        </w:rPr>
        <w:t xml:space="preserve">dėl </w:t>
      </w:r>
      <w:r>
        <w:rPr>
          <w:bCs/>
        </w:rPr>
        <w:t>rengiam</w:t>
      </w:r>
      <w:r w:rsidR="00680A46">
        <w:rPr>
          <w:bCs/>
        </w:rPr>
        <w:t>o</w:t>
      </w:r>
      <w:r>
        <w:rPr>
          <w:bCs/>
        </w:rPr>
        <w:t xml:space="preserve"> 2022 metų Komiteto darbo plan</w:t>
      </w:r>
      <w:r w:rsidR="00680A46">
        <w:rPr>
          <w:bCs/>
        </w:rPr>
        <w:t>o</w:t>
      </w:r>
      <w:r>
        <w:rPr>
          <w:bCs/>
        </w:rPr>
        <w:t xml:space="preserve">. </w:t>
      </w:r>
    </w:p>
    <w:p w:rsidR="00AD6547" w:rsidRDefault="00AD6547" w:rsidP="00AD6547">
      <w:pPr>
        <w:ind w:firstLine="720"/>
        <w:jc w:val="both"/>
      </w:pPr>
    </w:p>
    <w:p w:rsidR="002C6CEC" w:rsidRPr="00410B90" w:rsidRDefault="005957CB" w:rsidP="002C6CEC">
      <w:pPr>
        <w:tabs>
          <w:tab w:val="left" w:pos="4140"/>
        </w:tabs>
        <w:jc w:val="center"/>
        <w:rPr>
          <w:b/>
        </w:rPr>
      </w:pPr>
      <w:r w:rsidRPr="00410B90">
        <w:rPr>
          <w:b/>
        </w:rPr>
        <w:t>2.</w:t>
      </w:r>
      <w:r w:rsidR="00450168" w:rsidRPr="00410B90">
        <w:rPr>
          <w:b/>
        </w:rPr>
        <w:t>2</w:t>
      </w:r>
      <w:r w:rsidR="009F58A9" w:rsidRPr="00410B90">
        <w:rPr>
          <w:b/>
        </w:rPr>
        <w:t xml:space="preserve">. </w:t>
      </w:r>
      <w:r w:rsidR="002C6CEC" w:rsidRPr="00410B90">
        <w:rPr>
          <w:b/>
        </w:rPr>
        <w:t>ŪKIO, EKOLOGIJOS IR KAIMO REIKALŲ KOMITETAS</w:t>
      </w:r>
    </w:p>
    <w:p w:rsidR="002128E2" w:rsidRPr="00410B90" w:rsidRDefault="002128E2" w:rsidP="002128E2">
      <w:pPr>
        <w:tabs>
          <w:tab w:val="left" w:pos="4140"/>
        </w:tabs>
        <w:jc w:val="center"/>
        <w:rPr>
          <w:b/>
        </w:rPr>
      </w:pPr>
      <w:r w:rsidRPr="00410B90">
        <w:rPr>
          <w:b/>
        </w:rPr>
        <w:t>Pirmininkė – Daina Martišienė, pavaduotojas – Česlovas Kerpauskas.</w:t>
      </w:r>
    </w:p>
    <w:p w:rsidR="002128E2" w:rsidRPr="00410B90" w:rsidRDefault="002128E2" w:rsidP="002128E2">
      <w:pPr>
        <w:tabs>
          <w:tab w:val="left" w:pos="4140"/>
        </w:tabs>
        <w:jc w:val="center"/>
        <w:rPr>
          <w:b/>
        </w:rPr>
      </w:pPr>
      <w:r w:rsidRPr="00410B90">
        <w:rPr>
          <w:b/>
        </w:rPr>
        <w:t>Nariai: Rimas Dužinskas, Julius Nekrašas, Mindaugas Pocius (nuo 2021 m. vasario 18 d. vietoje Roberto Endriko), Gintarė D</w:t>
      </w:r>
      <w:r w:rsidR="002160EE" w:rsidRPr="00410B90">
        <w:rPr>
          <w:b/>
        </w:rPr>
        <w:t>rackienė (nuo 2021 m. gegužės 27</w:t>
      </w:r>
      <w:r w:rsidRPr="00410B90">
        <w:rPr>
          <w:b/>
        </w:rPr>
        <w:t xml:space="preserve"> d. vietoje Tomo Raudžio)</w:t>
      </w:r>
    </w:p>
    <w:p w:rsidR="002128E2" w:rsidRPr="00410B90" w:rsidRDefault="002128E2" w:rsidP="002C6CEC">
      <w:pPr>
        <w:tabs>
          <w:tab w:val="left" w:pos="4140"/>
        </w:tabs>
        <w:jc w:val="center"/>
        <w:rPr>
          <w:b/>
        </w:rPr>
      </w:pPr>
    </w:p>
    <w:p w:rsidR="002128E2" w:rsidRPr="00410B90" w:rsidRDefault="002128E2" w:rsidP="002128E2">
      <w:pPr>
        <w:ind w:firstLine="720"/>
        <w:jc w:val="both"/>
      </w:pPr>
      <w:r w:rsidRPr="00410B90">
        <w:t>2021 metais įvyko 15-ka Ūkio, ekologijos ir kaimo reikalų komiteto (toliau – Komitetas) posėdžių, kurių metu apsvarstyti 177 klausimai, iš kurių 144 – Savivaldybės tarybai teikti sprendimų projektai, o 33 – informacinio pobūdžio klausimai. 4 kartus Komiteto nariai posėdžiavo kartu su Ekonomikos, finansų ir biudžeto komiteto nariais. Dėl COVID-19 pandemijos 2021 metais visi Komiteto posėdžiai vyko nuotoliniu būdu. Daugumai pristatytų sprendimų projektų Komiteto nariai pritarė bendru sutarimu, tačiau kai kuriais svarstytais klausimais bendro sutarimo nebuvo ir prireikė balsavimo.</w:t>
      </w:r>
    </w:p>
    <w:p w:rsidR="002128E2" w:rsidRPr="00410B90" w:rsidRDefault="002128E2" w:rsidP="002128E2">
      <w:pPr>
        <w:ind w:firstLine="720"/>
        <w:jc w:val="both"/>
      </w:pPr>
      <w:r w:rsidRPr="00410B90">
        <w:t xml:space="preserve">Sausio mėnesį vykusiame posėdyje Komiteto nariai išklausė informaciją apie paskelbtą kvietimą teikti paraišką gatvių apšvietimo modernizavimui (II etapas). Sutarta klausimą pakartotinai svarstyti vasario mėnesį, kai bus žinomas poreikis. Taip pat Komiteto nariai buvo supažindinti su UAB „Plungės autobusų parkas“ veiklos audito rezultatais. Klausimo svarstymo pabaigoje Komitetas priėmė protokolinį sprendimą atlikti platesnės apimties 2015-2019 metų laikotarpio </w:t>
      </w:r>
      <w:r w:rsidRPr="00410B90">
        <w:lastRenderedPageBreak/>
        <w:t>UAB „Plungės autobusų parkas“ veiklos auditą, orientuotą į autobusų maršrutų, kilometražo apskaitos analizę, santykius su subrangovais. Šiame posėdyje pritarta Savivaldybės ir AB „LTG INFRA“ jungtinės veiklos sutarčiai dėl projekto „Plungės miesto autobusų ir traukinių stoties sujungimo projektas“ įgyvendinimo ir lėšų skyrimui, Savivaldybės materialiojo ir nematerialiojo turto valdymo, naudojimo ir disponavimo juo tvarkos aprašui, kitų, anksčiau Savivaldybės tarybos priimtų sprendimų, pakeitimams. Daugiausia diskusijų kilo svarstant patikslintus Savivaldybės vietinės rinkliavos už komunalinių atliekų surinkimą iš atliekų turėtojų ir atliekų tvarkymą nuostatus bei aptariant kolumbariumo projektavimo ir vietos</w:t>
      </w:r>
      <w:r w:rsidR="003461C3" w:rsidRPr="00410B90">
        <w:t xml:space="preserve"> jam</w:t>
      </w:r>
      <w:r w:rsidRPr="00410B90">
        <w:t xml:space="preserve"> parinkimo variantus Plungės rajone. Komitetas pritarė techninės dokumentacijos parengimui dėl kolumbariumo Plungės rajone projektavimo bei pavedė Savivaldybės administracijai inicijuoti kolumbariumo projektavimo paslaugos įsigijimo procedūras. </w:t>
      </w:r>
    </w:p>
    <w:p w:rsidR="002128E2" w:rsidRPr="00410B90" w:rsidRDefault="002128E2" w:rsidP="002128E2">
      <w:pPr>
        <w:ind w:firstLine="720"/>
        <w:jc w:val="both"/>
      </w:pPr>
      <w:r w:rsidRPr="00410B90">
        <w:t xml:space="preserve">Vasario mėnesį Komitetas posėdžiavo du kartus. Į pirmojo posėdžio darbotvarkę buvo įtrauktas 21 klausimas. Posėdžio dalyviai diskutavo apie vėjo jėgainių parkų vystymo perspektyvas bei problemas Plungės rajone, išklausė informaciją apie gautą kvietimą dalyvauti projekte „Lietuvos vandens tiekimo ir nuotekų tvarkymo sektoriaus reforma konsoliduojant komunalines paslaugas“, aptarė 3 prašymus, pritarė 14-kos sprendimų projektų teikimui Savivaldybės tarybai. Vienam sprendimo projektui – „Dėl 2021-2028 metų Plungės rajono savivaldybės vietinės reikšmės kelių tvarkymo prioritetinių gatvių sąrašo patvirtinimo“ – nepritarta, kadangi tą mėnesį dar nebuvo parengtas Plungės miesto kelių sąrašas.  Nors sprendimo projektui „Dėl pavedimo UAB „Telšių regiono atliekų tvarkymo centras“ organizuoti maisto/virtuvės atliekų surinkimą iš gyventojų“ buvo pritarta, Komitetas dar priėmė nutarimą įpareigoti UAB „Telšių regiono atliekų tvarkymo centras“ direktorių Vidimantą Domarką parengti sutarties projektą dėl komunalinių atliekų tvarkymo sistemos eksploatavimo ir administravimo užduočių bei funkcijų pavedimo ir jį pateikti Savivaldybės administracijai. </w:t>
      </w:r>
    </w:p>
    <w:p w:rsidR="002128E2" w:rsidRPr="00410B90" w:rsidRDefault="002128E2" w:rsidP="002128E2">
      <w:pPr>
        <w:ind w:firstLine="720"/>
        <w:jc w:val="both"/>
      </w:pPr>
      <w:r w:rsidRPr="00410B90">
        <w:t>Antrą kartą Komiteto nariai posėdžiavo kartu su Ekonomikos, finansų ir biudžeto komiteto nariai</w:t>
      </w:r>
      <w:r w:rsidR="003461C3" w:rsidRPr="00410B90">
        <w:t>s</w:t>
      </w:r>
      <w:r w:rsidRPr="00410B90">
        <w:t xml:space="preserve">. Darbotvarkėje – tik vienas, tačiau nemažai diskusijų sukėlęs klausimas </w:t>
      </w:r>
      <w:r w:rsidRPr="00410B90">
        <w:rPr>
          <w:bCs/>
        </w:rPr>
        <w:t xml:space="preserve">dėl Plungės rajono savivaldybės Aplinkos apsaugos rėmimo specialiosios programos 2021 metų priemonių plano patvirtinimo. Nutarta Savivaldybės tarybai teikti patikslintą sprendimo projektą, o Savivaldybės administracijai pavesta persiųsti paraiškų, finansuotų iš Aplinkos apsaugos rėmimo specialiosios programos, sąrašą Savivaldybės tarybos nariams. </w:t>
      </w:r>
    </w:p>
    <w:p w:rsidR="002128E2" w:rsidRPr="00410B90" w:rsidRDefault="002128E2" w:rsidP="002128E2">
      <w:pPr>
        <w:ind w:firstLine="720"/>
        <w:jc w:val="both"/>
      </w:pPr>
      <w:r w:rsidRPr="00410B90">
        <w:t xml:space="preserve">Kovo mėnesį svarstytas rajono bendruomenei itin aktualus klausimas – vietinės reikšmės kelių ir gatvių priežiūra bei tvarkymas, aptartos pagrindinės šios srities problemos, planuojamos investicijos ir remonto darbai, diskutuota dėl Savivaldybei 2021 m. Kelių priežiūros ir plėtros programai skirtų lėšų paskirstymo. Strateginio planavimo ir investicijų skyriaus vedėja Žaneta Vaitkuvienė supažindino Komiteto narius su projektais, planuojamais įgyvendinti pagal Plungės rajono savivaldybės Vietos veiklos grupės 2014-2020 metų vietos plėtros strategijos priemonę „Gyvenimo kokybės gerinimas ir kaimų atnaujinimas kaimo vietovėse“. Pranešėja informavo, kad lėšų užteks vienam arba dviem projektams. Taip pat šio posėdžio metu Komiteto nariams pristatyti Vietinės rinkliavos už leidimo įrengti išorinę reklamą Plungės rajono savivaldybės teritorijoje išdavimą nuostatai. Pasiūlyta su nuostatų projektu supažindinti Plungės rajono seniūnijų seniūnus. Ilgiausiai diskutuota tariantis dėl  mišrių komunalinių atliekų surinkimo paslaugos pirkimo sąlygų. Galop pritarta, kad UAB „Telšių regiono atliekų tvarkymo centras“ atliktų mišrių komunalinių atliekų surinkimo ir jų transportavimo į atliekų apdorojimo įrenginius paslaugos pirkimą, skaidant pirkimą į dvi dalis, kai pagal kiekvieną pirkimo dalį būtų pasirašomos atskiros sutartys. </w:t>
      </w:r>
    </w:p>
    <w:p w:rsidR="002128E2" w:rsidRPr="00410B90" w:rsidRDefault="002128E2" w:rsidP="002128E2">
      <w:pPr>
        <w:ind w:firstLine="720"/>
        <w:jc w:val="both"/>
      </w:pPr>
      <w:r w:rsidRPr="00410B90">
        <w:t xml:space="preserve">Kovo mėnesį Komiteto nariai nesutiko tenkinti vienos iš daugelio nuo COVID-19 pandemijos nukentėjusios gamybinės-komercinės įmonės prašymo taikyti kintamosios vietinės rinkliavos už komunalinių atliekų surinkimą iš atliekų turėtojų ir atliekų tvarkymą dalies lengvatą. </w:t>
      </w:r>
    </w:p>
    <w:p w:rsidR="002128E2" w:rsidRPr="00410B90" w:rsidRDefault="002128E2" w:rsidP="002128E2">
      <w:pPr>
        <w:ind w:firstLine="720"/>
        <w:jc w:val="both"/>
      </w:pPr>
      <w:r w:rsidRPr="00410B90">
        <w:t xml:space="preserve">Balandžio mėnesį vykusio posėdžio metu su seniūnijų veikla, nuveiktais darbais, kylančiais iššūkiais ir kasdienėmis problemomis supažindino Plungės rajono seniūnijų seniūnai. Komiteto nariai pritarė naujai parengtiems Plungės rajono savivaldybės žemės patikėtinio sutikimo dėl teritorijų, kuriose taikomos specialiosios žemės naudojimo sąlygos, ir patiriamų nuostolių dydžio apskaičiavimo ir atlyginimo tvarkos bei Plungės rajono savivaldybės smulkiojo ir vidutinio verslo </w:t>
      </w:r>
      <w:r w:rsidRPr="00410B90">
        <w:lastRenderedPageBreak/>
        <w:t>rėmimo lėšų skyrimo ir naudojimo tvarkos aprašams bei jau anksčiau aptartiems Vietinės rinkliavos už leidimo įrengti išorinę reklamą Plungės rajono savivaldybės teritorijoje išdavimą nuostatams. Neprieštarauta aštuonių sprendimų projektų, parengtų Turto skyriaus darbuotojų, teikimui tarybai.</w:t>
      </w:r>
    </w:p>
    <w:p w:rsidR="002128E2" w:rsidRPr="00410B90" w:rsidRDefault="002128E2" w:rsidP="002128E2">
      <w:pPr>
        <w:ind w:firstLine="720"/>
        <w:jc w:val="both"/>
      </w:pPr>
      <w:r w:rsidRPr="00410B90">
        <w:t xml:space="preserve">Gegužės mėnesį taip pat posėdžiauta 2 kartus – vieną kartą kartu su Ekonomikos, finansų ir biudžeto komiteto nariais. Jungtinio posėdžio metu apsvarstyti 3 klausimai. Dėl sprendimo projekto „Dėl kreipimosi į Lietuvos vyriausiąjį administracinį teismą dėl išvados pateikimo, ar Savivaldybės tarybos narys – meras Audrius Klišonis sulaužė priesaiką ir (arba) nevykdė Lietuvos Respublikos vietos savivaldos įstatyme ir kituose įstatymuose nustatytų įgaliojimų“ teikimo tarybai nebuvo bendro sutarimo, vyko balsavimas, balsų dauguma nuspręsta parengtą sprendimo projektą teikti tarybai. Dėl kitų dviejų klausimų nesutarimų nebūta – abiejų komitetų nariai pritarė projektams „Plungės miesto Lentpjūvės gatvės rekonstravimas“ ir „Plungės geležinkelio stoties privažiavimo kelio Nr. 17 kapitalinis remontas“ bei lėšų skyrimui. </w:t>
      </w:r>
    </w:p>
    <w:p w:rsidR="002128E2" w:rsidRPr="00410B90" w:rsidRDefault="002128E2" w:rsidP="002128E2">
      <w:pPr>
        <w:ind w:firstLine="720"/>
        <w:jc w:val="both"/>
      </w:pPr>
      <w:r w:rsidRPr="00410B90">
        <w:t xml:space="preserve">Į kitą gegužės mėnesį vykusį posėdį Komiteto nariai rinkosi išklausyti informacijos apie žemės ūkio dinamiką, problematiką ir galimybes Plungės rajone. Svarstytas naujos redakcijos Plungės rajono savivaldybės tarybos veiklos reglamentas, pagal naujus kriterijus parengtas 2021–2028 metų Plungės rajono savivaldybės kaimiškųjų seniūnijų prioritetinių vietinės reikšmės kelių (gatvių) tvarkymo sąrašas, nauji Plungės rajono savivaldybės seniūnijų seniūnaičių sueigos ir išplėstinės seniūnaičių sueigos nuostatai bei Plungės rajono savivaldybės seniūnaičių rinkimų organizavimo tvarkos ir Plungės rajono savivaldybės vietos gyventojų apklausos organizavimo tvarkos aprašai. Architektūros ir teritorijų planavimo skyriaus vedėjas Tomas Jocys Komiteto nariams pristatė Plungės rajono savivaldybės infrastruktūros plėtros rėmimo programos komisijos sudėtį ir šios komisijos darbo reglamentą, Savivaldybės infrastruktūros pripažinimo prioritetine kriterijus ir Plungės rajono savivaldybės infrastruktūros pripažinimo prioritetine tvarkos aprašą bei parengtą savivaldybių infrastruktūros plėtros įmokų analizę. Svarstant gyventojo prašymą dėl nuovažos įrengimo, nutarta rekomenduoti Savivaldybei priimti žemės sklypą, kaip dovanojamą turtą, jei sklypų savininkas (iniciatorius) pasirašys su Savivaldybe infrastruktūros plėtros sutartį, kuria įsipareigos už savo lėšas įrengti teisės aktų reikalavimus atitinkančią infrastruktūrą (įvažą ir kelią su danga) bei per sutartyje numatytą terminą įsipareigos ją perduoti Plungės rajono savivaldybės nuosavybėn. </w:t>
      </w:r>
    </w:p>
    <w:p w:rsidR="002128E2" w:rsidRPr="00410B90" w:rsidRDefault="002128E2" w:rsidP="002128E2">
      <w:pPr>
        <w:ind w:firstLine="720"/>
        <w:jc w:val="both"/>
      </w:pPr>
      <w:r w:rsidRPr="00410B90">
        <w:t xml:space="preserve">Birželio mėnesį Komiteto nariams pristatyta informacija apie daugiabučių gyvenamųjų namų renovaciją (modernizaciją) bei jų administravimą Plungės mieste. Komitetas vieną prašymą dėl pritarimo naudoti lėšas Savivaldybei priklausančio buto (Vėjo g. 12-23, Plungėje) remontui tenkino, o kito buto, esančio Aušros g. 8A, Plungėje, remontui lėšų neskyrė. Komiteto nariai neprieštaravo Savivaldybės prisidėjimui prie vietinės reikšmės kelių darbų finansavimo, vykdant projektą „Valstybinės reikšmės rajoninio kelio Nr. 3213 Kuliai–Šiemuliai–Gaudučiai ruožo nuo 0,691 iki 1,85 km, kuriam Kulių miestelyje suteikti Aušros ir Liepų gatvių pavadinimai, rekonstravimas“, pritarė 2021–2028 metų Plungės rajono savivaldybės prioritetinių vietinės reikšmės kelių (gatvių) tvarkymo sąrašui bei Pasiūlymų dėl Plungės rajono savivaldybės draustinių steigimo, jų ribų keitimo, gamtos paveldo objektų paskelbimo Plungės rajono savivaldybės saugomais nagrinėjimo tvarkos aprašui. Nemažai diskusijų kilo po to, kai Turto skyriaus vedėja Živilė Bieliauskienė pristatė Plungės rajono savivaldybės 2021-2023 metų nekilnojamojo turto valdymo programą. </w:t>
      </w:r>
    </w:p>
    <w:p w:rsidR="002128E2" w:rsidRPr="00410B90" w:rsidRDefault="002128E2" w:rsidP="002128E2">
      <w:pPr>
        <w:ind w:firstLine="720"/>
        <w:jc w:val="both"/>
      </w:pPr>
      <w:r w:rsidRPr="00410B90">
        <w:t xml:space="preserve">Liepos mėnesį Komiteto nariai posėdžiavo 2 kartus. Liepos 20 d. vykusiame posėdyje išklausyta UAB „Telšių regiono atliekų tvarkymo centras“ 2021 metų veiklos ataskaita, bendru sutarimu pritarta 7 sprendimų projektų teikimui Savivaldybės tarybai. </w:t>
      </w:r>
    </w:p>
    <w:p w:rsidR="002128E2" w:rsidRPr="00410B90" w:rsidRDefault="002128E2" w:rsidP="002128E2">
      <w:pPr>
        <w:ind w:firstLine="720"/>
        <w:jc w:val="both"/>
      </w:pPr>
      <w:r w:rsidRPr="00410B90">
        <w:t xml:space="preserve">Antrą kartą posėdis vyko kartu su Ekonomikos, finansų ir biudžeto komiteto nariais. Komitetų nariams pristatytas sprendimo projektas dėl kreipimosi į Lietuvos Respublikos Vyriausybę dėl finansavimo skyrimo Plungės  mieste, Lentpjūvės g. 14E,  esančios katilinės biokuro katilų pritaikymo SM3 biokuro naudojimui. Taip pat pristatytas sprendimo projektas dėl kreipimosi į Lietuvos Respublikos Vyriausybę ir Socialinės apsaugos ir darbo ministeriją su prašymu skirti papildomą finansavimą projekto Nr. 08.1.2-CPVA-V-427-14-0002 „Bendruomeninių apgyvendinimo ir užimtumo paslaugų asmenims su proto ir psichikos negalia </w:t>
      </w:r>
      <w:r w:rsidRPr="00410B90">
        <w:lastRenderedPageBreak/>
        <w:t xml:space="preserve">plėtra Plungės rajone“, vykdomo pagal 2014-2020 metų Europos Sąjungos fondų Investicijų veiksmų programos 8 prioriteto „Socialinės įtraukties didinimas ir kova su skurdu“ priemonę Nr. 08.1.1-CPVA-427 „Institucinės globos pertvarka: investicijos į infrastruktūrą“, įgyvendinimui. Abiem šiems sprendimo projektams pritarta bendru sutarimu. Taip pat neprieštarauta siūlymams įsigyti lengvąjį ir gaisrinį automobilius bei Savivaldybės biudžeto patikslinimams. </w:t>
      </w:r>
    </w:p>
    <w:p w:rsidR="002128E2" w:rsidRPr="00410B90" w:rsidRDefault="002128E2" w:rsidP="002128E2">
      <w:pPr>
        <w:ind w:firstLine="720"/>
        <w:jc w:val="both"/>
      </w:pPr>
      <w:r w:rsidRPr="00410B90">
        <w:t>Rugsėjo mėnesį vykusio posėdžio pradžioje diskutuota apie UAB „Plungės šilumos tinklai“ pasirengimą artėjančiam šildymo sezonui. Pritarta naujai parengtiems Plungės rajono savivaldybės tarybos veiklos reglamento rengimo redakcinės komisijos ir Antikorupcijos komisijos nuostatams, 9 sprendimų projektams, parengtiems Turto skyriaus darbuotojų, papildomai gautų Kelių priežiūros ir plėtros programos lėšų paskirstymui bei visiems kitiems, tame posėdyje pristatytiems sprendimų projektams. Svarstant Savivaldybės tarybos Etikos komisijos veiklos nuostatų projektą, sutarta į jį įtraukti šį punktą: „Komisija, gavusi Vyriausiosios tarnybinės etikos komisijos ar teismo įsiteisėjusį sprendimą, kuriuo Komisijos sprendimas pripažįstamas negaliojančiu, jį aptaria artimiausiame posėdyje ir paskelbia Savivaldybės interneto svetainėje.“ Taip pat nutarta pavesti Etikos komisijos sekretoriui rugsėjo 29 d. vyksiančio Savivaldybės tarybos posėdžio metu pateikti informaciją apie tai, kiek per šią Savivaldybės tarybos kadenciją Etikos komisija gavo skundų, kiek pradėjo tyrimų, kiek priėmė nutarimų ir kiek jų buvo apskųsta bei kiek Etikos komisijos priimtų sprendimų Vyriausioji tarnybinės etikos komisija pripažino neteisingais.</w:t>
      </w:r>
    </w:p>
    <w:p w:rsidR="002128E2" w:rsidRPr="00410B90" w:rsidRDefault="002128E2" w:rsidP="002128E2">
      <w:pPr>
        <w:ind w:firstLine="720"/>
        <w:jc w:val="both"/>
      </w:pPr>
      <w:r w:rsidRPr="00410B90">
        <w:t xml:space="preserve">Spalio mėnesį Komiteto nariai į posėdžius rinkosi 2 kartus. Spalio 19 d. vykusio posėdžio metu Komiteto nariai buvo supažindinti su kaimo bendruomenių veikla bei planais šalia Plungės „Babrungo“ progimnazijos statyti naują darželį. Nemažas diskusijas įplieskė Savivaldybės vietinės rinkliavos už komunalinių atliekų surinkimą iš atliekų turėtojų ir atliekų tvarkymą nuostatų pristatymas. Po pasisakymų sutarta parengtą sprendimo projektą teikti Savivaldybės tarybai. Taip pat pritarta Individualių buitinių nuotekų valymo įrenginių įsigijimo ir įrengimo dalinio kompensavimo tvarkos aprašui, Savivaldybės Aplinkos apsaugos rėmimo specialiosios programos 2020 metų priemonių vykdymo ataskaitos bei šios programos 2021 metų priemonių plano pakeitimams bei visiems kitiems, tą dieną svarstymui pateiktiems sprendimų projektams. </w:t>
      </w:r>
    </w:p>
    <w:p w:rsidR="002128E2" w:rsidRPr="00410B90" w:rsidRDefault="002128E2" w:rsidP="002128E2">
      <w:pPr>
        <w:ind w:firstLine="720"/>
        <w:jc w:val="both"/>
      </w:pPr>
      <w:r w:rsidRPr="00410B90">
        <w:t>Antrą kartą posėdžiauta kartu su Ekonomikos, finansų ir biudžeto komiteto nariais. Jungtiniame komitetų posėdyje daug diskutuota dėl tarybai teikiamų tvirtinti atnaujintų Plungės rajono savivaldybės vietinės rinkliavos už komunalinių atliekų surinkimą iš atliekų turėtojų ir atliekų tvarkymą nuostatų (toliau – Nuostatai) bei rinkliavos įkainių. Komitetų nariai pritarė Astos Beierle Eigirdienės siūlymui Vietinės rinkliavos už komunalinių atliekų surinkimą iš atliekų turėtojų ir atliekų tvarkymo dydžių sąraše numeriais 5, 13, 14, 17, 18, 19 ir 21 pažymėtoms nekilnojamojo turto objektų kategorijoms sumažinti siūlomą pastoviosios įmokos dydį nuo 84,00 Eur iki 24,00 Eur. Pagal šį pasiūlymą patikslintas ir sprendimo projektas. Dėl Marijaus Kakčio pasiūlymo patikslinti Nuostatų 9.2. ir 49 punktus sutarta padiskutuoti lapkričio mėnesį vyksiančiuose komitetų posėdžiuose. Taip pat Savivaldybės ekologei Robertai Jakumienei pavesta iki lapkričio mėnesį vyksiančių komitetų posėdžių surinkti bei pateikti komitetų nariams informaciją apie fermos ir ūkio paskirties pastatų apmokestinimą vietinės rinkliavos mokesčiu už atliekų tvarkymą bei surinkimą kitose savivaldybėse. Pasisakymų būta ir dėl kito klausimo – dviejų mokyklų, esančių Stalgėnuose ir Staneliuose, pastatų įtraukimo į parduodamų objektų sąrašą. Pagrindinė diskusija vyko dėl Stalgėnų bendruomenės išreikšto noro turėti patalpas, pritaikytas užsiimti sportine veikla šaltuoju sezonu. Diskusijos metu nuskambėjo siūlymas pastatyti naują statinį vietoje to, kad būtų skiriamos lėšos prastos būklės statinio renovacijai. Išsiskyrus nuomonėms, vyko balsavimas dėl parengto sprendimo projekto teikimo Savivaldybės tarybai. Balsų dauguma sprendimo projekto teikimui buvo pritarta. Taip</w:t>
      </w:r>
      <w:r w:rsidR="00607C32" w:rsidRPr="00410B90">
        <w:t xml:space="preserve"> pat</w:t>
      </w:r>
      <w:r w:rsidRPr="00410B90">
        <w:t xml:space="preserve"> neprieštarauta UAB „Plungės vandenys“ 2021-2025 metų veiklos-plėtros plano patvirtinimui ir Viešame aukcione parduodamo </w:t>
      </w:r>
      <w:r w:rsidR="00607C32" w:rsidRPr="00410B90">
        <w:t>S</w:t>
      </w:r>
      <w:r w:rsidRPr="00410B90">
        <w:t xml:space="preserve">avivaldybės nekilnojamojo turto ir kitų nekilnojamųjų daiktų sąrašo papildymui. </w:t>
      </w:r>
    </w:p>
    <w:p w:rsidR="002128E2" w:rsidRPr="00410B90" w:rsidRDefault="002128E2" w:rsidP="002128E2">
      <w:pPr>
        <w:ind w:firstLine="720"/>
        <w:jc w:val="both"/>
      </w:pPr>
      <w:r w:rsidRPr="00410B90">
        <w:t xml:space="preserve">Lapkričio mėnesį vykusio posėdžio metu grįžta prie klausimo dėl Plungės rajono savivaldybės vietinės rinkliavos už komunalinių atliekų surinkimą iš atliekų turėtojų ir atliekų tvarkymą nuostatų ir įkainių patikslinimo. Komiteto nariai pritarė Dainos Martišienės pasiūlymui religinės paskirties objektams nustatyti 18,00 Eur pastovios įmokos dydį. Šiame posėdyje Finansų ir </w:t>
      </w:r>
      <w:r w:rsidRPr="00410B90">
        <w:lastRenderedPageBreak/>
        <w:t xml:space="preserve">biudžeto skyriaus vedėja Daiva Mažeikienė </w:t>
      </w:r>
      <w:r w:rsidR="00607C32" w:rsidRPr="00410B90">
        <w:t>informavo</w:t>
      </w:r>
      <w:r w:rsidRPr="00410B90">
        <w:t xml:space="preserve"> apie naują gyventojų iniciatyvų realizavimo Savivaldybės biudžeto lėšomis priemonę, Turto skyriaus vedėja Živilė Bieliauskienė pateikė informaciją apie Savivaldybės visuomeninės paskirties pastatus bei pristatė Savivaldybės 2021-2023 metų nekilnojamojo turto valdymo programą, o UAB „Plungės šilumos tinklai“ generalinė direktorė Margarita Charitonova supažindino su bendrovės 2020-2022 metais atliktų ir planuojamų investicijų planu. Komiteto nariai pritarė visų šiame posėdyje pristatytų sprendimų projektų teikimui Savivaldybės tarybai, tačiau sprendinio dėl avarinės būklės daugiabučio namo, esančio Birutės g. 10, Plungėje, nesuform</w:t>
      </w:r>
      <w:r w:rsidR="00607C32" w:rsidRPr="00410B90">
        <w:t>ul</w:t>
      </w:r>
      <w:r w:rsidRPr="00410B90">
        <w:t xml:space="preserve">avo. </w:t>
      </w:r>
    </w:p>
    <w:p w:rsidR="002128E2" w:rsidRPr="00410B90" w:rsidRDefault="002128E2" w:rsidP="002128E2">
      <w:pPr>
        <w:ind w:firstLine="720"/>
        <w:jc w:val="both"/>
      </w:pPr>
      <w:r w:rsidRPr="00410B90">
        <w:t>Gruodžio mėnesį posėdžiavę Komiteto nariai aptarė 21 klausimą. Pritarta teikti projektą „Sporto paskirties pastatų – irklavimo bazės, Plungės m., V. Mačernio g. 42A - rekonstravimas“ Sporto rėmimo fondo lėšoms gauti ir daliniam jo finansavimui, Saugotinų želdinių kirtimo, kitokio pašalinimo iš augimo vietos ar intensyvaus genėjimo leidimų išdavimo ir prašymų dėl želdinių atkuriamosios vertės kompensacijos dydžio perskaičiavimo nagrinėjimo ir sumokėtos želdinių atkuriamosios vertės kompensacijos grąžinimo tvarkos aprašui, Plungės rajono savivaldybės infrastruktūros plėtros įmokos mokėjimo ir atleidimo nuo jos mokėjimo tvarkos aprašui,  infrastruktūros plėtros įmokos tarifams, Plungės rajono savivaldybės viešojo sektoriaus subjektų ilgalaikio turto nusidėvėjimo (amortizacijos) normatyvų sąrašui, Parduodamų Savivaldybės būstų ir pagalbinio ūkio paskirties pastatų sąrašui, susipažinta su Savivaldybės Želdynų ir želdinių apsaugos, priežiūros ir tvarkymo komisijos sudėtimi ir jos nuostatais, Plungės rajono savivaldybės atsinaujinančių išteklių energijos naudojimo plėtros veiksmų iki 2030 metų</w:t>
      </w:r>
      <w:r w:rsidR="00A762F7" w:rsidRPr="00410B90">
        <w:t xml:space="preserve"> planu</w:t>
      </w:r>
      <w:r w:rsidRPr="00410B90">
        <w:t xml:space="preserve">. Komiteto nariai </w:t>
      </w:r>
      <w:r w:rsidR="00A762F7" w:rsidRPr="00410B90">
        <w:t xml:space="preserve"> </w:t>
      </w:r>
      <w:r w:rsidRPr="00410B90">
        <w:t xml:space="preserve">pritarė Architektūros ir teritorijų planavimo skyriaus siūlymui iš teikiamo tvirtinti Viešame aukcione parduodamo Savivaldybės nekilnojamojo turto ir kitų nekilnojamųjų daiktų sąrašo 8 eilutės išbraukti tris Šateikių dvaro tvoros fragmentus. Paskutiniame metų posėdyje dar kartą buvo grįžta prie Savivaldybės Vietinės rinkliavos už komunalinių atliekų surinkimą iš atliekų turėtojų ir atliekų tvarkymą nuostatų bei įkainių keitimo klausimo. Dėl Audriaus Klišonio pristatyto sprendimo projekto vyko balsavimas, nutarta sprendimo projekto neteikti svarstyti Savivaldybės tarybai. </w:t>
      </w:r>
    </w:p>
    <w:p w:rsidR="002128E2" w:rsidRPr="00410B90" w:rsidRDefault="002128E2" w:rsidP="002128E2">
      <w:pPr>
        <w:ind w:firstLine="720"/>
        <w:jc w:val="both"/>
      </w:pPr>
      <w:r w:rsidRPr="00410B90">
        <w:t>Be anksčiau ataskaitoje minėtų klausimų, Komitetas per visus metus vykusiuose posėdžiuose aptarė, vertino ir teikė Savivaldybės tarybai Savivaldybės administracijos parengtus sprendimų projektus dėl valstybės turto perėmimo, disponavimo Savivaldybei priklausančiu turtu: jo perėmimo ar perdavimo, suteikimo nuomos ar panaudos teise, jo nurašymo ir likvidavimo. Taip pat svarstė sprendimų projektus dėl anksčiau Savivaldybės tarybos priimtų sprendimų pakeitimų, dėl plotų, siūlomų įtraukti/išbraukti į/iš neprivatizuojamų žemės sklypų sąrašo, pavadinimų gatvėms suteikimo/pakeitimo, gatv</w:t>
      </w:r>
      <w:r w:rsidR="00210E11" w:rsidRPr="00410B90">
        <w:t>ių</w:t>
      </w:r>
      <w:r w:rsidRPr="00410B90">
        <w:t xml:space="preserve"> geografinių charakteristikų pakoregavimo ir kt. </w:t>
      </w:r>
    </w:p>
    <w:p w:rsidR="00DC5C11" w:rsidRPr="006048E8" w:rsidRDefault="00DC5C11" w:rsidP="00DC5C11">
      <w:pPr>
        <w:jc w:val="both"/>
      </w:pPr>
    </w:p>
    <w:p w:rsidR="0064732C" w:rsidRDefault="005957CB" w:rsidP="003B14FC">
      <w:pPr>
        <w:jc w:val="center"/>
        <w:rPr>
          <w:b/>
          <w:caps/>
        </w:rPr>
      </w:pPr>
      <w:r>
        <w:rPr>
          <w:b/>
          <w:caps/>
        </w:rPr>
        <w:t>2</w:t>
      </w:r>
      <w:r w:rsidR="00450168">
        <w:rPr>
          <w:b/>
          <w:caps/>
        </w:rPr>
        <w:t>.3.</w:t>
      </w:r>
      <w:r w:rsidR="009F58A9">
        <w:rPr>
          <w:b/>
          <w:caps/>
        </w:rPr>
        <w:t xml:space="preserve"> </w:t>
      </w:r>
      <w:r w:rsidR="0064732C">
        <w:rPr>
          <w:b/>
          <w:caps/>
        </w:rPr>
        <w:t>Sveikatos ir socialinės apsaugos komitetas</w:t>
      </w:r>
    </w:p>
    <w:p w:rsidR="006C7CD2" w:rsidRDefault="006C7CD2" w:rsidP="006C7CD2">
      <w:pPr>
        <w:jc w:val="center"/>
        <w:rPr>
          <w:b/>
        </w:rPr>
      </w:pPr>
      <w:r>
        <w:rPr>
          <w:b/>
        </w:rPr>
        <w:t xml:space="preserve">Sveikatos ir socialinės apsaugos komiteto pirmininkas – Raimondas Doviltis,  pavaduotoja – Irena Taučienė. </w:t>
      </w:r>
    </w:p>
    <w:p w:rsidR="006C7CD2" w:rsidRDefault="006C7CD2" w:rsidP="006C7CD2">
      <w:pPr>
        <w:jc w:val="center"/>
        <w:rPr>
          <w:b/>
        </w:rPr>
      </w:pPr>
      <w:r>
        <w:rPr>
          <w:b/>
        </w:rPr>
        <w:t>Nariai: Gintaras Bagužis, Vaidotas Skierus, Tadas Šetkauskis, Vida Tamkevičienė.</w:t>
      </w:r>
    </w:p>
    <w:p w:rsidR="006C7CD2" w:rsidRDefault="006C7CD2" w:rsidP="006C7CD2">
      <w:pPr>
        <w:jc w:val="center"/>
      </w:pPr>
      <w:r>
        <w:t xml:space="preserve"> </w:t>
      </w:r>
    </w:p>
    <w:p w:rsidR="006C7CD2" w:rsidRDefault="006C7CD2" w:rsidP="006C7CD2">
      <w:pPr>
        <w:ind w:firstLine="720"/>
        <w:jc w:val="both"/>
      </w:pPr>
      <w:r>
        <w:t xml:space="preserve">2021 metais įvyko 12 Komiteto posėdžių. Komiteto nariai dalyvavo viename  jungtiniame Švietimo, kultūros ir sporto bei Sveikatos ir socialinės apsaugos komiteto posėdyje. Dėl ekstremalios situacijos šalyje visi Komiteto posėdžiai vyko nuotoliniu būdu. 12-oje posėdžių Komitetas aptarė 64 klausimus: 34 </w:t>
      </w:r>
      <w:r w:rsidR="005C5C16">
        <w:t xml:space="preserve">- </w:t>
      </w:r>
      <w:r>
        <w:t>sprendimų projektus, 22</w:t>
      </w:r>
      <w:r w:rsidR="005C5C16">
        <w:t xml:space="preserve">- </w:t>
      </w:r>
      <w:r>
        <w:t xml:space="preserve"> informacinio pobūdžio klausimus, 8 </w:t>
      </w:r>
      <w:r w:rsidR="005C5C16">
        <w:t xml:space="preserve">- </w:t>
      </w:r>
      <w:r>
        <w:t xml:space="preserve">prašymus ir raštus. </w:t>
      </w:r>
    </w:p>
    <w:p w:rsidR="006C7CD2" w:rsidRDefault="006C7CD2" w:rsidP="006C7CD2">
      <w:pPr>
        <w:ind w:firstLine="720"/>
        <w:jc w:val="both"/>
      </w:pPr>
      <w:r>
        <w:t xml:space="preserve">Pirmajame posėdyje Gintarui Bagužiui atsisakius eiti Komiteto pirmininko pareigas, Komiteto pirmininku  išrinktas Raimondas Doviltis. </w:t>
      </w:r>
    </w:p>
    <w:p w:rsidR="006C7CD2" w:rsidRDefault="006C7CD2" w:rsidP="006C7CD2">
      <w:pPr>
        <w:ind w:firstLine="720"/>
        <w:jc w:val="both"/>
      </w:pPr>
      <w:r w:rsidRPr="008B7314">
        <w:t>Sausio</w:t>
      </w:r>
      <w:r>
        <w:t xml:space="preserve"> mėnesį Komitetas pritarė siūlomiems viešosios įstaigos Plungės rajono savivaldybės ligoninės mokamų paslaugų kainų pakeitimams, Raimondos Bieliauskienės kandidatūrai į viešosios įstaigos Plungės rajono greitosios medicinos pagalbos </w:t>
      </w:r>
      <w:r w:rsidR="008B7314">
        <w:t>S</w:t>
      </w:r>
      <w:r>
        <w:t xml:space="preserve">tebėtojų tarybą bei Plungės rajono savivaldybės 2021 metų Užimtumo didinimo programai. Komitetas aptarė viešosios įstaigos Plungės vyrų krizių centro prašymą įstaigos veiklai suteikti patalpas Plungės mieste. Įstaigos </w:t>
      </w:r>
      <w:r>
        <w:lastRenderedPageBreak/>
        <w:t>veiklos viziją, paslaugas Komitetui pristatė šios įstaigos vadovas Mindaugas Katkus. Komiteto narių nuomonėms pasiskirsčius, vyko balsavimas. Daugumai Komiteto narių pritarus, nuspręsta pritarti viešosios įstaigos Plungės vyrų krizių centro prašymui ir skirti patalpas įstaigos veiklai vykdyti. Pritarta parengtam sprendimo projektui dėl leidimo išnuomoti patalpas Vytauto g. 7-14  ne konkurso būdu  VšĮ Plungės vyrų krizių centrui 3 metų laikotarpiui, nustatant 0,70 E</w:t>
      </w:r>
      <w:r w:rsidR="008B7314">
        <w:t>ur</w:t>
      </w:r>
      <w:r>
        <w:t xml:space="preserve"> (be PVM) mėnesinį mokestį už 1 kv. m.  Aptartas VšĮ Plungės rajono savivaldybės ligoninės prašymas leisti reorganizuoti stacionaro paslaugas vaikams, teikiant tik dienos stacionaro paslaugas. Įstaigos prašymui pritarta bendru sutarimu. Komitetui pristatyta informacija apie vakcinavimo nuo COVID-19 eigą ir sergamumo dinamiką.</w:t>
      </w:r>
    </w:p>
    <w:p w:rsidR="006C7CD2" w:rsidRDefault="006C7CD2" w:rsidP="006C7CD2">
      <w:pPr>
        <w:ind w:firstLine="720"/>
        <w:jc w:val="both"/>
      </w:pPr>
      <w:r>
        <w:t xml:space="preserve">Vasario mėnesį Komitetui pristatytos VšĮ Plungės rajono greitosios medicinos pagalbos ir VšĮ Plungės rajono savivaldybės ligoninės stebėtojų tarybų 2020 metų veiklos ataskaitos. Komitetui teikti sprendimų projektai „Dėl </w:t>
      </w:r>
      <w:r w:rsidR="008B7314">
        <w:t>V</w:t>
      </w:r>
      <w:r>
        <w:t xml:space="preserve">iešosios įstaigos Plungės rajono savivaldybės ligoninės įstatų patvirtinimo“, „Dėl pritarimo naujos redakcijos </w:t>
      </w:r>
      <w:r w:rsidR="008B7314">
        <w:t>V</w:t>
      </w:r>
      <w:r>
        <w:t>iešosios įstaigos Plungės rajono greitosios medicinos pagalboms įstatams“. Komitetas siūlė VšĮ Plungės rajono savivaldybės ligoninės įstatų projektą suderinti su įstaigos Gydymo, Slaugos bei Stebėtojų tarybomis ir Komitetui pateikti patikslintus bei suderintus Ligoninės įstatus. Savivaldybės gydytojai Orestai Gerulskienei pavesta koordinuoti Įstatų derinimo, koregavimo ir galutinės jų redakcijos parengimo klausimus. Komitetas siūlė Įstatuose apibrėžti Slaugos tarybos veiklą bei kompetencijas, o  į įstaigos valdymą įtraukti įstaigos darbuotojų profesin</w:t>
      </w:r>
      <w:r w:rsidR="008B7314">
        <w:t>ės</w:t>
      </w:r>
      <w:r>
        <w:t xml:space="preserve"> sąjung</w:t>
      </w:r>
      <w:r w:rsidR="008B7314">
        <w:t>os narius</w:t>
      </w:r>
      <w:r>
        <w:t xml:space="preserve">. VšĮ Plungės rajono greitosios medicinos pagalbos įstatus Komitetas siūlė suderinti su įstaigos </w:t>
      </w:r>
      <w:r w:rsidR="008B7314">
        <w:t>S</w:t>
      </w:r>
      <w:r>
        <w:t>tebėtojų taryba bei darbuotojų profesine sąjunga ir Komitetui pateikti suderintus ir patikslintus įstaigos Įstatus. Komitetas pritarė Plungės rajono savivaldybės Neveiksnių asmenų būklės peržiūrėjimo komisijos pakeitimui,  vietoje šios Komisijos pirmininkės Genovaitės Vasylienės pavardės, įrašant Vilmos Šlyžienės, Socialinės paramos skyriaus vedėjo pavaduotojos</w:t>
      </w:r>
      <w:r w:rsidR="008B7314">
        <w:t>,</w:t>
      </w:r>
      <w:r>
        <w:t xml:space="preserve"> pavardę. Komitetui pristatyta Socialiai saugios ir sveikos aplinkos kūrimo programa (04) ir Plungės rajono savivaldybės 2021 metų biudžeto projektas. Aptartas VšĮ „Šateikių vaikų dienos centras“ prašymas skirti didesnį finansavimą iš Savivaldybės biudžeto įstaigos projektinei veiklai. Akcentuota, kad Vyriausybė skyrė finansavimą visiems vaikų dienos centrams. Lėšos vaikų dienos centrų veiklai yra numatytos ir Savivaldybės 2021 metų biudžete, o finansavimas  vaikų dienos centrų veiklai paskirtas, atsižvelgiant į esamą vaikų skaičių įstaigose. Komitetas sprendimo šiuo klausimu nepriėmė. Komiteto pirmininkas paprašė l. e. Socialinės paramos skyriaus vedėjo pareigas Vilmos Šlyžienės įvertinti galimybes dėl papildomo finansavimo VšĮ Šateikių vaikų dienos centrui skyrimo. Komitetas aptarė VšĮ Plungės rajono savivaldybės ligoninės raštą „Dėl saugios nakvynės paslaugų teikimo“. Ligoninės direktorius Antanas Martusevičius pristatė situaciją. Akcentavo, jog, pasikeitus finansavimo sąlygoms, įstaigos Gydymo tarybos nariai nepritaria tolimesniam minėtų paslaugų teikimui Ligoninė</w:t>
      </w:r>
      <w:r w:rsidR="00DF7CBF">
        <w:t>je</w:t>
      </w:r>
      <w:r>
        <w:t xml:space="preserve">. Posėdžio metu diskutuota apie </w:t>
      </w:r>
      <w:r w:rsidR="00DF7CBF">
        <w:t>s</w:t>
      </w:r>
      <w:r>
        <w:t xml:space="preserve">augios nakvynės paslaugos </w:t>
      </w:r>
      <w:r w:rsidR="00DF7CBF">
        <w:t>teikimą</w:t>
      </w:r>
      <w:r>
        <w:t xml:space="preserve"> Plungės krizių centr</w:t>
      </w:r>
      <w:r w:rsidR="00DF7CBF">
        <w:t>e</w:t>
      </w:r>
      <w:r>
        <w:t xml:space="preserve">. Įvertinus tai, jog sutartis su UAB „Baltijos saugos grupė“ sudaryta metams ir sprendimus dėl tolimesnio minėtos paslaugos teikimo bus galima daryti tik 2022 metais, apsiribota  informacijos išklausymu. Savivaldybės gydytoja Komitetui pristatė epidemiologinę situaciją ir gyventojų vakcinavimo procesą.   </w:t>
      </w:r>
    </w:p>
    <w:p w:rsidR="006C7CD2" w:rsidRDefault="006C7CD2" w:rsidP="006C7CD2">
      <w:pPr>
        <w:ind w:firstLine="720"/>
        <w:jc w:val="both"/>
      </w:pPr>
      <w:r>
        <w:t>Kovo mėnesį Komitetui pristatyta Plungės rajono savivaldybės visuomenės sveikatos biuro stebėsenos 2020 metų programos ataskaita bei pateikta informacija apie Plungės rajono savivaldybės administracijos Socialinės paramos skyriaus darbo aktualijas. Apsiribota išklausytomis informacijomis. Komitetas pritarė Vienkartinių, tikslinių ir periodinių pašalpų skyrimo ir mokėjimo Plungės rajono savivaldybėje tvarkos aprašo pakeitimui, numatant socialinės paramos teikimą iš pataisos įstaigų paleistiems asmenims, skiriant  3,2 BSI (128,00 Eur) dydžio išmoką. Apžvelgtas gyventojų skiepijimo procesas ir PASPC įtraukimo į šį procesą galimybės. Aptarti VšĮ Plungės rajono savivaldybės ligoninės tolimesnės veiklos bei vadovavimo įstaigai klausimai.</w:t>
      </w:r>
    </w:p>
    <w:p w:rsidR="006C7CD2" w:rsidRDefault="006C7CD2" w:rsidP="006C7CD2">
      <w:pPr>
        <w:ind w:firstLine="720"/>
        <w:jc w:val="both"/>
      </w:pPr>
      <w:r>
        <w:t xml:space="preserve">Balandžio mėnesį VšĮ Plungės rajono greitoji medicinos pagalba ir VšĮ Plungės rajono savivaldybės ligoninė Komitetui pristatė savo veiklos </w:t>
      </w:r>
      <w:r w:rsidR="00753056">
        <w:t xml:space="preserve">2020 metų </w:t>
      </w:r>
      <w:r>
        <w:t xml:space="preserve">ataskaitas. Aptartos Ligoninės patalpų </w:t>
      </w:r>
      <w:r w:rsidR="00753056">
        <w:t>pa</w:t>
      </w:r>
      <w:r>
        <w:t>naudojimo galimybės, teikiant paslaugas COVID-19 sergantiems gyventojams. Akcentuota, jog Ligoninės finansini</w:t>
      </w:r>
      <w:r w:rsidR="00753056">
        <w:t>ai</w:t>
      </w:r>
      <w:r>
        <w:t xml:space="preserve"> rezultata</w:t>
      </w:r>
      <w:r w:rsidR="00753056">
        <w:t>i</w:t>
      </w:r>
      <w:r>
        <w:t xml:space="preserve"> yra  neigiam</w:t>
      </w:r>
      <w:r w:rsidR="00753056">
        <w:t>i</w:t>
      </w:r>
      <w:r>
        <w:t xml:space="preserve">. Aptartos įstaigos  išlaidos COVID-19 </w:t>
      </w:r>
      <w:r>
        <w:lastRenderedPageBreak/>
        <w:t xml:space="preserve">paslaugoms teikti, patalpų remonto </w:t>
      </w:r>
      <w:r w:rsidR="00753056">
        <w:t>ir</w:t>
      </w:r>
      <w:r>
        <w:t xml:space="preserve"> jų panaudojimo bei medicininės įrangos įsigijimo klausimai. Komiteto pirmininkas atkreipė dėmesį į Ligonines išlaidas kitoms paslaugoms. Akcentuota, jog minėtos išlaidos gana didelės. Siūlė minėtas išlaidas paanalizuoti detaliau. Aptarti </w:t>
      </w:r>
      <w:r w:rsidR="00753056">
        <w:t>s</w:t>
      </w:r>
      <w:r>
        <w:t xml:space="preserve">augios nakvynės paslaugos teikimo klausimai. Komitetas nusprendė pavesti Savivaldybės Kontrolės ir audito tarnybai atlikti išlaidų analizę VšĮ Plungės rajono savivaldybės ligoninės skyriuose, atkreipiant dėmesį į Anestezijos-reanimacijos ir Chirurgijos-traumatologijos skyrių išlaidas, bei įvertinti išlaidų dinamiką per 2019-2020 metus.   Komitetas pritarė parengtam Savivaldybės 2021 metų socialinių paslaugų planui ir Narkotikų kontrolės, narkomanijos ir nusikaltimų prevencijos nuostatams, kuriuose </w:t>
      </w:r>
      <w:r w:rsidR="00C26AD5">
        <w:t>su</w:t>
      </w:r>
      <w:r>
        <w:t>jungtos iki šiol veikusių dviejų komisijų – Narkotikų kontrolės ir prevencijos bei Nusikaltimų kontrolės ir prevencijos – veiklos. Dar kartą aptarti viešosios įstaigos Plungės rajono greitosios medicinos pagalbos įstatai. Komitetas siūlė pakoreguoti Įstatų 60 punktą, apibrėžiant įstaigos direktoriaus darbo santykius</w:t>
      </w:r>
      <w:r w:rsidR="00C26AD5">
        <w:t>,</w:t>
      </w:r>
      <w:r>
        <w:t xml:space="preserve"> </w:t>
      </w:r>
      <w:r w:rsidR="00C26AD5">
        <w:t>s</w:t>
      </w:r>
      <w:r>
        <w:t xml:space="preserve">u Įstaigos Slaugos bei Stebėtojų tarybomis suderintus Įstatus patvirtinti Plungės rajono GMP dalininkų susirinkime ir pateikti Komitetui susipažinti. Turto skyriaus </w:t>
      </w:r>
      <w:r w:rsidR="00C26AD5">
        <w:t xml:space="preserve">vyr. </w:t>
      </w:r>
      <w:r>
        <w:t xml:space="preserve">specialistė Neringa Žilienė Komitetui pristatė informaciją apie Savivaldybės ir socialinio būsto nuomos mokestį. Apsiribota išklausyta informacija. Aptarta epidemiologinė situacija savivaldybėje. </w:t>
      </w:r>
    </w:p>
    <w:p w:rsidR="006C7CD2" w:rsidRDefault="006C7CD2" w:rsidP="006C7CD2">
      <w:pPr>
        <w:ind w:firstLine="720"/>
        <w:jc w:val="both"/>
      </w:pPr>
      <w:r w:rsidRPr="008E759F">
        <w:t>Gegužės</w:t>
      </w:r>
      <w:r>
        <w:t xml:space="preserve"> 12 d. vykusiame jungtiniame Švietimo, kultūros ir sporto bei Sveikatos ir socialinės apsaugos komitet</w:t>
      </w:r>
      <w:r w:rsidR="008E759F">
        <w:t>ų posėdyje</w:t>
      </w:r>
      <w:r>
        <w:t xml:space="preserve"> aptartas tik vienas klausimas – Dėl kreipimosi į Lietuvos vyriausiąjį administracinį teismą dėl išvados pateikimo, ar Savivaldybės tarybos narys – meras Audrius Klišonis sulaužė priesaiką ir (arba) nevykdė Lietuvos Respublikos vietos savivaldos įstatyme ir kituose įstatymuose numatytų įgaliojimų. Jungtinio Komiteto nariams balsavus, buvo nuspręsta apsiriboti tik atsakymu į Atskiroje nuomonėje pateiktus klausimus. Vėliau buvo balsuojama dėl sprendimo projekto teikimo Plungės rajono savivaldybės tarybai. Už tai, kad sprendimo projektas būtų teikiamas Savivaldybės tarybai svarstyti</w:t>
      </w:r>
      <w:r w:rsidR="008E759F">
        <w:t>,</w:t>
      </w:r>
      <w:r>
        <w:t xml:space="preserve"> pasisakė 9 </w:t>
      </w:r>
      <w:r w:rsidR="008E759F">
        <w:t>j</w:t>
      </w:r>
      <w:r>
        <w:t>ungtinio Švietimo, kultūros ir sporto bei Sveikatos ir socialinės apsaugos komitetų nariai (dalyvavo 10). Vienas pasisakė prieš.</w:t>
      </w:r>
    </w:p>
    <w:p w:rsidR="006C7CD2" w:rsidRDefault="006C7CD2" w:rsidP="006C7CD2">
      <w:pPr>
        <w:ind w:firstLine="720"/>
        <w:jc w:val="both"/>
      </w:pPr>
      <w:r>
        <w:t xml:space="preserve">Gegužės 18 d. vykusiame Komiteto posėdyje neįgaliųjų organizacijos ir VšĮ Plungės bendruomenės centras pristatė savo veiklas. Komitetui pristatyta informacija apie infrastruktūros pritaikymo neįgaliesiems Plungės mieste pokyčius. Švietimo, kultūros ir sporto skyriaus vedėjas Gintautas Rimeikis supažindino su infrastruktūros pritaikymo pokyčiais švietimo įstaigose. Plungės specialiojo ugdymo centro direktorius Rimantas Gentvilas supažindino su įstaigoje įrengtomis priemonėmis, leidžiančiomis su neįgaliųjų vežimėliais patekti į visus įstaigos aukštus bei pasinaudoti įstaigoje esančiu baseinu. Komitetas pritarė Socialinės paramos  mokiniams teikimo Plungės rajono savivaldybės tvarkos aprašo pakeitimui, Socialinių paslaugų poreikio nustatymo ir skyrimo Plungės rajono savivaldybėje tvarkos aprašui bei Plungės socialinių paslaugų centro bendruomeniniuose vaikų globos namuose teikiamos ilgalaikės (trumpalaikės) globos paslaugos kainai. Asta Beierle Eigirdienė Komitetui pristatė Plungės rajono savivaldybės tarybos veiklos reglamento pakeitimus. Pateiktam sprendimo projektui pritarta. Komitetui susipažinti teiktas Valstybės vaiko teisių apsaugos ir įvaikinimo tarybos ir Socialinių paslaugų priežiūros departamento raštas „Dėl Plungės socialinių paslaugų centro Globos centro veiklos kokybės planinio vertinimo“. Socialinių paslaugų centro atstovų paprašyta pristatyti esmines problemas. Aušra Meškauskienė akcentavo, kad įstaigoje trūksta budinčio globotojo, psichologų, o viena iš Socialinių paslaugų priežiūros departamento teiktų rekomendacijų – steigti papildomą psichologo etatą. Paminėta, jog dėl karantino ribojimų įstaiga nevykdė daugelio planuotų veiklų. Komitetas dar kartą aptarė </w:t>
      </w:r>
      <w:r w:rsidR="008C5944">
        <w:t>s</w:t>
      </w:r>
      <w:r>
        <w:t>augios nakvynės paslaugos teikimo klausimą. VšĮ Plungės rajono savivaldybės ligoninės direktoriaus pavaduotoja Danguolė Luotienė, pristatydama šį klausimą, informavo, jog Ligoninei teikti šią paslaugą per brangu</w:t>
      </w:r>
      <w:r w:rsidR="008C5944">
        <w:t>.</w:t>
      </w:r>
      <w:r>
        <w:t xml:space="preserve"> Paminėjo, kad teikti paslaugą vienam asmeniui kainuoja 300 eurų. Tačiau įstaigai reikalingi apsaugos darbuotojai kitoms įstaigos funkcijoms vykdyti. Diskutuota dėl galimybės </w:t>
      </w:r>
      <w:r w:rsidR="008C5944">
        <w:t>s</w:t>
      </w:r>
      <w:r>
        <w:t>augios nakvynės paslaugą teikti Plungės krizių centre.  Plungės krizių centro direktorius Gintaras Armalis kalbėjo</w:t>
      </w:r>
      <w:r w:rsidR="008C5944">
        <w:t>,</w:t>
      </w:r>
      <w:r>
        <w:t xml:space="preserve"> jog Centre laisvų patalpų nėra</w:t>
      </w:r>
      <w:r w:rsidR="008C5944">
        <w:t>,</w:t>
      </w:r>
      <w:r>
        <w:t xml:space="preserve"> </w:t>
      </w:r>
      <w:r w:rsidR="008C5944">
        <w:t>t</w:t>
      </w:r>
      <w:r>
        <w:t xml:space="preserve">odėl būtų reikalinga įsigyti konteinerį. Pateikė preliminarų lėšų poreikį paslaugai teikti: vagonėlis </w:t>
      </w:r>
      <w:r w:rsidR="008C5944">
        <w:t xml:space="preserve">- </w:t>
      </w:r>
      <w:r>
        <w:t xml:space="preserve">40 000 eurų, kanalizacijos įvedimas – apie 7 000 eurų, priedai darbuotojams už papildomus darbus – apie 14 000 </w:t>
      </w:r>
      <w:r>
        <w:lastRenderedPageBreak/>
        <w:t>eurų per metus. Komitete kalbėta apie lėšų pritraukimą per programas bei kitus  finansavimo šaltinius. Komitetas galutinio sprendimo šiuo klausimu nepriėmė.</w:t>
      </w:r>
    </w:p>
    <w:p w:rsidR="006C7CD2" w:rsidRDefault="006C7CD2" w:rsidP="006C7CD2">
      <w:pPr>
        <w:ind w:firstLine="720"/>
        <w:jc w:val="both"/>
      </w:pPr>
      <w:r>
        <w:t xml:space="preserve">Birželio mėnesį Komitetas pritarė Plungės rajono savivaldybės visuomenės sveikatos rėmimo specialiosios programos priemonių vykdymo 2020 metų ataskaitai. Aptarti gyventojų vakcinavimo nuo COVID-19, vaikų nuo 12 metų skiepijimo klausimai bei kalbėta apie galimybę gyventojams pasidaryti profilaktinius kraujo tyrimus. </w:t>
      </w:r>
    </w:p>
    <w:p w:rsidR="006C7CD2" w:rsidRDefault="006C7CD2" w:rsidP="006C7CD2">
      <w:pPr>
        <w:ind w:firstLine="720"/>
        <w:jc w:val="both"/>
      </w:pPr>
      <w:r>
        <w:t xml:space="preserve">Liepos mėnesį Komitetas išklausė informaciją apie vaikų globos institucijos pertvarkos įgyvendinimą Plungės rajone. VšĮ Plungės rajono savivaldybės ligoninės </w:t>
      </w:r>
      <w:r w:rsidR="008C5944">
        <w:t>P</w:t>
      </w:r>
      <w:r>
        <w:t>ersonalo skyriaus vedėja Erika Lukošiūtė Komitetui pristatė įstaigos Įstatus, kurie buvo pakoreguoti atsižvelgiant į šiuo metu galiojančius teisės aktus bei Komiteto siūlymus. Pažymėta, jog Įstatų VIII skyriuje įforminta Ligoninės vadovo skyrimo ir atšaukimo tvarka, kompetencija ir atsakomybė. Komitetas pritarė pateiktam sprendimo projektui.  Aptarti sveikatos sistemos reformos klausimai.</w:t>
      </w:r>
    </w:p>
    <w:p w:rsidR="006C7CD2" w:rsidRDefault="006C7CD2" w:rsidP="006C7CD2">
      <w:pPr>
        <w:ind w:firstLine="720"/>
        <w:jc w:val="both"/>
      </w:pPr>
      <w:r w:rsidRPr="00571F76">
        <w:t>Rugsėjo</w:t>
      </w:r>
      <w:r>
        <w:t xml:space="preserve"> mėnesį Komitetas susipažino su Plungės rajono savivaldybės visuomenės sveikatos biuro prevencinio darbo aktualijomis. Aptarti trys viešosios įstaigos Plungės rajono savivaldybės ligoninės prašymai – dėl 1258 pjūvių kompiuterinio tomografo įsigijimo, dėl rezidentūros studijų finansavimo ir dėl rezidentūros studijų finansavimo pakeitimo. Prašymus pristatė l. e. viešosios įstaigos Plungės rajono savivaldybės ligoninės direktoriaus pareigas Remigijus Mažeika. Komitetas pritarė prisidėjimui prie naujo kompiuterinio tomografo pirkimo, sumokant iki 20% pirkinio vertės pradinį įnašą. Pritarta, kad gydytojui rezidentui būtų išmokėta likusi jo rezidentūros studijoms apmokėti skirto Gydytojų rezidentų paramos programos finansavimo dalis jo stipendijai, šią sumą išmokant per 2021 metų spalio, lapkričio ir gruodžio mėnesius, bei sudarius trišalę sutartį tarp VšĮ Plungės rajono savivaldybės ligoninės, Plungės rajono savivaldybės administracijos ir gydytojo rezidento. Pritarta ir oftalmologijos rezidentūros studijų kompensavimui. VšĮ Plungės rajono greitosios medicinos pagalbos direktorė Rasa Mončienė informavo, jog VšĮ Plungės rajono greitosios medicinos pagalbos visuotinio dalininkų susirinkimo sprendimu nuo 2021 m. rugpjūčio 1 d. </w:t>
      </w:r>
      <w:r w:rsidR="00571F76">
        <w:t>pa</w:t>
      </w:r>
      <w:r>
        <w:t>didėjo GMP budėjimo komercinių renginių metu paslaugos kaina – 35 eurai už valandą. Paminėjo, kad kit</w:t>
      </w:r>
      <w:r w:rsidR="00571F76">
        <w:t>ų</w:t>
      </w:r>
      <w:r>
        <w:t xml:space="preserve"> įstaigos teikiamų paslaugų kainos nesikeitė. Aptarti GMP patalpų bei tolimesnės GMP veiklos klausimai, Plungės rajono greitosios medicinos pagalbos brigadoms ir klasterinei brigadai integruojantis į Klaipėdos GMP. Apsiribota išklausyta informacija. Turto skyriaus vyr. specialistė Neringa Žilienė Komitetui pristatė informaciją apie taikomą Plungės rajono savivaldybės ir socialinio būsto nuomos mokestį bei supažindino su šio mokesčio apskaičiavimo metodika. Pristatė VšĮ Plungės rajono savivaldybės ligoninės prašymą dėl tarnybinių Savivaldybės būstų jauniems specialistams suteikimo ir atleidimo nuo nuomos mokesčio. Akcentuota, jog nuomos mokestis apskaičiuojamas vadovaujantis Vyriausybės patvirtinta metodika, į kurią įeina rinkos pataisos koeficientas, kuris yra patvirtinamas Savivaldybės tarybos sprendimu. Daugumai Komiteto narių pritarus, nuspręsta siūlyti Savivaldybės administracijai taikyti 1,2 dydžio rinkos pataisos koeficientą už Savivaldybės tarnybinių būstų nuomą jauniems specialistams, darbo santykiais susijusiems su VšĮ Plungės rajono savivaldybės ligonine. Komitetas pritarė Plungės rajono savivaldybės tarybos veiklos reglamento rengimo redakcinės komisijos, Plungės rajono savivaldybės tarybos Etikos komisijos veiklos bei Plungės rajono savivaldybės Antikorupcijos komisijos nuostatams.</w:t>
      </w:r>
    </w:p>
    <w:p w:rsidR="006C7CD2" w:rsidRDefault="006C7CD2" w:rsidP="006C7CD2">
      <w:pPr>
        <w:ind w:firstLine="720"/>
        <w:jc w:val="both"/>
      </w:pPr>
      <w:r w:rsidRPr="00496D13">
        <w:t>Spalio</w:t>
      </w:r>
      <w:r>
        <w:t xml:space="preserve"> mėnesį Komitetas susipažino su prevencinėmis profilaktinėmis programomis, įgyvendinamomis Plungės rajone, Plungės socialinių paslaugų centro ir Plungės krizių centro veiklomis. Apsiribota išklausytomis informacijomis. Komitetui teiktas sprendimo projektas „Dėl Plungės rajono savivaldybės tarybos 2017 m. vasario 15 d. sprendimo Nr. T1-31 „Dėl viešosios įstaigos Plungės rajono savivaldybės ligoninės Stebėtojų tarybos sudarymo ir jos darbo reglamento patvirtinimo“ ir jį keitusio sprendimo pakeitimo“. Savivaldybės gydytoja informavo, kad VšĮ Plungės rajono savivaldybės ligoninės Stebėtojų tarybos narys Giedrius Ramanauskas nuo spalio 11 d. atsisako Stebėtojų tarybos nario pareigų, o Lietuvos gydytojų sąjungos Plungės filialo nariai į Stebėtojų tarybą vietoje Stefanijos Ščupokienės siūlo įrašyti Jūratę Šalvienę, gydytoją otorinolaringologę. Komiteto pirmininkas siūlė tenkinti Giedriaus Ramanausko prašymą, o </w:t>
      </w:r>
      <w:r>
        <w:lastRenderedPageBreak/>
        <w:t xml:space="preserve">sprendimo projektą aptarti teikti kitam Komiteto posėdžiui. Šiam Komiteto pirmininko pasiūlymui buvo pritarta. </w:t>
      </w:r>
    </w:p>
    <w:p w:rsidR="006C7CD2" w:rsidRDefault="006C7CD2" w:rsidP="006C7CD2">
      <w:pPr>
        <w:ind w:firstLine="720"/>
        <w:jc w:val="both"/>
      </w:pPr>
      <w:r>
        <w:t>Lapkričio mėnesį Komitetui pristatyta informacija apie tuberkuliozės ir užkrečiamųjų ligų profilaktiką bei Priklausomybių mažinimo Plungės rajono savivaldybėje 2018-2025 metų programa. Abiem atvejais apsiribota informacijos išklausymu. Komitetas išklausė informaciją apie švietimo įstaigų prieinamumą asmenims su negalia ir apsiribojo informacijos išklausymu. Administracijos direktorius pristatė sprendimo projektą „Dėl Plungės rajono savivaldybės tarybos 2017 m. vasario 15 d. sprendimo Nr. T1-31 „Dėl viešosios įstaigos Plungės rajono savivaldybės ligoninės Stebėtojų tarybos sudarymo ir jos darbo reglamento patvirtinimo</w:t>
      </w:r>
      <w:r w:rsidR="00496D13">
        <w:t>“</w:t>
      </w:r>
      <w:r>
        <w:t xml:space="preserve"> ir jį keitusio sprendimo pakeitimo“. Šiuo sprendimo projektu iš Stebėtojų tarybos sudėties išbraukiamas Giedrius Ramanauskas jo paties prašymu. Bendru Gydytojų tarybos bei Slaugos specialistų tarybos sprendimu, vietoje Stefanijos Ščupokienės siūloma įrašyti Vilijos Pivorienės, Plungės rajono savivaldybės ligoninės radiologės technologės, pavardę. Komiteto pirmininkas vietoje Giedriaus Ramanausko į Stebėtojų tarybą pasiūlė  Židrūno Gelumbicko kandidatūrą. Šiam Komiteto pirmininko pasiūlymui pritarta bendru sutarimu. Komitetas pritarė Piniginės socialinės paramos nepasiturintiems gyventojams teikimo Plungės rajono savivaldybėje tvarkos aprašo pakeitimui, vienkartinės socialinės paramos skyrimui, Gyventojų iniciatyvų, skirtų gyvenamajai aplinkai ir viešajai infrastruktūrai gerinti ir kurti, projektų idėjų atrankos ir finansavimo tvarkos aprašui. </w:t>
      </w:r>
    </w:p>
    <w:p w:rsidR="006C7CD2" w:rsidRDefault="006C7CD2" w:rsidP="006C7CD2">
      <w:pPr>
        <w:ind w:firstLine="720"/>
        <w:jc w:val="both"/>
      </w:pPr>
      <w:r>
        <w:t xml:space="preserve">Gruodžio mėnesį Bendruomenės sveikatos tarybos 2021 metų veiklos ataskaitą ir gaires 2022 metams pristatė Bendruomenės sveikatos tarybos pirmininkė Kristina Valienė. Apsiribota išklausyta informacija. Dėl įsivėlusios techninės klaidos, įrašant kandidato į Ligoninės Stebėtojų tarybą vardą, Komitetui dar kartą teiktas sprendimo projektas „Dėl Plungės rajono savivaldybės tarybos 2017 m. vasario 15 d. sprendimo Nr. T1-31 „Dėl viešosios įstaigos Plungės rajono savivaldybės ligoninės Stebėtojų tarybos sudarymo ir jos darbo reglamento patvirtinimo“ ir jį keitusio sprendimo pakeitimo“, vietoje Giedriaus Gelumbicko pavardės įrašant Židrūno Gelumbicko pavardę. Sprendimo projektui pritarta bendru sutarimu. Komitetas pritarė naujiems visuomenės sveikatos priežiūros specialistų Plungės rajono savivaldybės mokyklose pareigybių skaičiaus normatyvams, kurie keičiami atsižvelgiant į Lietuvos Respublikos sveikatos apsaugos ministro 2021 m. gruodžio 13 d. įsakymą „Dėl rekomenduojamų visuomenės sveikatos specialistų pareigybių steigimo savivaldybėse“ ir į rekomenduojamus naujus normatyvus, taikomus nuo 2022 m. sausio 1 d. Komitetas pritarė Laikino atokvėpio paslaugos vaikams su negalia, suaugusiems asmenims su negalia ir senyvo amžiaus asmenims teikimo ir organizavimo Plungės rajono savivaldybėje tvarkos aprašo pripažinimui netekusiu galios, atsižvelgiant į pakeistą Socialinių paslaugų katalogą, kuriame  laikinas atokvėpis įtvirtintas kaip atskira paslauga ir priskirtinas  socialinės priežiūros bei socialinės globos paslaugoms, teikiamoms asmens namuose ar socialinių paslaugų įstaigoje. Komitetas pritarė Mokėjimo už socialines paslaugas Plungės rajono savivaldybėje tvarkos aprašo pakeitimui, sprendimo projektui „Dėl Plungės rajono savivaldybės apdovanojimų“. Aptartas Komiteto 2022 metų darbo planas. Komiteto pirmininkas Raimondas Doviltis siūlė </w:t>
      </w:r>
      <w:r w:rsidR="006709F9">
        <w:t>d</w:t>
      </w:r>
      <w:r>
        <w:t xml:space="preserve">arbo planą papildyti dar viena priemone – „Psichinė gyventojų sveikata“. Komiteto pirmininko pavaduotoja siūlė pakoreguoti </w:t>
      </w:r>
      <w:r w:rsidR="006709F9">
        <w:t>d</w:t>
      </w:r>
      <w:r>
        <w:t>arbo planą: informacijas apie tuberkuliozės ligų profilaktiką ir  COVID-19 ligos plitimą siūlė išklausyti kartu birželio mėnesį, o informaciją apie psichinę gyventojų sveikatą išklausyti</w:t>
      </w:r>
      <w:r w:rsidR="006709F9">
        <w:t>,</w:t>
      </w:r>
      <w:r>
        <w:t xml:space="preserve"> pristatant informaciją apie priklausomybių ligas. Pakoreguotam Komiteto 2022 metų darbo planui pritarta bendru sutarimu. </w:t>
      </w:r>
    </w:p>
    <w:p w:rsidR="0064732C" w:rsidRDefault="0064732C" w:rsidP="0064732C">
      <w:pPr>
        <w:ind w:firstLine="964"/>
        <w:jc w:val="both"/>
      </w:pPr>
    </w:p>
    <w:p w:rsidR="00DC5622" w:rsidRDefault="005957CB" w:rsidP="003B14FC">
      <w:pPr>
        <w:jc w:val="center"/>
        <w:rPr>
          <w:b/>
        </w:rPr>
      </w:pPr>
      <w:r>
        <w:rPr>
          <w:b/>
        </w:rPr>
        <w:t>2</w:t>
      </w:r>
      <w:r w:rsidR="00450168">
        <w:rPr>
          <w:b/>
        </w:rPr>
        <w:t>.4</w:t>
      </w:r>
      <w:r w:rsidR="00B05C1D">
        <w:rPr>
          <w:b/>
        </w:rPr>
        <w:t xml:space="preserve">. </w:t>
      </w:r>
      <w:r w:rsidR="00DC5622" w:rsidRPr="00DC5622">
        <w:rPr>
          <w:b/>
        </w:rPr>
        <w:t>EKONOMIKOS, FINANSŲ IR BIUDŽETO KOMITETAS</w:t>
      </w:r>
    </w:p>
    <w:p w:rsidR="00450168" w:rsidRDefault="00DC5622" w:rsidP="003B14FC">
      <w:pPr>
        <w:jc w:val="center"/>
        <w:rPr>
          <w:b/>
        </w:rPr>
      </w:pPr>
      <w:r>
        <w:rPr>
          <w:b/>
        </w:rPr>
        <w:t>E</w:t>
      </w:r>
      <w:r w:rsidRPr="00DC5622">
        <w:rPr>
          <w:b/>
        </w:rPr>
        <w:t>konomikos,</w:t>
      </w:r>
      <w:r>
        <w:rPr>
          <w:b/>
        </w:rPr>
        <w:t xml:space="preserve"> finansų ir biudžeto komiteto p</w:t>
      </w:r>
      <w:r w:rsidRPr="00A75477">
        <w:rPr>
          <w:b/>
        </w:rPr>
        <w:t>irmininkas –</w:t>
      </w:r>
      <w:r w:rsidRPr="00DC5622">
        <w:rPr>
          <w:b/>
        </w:rPr>
        <w:t xml:space="preserve"> </w:t>
      </w:r>
      <w:r>
        <w:rPr>
          <w:b/>
        </w:rPr>
        <w:t xml:space="preserve">Adomas Zamulskis, </w:t>
      </w:r>
    </w:p>
    <w:p w:rsidR="00DC5622" w:rsidRPr="00A75477" w:rsidRDefault="00DC5622" w:rsidP="003B14FC">
      <w:pPr>
        <w:jc w:val="center"/>
        <w:rPr>
          <w:b/>
        </w:rPr>
      </w:pPr>
      <w:r w:rsidRPr="00A75477">
        <w:rPr>
          <w:b/>
        </w:rPr>
        <w:t>pavaduotojas – Liudas Skierus.</w:t>
      </w:r>
    </w:p>
    <w:p w:rsidR="00DC5622" w:rsidRDefault="00DC5622" w:rsidP="003B14FC">
      <w:pPr>
        <w:jc w:val="center"/>
        <w:rPr>
          <w:b/>
        </w:rPr>
      </w:pPr>
      <w:r w:rsidRPr="00A75477">
        <w:rPr>
          <w:b/>
        </w:rPr>
        <w:t xml:space="preserve">Nariai: </w:t>
      </w:r>
      <w:r>
        <w:rPr>
          <w:b/>
        </w:rPr>
        <w:t xml:space="preserve">Asta Beierle Eigirdienė, Marijus Kaktys, </w:t>
      </w:r>
      <w:r w:rsidRPr="00A75477">
        <w:rPr>
          <w:b/>
        </w:rPr>
        <w:t>Aidas Kėsas,</w:t>
      </w:r>
      <w:r>
        <w:rPr>
          <w:b/>
        </w:rPr>
        <w:t xml:space="preserve"> Algirdas Pečiulis.</w:t>
      </w:r>
    </w:p>
    <w:p w:rsidR="00D13E73" w:rsidRDefault="00D13E73" w:rsidP="003B14FC">
      <w:pPr>
        <w:jc w:val="center"/>
        <w:rPr>
          <w:b/>
        </w:rPr>
      </w:pPr>
    </w:p>
    <w:p w:rsidR="00B67C27" w:rsidRPr="00404293" w:rsidRDefault="00D13E73" w:rsidP="00935F5C">
      <w:pPr>
        <w:ind w:firstLine="720"/>
        <w:jc w:val="both"/>
      </w:pPr>
      <w:r w:rsidRPr="00443FA6">
        <w:t>Ekonomikos</w:t>
      </w:r>
      <w:r w:rsidRPr="00B67C27">
        <w:t>, finansų ir biudžeto komiteto nariai 20</w:t>
      </w:r>
      <w:r w:rsidR="006D63C8">
        <w:t>21 metais į posėdžius rinkosi 15</w:t>
      </w:r>
      <w:r w:rsidRPr="00B67C27">
        <w:t xml:space="preserve"> kartų. P</w:t>
      </w:r>
      <w:r w:rsidR="001047EA">
        <w:t xml:space="preserve">osėdžių metu </w:t>
      </w:r>
      <w:r w:rsidR="001047EA" w:rsidRPr="00404293">
        <w:t>aptarta</w:t>
      </w:r>
      <w:r w:rsidRPr="00404293">
        <w:t xml:space="preserve"> 17</w:t>
      </w:r>
      <w:r w:rsidR="001047EA" w:rsidRPr="00404293">
        <w:t>0 klausimų</w:t>
      </w:r>
      <w:r w:rsidRPr="00404293">
        <w:t xml:space="preserve">, iš kurių </w:t>
      </w:r>
      <w:r w:rsidR="001047EA" w:rsidRPr="00404293">
        <w:t xml:space="preserve">24 – informacinio pobūdžio, </w:t>
      </w:r>
      <w:r w:rsidR="00677889" w:rsidRPr="00404293">
        <w:t>14</w:t>
      </w:r>
      <w:r w:rsidR="001047EA" w:rsidRPr="00404293">
        <w:t>4</w:t>
      </w:r>
      <w:r w:rsidRPr="00404293">
        <w:t xml:space="preserve"> – Savivaldybės</w:t>
      </w:r>
      <w:r w:rsidRPr="00B67C27">
        <w:t xml:space="preserve"> </w:t>
      </w:r>
      <w:r w:rsidRPr="00404293">
        <w:t>tarybai teikti sprendimų projektai</w:t>
      </w:r>
      <w:r w:rsidR="001047EA" w:rsidRPr="00404293">
        <w:t>, o 2 sprendimų projektams nepritarta</w:t>
      </w:r>
      <w:r w:rsidRPr="00404293">
        <w:t xml:space="preserve">. </w:t>
      </w:r>
    </w:p>
    <w:p w:rsidR="00404293" w:rsidRPr="00404293" w:rsidRDefault="00404293" w:rsidP="00404293">
      <w:pPr>
        <w:ind w:firstLine="720"/>
        <w:jc w:val="both"/>
      </w:pPr>
      <w:r w:rsidRPr="00404293">
        <w:lastRenderedPageBreak/>
        <w:t xml:space="preserve">Pirmo 2021 metų Komiteto posėdžio, kuris vyko sausio mėnesį, darbotvarkėje buvo 6 klausimai. Bendru sutarimu pritarta 5 sprendimų projektų teikimui Savivaldybės tarybai. Išklausytas 1 informacinio pobūdžio klausimas. </w:t>
      </w:r>
    </w:p>
    <w:p w:rsidR="00805986" w:rsidRDefault="00D27199" w:rsidP="00805986">
      <w:pPr>
        <w:tabs>
          <w:tab w:val="left" w:pos="4140"/>
        </w:tabs>
        <w:ind w:firstLine="720"/>
        <w:jc w:val="both"/>
      </w:pPr>
      <w:r w:rsidRPr="00935F5C">
        <w:t xml:space="preserve">Šiame posėdyje </w:t>
      </w:r>
      <w:r w:rsidR="00396F16">
        <w:t xml:space="preserve">po gana ilgų diskusijų </w:t>
      </w:r>
      <w:r w:rsidR="00396F16" w:rsidRPr="00935F5C">
        <w:t>buvo pritarta</w:t>
      </w:r>
      <w:r w:rsidR="00396F16" w:rsidRPr="00396F16">
        <w:t xml:space="preserve"> </w:t>
      </w:r>
      <w:r w:rsidR="00396F16">
        <w:t xml:space="preserve">sprendimo projekto „Dėl pritarimo </w:t>
      </w:r>
      <w:r w:rsidR="00396F16" w:rsidRPr="0035206B">
        <w:t>Plungės rajono savivaldybės ir AB LTG INFRA jungtinės veiklos sutarčiai dėl projekto „Plungės miesto autobusų ir traukinių stoties sujungimo projektas“ įgyvendinimo ir lėšų skyrim</w:t>
      </w:r>
      <w:r w:rsidR="00BF7454">
        <w:t>o</w:t>
      </w:r>
      <w:r w:rsidR="00BF7454" w:rsidRPr="00BF7454">
        <w:t>“</w:t>
      </w:r>
      <w:r w:rsidR="00BF7454" w:rsidRPr="00BF7454">
        <w:rPr>
          <w:rStyle w:val="KomentarotekstasDiagrama"/>
          <w:bCs/>
          <w:i/>
        </w:rPr>
        <w:t xml:space="preserve"> </w:t>
      </w:r>
      <w:r w:rsidR="00443FA6">
        <w:t xml:space="preserve">teikimui tarybai. </w:t>
      </w:r>
      <w:r w:rsidR="00BF7454" w:rsidRPr="00BF7454">
        <w:rPr>
          <w:rStyle w:val="Emfaz"/>
          <w:bCs/>
          <w:i w:val="0"/>
        </w:rPr>
        <w:t xml:space="preserve">Pranešėjas Arvydas Liutika, Vietos ūkio skyriaus vedėjas, </w:t>
      </w:r>
      <w:r w:rsidR="00BF7454" w:rsidRPr="00BF7454">
        <w:t>kalbėjo,</w:t>
      </w:r>
      <w:r w:rsidR="00BF7454" w:rsidRPr="00BB685E">
        <w:t xml:space="preserve"> kad sprendimu </w:t>
      </w:r>
      <w:r w:rsidR="00443FA6">
        <w:t xml:space="preserve">siūloma </w:t>
      </w:r>
      <w:r w:rsidR="00BF7454" w:rsidRPr="00BB685E">
        <w:t>pritarti jungtinės veiklos sutarčiai dėl projekto įgyvendinimo ir skirti iki 100 tūkst. eurų Savivaldybės biudžeto lėšų.</w:t>
      </w:r>
      <w:r w:rsidR="00BF7454">
        <w:t xml:space="preserve"> </w:t>
      </w:r>
      <w:r w:rsidR="00BF7454" w:rsidRPr="00BB685E">
        <w:t>Paminėta, kad</w:t>
      </w:r>
      <w:r w:rsidR="00BF7454">
        <w:t>,</w:t>
      </w:r>
      <w:r w:rsidR="00BF7454" w:rsidRPr="00BB685E">
        <w:t xml:space="preserve"> pasirašius sutartį</w:t>
      </w:r>
      <w:r w:rsidR="00BF7454">
        <w:t>,</w:t>
      </w:r>
      <w:r w:rsidR="00BF7454" w:rsidRPr="00BB685E">
        <w:t xml:space="preserve"> bus gauti įgaliojimai pradėti projektavimo darbus (preliminari projekto parengimui reikalinga lėšų suma – 12 tūkst. eurų), konkretūs finansiniai įsipareigojimai tarp šalių bus fiksuojami papildomu susitarimu.</w:t>
      </w:r>
      <w:r w:rsidR="00BF7454">
        <w:t xml:space="preserve"> </w:t>
      </w:r>
      <w:r w:rsidR="00BF7454" w:rsidRPr="00666689">
        <w:rPr>
          <w:rFonts w:eastAsia="Lucida Sans Unicode"/>
          <w:kern w:val="2"/>
        </w:rPr>
        <w:t xml:space="preserve">Likusi suma (tikslesnė atliekamų darbų </w:t>
      </w:r>
      <w:r w:rsidR="00BF7454">
        <w:rPr>
          <w:rFonts w:eastAsia="Lucida Sans Unicode"/>
          <w:kern w:val="2"/>
        </w:rPr>
        <w:t>kaina</w:t>
      </w:r>
      <w:r w:rsidR="00BF7454" w:rsidRPr="00666689">
        <w:rPr>
          <w:rFonts w:eastAsia="Lucida Sans Unicode"/>
          <w:kern w:val="2"/>
        </w:rPr>
        <w:t xml:space="preserve"> b</w:t>
      </w:r>
      <w:r w:rsidR="00BF7454">
        <w:rPr>
          <w:rFonts w:eastAsia="Lucida Sans Unicode"/>
          <w:kern w:val="2"/>
        </w:rPr>
        <w:t>us</w:t>
      </w:r>
      <w:r w:rsidR="00BF7454" w:rsidRPr="00666689">
        <w:rPr>
          <w:rFonts w:eastAsia="Lucida Sans Unicode"/>
          <w:kern w:val="2"/>
        </w:rPr>
        <w:t xml:space="preserve"> nustatyta atlikus projektavimo darbus) </w:t>
      </w:r>
      <w:r w:rsidR="00BF7454">
        <w:rPr>
          <w:rFonts w:eastAsia="Lucida Sans Unicode"/>
          <w:kern w:val="2"/>
        </w:rPr>
        <w:t xml:space="preserve">- </w:t>
      </w:r>
      <w:r w:rsidR="00BF7454" w:rsidRPr="00666689">
        <w:rPr>
          <w:rFonts w:eastAsia="Lucida Sans Unicode"/>
          <w:kern w:val="2"/>
        </w:rPr>
        <w:t>apie 88</w:t>
      </w:r>
      <w:r w:rsidR="00BF7454">
        <w:rPr>
          <w:rFonts w:eastAsia="Lucida Sans Unicode"/>
          <w:kern w:val="2"/>
        </w:rPr>
        <w:t xml:space="preserve"> tūkst.</w:t>
      </w:r>
      <w:r w:rsidR="00BF7454" w:rsidRPr="00666689">
        <w:rPr>
          <w:rFonts w:eastAsia="Lucida Sans Unicode"/>
          <w:kern w:val="2"/>
        </w:rPr>
        <w:t xml:space="preserve"> </w:t>
      </w:r>
      <w:r w:rsidR="00BF7454">
        <w:rPr>
          <w:rFonts w:eastAsia="Lucida Sans Unicode"/>
          <w:kern w:val="2"/>
        </w:rPr>
        <w:t>e</w:t>
      </w:r>
      <w:r w:rsidR="00BF7454" w:rsidRPr="00666689">
        <w:rPr>
          <w:rFonts w:eastAsia="Lucida Sans Unicode"/>
          <w:kern w:val="2"/>
        </w:rPr>
        <w:t>ur</w:t>
      </w:r>
      <w:r w:rsidR="00BF7454">
        <w:rPr>
          <w:rFonts w:eastAsia="Lucida Sans Unicode"/>
          <w:kern w:val="2"/>
        </w:rPr>
        <w:t>ų</w:t>
      </w:r>
      <w:r w:rsidR="00BF7454" w:rsidRPr="00666689">
        <w:rPr>
          <w:rFonts w:eastAsia="Lucida Sans Unicode"/>
          <w:kern w:val="2"/>
        </w:rPr>
        <w:t xml:space="preserve"> su PVM.</w:t>
      </w:r>
      <w:r w:rsidR="00BF7454" w:rsidRPr="00FC21E0">
        <w:rPr>
          <w:rFonts w:eastAsia="Lucida Sans Unicode"/>
          <w:b/>
          <w:kern w:val="2"/>
        </w:rPr>
        <w:t xml:space="preserve"> </w:t>
      </w:r>
      <w:r w:rsidR="00BF7454">
        <w:rPr>
          <w:rFonts w:eastAsia="Lucida Sans Unicode"/>
          <w:kern w:val="2"/>
        </w:rPr>
        <w:t>Laukiami rezultatai - a</w:t>
      </w:r>
      <w:r w:rsidR="00BF7454" w:rsidRPr="00666689">
        <w:rPr>
          <w:rFonts w:eastAsia="Lucida Sans Unicode"/>
          <w:kern w:val="2"/>
        </w:rPr>
        <w:t xml:space="preserve">tlikti automobilių stovėjimo ir autobusų keleivių įlaipinimo ir išlaipinimo aikštelių su prieigomis įrengimo darbai. </w:t>
      </w:r>
      <w:r w:rsidR="00A7738D">
        <w:rPr>
          <w:rFonts w:eastAsia="Lucida Sans Unicode"/>
          <w:kern w:val="2"/>
        </w:rPr>
        <w:t xml:space="preserve">Nemažai diskutuota aptariant sprendimo projektą „Dėl </w:t>
      </w:r>
      <w:r w:rsidR="00A7738D">
        <w:t>p</w:t>
      </w:r>
      <w:r w:rsidR="00A7738D" w:rsidRPr="0035206B">
        <w:t>riemokų nustatym</w:t>
      </w:r>
      <w:r w:rsidR="00A7738D">
        <w:t>o</w:t>
      </w:r>
      <w:r w:rsidR="00A7738D" w:rsidRPr="0035206B">
        <w:t xml:space="preserve"> Plungės rajono savivaldybės administracijos direktoriui ir </w:t>
      </w:r>
      <w:r w:rsidR="00A7738D">
        <w:t>A</w:t>
      </w:r>
      <w:r w:rsidR="00A7738D" w:rsidRPr="0035206B">
        <w:t>dministracijos direktoriaus pavaduotojui</w:t>
      </w:r>
      <w:r w:rsidR="00A7738D">
        <w:t>“</w:t>
      </w:r>
      <w:r w:rsidR="00A7738D" w:rsidRPr="0035206B">
        <w:t>.</w:t>
      </w:r>
      <w:r w:rsidR="00A7738D">
        <w:t xml:space="preserve"> Posėdžio pabaigoje </w:t>
      </w:r>
      <w:r w:rsidR="00A7738D" w:rsidRPr="0035206B">
        <w:t>Eglė Makarevičienė, Strateginio planavimo ir invest</w:t>
      </w:r>
      <w:r w:rsidR="00A7738D">
        <w:t>icijų skyriaus vyr. specialistė</w:t>
      </w:r>
      <w:r w:rsidR="00443FA6">
        <w:t>,</w:t>
      </w:r>
      <w:r w:rsidR="00A7738D">
        <w:t xml:space="preserve"> trumpai pristatė informaciją </w:t>
      </w:r>
      <w:r w:rsidR="00A7738D" w:rsidRPr="0035206B">
        <w:rPr>
          <w:color w:val="000000"/>
          <w:shd w:val="clear" w:color="auto" w:fill="FFFFFF"/>
        </w:rPr>
        <w:t xml:space="preserve">apie Lietuvos verslo paramos agentūros (LVPA) skelbiamos priemonės „Gatvių apšvietimo modernizavimas“ kvietimą </w:t>
      </w:r>
      <w:r w:rsidR="00443FA6" w:rsidRPr="0035206B">
        <w:rPr>
          <w:color w:val="000000"/>
          <w:shd w:val="clear" w:color="auto" w:fill="FFFFFF"/>
        </w:rPr>
        <w:t xml:space="preserve">Nr. 2 </w:t>
      </w:r>
      <w:r w:rsidR="00A7738D" w:rsidRPr="0035206B">
        <w:rPr>
          <w:color w:val="000000"/>
          <w:shd w:val="clear" w:color="auto" w:fill="FFFFFF"/>
        </w:rPr>
        <w:t>šalies savivaldybėms ir jų valdomoms įmonėms.</w:t>
      </w:r>
      <w:r w:rsidR="00805986">
        <w:rPr>
          <w:color w:val="000000"/>
          <w:shd w:val="clear" w:color="auto" w:fill="FFFFFF"/>
        </w:rPr>
        <w:t xml:space="preserve"> Ji paminėjo</w:t>
      </w:r>
      <w:r w:rsidR="00805986">
        <w:t>, jog 2021 m</w:t>
      </w:r>
      <w:r w:rsidR="00805986" w:rsidRPr="00434D82">
        <w:t xml:space="preserve">. sausio 18 d. </w:t>
      </w:r>
      <w:r w:rsidR="00443FA6">
        <w:t xml:space="preserve"> </w:t>
      </w:r>
      <w:r w:rsidR="00805986" w:rsidRPr="00434D82">
        <w:t xml:space="preserve">Lietuvos verslo paramos agentūra paskelbė antrąjį kvietimą teikti paraiškas pagal </w:t>
      </w:r>
      <w:r w:rsidR="00805986">
        <w:t>priemonę „Gatvių apšvietimo modernizavimas“</w:t>
      </w:r>
      <w:r w:rsidR="00805986" w:rsidRPr="00434D82">
        <w:t xml:space="preserve">. </w:t>
      </w:r>
      <w:r w:rsidR="00805986" w:rsidRPr="00070950">
        <w:t>Bendra finansavimo suma – 6,5 mln. eurų (minimali projekto vertė – 400 tūkst. eurų, maksimali – 4 mln. eurų, prisidėjimas – 50 procentų sumos). Pagrindinis aktualiausias programos kriterijus – 40 procentų sumažinti elektros suvartojimą gatvių apšvietimo infrastruktūroje.</w:t>
      </w:r>
      <w:r w:rsidR="00805986" w:rsidRPr="000F1E76">
        <w:rPr>
          <w:color w:val="FF0000"/>
        </w:rPr>
        <w:t xml:space="preserve"> </w:t>
      </w:r>
      <w:r w:rsidR="00805986">
        <w:t xml:space="preserve">Paraiškas reikia pateikti iki kovo 18 dienos. </w:t>
      </w:r>
      <w:r w:rsidR="00B81D9F">
        <w:t>I</w:t>
      </w:r>
      <w:r w:rsidR="00463319">
        <w:t>nformavo</w:t>
      </w:r>
      <w:r w:rsidR="00805986">
        <w:t xml:space="preserve">, jog bus ruošiamasi, ir vasario mėnesį planuojama paraišką pristatyti Savivaldybės tarybai.  </w:t>
      </w:r>
    </w:p>
    <w:p w:rsidR="00A564D5" w:rsidRDefault="00F6122A" w:rsidP="00F6122A">
      <w:pPr>
        <w:ind w:firstLine="720"/>
        <w:jc w:val="both"/>
      </w:pPr>
      <w:r>
        <w:t>Vasario mėnesio darbotvarkėje buvo 15</w:t>
      </w:r>
      <w:r w:rsidRPr="00427092">
        <w:t xml:space="preserve"> klau</w:t>
      </w:r>
      <w:r>
        <w:t>simų</w:t>
      </w:r>
      <w:r w:rsidRPr="00427092">
        <w:t>.</w:t>
      </w:r>
      <w:r>
        <w:t xml:space="preserve"> Pritarta 13 sprendimų projektų teikimui Savivaldybės tarybai, iš kurių b</w:t>
      </w:r>
      <w:r w:rsidR="007C3CC0">
        <w:t>endru sutarimu – 11</w:t>
      </w:r>
      <w:r>
        <w:t>, balsuojant – 1</w:t>
      </w:r>
      <w:r w:rsidR="007C3CC0">
        <w:t>, neteikti - 1</w:t>
      </w:r>
      <w:r>
        <w:t>.</w:t>
      </w:r>
      <w:r w:rsidRPr="00F6122A">
        <w:t xml:space="preserve"> </w:t>
      </w:r>
      <w:r w:rsidRPr="00404293">
        <w:t>Išklausytas 1 informacinio pobūdžio klausimas.</w:t>
      </w:r>
    </w:p>
    <w:p w:rsidR="00A564D5" w:rsidRDefault="00A564D5" w:rsidP="00A564D5">
      <w:pPr>
        <w:tabs>
          <w:tab w:val="left" w:pos="4140"/>
        </w:tabs>
        <w:ind w:firstLine="720"/>
        <w:jc w:val="both"/>
        <w:rPr>
          <w:color w:val="000000"/>
        </w:rPr>
      </w:pPr>
      <w:r>
        <w:t>Posėdžio pradžioje</w:t>
      </w:r>
      <w:r w:rsidRPr="00C24DB4">
        <w:t xml:space="preserve"> VšĮ</w:t>
      </w:r>
      <w:r>
        <w:t xml:space="preserve"> „Plungės Priglaustukai“</w:t>
      </w:r>
      <w:r w:rsidR="00EB4596">
        <w:t xml:space="preserve"> </w:t>
      </w:r>
      <w:r>
        <w:t>vadovė</w:t>
      </w:r>
      <w:r w:rsidRPr="00A564D5">
        <w:t xml:space="preserve"> </w:t>
      </w:r>
      <w:r w:rsidRPr="00C24DB4">
        <w:t>Jurgita Juknevičiūtė-Domarkienė</w:t>
      </w:r>
      <w:r>
        <w:t xml:space="preserve"> trumpai pristatė Įstaigos veiklą</w:t>
      </w:r>
      <w:r w:rsidRPr="00844589">
        <w:t xml:space="preserve"> </w:t>
      </w:r>
      <w:r>
        <w:t>bei teikiamo prašymo esmę. Po gana ilgų diskusijų nuspręsta: 1. P</w:t>
      </w:r>
      <w:r w:rsidRPr="005A1476">
        <w:t>avesti Savivaldybės administracijai išsiaiškinti lėšų poreikį  VšĮ „Plungės Priglaustuka</w:t>
      </w:r>
      <w:r>
        <w:t>i“ šilumos sistem</w:t>
      </w:r>
      <w:r w:rsidR="00FB3BF2">
        <w:t>ai</w:t>
      </w:r>
      <w:r>
        <w:t xml:space="preserve"> sutvarky</w:t>
      </w:r>
      <w:r w:rsidR="00FB3BF2">
        <w:t>ti</w:t>
      </w:r>
      <w:r>
        <w:t xml:space="preserve">; </w:t>
      </w:r>
      <w:r w:rsidRPr="005A1476">
        <w:t>2. Informaciją apie sprendimą skirti lėšas, jeigu jos bus skirtos, pateikti Ekonomikos, finansų ir biudžeto komiteto b</w:t>
      </w:r>
      <w:r>
        <w:t xml:space="preserve">ei Savivaldybės tarybos nariams; </w:t>
      </w:r>
      <w:r w:rsidRPr="00A564D5">
        <w:rPr>
          <w:color w:val="000000"/>
        </w:rPr>
        <w:t xml:space="preserve">3. Informaciją apie Savivaldybės </w:t>
      </w:r>
      <w:r>
        <w:t>beglobių augintinių priežiūros</w:t>
      </w:r>
      <w:r w:rsidRPr="00A76166">
        <w:t xml:space="preserve"> </w:t>
      </w:r>
      <w:r>
        <w:t xml:space="preserve">paslaugos sutarties su UAB „Nuaras“ vykdymą pateikti </w:t>
      </w:r>
      <w:r w:rsidRPr="00A564D5">
        <w:rPr>
          <w:color w:val="000000"/>
        </w:rPr>
        <w:t>Ekonomikos, finansų ir biudžeto komiteto bei Savivaldybės tarybos nariams.</w:t>
      </w:r>
    </w:p>
    <w:p w:rsidR="00C56F3C" w:rsidRDefault="00EB4596" w:rsidP="00C56F3C">
      <w:pPr>
        <w:tabs>
          <w:tab w:val="left" w:pos="4140"/>
        </w:tabs>
        <w:ind w:firstLine="720"/>
        <w:jc w:val="both"/>
        <w:rPr>
          <w:bCs/>
        </w:rPr>
      </w:pPr>
      <w:r>
        <w:rPr>
          <w:color w:val="000000"/>
        </w:rPr>
        <w:t>Nemažai diskutuota</w:t>
      </w:r>
      <w:r w:rsidRPr="00C24DB4">
        <w:t xml:space="preserve"> Strateginio planavimo ir invest</w:t>
      </w:r>
      <w:r>
        <w:t xml:space="preserve">icijų skyriaus vyr. specialistei </w:t>
      </w:r>
      <w:r w:rsidRPr="00C24DB4">
        <w:t>Simona</w:t>
      </w:r>
      <w:r>
        <w:t xml:space="preserve">i Derkintei pristačius sprendimo projektą „Dėl pritarimo </w:t>
      </w:r>
      <w:r w:rsidRPr="00C24DB4">
        <w:t>teikti investicijų projektus valstybės finansavimui gauti</w:t>
      </w:r>
      <w:r>
        <w:rPr>
          <w:caps/>
        </w:rPr>
        <w:t>“.</w:t>
      </w:r>
      <w:r w:rsidR="00C30565">
        <w:rPr>
          <w:caps/>
        </w:rPr>
        <w:t xml:space="preserve"> t</w:t>
      </w:r>
      <w:r w:rsidR="00C30565">
        <w:t xml:space="preserve">aip pat be diskusijų neapsieita </w:t>
      </w:r>
      <w:r w:rsidR="00C30565" w:rsidRPr="00C24DB4">
        <w:rPr>
          <w:rFonts w:eastAsia="Batang"/>
          <w:noProof/>
        </w:rPr>
        <w:t>Finansų ir biudžeto skyriaus vyr. special</w:t>
      </w:r>
      <w:r w:rsidR="00C30565">
        <w:rPr>
          <w:rFonts w:eastAsia="Batang"/>
          <w:noProof/>
        </w:rPr>
        <w:t>istei</w:t>
      </w:r>
      <w:r w:rsidR="00C30565" w:rsidRPr="00C30565">
        <w:t xml:space="preserve"> </w:t>
      </w:r>
      <w:r w:rsidR="00C30565" w:rsidRPr="00C24DB4">
        <w:t>Milda</w:t>
      </w:r>
      <w:r w:rsidR="00C30565">
        <w:t>i Šapalienei pristačius sprendimo projektą „Dėl skolos pripažinimo</w:t>
      </w:r>
      <w:r w:rsidR="00C30565" w:rsidRPr="00C24DB4">
        <w:t xml:space="preserve"> beviltiška ir jos nurašym</w:t>
      </w:r>
      <w:r w:rsidR="00C30565">
        <w:t xml:space="preserve">o“. Ji informavo, jog </w:t>
      </w:r>
      <w:r w:rsidR="00C30565" w:rsidRPr="00C94121">
        <w:t>Plungės</w:t>
      </w:r>
      <w:r w:rsidR="00C30565">
        <w:t xml:space="preserve"> </w:t>
      </w:r>
      <w:r w:rsidR="00C30565" w:rsidRPr="00C94121">
        <w:t>rajono</w:t>
      </w:r>
      <w:r w:rsidR="00C30565">
        <w:t xml:space="preserve"> </w:t>
      </w:r>
      <w:r w:rsidR="00C30565" w:rsidRPr="00C94121">
        <w:t>savivaldybės</w:t>
      </w:r>
      <w:r w:rsidR="00C30565">
        <w:t xml:space="preserve"> </w:t>
      </w:r>
      <w:r w:rsidR="00C30565" w:rsidRPr="00C94121">
        <w:t>kultūros</w:t>
      </w:r>
      <w:r w:rsidR="00C30565">
        <w:t xml:space="preserve"> </w:t>
      </w:r>
      <w:r w:rsidR="00C30565" w:rsidRPr="00C94121">
        <w:t>centras</w:t>
      </w:r>
      <w:r w:rsidR="00C30565">
        <w:t xml:space="preserve"> </w:t>
      </w:r>
      <w:r w:rsidR="00C30565" w:rsidRPr="00C94121">
        <w:t>pateikė</w:t>
      </w:r>
      <w:r w:rsidR="00C30565">
        <w:t xml:space="preserve"> </w:t>
      </w:r>
      <w:r w:rsidR="00C30565" w:rsidRPr="00C94121">
        <w:t>prašymą</w:t>
      </w:r>
      <w:r w:rsidR="00C30565">
        <w:t xml:space="preserve"> </w:t>
      </w:r>
      <w:r w:rsidR="00C30565" w:rsidRPr="00C94121">
        <w:t>pripažinti</w:t>
      </w:r>
      <w:r w:rsidR="00C30565">
        <w:t xml:space="preserve"> </w:t>
      </w:r>
      <w:r w:rsidR="00C30565" w:rsidRPr="00C94121">
        <w:t>beviltiška</w:t>
      </w:r>
      <w:r w:rsidR="00C30565">
        <w:t xml:space="preserve"> </w:t>
      </w:r>
      <w:r w:rsidR="00C30565" w:rsidRPr="00C94121">
        <w:t>ir</w:t>
      </w:r>
      <w:r w:rsidR="00C30565">
        <w:t xml:space="preserve"> </w:t>
      </w:r>
      <w:r w:rsidR="00C30565" w:rsidRPr="00C94121">
        <w:t>leisti</w:t>
      </w:r>
      <w:r w:rsidR="00C30565">
        <w:t xml:space="preserve"> </w:t>
      </w:r>
      <w:r w:rsidR="00C30565" w:rsidRPr="00C94121">
        <w:t>nurašyti</w:t>
      </w:r>
      <w:r w:rsidR="00C30565">
        <w:t xml:space="preserve"> </w:t>
      </w:r>
      <w:r w:rsidR="00C30565" w:rsidRPr="00C94121">
        <w:t>UAB</w:t>
      </w:r>
      <w:r w:rsidR="00C30565">
        <w:t xml:space="preserve"> </w:t>
      </w:r>
      <w:r w:rsidR="00C30565" w:rsidRPr="00C94121">
        <w:t>„Skonio</w:t>
      </w:r>
      <w:r w:rsidR="00C30565">
        <w:t xml:space="preserve"> </w:t>
      </w:r>
      <w:r w:rsidR="00C30565" w:rsidRPr="00C94121">
        <w:t>fabrikas“</w:t>
      </w:r>
      <w:r w:rsidR="00C30565" w:rsidRPr="00BF3103">
        <w:t xml:space="preserve"> </w:t>
      </w:r>
      <w:r w:rsidR="00C30565">
        <w:t>skolą.</w:t>
      </w:r>
      <w:r w:rsidR="00C30565" w:rsidRPr="00BF3103">
        <w:t xml:space="preserve"> </w:t>
      </w:r>
      <w:r w:rsidR="00C30565" w:rsidRPr="0061081A">
        <w:t xml:space="preserve">Savivaldybės </w:t>
      </w:r>
      <w:r w:rsidR="00C30565" w:rsidRPr="00F249DC">
        <w:t>administracijos beviltiškų skolų nurašymo nagrinėjimo komisija</w:t>
      </w:r>
      <w:r w:rsidR="00C30565">
        <w:t xml:space="preserve"> </w:t>
      </w:r>
      <w:r w:rsidR="00C30565" w:rsidRPr="00F249DC">
        <w:t xml:space="preserve">2020 m. gruodžio 23 d. posėdyje nagrinėjo </w:t>
      </w:r>
      <w:r w:rsidR="00C30565">
        <w:t xml:space="preserve">minėtą </w:t>
      </w:r>
      <w:r w:rsidR="00C30565" w:rsidRPr="00F249DC">
        <w:t>klausimą</w:t>
      </w:r>
      <w:r w:rsidR="00C30565">
        <w:t xml:space="preserve">. Pasak jos, skola susidarė </w:t>
      </w:r>
      <w:r w:rsidR="00C30565" w:rsidRPr="00C94121">
        <w:t>už</w:t>
      </w:r>
      <w:r w:rsidR="00C30565">
        <w:t xml:space="preserve"> </w:t>
      </w:r>
      <w:r w:rsidR="00C30565" w:rsidRPr="00C94121">
        <w:t>patalpų</w:t>
      </w:r>
      <w:r w:rsidR="00C30565">
        <w:t xml:space="preserve"> </w:t>
      </w:r>
      <w:r w:rsidR="00C30565" w:rsidRPr="00C94121">
        <w:t>nuomą</w:t>
      </w:r>
      <w:r w:rsidR="00C30565">
        <w:t xml:space="preserve"> ir komunalinius patarnavimus. Visa įsiskolinimo </w:t>
      </w:r>
      <w:r w:rsidR="00C30565" w:rsidRPr="00C94121">
        <w:t>suma</w:t>
      </w:r>
      <w:r w:rsidR="00C30565">
        <w:t xml:space="preserve"> – </w:t>
      </w:r>
      <w:r w:rsidR="00C30565" w:rsidRPr="00C94121">
        <w:t>5</w:t>
      </w:r>
      <w:r w:rsidR="00C30565">
        <w:t> 267,</w:t>
      </w:r>
      <w:r w:rsidR="00C30565" w:rsidRPr="00C94121">
        <w:t>72</w:t>
      </w:r>
      <w:r w:rsidR="00C30565">
        <w:t xml:space="preserve"> </w:t>
      </w:r>
      <w:r w:rsidR="00C30565" w:rsidRPr="00C94121">
        <w:t>Eur.</w:t>
      </w:r>
      <w:r w:rsidR="00C30565">
        <w:t xml:space="preserve"> </w:t>
      </w:r>
      <w:r w:rsidR="00C30565" w:rsidRPr="00C94121">
        <w:t>UAB</w:t>
      </w:r>
      <w:r w:rsidR="00C30565">
        <w:t xml:space="preserve"> </w:t>
      </w:r>
      <w:r w:rsidR="00C30565" w:rsidRPr="00C94121">
        <w:t>„Skonio</w:t>
      </w:r>
      <w:r w:rsidR="00C30565">
        <w:t xml:space="preserve"> </w:t>
      </w:r>
      <w:r w:rsidR="00C30565" w:rsidRPr="00C94121">
        <w:t>fabrikas“</w:t>
      </w:r>
      <w:r w:rsidR="00C30565">
        <w:t xml:space="preserve"> bankrutavo, </w:t>
      </w:r>
      <w:r w:rsidR="00C30565" w:rsidRPr="00C94121">
        <w:t>jos</w:t>
      </w:r>
      <w:r w:rsidR="00C30565">
        <w:t xml:space="preserve"> </w:t>
      </w:r>
      <w:r w:rsidR="00C30565" w:rsidRPr="00C94121">
        <w:t>veikla</w:t>
      </w:r>
      <w:r w:rsidR="00C30565">
        <w:t xml:space="preserve"> </w:t>
      </w:r>
      <w:r w:rsidR="00C30565" w:rsidRPr="00C94121">
        <w:t>pasibaigė</w:t>
      </w:r>
      <w:r w:rsidR="00FB3BF2">
        <w:t>, bendrovė</w:t>
      </w:r>
      <w:r w:rsidR="00C30565">
        <w:t xml:space="preserve"> </w:t>
      </w:r>
      <w:r w:rsidR="00C30565" w:rsidRPr="00C94121">
        <w:t>išregistruota</w:t>
      </w:r>
      <w:r w:rsidR="00C30565">
        <w:t xml:space="preserve"> </w:t>
      </w:r>
      <w:r w:rsidR="00C30565" w:rsidRPr="00C94121">
        <w:t>iš</w:t>
      </w:r>
      <w:r w:rsidR="00C30565">
        <w:t xml:space="preserve"> </w:t>
      </w:r>
      <w:r w:rsidR="00C30565" w:rsidRPr="00C94121">
        <w:t>Juridinių</w:t>
      </w:r>
      <w:r w:rsidR="00C30565">
        <w:t xml:space="preserve"> </w:t>
      </w:r>
      <w:r w:rsidR="00C30565" w:rsidRPr="00C94121">
        <w:t>asmenų</w:t>
      </w:r>
      <w:r w:rsidR="00C30565">
        <w:t xml:space="preserve"> </w:t>
      </w:r>
      <w:r w:rsidR="00C30565" w:rsidRPr="00C94121">
        <w:t>registro</w:t>
      </w:r>
      <w:r w:rsidR="00C30565">
        <w:t xml:space="preserve"> 2020 m. rugsėjo 11 d. Paminėjo, jog Komisija Savivaldybės tarybai siūlo nurašyti minėtą skolą, nes nėra galimybių </w:t>
      </w:r>
      <w:r w:rsidR="00FB3BF2">
        <w:t xml:space="preserve">jos </w:t>
      </w:r>
      <w:r w:rsidR="00C30565">
        <w:t>išieškoti.</w:t>
      </w:r>
      <w:r w:rsidR="002E67F0">
        <w:t xml:space="preserve"> Po diskusijų nutarta sprendimo projektą teikti Savivaldybės tarybai.</w:t>
      </w:r>
      <w:r w:rsidR="00C56F3C">
        <w:t xml:space="preserve"> Nemažai diskutuota pristatant sprendimo projektą „Dėl </w:t>
      </w:r>
      <w:r w:rsidR="00C56F3C" w:rsidRPr="00C24DB4">
        <w:rPr>
          <w:bCs/>
        </w:rPr>
        <w:t>UAB „Plungės vandenys“ 2018</w:t>
      </w:r>
      <w:r w:rsidR="00C56F3C">
        <w:rPr>
          <w:bCs/>
        </w:rPr>
        <w:t>–</w:t>
      </w:r>
      <w:r w:rsidR="00C56F3C" w:rsidRPr="00C24DB4">
        <w:rPr>
          <w:bCs/>
        </w:rPr>
        <w:t>2020 metų veiklos-plėtros plane nenumatytų, bet 2018</w:t>
      </w:r>
      <w:r w:rsidR="00C56F3C">
        <w:rPr>
          <w:bCs/>
        </w:rPr>
        <w:t>–</w:t>
      </w:r>
      <w:r w:rsidR="00C56F3C" w:rsidRPr="00C24DB4">
        <w:rPr>
          <w:bCs/>
        </w:rPr>
        <w:t xml:space="preserve">2020 metais įgyvendintų investicijų </w:t>
      </w:r>
      <w:r w:rsidR="00C56F3C">
        <w:rPr>
          <w:bCs/>
        </w:rPr>
        <w:t>patvirtinimo“</w:t>
      </w:r>
      <w:r w:rsidR="00C56F3C" w:rsidRPr="00C24DB4">
        <w:rPr>
          <w:bCs/>
        </w:rPr>
        <w:t>.</w:t>
      </w:r>
    </w:p>
    <w:p w:rsidR="00D9303D" w:rsidRPr="00C24DB4" w:rsidRDefault="00D9303D" w:rsidP="00C56F3C">
      <w:pPr>
        <w:tabs>
          <w:tab w:val="left" w:pos="4140"/>
        </w:tabs>
        <w:ind w:firstLine="720"/>
        <w:jc w:val="both"/>
        <w:rPr>
          <w:bCs/>
        </w:rPr>
      </w:pPr>
      <w:r>
        <w:rPr>
          <w:bCs/>
        </w:rPr>
        <w:t xml:space="preserve">Vėliau </w:t>
      </w:r>
      <w:r w:rsidRPr="00C24DB4">
        <w:t>Vietos ūkio skyr</w:t>
      </w:r>
      <w:r>
        <w:t>iaus vyr. specialistė (ekologė)</w:t>
      </w:r>
      <w:r w:rsidRPr="00D9303D">
        <w:t xml:space="preserve"> </w:t>
      </w:r>
      <w:r>
        <w:t xml:space="preserve">Roberta Jakumienė pristatė sprendimo projektą „Dėl </w:t>
      </w:r>
      <w:r>
        <w:rPr>
          <w:caps/>
        </w:rPr>
        <w:t>k</w:t>
      </w:r>
      <w:r>
        <w:t>ompensacijos skyrimo</w:t>
      </w:r>
      <w:r w:rsidRPr="00C24DB4">
        <w:t xml:space="preserve"> už vietinės rinkliavos už komunalinių atliekų surinkimą ir tvarkymą mokestį</w:t>
      </w:r>
      <w:r>
        <w:t>“</w:t>
      </w:r>
      <w:r w:rsidRPr="00C24DB4">
        <w:rPr>
          <w:caps/>
        </w:rPr>
        <w:t>.</w:t>
      </w:r>
      <w:r w:rsidRPr="00D9303D">
        <w:t xml:space="preserve"> </w:t>
      </w:r>
      <w:r>
        <w:t>I</w:t>
      </w:r>
      <w:r w:rsidRPr="00383C93">
        <w:t xml:space="preserve">nformavo, kad šių metų sausio pabaigoje devynios Plungės krašto </w:t>
      </w:r>
      <w:r w:rsidRPr="00383C93">
        <w:lastRenderedPageBreak/>
        <w:t>bendruomenės kreipėsi į Savivaldybės vadovybę su prašymu kompensuoti vietinės rinkliavos už komunalinių atliekų surinkimą ir tvarkymą mokestį.</w:t>
      </w:r>
      <w:r>
        <w:t xml:space="preserve"> Pasak jos, bendruomenės savo prašymą argumentavo tuo, kad jų </w:t>
      </w:r>
      <w:r w:rsidRPr="00383C93">
        <w:t>veikla yra savanoriška, bendruomenės jokių pajamų negeneruoja, o rinkliavos našta yra per sunki.</w:t>
      </w:r>
      <w:r w:rsidR="00F716FC">
        <w:t xml:space="preserve"> Po ilgų diskusijų nutarta s</w:t>
      </w:r>
      <w:r w:rsidR="00F716FC" w:rsidRPr="00F716FC">
        <w:rPr>
          <w:color w:val="000000"/>
        </w:rPr>
        <w:t>prendimo projektą teikti Savivaldybės tarybai</w:t>
      </w:r>
      <w:r w:rsidR="00F716FC">
        <w:rPr>
          <w:color w:val="000000"/>
        </w:rPr>
        <w:t>.</w:t>
      </w:r>
    </w:p>
    <w:p w:rsidR="00400211" w:rsidRDefault="00FE4503" w:rsidP="00400211">
      <w:pPr>
        <w:ind w:firstLine="720"/>
        <w:jc w:val="both"/>
      </w:pPr>
      <w:r>
        <w:rPr>
          <w:color w:val="000000"/>
        </w:rPr>
        <w:t>Nemažai diskutuota</w:t>
      </w:r>
      <w:r w:rsidRPr="00FE4503">
        <w:t xml:space="preserve"> </w:t>
      </w:r>
      <w:r>
        <w:t>Turto skyriaus vedėjai</w:t>
      </w:r>
      <w:r w:rsidRPr="00FE4503">
        <w:t xml:space="preserve"> </w:t>
      </w:r>
      <w:r>
        <w:t xml:space="preserve">Živilei Bieliauskienei pristačius sprendimo projektą „Dėl </w:t>
      </w:r>
      <w:r w:rsidRPr="00C24DB4">
        <w:t>UAB „Plungės š</w:t>
      </w:r>
      <w:r>
        <w:t>ilumos tinklai“ akcijų įsigijimo“.</w:t>
      </w:r>
      <w:r w:rsidR="00324E22">
        <w:t xml:space="preserve"> Bendru sutarimu pritarta sprendimo projekto „Dėl Plungės rajono savivaldybės 2021–2023</w:t>
      </w:r>
      <w:r w:rsidR="00324E22" w:rsidRPr="00BE1676">
        <w:t xml:space="preserve"> metų strateginio veiklos plano patvirtinim</w:t>
      </w:r>
      <w:r w:rsidR="00324E22">
        <w:t>o“</w:t>
      </w:r>
      <w:r w:rsidR="00324E22" w:rsidRPr="00B1019D">
        <w:rPr>
          <w:color w:val="FF0000"/>
        </w:rPr>
        <w:t xml:space="preserve"> </w:t>
      </w:r>
      <w:r w:rsidR="00FB3BF2">
        <w:t>teikimui tarybai</w:t>
      </w:r>
      <w:r w:rsidR="00484614">
        <w:t>.</w:t>
      </w:r>
      <w:r w:rsidR="00FB3BF2">
        <w:t xml:space="preserve"> </w:t>
      </w:r>
      <w:r w:rsidR="00324E22" w:rsidRPr="00B1019D">
        <w:t xml:space="preserve">Labiausiai diskutuota svarstant </w:t>
      </w:r>
      <w:r w:rsidR="00324E22" w:rsidRPr="00B1019D">
        <w:rPr>
          <w:caps/>
        </w:rPr>
        <w:t>P</w:t>
      </w:r>
      <w:r w:rsidR="00324E22" w:rsidRPr="00B1019D">
        <w:t>lungės</w:t>
      </w:r>
      <w:r w:rsidR="00324E22" w:rsidRPr="00B1019D">
        <w:rPr>
          <w:caps/>
        </w:rPr>
        <w:t xml:space="preserve"> </w:t>
      </w:r>
      <w:r w:rsidR="00324E22">
        <w:t>rajono savivaldybės 2021</w:t>
      </w:r>
      <w:r w:rsidR="00324E22" w:rsidRPr="00B1019D">
        <w:t xml:space="preserve"> metų biudžeto projektą.</w:t>
      </w:r>
      <w:r w:rsidR="00324E22">
        <w:t xml:space="preserve"> Pritarta ilgalaikės paskolos paėmimui ir panaudojimui. D</w:t>
      </w:r>
      <w:r w:rsidR="00324E22" w:rsidRPr="00181095">
        <w:t xml:space="preserve">iskutuota </w:t>
      </w:r>
      <w:r w:rsidR="00324E22">
        <w:t xml:space="preserve">aptariant sprendimo projektą „Dėl </w:t>
      </w:r>
      <w:r w:rsidR="00324E22" w:rsidRPr="00E43934">
        <w:t>Plungės rajono savivaldybės Aplinkos apsaugos rėmimo specialiosios programos 2020 metų priemonių</w:t>
      </w:r>
      <w:r w:rsidR="00324E22">
        <w:t xml:space="preserve"> vykdymo ataskaitos patvirtinimo“.</w:t>
      </w:r>
      <w:r w:rsidR="00400211" w:rsidRPr="00F664BF">
        <w:rPr>
          <w:color w:val="000000"/>
        </w:rPr>
        <w:t xml:space="preserve"> </w:t>
      </w:r>
      <w:r w:rsidR="00400211" w:rsidRPr="00400211">
        <w:rPr>
          <w:color w:val="000000"/>
        </w:rPr>
        <w:t xml:space="preserve">Nesant bendro sutarimo dėl sprendimo </w:t>
      </w:r>
      <w:r w:rsidR="00D855B8">
        <w:t>projekto teikimo Savivaldybės tarybai</w:t>
      </w:r>
      <w:r w:rsidR="00400211" w:rsidRPr="00400211">
        <w:rPr>
          <w:color w:val="000000"/>
        </w:rPr>
        <w:t xml:space="preserve">, buvo balsuojama. </w:t>
      </w:r>
      <w:r w:rsidR="00400211" w:rsidRPr="00CB02D8">
        <w:t xml:space="preserve">Balsavimo rezultatai: </w:t>
      </w:r>
      <w:r w:rsidR="00400211">
        <w:t>už – 4</w:t>
      </w:r>
      <w:r w:rsidR="00400211" w:rsidRPr="00CB02D8">
        <w:t xml:space="preserve">, prieš – </w:t>
      </w:r>
      <w:r w:rsidR="00400211">
        <w:t>0</w:t>
      </w:r>
      <w:r w:rsidR="00400211" w:rsidRPr="00CB02D8">
        <w:t xml:space="preserve">, </w:t>
      </w:r>
      <w:r w:rsidR="00400211">
        <w:t xml:space="preserve">susilaikė – 2, dalyvavo – 6. </w:t>
      </w:r>
    </w:p>
    <w:p w:rsidR="005A3FCA" w:rsidRPr="00C570B6" w:rsidRDefault="005A3FCA" w:rsidP="005A3FCA">
      <w:pPr>
        <w:widowControl w:val="0"/>
        <w:suppressAutoHyphens/>
        <w:ind w:firstLine="720"/>
        <w:jc w:val="both"/>
        <w:rPr>
          <w:bCs/>
        </w:rPr>
      </w:pPr>
      <w:r>
        <w:t>Vasario</w:t>
      </w:r>
      <w:r w:rsidRPr="009E193E">
        <w:t xml:space="preserve"> mėnesį prieš tarybos posėdį vyko dar vienas </w:t>
      </w:r>
      <w:r>
        <w:t>jungtinis Ūkio, ekologijos ir kaimo reikalų bei Ekonomikos, finansų ir biudžeto k</w:t>
      </w:r>
      <w:r w:rsidRPr="009E193E">
        <w:t>omitet</w:t>
      </w:r>
      <w:r>
        <w:t>ų posėdis, kurio metu svarstytas</w:t>
      </w:r>
      <w:r w:rsidRPr="009E193E">
        <w:t xml:space="preserve"> </w:t>
      </w:r>
      <w:r>
        <w:t xml:space="preserve">1 klausimas „Dėl </w:t>
      </w:r>
      <w:r w:rsidRPr="00C570B6">
        <w:rPr>
          <w:bCs/>
        </w:rPr>
        <w:t>Plungės rajono savivaldybės Aplinkos apsaugos rėmimo specialiosios programos 2021 metų priemonių plano patvirtinim</w:t>
      </w:r>
      <w:r>
        <w:rPr>
          <w:bCs/>
        </w:rPr>
        <w:t>o“</w:t>
      </w:r>
      <w:r w:rsidRPr="00C570B6">
        <w:rPr>
          <w:bCs/>
        </w:rPr>
        <w:t>.</w:t>
      </w:r>
    </w:p>
    <w:p w:rsidR="00DD7323" w:rsidRDefault="00DD7323" w:rsidP="00DD7323">
      <w:pPr>
        <w:ind w:firstLine="720"/>
        <w:jc w:val="both"/>
      </w:pPr>
      <w:r>
        <w:t>Kovo mėnesio darbotvarkėje buvo 16</w:t>
      </w:r>
      <w:r w:rsidRPr="00427092">
        <w:t xml:space="preserve"> klau</w:t>
      </w:r>
      <w:r>
        <w:t>simų</w:t>
      </w:r>
      <w:r w:rsidRPr="00427092">
        <w:t>.</w:t>
      </w:r>
      <w:r>
        <w:t xml:space="preserve"> </w:t>
      </w:r>
      <w:r w:rsidRPr="00404293">
        <w:t xml:space="preserve">Bendru sutarimu pritarta </w:t>
      </w:r>
      <w:r>
        <w:t>14</w:t>
      </w:r>
      <w:r w:rsidRPr="00404293">
        <w:t xml:space="preserve"> sprendimų projektų teikimui Savivaldybės tarybai. </w:t>
      </w:r>
      <w:r>
        <w:t>Išklausyti 2 informacinio pobūdžio klausimai</w:t>
      </w:r>
      <w:r w:rsidRPr="00404293">
        <w:t>.</w:t>
      </w:r>
    </w:p>
    <w:p w:rsidR="00DA4128" w:rsidRPr="00DA4128" w:rsidRDefault="00DB6F2E" w:rsidP="00DA4128">
      <w:pPr>
        <w:tabs>
          <w:tab w:val="left" w:pos="4140"/>
        </w:tabs>
        <w:ind w:firstLine="720"/>
        <w:jc w:val="both"/>
        <w:rPr>
          <w:rStyle w:val="Komentaronuoroda"/>
          <w:sz w:val="24"/>
        </w:rPr>
      </w:pPr>
      <w:r>
        <w:t>Posėdžio pradžioje</w:t>
      </w:r>
      <w:r w:rsidR="00DB4DBB">
        <w:t xml:space="preserve"> išklausyta informacija apie </w:t>
      </w:r>
      <w:r w:rsidR="00DB4DBB" w:rsidRPr="0038287E">
        <w:rPr>
          <w:shd w:val="clear" w:color="auto" w:fill="FFFFFF"/>
        </w:rPr>
        <w:t>Savivaldybės administracijos skyr</w:t>
      </w:r>
      <w:r w:rsidR="00DB4DBB">
        <w:rPr>
          <w:shd w:val="clear" w:color="auto" w:fill="FFFFFF"/>
        </w:rPr>
        <w:t xml:space="preserve">ių darbo pokyčius, įgyvendinant </w:t>
      </w:r>
      <w:r w:rsidR="00DB4DBB" w:rsidRPr="0038287E">
        <w:rPr>
          <w:shd w:val="clear" w:color="auto" w:fill="FFFFFF"/>
        </w:rPr>
        <w:t>Kontrolės ir audito tarnybos rekomendacijas, pateiktas 2020 metų audito ataskaitoje „Dėl Plungės rajono savivaldybės 2019 metų konsoliduotųjų ataskaitų rinkinių, Savivaldybės biudžeto ir turto naudojimo“</w:t>
      </w:r>
      <w:r w:rsidR="00484614">
        <w:rPr>
          <w:shd w:val="clear" w:color="auto" w:fill="FFFFFF"/>
        </w:rPr>
        <w:t>;</w:t>
      </w:r>
      <w:r w:rsidR="00DB4DBB" w:rsidRPr="0038287E">
        <w:rPr>
          <w:shd w:val="clear" w:color="auto" w:fill="FFFFFF"/>
        </w:rPr>
        <w:t xml:space="preserve"> </w:t>
      </w:r>
      <w:r w:rsidR="00484614">
        <w:rPr>
          <w:shd w:val="clear" w:color="auto" w:fill="FFFFFF"/>
        </w:rPr>
        <w:t>k</w:t>
      </w:r>
      <w:r w:rsidR="00DB4DBB" w:rsidRPr="0038287E">
        <w:rPr>
          <w:shd w:val="clear" w:color="auto" w:fill="FFFFFF"/>
        </w:rPr>
        <w:t>itų, per 2020 metus  atliktų, veiklos ir ribotos apimties finansinių auditų ataskaitose nurodytų rekomendacijų įgyvendinim</w:t>
      </w:r>
      <w:r w:rsidR="00DB4DBB">
        <w:rPr>
          <w:shd w:val="clear" w:color="auto" w:fill="FFFFFF"/>
        </w:rPr>
        <w:t>ą. Nutarta</w:t>
      </w:r>
      <w:r w:rsidR="00DA4128">
        <w:rPr>
          <w:shd w:val="clear" w:color="auto" w:fill="FFFFFF"/>
        </w:rPr>
        <w:t xml:space="preserve"> apsiriboti </w:t>
      </w:r>
      <w:r w:rsidR="00DB4DBB">
        <w:rPr>
          <w:shd w:val="clear" w:color="auto" w:fill="FFFFFF"/>
        </w:rPr>
        <w:t>išklausyta informacija.</w:t>
      </w:r>
      <w:r>
        <w:t xml:space="preserve"> </w:t>
      </w:r>
      <w:r w:rsidR="008E72C7">
        <w:t xml:space="preserve">Pritarta sprendimo projekto „Dėl </w:t>
      </w:r>
      <w:r w:rsidR="008E72C7">
        <w:rPr>
          <w:shd w:val="clear" w:color="auto" w:fill="FFFFFF"/>
        </w:rPr>
        <w:t>d</w:t>
      </w:r>
      <w:r w:rsidR="008E72C7" w:rsidRPr="0038287E">
        <w:rPr>
          <w:shd w:val="clear" w:color="auto" w:fill="FFFFFF"/>
        </w:rPr>
        <w:t>augiabučių gyvenamųjų namų, esančių kaimiškose seniūnijose</w:t>
      </w:r>
      <w:r w:rsidR="008E72C7">
        <w:rPr>
          <w:shd w:val="clear" w:color="auto" w:fill="FFFFFF"/>
        </w:rPr>
        <w:t>,</w:t>
      </w:r>
      <w:r w:rsidR="008E72C7" w:rsidRPr="0038287E">
        <w:rPr>
          <w:shd w:val="clear" w:color="auto" w:fill="FFFFFF"/>
        </w:rPr>
        <w:t xml:space="preserve"> maksimalių bendrojo naudojimo objektų administravimo ir techninė</w:t>
      </w:r>
      <w:r w:rsidR="008E72C7">
        <w:rPr>
          <w:shd w:val="clear" w:color="auto" w:fill="FFFFFF"/>
        </w:rPr>
        <w:t>s priežiūros tarifų patvirtinimo“</w:t>
      </w:r>
      <w:r w:rsidR="00DA4128">
        <w:rPr>
          <w:shd w:val="clear" w:color="auto" w:fill="FFFFFF"/>
        </w:rPr>
        <w:t xml:space="preserve"> teikimui S</w:t>
      </w:r>
      <w:r w:rsidR="008E72C7">
        <w:rPr>
          <w:shd w:val="clear" w:color="auto" w:fill="FFFFFF"/>
        </w:rPr>
        <w:t>avivaldybės tarybai.</w:t>
      </w:r>
      <w:r w:rsidR="00D773DD">
        <w:rPr>
          <w:shd w:val="clear" w:color="auto" w:fill="FFFFFF"/>
        </w:rPr>
        <w:t xml:space="preserve"> </w:t>
      </w:r>
      <w:r w:rsidR="00D773DD">
        <w:rPr>
          <w:color w:val="000000"/>
        </w:rPr>
        <w:t>Nemažai diskutuota</w:t>
      </w:r>
      <w:r w:rsidR="00D773DD" w:rsidRPr="00D773DD">
        <w:t xml:space="preserve"> </w:t>
      </w:r>
      <w:r w:rsidR="00D773DD" w:rsidRPr="0038287E">
        <w:t xml:space="preserve">Vietos </w:t>
      </w:r>
      <w:r w:rsidR="00D773DD">
        <w:t>ūkio skyriaus vyr. specialistui</w:t>
      </w:r>
      <w:r w:rsidR="00D773DD" w:rsidRPr="00D773DD">
        <w:t xml:space="preserve"> </w:t>
      </w:r>
      <w:r w:rsidR="00D773DD">
        <w:t xml:space="preserve">Modestui Budriui pristačius sprendimo projektą „Dėl </w:t>
      </w:r>
      <w:r w:rsidR="00D773DD" w:rsidRPr="0038287E">
        <w:t>Plungės rajono savivaldybei 2021 m. Kelių priežiūros ir plėtros p</w:t>
      </w:r>
      <w:r w:rsidR="00D773DD">
        <w:t>rogramos skirtų lėšų paskirstymo“.</w:t>
      </w:r>
      <w:r w:rsidR="00DA4128">
        <w:t xml:space="preserve"> Bendru sutarimu pritarta sprendim</w:t>
      </w:r>
      <w:r w:rsidR="00484614">
        <w:t>ų</w:t>
      </w:r>
      <w:r w:rsidR="00DA4128">
        <w:t xml:space="preserve"> projekt</w:t>
      </w:r>
      <w:r w:rsidR="00484614">
        <w:t>ų</w:t>
      </w:r>
      <w:r w:rsidR="00DA4128">
        <w:t xml:space="preserve"> teikimui tarybai</w:t>
      </w:r>
      <w:r w:rsidR="00484614">
        <w:t>:</w:t>
      </w:r>
      <w:r w:rsidR="00DA4128">
        <w:t xml:space="preserve"> „Dėl p</w:t>
      </w:r>
      <w:r w:rsidR="00DA4128">
        <w:rPr>
          <w:lang w:eastAsia="en-US"/>
        </w:rPr>
        <w:t>ritarimo</w:t>
      </w:r>
      <w:r w:rsidR="00DA4128" w:rsidRPr="0038287E">
        <w:rPr>
          <w:lang w:eastAsia="en-US"/>
        </w:rPr>
        <w:t xml:space="preserve"> partnerių dalyvavimui Plungės rajono Kulių krašto bendruomenės „Alantas“ planuojamo įgyvendinti projekto „Atvira bendruomenės kūrybos erdvė Ku</w:t>
      </w:r>
      <w:r w:rsidR="00DA4128">
        <w:rPr>
          <w:lang w:eastAsia="en-US"/>
        </w:rPr>
        <w:t>liuose“ veiklose ir lėšų skyrimui“; „Dėl v</w:t>
      </w:r>
      <w:r w:rsidR="00DA4128" w:rsidRPr="0038287E">
        <w:rPr>
          <w:bCs/>
        </w:rPr>
        <w:t>ietinės rinkliavos už leidimo prekiauti ar (ir) teikti paslaugas Plungės rajono savivaldybės viešosiose vietose</w:t>
      </w:r>
      <w:r w:rsidR="00DA4128">
        <w:rPr>
          <w:bCs/>
          <w:color w:val="000000"/>
        </w:rPr>
        <w:t xml:space="preserve"> lengvatos suteikimo</w:t>
      </w:r>
      <w:r w:rsidR="00DA4128" w:rsidRPr="0038287E">
        <w:rPr>
          <w:bCs/>
          <w:color w:val="000000"/>
        </w:rPr>
        <w:t xml:space="preserve"> COVID-19 pandemijos metu</w:t>
      </w:r>
      <w:r w:rsidR="00DA4128">
        <w:rPr>
          <w:bCs/>
          <w:color w:val="000000"/>
        </w:rPr>
        <w:t>“; „</w:t>
      </w:r>
      <w:r w:rsidR="00DA4128" w:rsidRPr="00DA4128">
        <w:rPr>
          <w:bCs/>
          <w:color w:val="000000"/>
        </w:rPr>
        <w:t xml:space="preserve">Dėl </w:t>
      </w:r>
      <w:r w:rsidR="00DA4128">
        <w:rPr>
          <w:bCs/>
          <w:color w:val="000000"/>
        </w:rPr>
        <w:t>m</w:t>
      </w:r>
      <w:r w:rsidR="00DA4128">
        <w:rPr>
          <w:rStyle w:val="Komentaronuoroda"/>
          <w:sz w:val="24"/>
        </w:rPr>
        <w:t>okesčių lengvatos suteikimo</w:t>
      </w:r>
      <w:r w:rsidR="00DA4128" w:rsidRPr="00DA4128">
        <w:rPr>
          <w:rStyle w:val="Komentaronuoroda"/>
          <w:sz w:val="24"/>
        </w:rPr>
        <w:t xml:space="preserve"> uždarajai akcinei bendrovei „Litspringas“, įsteigusiai naujas darbo vietas</w:t>
      </w:r>
      <w:r w:rsidR="00DA4128">
        <w:rPr>
          <w:rStyle w:val="Komentaronuoroda"/>
          <w:sz w:val="24"/>
        </w:rPr>
        <w:t>“; „Dėl atleidimo</w:t>
      </w:r>
      <w:r w:rsidR="00DA4128" w:rsidRPr="00DA4128">
        <w:rPr>
          <w:rStyle w:val="Komentaronuoroda"/>
          <w:sz w:val="24"/>
        </w:rPr>
        <w:t xml:space="preserve"> nuo fiksuoto pajamų mokesčio, įsigijus verslo liudijimus 2021 m. vykdomai veiklai</w:t>
      </w:r>
      <w:r w:rsidR="00DA4128">
        <w:rPr>
          <w:rStyle w:val="Komentaronuoroda"/>
          <w:sz w:val="24"/>
        </w:rPr>
        <w:t>“</w:t>
      </w:r>
      <w:r w:rsidR="00DA4128" w:rsidRPr="00DA4128">
        <w:rPr>
          <w:rStyle w:val="Komentaronuoroda"/>
          <w:sz w:val="24"/>
        </w:rPr>
        <w:t xml:space="preserve"> ir kitiems</w:t>
      </w:r>
      <w:r w:rsidR="00242F8E">
        <w:rPr>
          <w:rStyle w:val="Komentaronuoroda"/>
          <w:sz w:val="24"/>
        </w:rPr>
        <w:t xml:space="preserve"> projektams</w:t>
      </w:r>
      <w:r w:rsidR="00DA4128" w:rsidRPr="00DA4128">
        <w:rPr>
          <w:rStyle w:val="Komentaronuoroda"/>
          <w:sz w:val="24"/>
        </w:rPr>
        <w:t>.</w:t>
      </w:r>
    </w:p>
    <w:p w:rsidR="00DA4128" w:rsidRPr="00DA4128" w:rsidRDefault="00242F8E" w:rsidP="00DA4128">
      <w:pPr>
        <w:tabs>
          <w:tab w:val="left" w:pos="4140"/>
        </w:tabs>
        <w:ind w:firstLine="720"/>
        <w:jc w:val="both"/>
        <w:rPr>
          <w:bCs/>
          <w:color w:val="000000"/>
        </w:rPr>
      </w:pPr>
      <w:r>
        <w:t>Posėdžio pabaigoje</w:t>
      </w:r>
      <w:r w:rsidRPr="00242F8E">
        <w:t xml:space="preserve"> </w:t>
      </w:r>
      <w:r w:rsidRPr="0038287E">
        <w:t>Architektūros ir teritorijų planav</w:t>
      </w:r>
      <w:r>
        <w:t>imo skyriaus vedėjo pavaduotoja</w:t>
      </w:r>
      <w:r w:rsidRPr="00242F8E">
        <w:t xml:space="preserve"> </w:t>
      </w:r>
      <w:r>
        <w:t xml:space="preserve">Kristina Petrulevičienė pristatė </w:t>
      </w:r>
      <w:r w:rsidR="00484614">
        <w:t>(</w:t>
      </w:r>
      <w:r>
        <w:t>tik aptar</w:t>
      </w:r>
      <w:r w:rsidR="00484614">
        <w:t>t</w:t>
      </w:r>
      <w:r>
        <w:t>i</w:t>
      </w:r>
      <w:r w:rsidR="00484614">
        <w:t>)</w:t>
      </w:r>
      <w:r>
        <w:t xml:space="preserve"> sprendimo projektą „</w:t>
      </w:r>
      <w:r w:rsidRPr="0038287E">
        <w:t>Dėl Vietinės rinkliavos už leidimo įrengti išorinę reklamą Plungės rajono savivaldybės teritorijoje išdavimą nuostatų patvirtinimo“</w:t>
      </w:r>
      <w:r w:rsidR="00CC3070">
        <w:t>.</w:t>
      </w:r>
      <w:r w:rsidR="00CC3070" w:rsidRPr="00CC3070">
        <w:t xml:space="preserve"> </w:t>
      </w:r>
      <w:r w:rsidR="00CC3070">
        <w:t>Pristatydama klausimą, sakė, jog šio pristatymo tikslas – supažindinti Komiteto narius su parengtais nuostatais bei paaiškinti, kodėl būtent buvo parengti minėti nuostatai.</w:t>
      </w:r>
      <w:r w:rsidR="009768AE">
        <w:t xml:space="preserve"> Po ilgų diskusijų nutarta apsiriboti išklausyta informacija.</w:t>
      </w:r>
    </w:p>
    <w:p w:rsidR="00A22758" w:rsidRDefault="00A22758" w:rsidP="00A22758">
      <w:pPr>
        <w:ind w:firstLine="720"/>
        <w:jc w:val="both"/>
      </w:pPr>
      <w:r>
        <w:t>Balandžio mėnesio darbotvarkėje buvo 16</w:t>
      </w:r>
      <w:r w:rsidRPr="00427092">
        <w:t xml:space="preserve"> klau</w:t>
      </w:r>
      <w:r>
        <w:t>simų</w:t>
      </w:r>
      <w:r w:rsidRPr="00427092">
        <w:t>.</w:t>
      </w:r>
      <w:r>
        <w:t xml:space="preserve"> Pritarta 14 sprendimų projektų teikimui Savivaldybės tarybai, iš kurių bendru sutarimu – 15, balsuojant – 1.</w:t>
      </w:r>
      <w:r w:rsidRPr="00A22758">
        <w:t xml:space="preserve"> </w:t>
      </w:r>
      <w:r>
        <w:t>Išklausyti 2 informacinio pobūdžio klausimai</w:t>
      </w:r>
      <w:r w:rsidRPr="00404293">
        <w:t>.</w:t>
      </w:r>
    </w:p>
    <w:p w:rsidR="00910A53" w:rsidRPr="009A4461" w:rsidRDefault="00910A53" w:rsidP="00910A53">
      <w:pPr>
        <w:tabs>
          <w:tab w:val="left" w:pos="4140"/>
        </w:tabs>
        <w:ind w:firstLine="720"/>
        <w:jc w:val="both"/>
        <w:rPr>
          <w:color w:val="FF0000"/>
        </w:rPr>
      </w:pPr>
      <w:r w:rsidRPr="00910A53">
        <w:t xml:space="preserve">Posėdžio pradžioje </w:t>
      </w:r>
      <w:r w:rsidRPr="00910A53">
        <w:rPr>
          <w:rStyle w:val="Grietas"/>
          <w:b w:val="0"/>
          <w:iCs/>
        </w:rPr>
        <w:t>Finansų ir biudžeto skyriaus vyr. specialistė</w:t>
      </w:r>
      <w:r w:rsidRPr="00910A53">
        <w:rPr>
          <w:shd w:val="clear" w:color="auto" w:fill="FFFFFF"/>
        </w:rPr>
        <w:t xml:space="preserve"> </w:t>
      </w:r>
      <w:r>
        <w:rPr>
          <w:shd w:val="clear" w:color="auto" w:fill="FFFFFF"/>
        </w:rPr>
        <w:t>Milda Šapalienė pristatė sprendimo projektą „Dėl</w:t>
      </w:r>
      <w:r w:rsidRPr="00910A53">
        <w:t xml:space="preserve"> </w:t>
      </w:r>
      <w:r>
        <w:t>p</w:t>
      </w:r>
      <w:r>
        <w:rPr>
          <w:rStyle w:val="Grietas"/>
          <w:b w:val="0"/>
        </w:rPr>
        <w:t>ritarimo</w:t>
      </w:r>
      <w:r w:rsidRPr="00910A53">
        <w:rPr>
          <w:rStyle w:val="Grietas"/>
          <w:b w:val="0"/>
        </w:rPr>
        <w:t xml:space="preserve"> Savivaldybės įmonių, viešųjų įstaigų, uždarųjų akcinių bendrovių 2020 metų veiklos ataskaitoms</w:t>
      </w:r>
      <w:r>
        <w:rPr>
          <w:rStyle w:val="Grietas"/>
          <w:b w:val="0"/>
        </w:rPr>
        <w:t>“</w:t>
      </w:r>
      <w:r w:rsidRPr="00910A53">
        <w:rPr>
          <w:rStyle w:val="Grietas"/>
          <w:b w:val="0"/>
        </w:rPr>
        <w:t>.</w:t>
      </w:r>
      <w:r>
        <w:rPr>
          <w:rStyle w:val="Grietas"/>
          <w:b w:val="0"/>
        </w:rPr>
        <w:t xml:space="preserve"> Išklausius visų ataskaitų, nutarta: 1. </w:t>
      </w:r>
      <w:r w:rsidRPr="00DE02AA">
        <w:t xml:space="preserve">Pritarti VšĮ Plungės rajono savivaldybės ligoninės, </w:t>
      </w:r>
      <w:r w:rsidRPr="00DE02AA">
        <w:rPr>
          <w:shd w:val="clear" w:color="auto" w:fill="FFFFFF"/>
        </w:rPr>
        <w:t xml:space="preserve">VšĮ Plungės atviro jaunimo centro, SĮ „Plungės būstas“, UAB „Plungės autobusų </w:t>
      </w:r>
      <w:r>
        <w:rPr>
          <w:shd w:val="clear" w:color="auto" w:fill="FFFFFF"/>
        </w:rPr>
        <w:t xml:space="preserve">parkas“, UAB „Plungės vandenys“, </w:t>
      </w:r>
      <w:r w:rsidRPr="009C1C9A">
        <w:rPr>
          <w:shd w:val="clear" w:color="auto" w:fill="FFFFFF"/>
        </w:rPr>
        <w:t xml:space="preserve">UAB „Telšių regiono atliekų tvarkymo </w:t>
      </w:r>
      <w:r w:rsidRPr="009C1C9A">
        <w:rPr>
          <w:shd w:val="clear" w:color="auto" w:fill="FFFFFF"/>
        </w:rPr>
        <w:lastRenderedPageBreak/>
        <w:t>centras“</w:t>
      </w:r>
      <w:r>
        <w:rPr>
          <w:shd w:val="clear" w:color="auto" w:fill="FFFFFF"/>
        </w:rPr>
        <w:t xml:space="preserve"> 2020 metų veiklos ataskaitoms. 2. Nepritarti </w:t>
      </w:r>
      <w:r>
        <w:t xml:space="preserve">VšĮ </w:t>
      </w:r>
      <w:r w:rsidRPr="00E310D2">
        <w:t xml:space="preserve">Plungės rajono </w:t>
      </w:r>
      <w:r>
        <w:t xml:space="preserve">greitosios medicinos </w:t>
      </w:r>
      <w:r w:rsidRPr="009A4461">
        <w:t xml:space="preserve">pagalbos 2020 m. veiklos ataskaitai ir grąžinti ją svarstyti dalininkams. </w:t>
      </w:r>
    </w:p>
    <w:p w:rsidR="009A4461" w:rsidRPr="009A4461" w:rsidRDefault="009A4461" w:rsidP="009A4461">
      <w:pPr>
        <w:tabs>
          <w:tab w:val="left" w:pos="4140"/>
        </w:tabs>
        <w:ind w:firstLine="720"/>
        <w:jc w:val="both"/>
        <w:rPr>
          <w:rStyle w:val="Grietas"/>
          <w:b w:val="0"/>
          <w:iCs/>
        </w:rPr>
      </w:pPr>
      <w:r w:rsidRPr="003663F2">
        <w:t>Vėliau</w:t>
      </w:r>
      <w:r w:rsidRPr="009A4461">
        <w:t xml:space="preserve"> išklausyta informacija apie </w:t>
      </w:r>
      <w:r w:rsidRPr="009A4461">
        <w:rPr>
          <w:rStyle w:val="Grietas"/>
          <w:b w:val="0"/>
          <w:iCs/>
        </w:rPr>
        <w:t>įvykusius viešuosius rangos darbų pirkimus (5 metų laikotarpis; kiek po sutarčių pasirašymo yra pabrangę darbai; pateikti paaiškinimai, kodėl tai yra įvykę).</w:t>
      </w:r>
      <w:r w:rsidR="001E4F48" w:rsidRPr="001E4F48">
        <w:rPr>
          <w:rStyle w:val="Komentaronuoroda"/>
          <w:iCs/>
        </w:rPr>
        <w:t xml:space="preserve"> </w:t>
      </w:r>
      <w:r w:rsidR="001E4F48" w:rsidRPr="001E4F48">
        <w:rPr>
          <w:rStyle w:val="Grietas"/>
          <w:b w:val="0"/>
          <w:iCs/>
        </w:rPr>
        <w:t>Arvydas Liutika, Vietos ūkio skyriaus vedėjas,</w:t>
      </w:r>
      <w:r w:rsidR="001E4F48" w:rsidRPr="00DD6B09">
        <w:rPr>
          <w:rStyle w:val="Grietas"/>
          <w:iCs/>
        </w:rPr>
        <w:t xml:space="preserve"> </w:t>
      </w:r>
      <w:r w:rsidR="001E4F48">
        <w:t>informavo, kad „visi papildomi darbai yra atliekami sieki</w:t>
      </w:r>
      <w:r w:rsidR="003663F2">
        <w:t>ant</w:t>
      </w:r>
      <w:r w:rsidR="001E4F48">
        <w:t xml:space="preserve"> padaryti darbą tvarkingai, gerai, kad jis būtų užbaigtas ir kad žmonės džiaugtųsi skyriaus atliktais darbais“.</w:t>
      </w:r>
    </w:p>
    <w:p w:rsidR="003156B5" w:rsidRDefault="003156B5" w:rsidP="003156B5">
      <w:pPr>
        <w:pStyle w:val="prastasistinklapis"/>
        <w:spacing w:before="0" w:beforeAutospacing="0" w:after="0" w:afterAutospacing="0"/>
        <w:ind w:firstLine="720"/>
        <w:jc w:val="both"/>
        <w:rPr>
          <w:rStyle w:val="Grietas"/>
          <w:rFonts w:ascii="Times New Roman" w:hAnsi="Times New Roman" w:cs="Times New Roman"/>
          <w:b w:val="0"/>
          <w:iCs/>
          <w:color w:val="auto"/>
          <w:sz w:val="24"/>
          <w:szCs w:val="24"/>
        </w:rPr>
      </w:pPr>
      <w:r w:rsidRPr="003156B5">
        <w:rPr>
          <w:rFonts w:ascii="Times New Roman" w:hAnsi="Times New Roman" w:cs="Times New Roman"/>
          <w:color w:val="auto"/>
          <w:sz w:val="24"/>
          <w:szCs w:val="24"/>
        </w:rPr>
        <w:t>Bendru sutarimu pritarta sprendimų projektų teikimui tarybai</w:t>
      </w:r>
      <w:r w:rsidR="003663F2">
        <w:rPr>
          <w:rFonts w:ascii="Times New Roman" w:hAnsi="Times New Roman" w:cs="Times New Roman"/>
          <w:color w:val="auto"/>
          <w:sz w:val="24"/>
          <w:szCs w:val="24"/>
        </w:rPr>
        <w:t>:</w:t>
      </w:r>
      <w:r w:rsidRPr="003156B5">
        <w:rPr>
          <w:rFonts w:ascii="Times New Roman" w:hAnsi="Times New Roman" w:cs="Times New Roman"/>
          <w:color w:val="auto"/>
          <w:sz w:val="24"/>
          <w:szCs w:val="24"/>
        </w:rPr>
        <w:t xml:space="preserve"> „Dėl </w:t>
      </w:r>
      <w:r w:rsidRPr="003156B5">
        <w:rPr>
          <w:rStyle w:val="Grietas"/>
          <w:rFonts w:ascii="Times New Roman" w:hAnsi="Times New Roman" w:cs="Times New Roman"/>
          <w:b w:val="0"/>
          <w:iCs/>
          <w:color w:val="auto"/>
          <w:sz w:val="24"/>
          <w:szCs w:val="24"/>
        </w:rPr>
        <w:t xml:space="preserve">UAB „Plungės šilumos tinklai“ neatsiskaitomųjų šilumos apskaitos prietaisų priežiūros mokesčio nustatymo“; </w:t>
      </w:r>
      <w:r>
        <w:rPr>
          <w:rStyle w:val="Grietas"/>
          <w:rFonts w:ascii="Times New Roman" w:hAnsi="Times New Roman" w:cs="Times New Roman"/>
          <w:b w:val="0"/>
          <w:iCs/>
          <w:color w:val="auto"/>
          <w:sz w:val="24"/>
          <w:szCs w:val="24"/>
        </w:rPr>
        <w:t xml:space="preserve">„Dėl </w:t>
      </w:r>
      <w:r w:rsidRPr="003156B5">
        <w:rPr>
          <w:rStyle w:val="Grietas"/>
          <w:rFonts w:ascii="Times New Roman" w:hAnsi="Times New Roman" w:cs="Times New Roman"/>
          <w:b w:val="0"/>
          <w:iCs/>
          <w:color w:val="auto"/>
          <w:sz w:val="24"/>
          <w:szCs w:val="24"/>
        </w:rPr>
        <w:t>Plungės rajono savivaldybės smulkiojo ir vidutinio verslo rėmimo lėšų skyrimo ir naudoj</w:t>
      </w:r>
      <w:r>
        <w:rPr>
          <w:rStyle w:val="Grietas"/>
          <w:rFonts w:ascii="Times New Roman" w:hAnsi="Times New Roman" w:cs="Times New Roman"/>
          <w:b w:val="0"/>
          <w:iCs/>
          <w:color w:val="auto"/>
          <w:sz w:val="24"/>
          <w:szCs w:val="24"/>
        </w:rPr>
        <w:t>imo tvarkos aprašo patvirtinimo“; „Dėl Savivaldybės būstų pardavimo“ ir kitų sprendimų projektų</w:t>
      </w:r>
      <w:r w:rsidRPr="003156B5">
        <w:rPr>
          <w:rStyle w:val="Grietas"/>
          <w:rFonts w:ascii="Times New Roman" w:hAnsi="Times New Roman" w:cs="Times New Roman"/>
          <w:b w:val="0"/>
          <w:iCs/>
          <w:color w:val="auto"/>
          <w:sz w:val="24"/>
          <w:szCs w:val="24"/>
        </w:rPr>
        <w:t>.</w:t>
      </w:r>
    </w:p>
    <w:p w:rsidR="008A0447" w:rsidRDefault="003156B5" w:rsidP="008A0447">
      <w:pPr>
        <w:ind w:firstLine="720"/>
        <w:jc w:val="both"/>
      </w:pPr>
      <w:r>
        <w:rPr>
          <w:rStyle w:val="Grietas"/>
          <w:b w:val="0"/>
          <w:iCs/>
        </w:rPr>
        <w:t xml:space="preserve">Diskutuota </w:t>
      </w:r>
      <w:r w:rsidRPr="003156B5">
        <w:rPr>
          <w:rStyle w:val="Grietas"/>
          <w:b w:val="0"/>
          <w:iCs/>
        </w:rPr>
        <w:t>Margarita</w:t>
      </w:r>
      <w:r>
        <w:rPr>
          <w:rStyle w:val="Grietas"/>
          <w:b w:val="0"/>
          <w:iCs/>
        </w:rPr>
        <w:t>i</w:t>
      </w:r>
      <w:r w:rsidRPr="003156B5">
        <w:rPr>
          <w:rStyle w:val="Grietas"/>
          <w:b w:val="0"/>
          <w:iCs/>
        </w:rPr>
        <w:t xml:space="preserve"> Charitonova</w:t>
      </w:r>
      <w:r>
        <w:rPr>
          <w:rStyle w:val="Grietas"/>
          <w:b w:val="0"/>
          <w:iCs/>
        </w:rPr>
        <w:t>i</w:t>
      </w:r>
      <w:r w:rsidRPr="003156B5">
        <w:rPr>
          <w:rStyle w:val="Grietas"/>
          <w:b w:val="0"/>
          <w:iCs/>
        </w:rPr>
        <w:t>, l. e. UAB „Plungės šilumos tinklai“ direktoriaus pareigas</w:t>
      </w:r>
      <w:r w:rsidR="003663F2">
        <w:rPr>
          <w:rStyle w:val="Grietas"/>
          <w:b w:val="0"/>
          <w:iCs/>
        </w:rPr>
        <w:t>,</w:t>
      </w:r>
      <w:r>
        <w:rPr>
          <w:rStyle w:val="Grietas"/>
          <w:b w:val="0"/>
          <w:iCs/>
        </w:rPr>
        <w:t xml:space="preserve"> pristačius sprendimo projektą „Dėl</w:t>
      </w:r>
      <w:r w:rsidRPr="003156B5">
        <w:rPr>
          <w:rStyle w:val="Komentarotekstas"/>
          <w:b/>
          <w:iCs/>
        </w:rPr>
        <w:t xml:space="preserve"> </w:t>
      </w:r>
      <w:r w:rsidRPr="00DF4532">
        <w:rPr>
          <w:rStyle w:val="Komentarotekstas"/>
          <w:iCs/>
        </w:rPr>
        <w:t>p</w:t>
      </w:r>
      <w:r>
        <w:rPr>
          <w:rStyle w:val="Grietas"/>
          <w:b w:val="0"/>
          <w:iCs/>
        </w:rPr>
        <w:t>ritarimo</w:t>
      </w:r>
      <w:r w:rsidRPr="003156B5">
        <w:rPr>
          <w:rStyle w:val="Grietas"/>
          <w:b w:val="0"/>
          <w:iCs/>
        </w:rPr>
        <w:t xml:space="preserve"> projekto „Šilumos perdavimo tinklų nuo ŠK 1KJ7 (A. Jucio g. 3) iki ŠK 2KV1 (Telšių g. 3A), Plungės mieste, statyba ir rekonstravimas“ įgyvendinimui</w:t>
      </w:r>
      <w:r>
        <w:rPr>
          <w:rStyle w:val="Grietas"/>
          <w:b w:val="0"/>
          <w:iCs/>
        </w:rPr>
        <w:t>“</w:t>
      </w:r>
      <w:r w:rsidRPr="003156B5">
        <w:rPr>
          <w:rStyle w:val="Grietas"/>
          <w:b w:val="0"/>
          <w:iCs/>
        </w:rPr>
        <w:t>.</w:t>
      </w:r>
      <w:r w:rsidR="00D23EB1">
        <w:rPr>
          <w:rStyle w:val="Grietas"/>
          <w:b w:val="0"/>
          <w:iCs/>
        </w:rPr>
        <w:t xml:space="preserve"> </w:t>
      </w:r>
      <w:r>
        <w:rPr>
          <w:rStyle w:val="Grietas"/>
          <w:b w:val="0"/>
          <w:iCs/>
        </w:rPr>
        <w:t>Be diskusijų neaps</w:t>
      </w:r>
      <w:r w:rsidR="003079CC">
        <w:rPr>
          <w:rStyle w:val="Grietas"/>
          <w:b w:val="0"/>
          <w:iCs/>
        </w:rPr>
        <w:t>i</w:t>
      </w:r>
      <w:r>
        <w:rPr>
          <w:rStyle w:val="Grietas"/>
          <w:b w:val="0"/>
          <w:iCs/>
        </w:rPr>
        <w:t>eita svarstant klausimą dėl garantijos suteikimo.</w:t>
      </w:r>
      <w:r w:rsidR="008A0447" w:rsidRPr="008A0447">
        <w:rPr>
          <w:color w:val="000000"/>
        </w:rPr>
        <w:t xml:space="preserve"> </w:t>
      </w:r>
      <w:r w:rsidR="008A0447" w:rsidRPr="00400211">
        <w:rPr>
          <w:color w:val="000000"/>
        </w:rPr>
        <w:t xml:space="preserve">Nesant bendro sutarimo dėl sprendimo </w:t>
      </w:r>
      <w:r w:rsidR="00D855B8">
        <w:t>projekto teikimo Savivaldybės tarybai</w:t>
      </w:r>
      <w:r w:rsidR="008A0447" w:rsidRPr="00400211">
        <w:rPr>
          <w:color w:val="000000"/>
        </w:rPr>
        <w:t xml:space="preserve">, buvo balsuojama. </w:t>
      </w:r>
      <w:r w:rsidR="008A0447" w:rsidRPr="00CB02D8">
        <w:t xml:space="preserve">Balsavimo rezultatai: </w:t>
      </w:r>
      <w:r w:rsidR="008A0447">
        <w:t>už – 4</w:t>
      </w:r>
      <w:r w:rsidR="008A0447" w:rsidRPr="00CB02D8">
        <w:t xml:space="preserve">, prieš – </w:t>
      </w:r>
      <w:r w:rsidR="008A0447">
        <w:t>1</w:t>
      </w:r>
      <w:r w:rsidR="008A0447" w:rsidRPr="00CB02D8">
        <w:t xml:space="preserve">, </w:t>
      </w:r>
      <w:r w:rsidR="008A0447">
        <w:t xml:space="preserve">susilaikė – 1, dalyvavo – 6. </w:t>
      </w:r>
    </w:p>
    <w:p w:rsidR="00444B17" w:rsidRPr="00444B17" w:rsidRDefault="00444B17" w:rsidP="00444B17">
      <w:pPr>
        <w:pStyle w:val="prastasistinklapis"/>
        <w:spacing w:before="0" w:beforeAutospacing="0" w:after="0" w:afterAutospacing="0"/>
        <w:ind w:firstLine="720"/>
        <w:jc w:val="both"/>
        <w:rPr>
          <w:rStyle w:val="Grietas"/>
          <w:rFonts w:ascii="Times New Roman" w:hAnsi="Times New Roman" w:cs="Times New Roman"/>
          <w:b w:val="0"/>
          <w:iCs/>
          <w:color w:val="auto"/>
          <w:sz w:val="24"/>
          <w:szCs w:val="24"/>
        </w:rPr>
      </w:pPr>
      <w:r w:rsidRPr="00444B17">
        <w:rPr>
          <w:rFonts w:ascii="Times New Roman" w:hAnsi="Times New Roman" w:cs="Times New Roman"/>
          <w:color w:val="auto"/>
          <w:sz w:val="24"/>
          <w:szCs w:val="24"/>
        </w:rPr>
        <w:t>Posėdžio pabaigoje</w:t>
      </w:r>
      <w:r>
        <w:rPr>
          <w:rFonts w:ascii="Times New Roman" w:hAnsi="Times New Roman" w:cs="Times New Roman"/>
          <w:color w:val="auto"/>
          <w:sz w:val="24"/>
          <w:szCs w:val="24"/>
        </w:rPr>
        <w:t xml:space="preserve"> aptartas </w:t>
      </w:r>
      <w:r>
        <w:rPr>
          <w:rStyle w:val="Grietas"/>
          <w:rFonts w:ascii="Times New Roman" w:hAnsi="Times New Roman" w:cs="Times New Roman"/>
          <w:b w:val="0"/>
          <w:color w:val="auto"/>
          <w:sz w:val="24"/>
          <w:szCs w:val="24"/>
        </w:rPr>
        <w:t xml:space="preserve">VšĮ „Plungės futbolas“ prašymas. </w:t>
      </w:r>
      <w:r w:rsidRPr="00444B17">
        <w:rPr>
          <w:rStyle w:val="Grietas"/>
          <w:rFonts w:ascii="Times New Roman" w:hAnsi="Times New Roman" w:cs="Times New Roman"/>
          <w:b w:val="0"/>
          <w:iCs/>
          <w:color w:val="auto"/>
          <w:sz w:val="24"/>
          <w:szCs w:val="24"/>
        </w:rPr>
        <w:t>Tomas Jocys, Architektūros ir teritorijų planavimo skyriaus vedėjas, paminėjo, kad buvo gautas prašymas numatyti lėšas projektinei dokumentacijai parengti, norint pastatyti ne</w:t>
      </w:r>
      <w:r w:rsidR="00856872">
        <w:rPr>
          <w:rStyle w:val="Grietas"/>
          <w:rFonts w:ascii="Times New Roman" w:hAnsi="Times New Roman" w:cs="Times New Roman"/>
          <w:b w:val="0"/>
          <w:iCs/>
          <w:color w:val="auto"/>
          <w:sz w:val="24"/>
          <w:szCs w:val="24"/>
        </w:rPr>
        <w:t>visų</w:t>
      </w:r>
      <w:r w:rsidRPr="00444B17">
        <w:rPr>
          <w:rStyle w:val="Grietas"/>
          <w:rFonts w:ascii="Times New Roman" w:hAnsi="Times New Roman" w:cs="Times New Roman"/>
          <w:b w:val="0"/>
          <w:iCs/>
          <w:color w:val="auto"/>
          <w:sz w:val="24"/>
          <w:szCs w:val="24"/>
        </w:rPr>
        <w:t xml:space="preserve"> matmenų futbolo aikštę, kurią šaltuoju sezonu būtų galima uždengti pripučiamu tentiniu kupolu. Anot vedėjo, Administracija svarstė, kaip pasielgti, nes Teritorijų planavimo programoje papildomų lėšų nėra. Tomas Jocys teiravosi, ar Administracija gali numatyti projektavimo paslaugų pirkimą ir atsiskaitymą už paslaugas 2022 metų biudžete.</w:t>
      </w:r>
      <w:r w:rsidR="00DF4532">
        <w:rPr>
          <w:rStyle w:val="Grietas"/>
          <w:rFonts w:ascii="Times New Roman" w:hAnsi="Times New Roman" w:cs="Times New Roman"/>
          <w:b w:val="0"/>
          <w:iCs/>
          <w:color w:val="auto"/>
          <w:sz w:val="24"/>
          <w:szCs w:val="24"/>
        </w:rPr>
        <w:t xml:space="preserve"> </w:t>
      </w:r>
      <w:r w:rsidRPr="00444B17">
        <w:rPr>
          <w:rStyle w:val="Grietas"/>
          <w:rFonts w:ascii="Times New Roman" w:hAnsi="Times New Roman" w:cs="Times New Roman"/>
          <w:b w:val="0"/>
          <w:iCs/>
          <w:color w:val="auto"/>
          <w:sz w:val="24"/>
          <w:szCs w:val="24"/>
        </w:rPr>
        <w:t xml:space="preserve">Komiteto nariai pritarė projekto sąlygų rengimui ir kitoms procedūroms.  </w:t>
      </w:r>
    </w:p>
    <w:p w:rsidR="0052071E" w:rsidRDefault="0052071E" w:rsidP="0052071E">
      <w:pPr>
        <w:ind w:firstLine="720"/>
        <w:jc w:val="both"/>
      </w:pPr>
      <w:r>
        <w:t>Gegužės mėnesio darbotvarkėje buvo 12</w:t>
      </w:r>
      <w:r w:rsidRPr="00427092">
        <w:t xml:space="preserve"> klau</w:t>
      </w:r>
      <w:r>
        <w:t>simų</w:t>
      </w:r>
      <w:r w:rsidRPr="00427092">
        <w:t>.</w:t>
      </w:r>
      <w:r>
        <w:t xml:space="preserve"> </w:t>
      </w:r>
      <w:r w:rsidRPr="00404293">
        <w:t xml:space="preserve">Bendru sutarimu pritarta </w:t>
      </w:r>
      <w:r>
        <w:t>11</w:t>
      </w:r>
      <w:r w:rsidRPr="00404293">
        <w:t xml:space="preserve"> sprendimų projektų teikimui Savivaldybės tarybai.</w:t>
      </w:r>
      <w:r>
        <w:t xml:space="preserve"> Išklausytas 1 informacinio pobūdžio klausimas</w:t>
      </w:r>
      <w:r w:rsidRPr="00404293">
        <w:t>.</w:t>
      </w:r>
    </w:p>
    <w:p w:rsidR="00F90F7B" w:rsidRDefault="00C57DEA" w:rsidP="00F90F7B">
      <w:pPr>
        <w:tabs>
          <w:tab w:val="left" w:pos="4140"/>
        </w:tabs>
        <w:ind w:firstLine="720"/>
        <w:jc w:val="both"/>
      </w:pPr>
      <w:r>
        <w:rPr>
          <w:rStyle w:val="Grietas"/>
          <w:b w:val="0"/>
          <w:iCs/>
        </w:rPr>
        <w:t xml:space="preserve">Posėdžio pradžioje išklausyta informacija apie </w:t>
      </w:r>
      <w:r w:rsidR="00F90F7B" w:rsidRPr="00866FC3">
        <w:t>Savivaldybės administracijos etatų skaičių, darbo užmokesčio fondą bei valdymo išlaidas (transporto, paslaugų, turto įsigijimo ir kt.)</w:t>
      </w:r>
      <w:r w:rsidR="00F90F7B">
        <w:t xml:space="preserve"> </w:t>
      </w:r>
      <w:r w:rsidR="00F90F7B" w:rsidRPr="00866FC3">
        <w:t xml:space="preserve"> 2020 met</w:t>
      </w:r>
      <w:r w:rsidR="00F90F7B">
        <w:t>ais.</w:t>
      </w:r>
      <w:r w:rsidR="00136F7C">
        <w:t xml:space="preserve"> Po ilgų diskusijų nutarta apsiriboti išklausyta informacija. </w:t>
      </w:r>
    </w:p>
    <w:p w:rsidR="00BB1187" w:rsidRPr="00BB1187" w:rsidRDefault="00333CB2" w:rsidP="004128EA">
      <w:pPr>
        <w:ind w:firstLine="720"/>
        <w:jc w:val="both"/>
        <w:rPr>
          <w:b/>
          <w:bCs/>
        </w:rPr>
      </w:pPr>
      <w:r>
        <w:t xml:space="preserve">Toliau buvo pristatytas sprendimo projektas „Dėl </w:t>
      </w:r>
      <w:r w:rsidRPr="00866FC3">
        <w:t>Plungės rajono pra</w:t>
      </w:r>
      <w:r>
        <w:t>monės parko steigimo inicijavimo“. Svarstant minėtą klausimą</w:t>
      </w:r>
      <w:r w:rsidR="00153EA7">
        <w:t>,</w:t>
      </w:r>
      <w:r>
        <w:t xml:space="preserve"> buvo ilgai diskutuojama. Nutarta sprendimo projektą teikti </w:t>
      </w:r>
      <w:r w:rsidR="00153EA7">
        <w:t>S</w:t>
      </w:r>
      <w:r>
        <w:t>avivaldybės tarybai.</w:t>
      </w:r>
      <w:r w:rsidR="00BB1187">
        <w:t xml:space="preserve"> Nemažai diskutuota svarstant sprendimo projektą „Dėl </w:t>
      </w:r>
      <w:r w:rsidR="00BB1187" w:rsidRPr="00BB1187">
        <w:rPr>
          <w:rStyle w:val="Grietas"/>
          <w:b w:val="0"/>
          <w:iCs/>
        </w:rPr>
        <w:t>2022 metų nekilnojamojo turto mokesčio tarifo nustatymo</w:t>
      </w:r>
      <w:r w:rsidR="00BB1187">
        <w:rPr>
          <w:rStyle w:val="Grietas"/>
          <w:b w:val="0"/>
          <w:iCs/>
        </w:rPr>
        <w:t>“.</w:t>
      </w:r>
      <w:r w:rsidR="00BB1187" w:rsidRPr="00BB1187">
        <w:t xml:space="preserve"> </w:t>
      </w:r>
      <w:r w:rsidR="00BB1187" w:rsidRPr="003156B5">
        <w:t>Bendru sutarimu pritarta sprendimų projektų teikimui tarybai</w:t>
      </w:r>
      <w:r w:rsidR="00153EA7">
        <w:t>:</w:t>
      </w:r>
      <w:r w:rsidR="004128EA">
        <w:t xml:space="preserve"> „Dėl </w:t>
      </w:r>
      <w:r w:rsidR="004128EA" w:rsidRPr="004128EA">
        <w:rPr>
          <w:rStyle w:val="Grietas"/>
          <w:b w:val="0"/>
          <w:iCs/>
        </w:rPr>
        <w:t>Plungės rajono savivaldybės tarybos 2019 m. birželio 27 d. sprendimo Nr. T1-165 „Dėl ilgalaikės paskolos paėmimo ir panaudojimo“ pakeitim</w:t>
      </w:r>
      <w:r w:rsidR="004128EA">
        <w:rPr>
          <w:rStyle w:val="Grietas"/>
          <w:b w:val="0"/>
          <w:iCs/>
        </w:rPr>
        <w:t>o“;</w:t>
      </w:r>
      <w:r w:rsidR="00BB1187">
        <w:t xml:space="preserve"> „Dėl </w:t>
      </w:r>
      <w:r w:rsidR="00BB1187" w:rsidRPr="00866FC3">
        <w:rPr>
          <w:bCs/>
        </w:rPr>
        <w:t>Plungės socialinių paslaugų centro bendruomeniniuose vaikų globos namuose teikiamos ilgalaikės (trumpalaikės) glob</w:t>
      </w:r>
      <w:r w:rsidR="00BB1187">
        <w:rPr>
          <w:bCs/>
        </w:rPr>
        <w:t xml:space="preserve">os paslaugos kainos patvirtinimo“; „Dėl </w:t>
      </w:r>
      <w:r w:rsidR="00BB1187" w:rsidRPr="00BB1187">
        <w:rPr>
          <w:rStyle w:val="Grietas"/>
          <w:b w:val="0"/>
          <w:iCs/>
        </w:rPr>
        <w:t>Plungės rajono savivaldybės tarybos veiklos reglamento patvirtinimo“</w:t>
      </w:r>
      <w:r w:rsidR="009025B9">
        <w:rPr>
          <w:rStyle w:val="Grietas"/>
          <w:b w:val="0"/>
          <w:iCs/>
        </w:rPr>
        <w:t>.</w:t>
      </w:r>
      <w:r w:rsidR="00BB1187" w:rsidRPr="00BB1187">
        <w:rPr>
          <w:rStyle w:val="Grietas"/>
          <w:b w:val="0"/>
          <w:iCs/>
        </w:rPr>
        <w:t xml:space="preserve"> </w:t>
      </w:r>
    </w:p>
    <w:p w:rsidR="00C9688E" w:rsidRDefault="00C9688E" w:rsidP="00C9688E">
      <w:pPr>
        <w:ind w:firstLine="720"/>
        <w:jc w:val="both"/>
        <w:rPr>
          <w:color w:val="FF0000"/>
        </w:rPr>
      </w:pPr>
      <w:r>
        <w:t>Birželio mėnesio darbotvarkėje buvo 11</w:t>
      </w:r>
      <w:r w:rsidRPr="00427092">
        <w:t xml:space="preserve"> klau</w:t>
      </w:r>
      <w:r>
        <w:t>simų</w:t>
      </w:r>
      <w:r w:rsidRPr="00427092">
        <w:t>.</w:t>
      </w:r>
      <w:r>
        <w:t xml:space="preserve"> Bendru sutarimu pritarta 11 sprendimų projektų teikimui Savivaldybės tarybai.</w:t>
      </w:r>
    </w:p>
    <w:p w:rsidR="00AF5DA1" w:rsidRPr="00AF5DA1" w:rsidRDefault="00A2640A" w:rsidP="00AF5DA1">
      <w:pPr>
        <w:pStyle w:val="Betarp"/>
        <w:ind w:firstLine="720"/>
        <w:jc w:val="both"/>
        <w:rPr>
          <w:rStyle w:val="Komentaronuoroda"/>
          <w:sz w:val="24"/>
        </w:rPr>
      </w:pPr>
      <w:r w:rsidRPr="00A2640A">
        <w:t>Posėdžio pradžioje Vytautas Tumas, Juridinio ir personalo administravimo skyriaus vedėjas,</w:t>
      </w:r>
      <w:r>
        <w:t xml:space="preserve"> trumpai pristatė sprendimo projektą „Dėl v</w:t>
      </w:r>
      <w:r w:rsidRPr="00D43D97">
        <w:t>ykdomosios ins</w:t>
      </w:r>
      <w:r>
        <w:t>titucijos įgaliojimų suteikimo</w:t>
      </w:r>
      <w:r w:rsidRPr="00D43D97">
        <w:t xml:space="preserve"> Plungės rajono savivaldybės administracijos direktoriaus pavaduotojo pareigybei</w:t>
      </w:r>
      <w:r>
        <w:t xml:space="preserve">“. Po diskusijų nutarta sprendimo projektą teikti Savivaldybės tarybai. </w:t>
      </w:r>
      <w:r w:rsidR="00D11A75">
        <w:t xml:space="preserve">Diskutuota svarstant sprendimo projektą „Dėl </w:t>
      </w:r>
      <w:r w:rsidR="00D11A75" w:rsidRPr="009F0BBF">
        <w:t>Plungės</w:t>
      </w:r>
      <w:r w:rsidR="00D11A75">
        <w:t xml:space="preserve"> rajono savivaldybės prisidėjimo</w:t>
      </w:r>
      <w:r w:rsidR="00D11A75" w:rsidRPr="00D43D97">
        <w:t xml:space="preserve"> prie vietinės reikšmės kelių darbų finansavimo, vykdant projektą „Valstybinės reikšmės rajoninio kelio Nr. 3213 Kuliai–Šiemuliai–Gaudučiai ruožo nuo 0,691 iki 1,85 km, kuriam Kulių miestelyje suteikti Aušros ir Liepų gatvių pavadinimai, rekonstravimas“.</w:t>
      </w:r>
      <w:r w:rsidR="00D11A75">
        <w:t xml:space="preserve"> Neapsieita be diskusijų aptariant sprendimo projektą „</w:t>
      </w:r>
      <w:r w:rsidR="00D11A75" w:rsidRPr="00D11A75">
        <w:t xml:space="preserve">Dėl </w:t>
      </w:r>
      <w:r w:rsidR="00D11A75" w:rsidRPr="00D11A75">
        <w:rPr>
          <w:rStyle w:val="Komentaronuoroda"/>
          <w:sz w:val="24"/>
        </w:rPr>
        <w:t xml:space="preserve">Žemaičių dailės muziejaus </w:t>
      </w:r>
      <w:r w:rsidR="00D11A75" w:rsidRPr="00D11A75">
        <w:t>teikiamų paslaugų kainų patvirtinim</w:t>
      </w:r>
      <w:r w:rsidR="00D11A75">
        <w:t>o“.</w:t>
      </w:r>
      <w:r w:rsidR="00AF5DA1">
        <w:t xml:space="preserve"> Kalbėta apie </w:t>
      </w:r>
      <w:r w:rsidR="00AF5DA1" w:rsidRPr="00AF5DA1">
        <w:rPr>
          <w:rStyle w:val="Komentaronuoroda"/>
          <w:sz w:val="24"/>
        </w:rPr>
        <w:t>atvirų durų diena</w:t>
      </w:r>
      <w:r w:rsidR="00AF5DA1">
        <w:rPr>
          <w:rStyle w:val="Komentaronuoroda"/>
          <w:sz w:val="24"/>
        </w:rPr>
        <w:t>s</w:t>
      </w:r>
      <w:r w:rsidR="00AF5DA1" w:rsidRPr="00AF5DA1">
        <w:rPr>
          <w:rStyle w:val="Komentaronuoroda"/>
          <w:sz w:val="24"/>
        </w:rPr>
        <w:t xml:space="preserve">, </w:t>
      </w:r>
      <w:r w:rsidR="00AF5DA1">
        <w:rPr>
          <w:rStyle w:val="Komentaronuoroda"/>
          <w:sz w:val="24"/>
        </w:rPr>
        <w:t xml:space="preserve">kai </w:t>
      </w:r>
      <w:r w:rsidR="00153EA7">
        <w:rPr>
          <w:rStyle w:val="Komentaronuoroda"/>
          <w:sz w:val="24"/>
        </w:rPr>
        <w:t xml:space="preserve">lankytojams </w:t>
      </w:r>
      <w:r w:rsidR="00AF5DA1">
        <w:rPr>
          <w:rStyle w:val="Komentaronuoroda"/>
          <w:sz w:val="24"/>
        </w:rPr>
        <w:t>nereikia</w:t>
      </w:r>
      <w:r w:rsidR="00AF5DA1" w:rsidRPr="00AF5DA1">
        <w:rPr>
          <w:rStyle w:val="Komentaronuoroda"/>
          <w:sz w:val="24"/>
        </w:rPr>
        <w:t xml:space="preserve"> mokėti už bilietą į muziejų.</w:t>
      </w:r>
    </w:p>
    <w:p w:rsidR="005E25C1" w:rsidRDefault="005E25C1" w:rsidP="005E25C1">
      <w:pPr>
        <w:pStyle w:val="prastasistinklapis"/>
        <w:spacing w:before="0" w:beforeAutospacing="0" w:after="0" w:afterAutospacing="0"/>
        <w:ind w:firstLine="720"/>
        <w:jc w:val="both"/>
        <w:rPr>
          <w:rFonts w:ascii="Times New Roman" w:hAnsi="Times New Roman" w:cs="Times New Roman"/>
          <w:color w:val="000000"/>
          <w:sz w:val="24"/>
          <w:szCs w:val="24"/>
        </w:rPr>
      </w:pPr>
      <w:r w:rsidRPr="003156B5">
        <w:rPr>
          <w:rFonts w:ascii="Times New Roman" w:hAnsi="Times New Roman" w:cs="Times New Roman"/>
          <w:color w:val="auto"/>
          <w:sz w:val="24"/>
          <w:szCs w:val="24"/>
        </w:rPr>
        <w:t>Bendru sutarimu pritarta sprendimų projektų teikimui tarybai</w:t>
      </w:r>
      <w:r w:rsidR="00153EA7">
        <w:rPr>
          <w:rFonts w:ascii="Times New Roman" w:hAnsi="Times New Roman" w:cs="Times New Roman"/>
          <w:color w:val="auto"/>
          <w:sz w:val="24"/>
          <w:szCs w:val="24"/>
        </w:rPr>
        <w:t>:</w:t>
      </w:r>
      <w:r>
        <w:rPr>
          <w:rFonts w:ascii="Times New Roman" w:hAnsi="Times New Roman" w:cs="Times New Roman"/>
          <w:color w:val="auto"/>
          <w:sz w:val="24"/>
          <w:szCs w:val="24"/>
        </w:rPr>
        <w:t xml:space="preserve"> „Dėl ž</w:t>
      </w:r>
      <w:r w:rsidRPr="005E25C1">
        <w:rPr>
          <w:rFonts w:ascii="Times New Roman" w:hAnsi="Times New Roman" w:cs="Times New Roman"/>
          <w:color w:val="auto"/>
          <w:sz w:val="24"/>
          <w:szCs w:val="24"/>
        </w:rPr>
        <w:t>emės mokesčio tarifų 2022 metų mokestiniam laikotarpiui nustatym</w:t>
      </w:r>
      <w:r>
        <w:rPr>
          <w:rFonts w:ascii="Times New Roman" w:hAnsi="Times New Roman" w:cs="Times New Roman"/>
          <w:color w:val="auto"/>
          <w:sz w:val="24"/>
          <w:szCs w:val="24"/>
        </w:rPr>
        <w:t>o“; „Dėl p</w:t>
      </w:r>
      <w:r>
        <w:rPr>
          <w:rStyle w:val="Grietas"/>
          <w:rFonts w:ascii="Times New Roman" w:hAnsi="Times New Roman" w:cs="Times New Roman"/>
          <w:b w:val="0"/>
          <w:iCs/>
          <w:color w:val="auto"/>
          <w:sz w:val="24"/>
          <w:szCs w:val="24"/>
        </w:rPr>
        <w:t>ritarimo</w:t>
      </w:r>
      <w:r w:rsidRPr="005E25C1">
        <w:rPr>
          <w:rStyle w:val="Grietas"/>
          <w:rFonts w:ascii="Times New Roman" w:hAnsi="Times New Roman" w:cs="Times New Roman"/>
          <w:b w:val="0"/>
          <w:iCs/>
          <w:color w:val="auto"/>
          <w:sz w:val="24"/>
          <w:szCs w:val="24"/>
        </w:rPr>
        <w:t xml:space="preserve"> teikti projektą „Vandens transporto </w:t>
      </w:r>
      <w:r w:rsidRPr="005E25C1">
        <w:rPr>
          <w:rStyle w:val="Grietas"/>
          <w:rFonts w:ascii="Times New Roman" w:hAnsi="Times New Roman" w:cs="Times New Roman"/>
          <w:b w:val="0"/>
          <w:iCs/>
          <w:color w:val="auto"/>
          <w:sz w:val="24"/>
          <w:szCs w:val="24"/>
        </w:rPr>
        <w:lastRenderedPageBreak/>
        <w:t>nuleidimo vietos įrengimas Gandingos HE tvenkinyje, P</w:t>
      </w:r>
      <w:r>
        <w:rPr>
          <w:rStyle w:val="Grietas"/>
          <w:rFonts w:ascii="Times New Roman" w:hAnsi="Times New Roman" w:cs="Times New Roman"/>
          <w:b w:val="0"/>
          <w:iCs/>
          <w:color w:val="auto"/>
          <w:sz w:val="24"/>
          <w:szCs w:val="24"/>
        </w:rPr>
        <w:t>lungėje“ ir lėšų skyrimo“</w:t>
      </w:r>
      <w:r w:rsidRPr="005E25C1">
        <w:rPr>
          <w:rStyle w:val="Grietas"/>
          <w:rFonts w:ascii="Times New Roman" w:hAnsi="Times New Roman" w:cs="Times New Roman"/>
          <w:b w:val="0"/>
          <w:iCs/>
          <w:color w:val="auto"/>
          <w:sz w:val="24"/>
          <w:szCs w:val="24"/>
        </w:rPr>
        <w:t>.</w:t>
      </w:r>
      <w:r>
        <w:rPr>
          <w:rStyle w:val="Grietas"/>
          <w:rFonts w:ascii="Times New Roman" w:hAnsi="Times New Roman" w:cs="Times New Roman"/>
          <w:b w:val="0"/>
          <w:iCs/>
          <w:color w:val="auto"/>
          <w:sz w:val="24"/>
          <w:szCs w:val="24"/>
        </w:rPr>
        <w:t xml:space="preserve"> Ilgai diskutuota </w:t>
      </w:r>
      <w:r>
        <w:rPr>
          <w:rFonts w:ascii="Times New Roman" w:hAnsi="Times New Roman" w:cs="Times New Roman"/>
          <w:color w:val="auto"/>
          <w:sz w:val="24"/>
          <w:szCs w:val="24"/>
        </w:rPr>
        <w:t>aptariant sprendimo projektą „Dėl p</w:t>
      </w:r>
      <w:r w:rsidRPr="005E25C1">
        <w:rPr>
          <w:rFonts w:ascii="Times New Roman" w:hAnsi="Times New Roman" w:cs="Times New Roman"/>
          <w:color w:val="auto"/>
          <w:sz w:val="24"/>
          <w:szCs w:val="24"/>
        </w:rPr>
        <w:t>ritarim</w:t>
      </w:r>
      <w:r>
        <w:rPr>
          <w:rFonts w:ascii="Times New Roman" w:hAnsi="Times New Roman" w:cs="Times New Roman"/>
          <w:color w:val="auto"/>
          <w:sz w:val="24"/>
          <w:szCs w:val="24"/>
        </w:rPr>
        <w:t>o</w:t>
      </w:r>
      <w:r w:rsidRPr="005E25C1">
        <w:rPr>
          <w:rFonts w:ascii="Times New Roman" w:hAnsi="Times New Roman" w:cs="Times New Roman"/>
          <w:color w:val="auto"/>
          <w:sz w:val="24"/>
          <w:szCs w:val="24"/>
        </w:rPr>
        <w:t xml:space="preserve"> Plungės rajono savivaldybės įstaigų paraiškų teikimui pagal priemonę „Atsinaujinančių energijos išteklių (saulės, vėjo, geoterminės energijos, biokuro ar kitų) panaudojimas visuomeninės ir gyvenamosios (įvairių socialinių grupių asmenims) paskirties pastatuose, kurie nuosavybės teise priklauso valstybei, savivaldybėms, tradicinėms religinėms bendruomenėms, religinėms bendrijoms ar centrams“, finansavimui gauti</w:t>
      </w:r>
      <w:r>
        <w:rPr>
          <w:rFonts w:ascii="Times New Roman" w:hAnsi="Times New Roman" w:cs="Times New Roman"/>
          <w:color w:val="auto"/>
          <w:sz w:val="24"/>
          <w:szCs w:val="24"/>
        </w:rPr>
        <w:t>“</w:t>
      </w:r>
      <w:r w:rsidRPr="005E25C1">
        <w:rPr>
          <w:rFonts w:ascii="Times New Roman" w:hAnsi="Times New Roman" w:cs="Times New Roman"/>
          <w:color w:val="auto"/>
          <w:sz w:val="24"/>
          <w:szCs w:val="24"/>
        </w:rPr>
        <w:t>.</w:t>
      </w:r>
      <w:r>
        <w:rPr>
          <w:rFonts w:ascii="Times New Roman" w:hAnsi="Times New Roman" w:cs="Times New Roman"/>
          <w:color w:val="auto"/>
          <w:sz w:val="24"/>
          <w:szCs w:val="24"/>
        </w:rPr>
        <w:t xml:space="preserve"> Vitalijus</w:t>
      </w:r>
      <w:r w:rsidRPr="005E25C1">
        <w:rPr>
          <w:rFonts w:ascii="Times New Roman" w:hAnsi="Times New Roman" w:cs="Times New Roman"/>
          <w:color w:val="auto"/>
          <w:sz w:val="24"/>
          <w:szCs w:val="24"/>
        </w:rPr>
        <w:t xml:space="preserve"> Grigorjev</w:t>
      </w:r>
      <w:r>
        <w:rPr>
          <w:rFonts w:ascii="Times New Roman" w:hAnsi="Times New Roman" w:cs="Times New Roman"/>
          <w:color w:val="auto"/>
          <w:sz w:val="24"/>
          <w:szCs w:val="24"/>
        </w:rPr>
        <w:t>as</w:t>
      </w:r>
      <w:r w:rsidRPr="005E25C1">
        <w:rPr>
          <w:rFonts w:ascii="Times New Roman" w:hAnsi="Times New Roman" w:cs="Times New Roman"/>
          <w:color w:val="auto"/>
          <w:sz w:val="24"/>
          <w:szCs w:val="24"/>
        </w:rPr>
        <w:t>, Vietos ūkio skyriaus vyr. specialist</w:t>
      </w:r>
      <w:r>
        <w:rPr>
          <w:rFonts w:ascii="Times New Roman" w:hAnsi="Times New Roman" w:cs="Times New Roman"/>
          <w:color w:val="auto"/>
          <w:sz w:val="24"/>
          <w:szCs w:val="24"/>
        </w:rPr>
        <w:t>as</w:t>
      </w:r>
      <w:r w:rsidR="00153EA7">
        <w:rPr>
          <w:rFonts w:ascii="Times New Roman" w:hAnsi="Times New Roman" w:cs="Times New Roman"/>
          <w:color w:val="auto"/>
          <w:sz w:val="24"/>
          <w:szCs w:val="24"/>
        </w:rPr>
        <w:t>,</w:t>
      </w:r>
      <w:r>
        <w:rPr>
          <w:rFonts w:ascii="Times New Roman" w:hAnsi="Times New Roman" w:cs="Times New Roman"/>
          <w:color w:val="auto"/>
          <w:sz w:val="24"/>
          <w:szCs w:val="24"/>
        </w:rPr>
        <w:t xml:space="preserve"> informavo</w:t>
      </w:r>
      <w:r w:rsidRPr="005E25C1">
        <w:rPr>
          <w:rFonts w:ascii="Times New Roman" w:hAnsi="Times New Roman" w:cs="Times New Roman"/>
          <w:color w:val="auto"/>
          <w:sz w:val="24"/>
          <w:szCs w:val="24"/>
        </w:rPr>
        <w:t xml:space="preserve">, kad aiškinamajame rašte pateiktoje lentelėje yra surašytos 8 įstaigos. Pasak jo, buvo atrinktos tos įstaigos, kurios suvartoja daugiausia elektros energijos. Pastebėjo, jog Aplinkos projektų valdymo agentūra yra numačiusi: turės būti fiksuotas įkainis; išlaidos dengiamos kompensavimo būdu; prisidėjimas nuosavomis lėšomis. V. Grigorjevas </w:t>
      </w:r>
      <w:r>
        <w:rPr>
          <w:rFonts w:ascii="Times New Roman" w:hAnsi="Times New Roman" w:cs="Times New Roman"/>
          <w:color w:val="auto"/>
          <w:sz w:val="24"/>
          <w:szCs w:val="24"/>
        </w:rPr>
        <w:t>sakė</w:t>
      </w:r>
      <w:r w:rsidRPr="005E25C1">
        <w:rPr>
          <w:rFonts w:ascii="Times New Roman" w:hAnsi="Times New Roman" w:cs="Times New Roman"/>
          <w:color w:val="auto"/>
          <w:sz w:val="24"/>
          <w:szCs w:val="24"/>
        </w:rPr>
        <w:t>, jog saulės elektrinės bus ne ant pastatų stogų, o elektra bus tiekiama iš saulės jėgainių parko. Jo teigimu, p</w:t>
      </w:r>
      <w:r w:rsidRPr="005E25C1">
        <w:rPr>
          <w:rFonts w:ascii="Times New Roman" w:eastAsia="Lucida Sans Unicode" w:hAnsi="Times New Roman" w:cs="Times New Roman"/>
          <w:color w:val="auto"/>
          <w:kern w:val="1"/>
          <w:sz w:val="24"/>
          <w:szCs w:val="24"/>
        </w:rPr>
        <w:t xml:space="preserve">rojektų finansuojamoji dalis (intensyvumas) planuojama iki 80 proc. projekto tinkamų finansuoti išlaidų vertės; Savivaldybės biudžeto prisidėjimas – ne mažiau 20 proc. </w:t>
      </w:r>
      <w:r>
        <w:rPr>
          <w:rFonts w:ascii="Times New Roman" w:eastAsia="Lucida Sans Unicode" w:hAnsi="Times New Roman" w:cs="Times New Roman"/>
          <w:color w:val="auto"/>
          <w:kern w:val="1"/>
          <w:sz w:val="24"/>
          <w:szCs w:val="24"/>
        </w:rPr>
        <w:t>S</w:t>
      </w:r>
      <w:r w:rsidRPr="005E25C1">
        <w:rPr>
          <w:rFonts w:ascii="Times New Roman" w:eastAsia="Lucida Sans Unicode" w:hAnsi="Times New Roman" w:cs="Times New Roman"/>
          <w:color w:val="auto"/>
          <w:kern w:val="1"/>
          <w:sz w:val="24"/>
          <w:szCs w:val="24"/>
        </w:rPr>
        <w:t>iekiant įgyvendinti projektą visa apimtimi, reikalingas nemažas Savivaldybės prisidėjimas. Sakė, jog bendravo su APVA apie tai, ar būtų galima pradėti įgyvendinti projektą tvarkant po vieną objektą. Pasak jo, Savivaldybės tarybai pritarus paraiškų teikimui ir gavus finansavimą, būtų galima pradėti tvarkyti po vieną įstaigą</w:t>
      </w:r>
      <w:r w:rsidR="0039516E">
        <w:rPr>
          <w:rFonts w:ascii="Times New Roman" w:eastAsia="Lucida Sans Unicode" w:hAnsi="Times New Roman" w:cs="Times New Roman"/>
          <w:color w:val="auto"/>
          <w:kern w:val="1"/>
          <w:sz w:val="24"/>
          <w:szCs w:val="24"/>
        </w:rPr>
        <w:t>, joje įrengiant elektrinę</w:t>
      </w:r>
      <w:r w:rsidRPr="005E25C1">
        <w:rPr>
          <w:rFonts w:ascii="Times New Roman" w:eastAsia="Lucida Sans Unicode" w:hAnsi="Times New Roman" w:cs="Times New Roman"/>
          <w:color w:val="auto"/>
          <w:kern w:val="1"/>
          <w:sz w:val="24"/>
          <w:szCs w:val="24"/>
        </w:rPr>
        <w:t>. V. Grigorjevas pastebėjo, jog didžiausias elektros vartotojas yra Žemaičių dailės muziejus</w:t>
      </w:r>
      <w:r>
        <w:rPr>
          <w:rFonts w:ascii="Times New Roman" w:eastAsia="Lucida Sans Unicode" w:hAnsi="Times New Roman" w:cs="Times New Roman"/>
          <w:color w:val="auto"/>
          <w:kern w:val="1"/>
          <w:sz w:val="24"/>
          <w:szCs w:val="24"/>
        </w:rPr>
        <w:t>.</w:t>
      </w:r>
      <w:r w:rsidRPr="005E25C1">
        <w:rPr>
          <w:rFonts w:ascii="Times New Roman" w:eastAsia="Lucida Sans Unicode" w:hAnsi="Times New Roman" w:cs="Times New Roman"/>
          <w:color w:val="auto"/>
          <w:kern w:val="1"/>
          <w:sz w:val="24"/>
          <w:szCs w:val="24"/>
        </w:rPr>
        <w:t xml:space="preserve"> Kalbėjo, jog, sutvarkius vieną saulės elektrinę, reikėtų ją priduoti, o tik tada APVA apmokėtų patirtas išlaidas.</w:t>
      </w:r>
      <w:r w:rsidR="005038E1">
        <w:rPr>
          <w:rFonts w:ascii="Times New Roman" w:eastAsia="Lucida Sans Unicode" w:hAnsi="Times New Roman" w:cs="Times New Roman"/>
          <w:color w:val="auto"/>
          <w:kern w:val="1"/>
          <w:sz w:val="24"/>
          <w:szCs w:val="24"/>
        </w:rPr>
        <w:t xml:space="preserve"> Nutarta </w:t>
      </w:r>
      <w:r w:rsidR="005038E1" w:rsidRPr="005038E1">
        <w:rPr>
          <w:rFonts w:ascii="Times New Roman" w:hAnsi="Times New Roman" w:cs="Times New Roman"/>
          <w:color w:val="000000"/>
          <w:sz w:val="24"/>
          <w:szCs w:val="24"/>
        </w:rPr>
        <w:t>sprendimo projektą teikti Savivaldybės tarybai</w:t>
      </w:r>
      <w:r w:rsidR="005038E1">
        <w:rPr>
          <w:rFonts w:ascii="Times New Roman" w:hAnsi="Times New Roman" w:cs="Times New Roman"/>
          <w:color w:val="000000"/>
          <w:sz w:val="24"/>
          <w:szCs w:val="24"/>
        </w:rPr>
        <w:t>.</w:t>
      </w:r>
    </w:p>
    <w:p w:rsidR="001D2E31" w:rsidRDefault="001D2E31" w:rsidP="001D2E31">
      <w:pPr>
        <w:ind w:firstLine="720"/>
        <w:jc w:val="both"/>
      </w:pPr>
      <w:r>
        <w:t>Birželio</w:t>
      </w:r>
      <w:r w:rsidRPr="009E193E">
        <w:t xml:space="preserve"> mėnesį prieš tarybos posėdį vyko dar vienas Komiteto posėdis, kurio metu svarstyti </w:t>
      </w:r>
      <w:r>
        <w:t>3</w:t>
      </w:r>
      <w:r w:rsidRPr="009E193E">
        <w:t xml:space="preserve"> klausimai.</w:t>
      </w:r>
      <w:r w:rsidRPr="00CE67A3">
        <w:t xml:space="preserve"> </w:t>
      </w:r>
      <w:r>
        <w:t>Bendru sutarimu pritarta 3 sprendimų projektų teikimui Savivaldybės tarybai.</w:t>
      </w:r>
    </w:p>
    <w:p w:rsidR="00CF1100" w:rsidRPr="00C97541" w:rsidRDefault="00CF1100" w:rsidP="00663D06">
      <w:pPr>
        <w:tabs>
          <w:tab w:val="left" w:pos="4140"/>
        </w:tabs>
        <w:ind w:firstLine="720"/>
        <w:jc w:val="both"/>
        <w:rPr>
          <w:color w:val="FF0000"/>
        </w:rPr>
      </w:pPr>
      <w:r w:rsidRPr="003156B5">
        <w:t xml:space="preserve">Bendru sutarimu pritarta sprendimų projektų teikimui </w:t>
      </w:r>
      <w:r w:rsidRPr="00CF1100">
        <w:t>tarybai</w:t>
      </w:r>
      <w:r w:rsidR="00B902AB">
        <w:t>:</w:t>
      </w:r>
      <w:r w:rsidRPr="00CF1100">
        <w:t xml:space="preserve"> „Dėl Plungės rajono savivaldybės tarybos 2021 m. vasario 18 d. sprendimo Nr. T1-57 „</w:t>
      </w:r>
      <w:r w:rsidRPr="00CF1100">
        <w:rPr>
          <w:rStyle w:val="Komentaronuoroda"/>
          <w:sz w:val="24"/>
        </w:rPr>
        <w:t>Dėl pavedimo Plungės rajono savivaldybės Kontrolės ir audito tarnybai“ pakeitimo</w:t>
      </w:r>
      <w:r w:rsidR="00C97541">
        <w:rPr>
          <w:rStyle w:val="Komentaronuoroda"/>
          <w:sz w:val="24"/>
        </w:rPr>
        <w:t xml:space="preserve">“; </w:t>
      </w:r>
      <w:r w:rsidR="00C97541" w:rsidRPr="00C97541">
        <w:rPr>
          <w:rStyle w:val="Komentaronuoroda"/>
          <w:sz w:val="24"/>
        </w:rPr>
        <w:t>„</w:t>
      </w:r>
      <w:r w:rsidR="00C97541" w:rsidRPr="00C97541">
        <w:t>Dėl Plungės rajono savivaldybės tarybos 2021 m. vasario 18 d. sprendimo Nr. T1-58 „</w:t>
      </w:r>
      <w:r w:rsidR="00C97541" w:rsidRPr="00C97541">
        <w:rPr>
          <w:rStyle w:val="Komentaronuoroda"/>
          <w:sz w:val="24"/>
        </w:rPr>
        <w:t>Dėl pavedimo Plungės rajono savivaldybės Kontrolės ir audito tarnybai“ pakeitimo</w:t>
      </w:r>
      <w:r w:rsidR="00C97541">
        <w:rPr>
          <w:rStyle w:val="Komentaronuoroda"/>
          <w:sz w:val="24"/>
        </w:rPr>
        <w:t>“</w:t>
      </w:r>
      <w:r w:rsidR="00C97541" w:rsidRPr="00C97541">
        <w:rPr>
          <w:rStyle w:val="Komentaronuoroda"/>
          <w:sz w:val="24"/>
        </w:rPr>
        <w:t>.</w:t>
      </w:r>
      <w:r w:rsidR="00663D06">
        <w:rPr>
          <w:rStyle w:val="Komentaronuoroda"/>
          <w:sz w:val="24"/>
        </w:rPr>
        <w:t xml:space="preserve"> Pakartotinai pristatyti </w:t>
      </w:r>
      <w:r w:rsidR="00663D06">
        <w:t>Savivaldybės 2021 metų patvirtinto biudžeto pakeitimai.</w:t>
      </w:r>
    </w:p>
    <w:p w:rsidR="00491FF2" w:rsidRDefault="00491FF2" w:rsidP="00491FF2">
      <w:pPr>
        <w:ind w:firstLine="720"/>
        <w:jc w:val="both"/>
        <w:rPr>
          <w:color w:val="FF0000"/>
        </w:rPr>
      </w:pPr>
      <w:r>
        <w:t>Liepos mėnesio darbotvarkėje buvo 15</w:t>
      </w:r>
      <w:r w:rsidRPr="00427092">
        <w:t xml:space="preserve"> klau</w:t>
      </w:r>
      <w:r>
        <w:t>simų</w:t>
      </w:r>
      <w:r w:rsidRPr="00427092">
        <w:t>.</w:t>
      </w:r>
      <w:r w:rsidR="00C86D6C">
        <w:t xml:space="preserve"> Bendru sutarimu pritarta 14</w:t>
      </w:r>
      <w:r>
        <w:t xml:space="preserve"> sprendimų projektų teikimui Savivaldybės tarybai.</w:t>
      </w:r>
      <w:r w:rsidR="00C86D6C" w:rsidRPr="00C86D6C">
        <w:t xml:space="preserve"> </w:t>
      </w:r>
      <w:r w:rsidR="00C86D6C">
        <w:t>Išklausytas 1 informacinio pobūdžio klausimas</w:t>
      </w:r>
      <w:r w:rsidR="00C86D6C" w:rsidRPr="00404293">
        <w:t>.</w:t>
      </w:r>
    </w:p>
    <w:p w:rsidR="008321F5" w:rsidRDefault="008321F5" w:rsidP="008321F5">
      <w:pPr>
        <w:ind w:firstLine="720"/>
        <w:jc w:val="both"/>
        <w:rPr>
          <w:rStyle w:val="Grietas"/>
          <w:b w:val="0"/>
          <w:iCs/>
        </w:rPr>
      </w:pPr>
      <w:r>
        <w:t>Bendru sutarimu buvo pritarta sprendimų projektų teikimui Savivaldybės tarybai</w:t>
      </w:r>
      <w:r w:rsidR="00B902AB">
        <w:t>:</w:t>
      </w:r>
      <w:r>
        <w:t xml:space="preserve"> „Dėl </w:t>
      </w:r>
      <w:r w:rsidRPr="002556D9">
        <w:t>Plungės rajono savivaldybės 2020 metų biudžeto vykdymo</w:t>
      </w:r>
      <w:r>
        <w:t xml:space="preserve"> ataskaitų rinkinio patvirtinimo“; „Dėl i</w:t>
      </w:r>
      <w:r w:rsidRPr="008321F5">
        <w:t xml:space="preserve">lgalaikės </w:t>
      </w:r>
      <w:r>
        <w:rPr>
          <w:rStyle w:val="Komentaronuoroda"/>
          <w:sz w:val="24"/>
        </w:rPr>
        <w:t>paskolos ėmimo ir panaudojimo</w:t>
      </w:r>
      <w:r w:rsidRPr="008321F5">
        <w:rPr>
          <w:rStyle w:val="Komentaronuoroda"/>
          <w:sz w:val="24"/>
        </w:rPr>
        <w:t xml:space="preserve"> Savivaldybės paimtai paskolai grąžinti</w:t>
      </w:r>
      <w:r>
        <w:rPr>
          <w:rStyle w:val="Komentaronuoroda"/>
          <w:sz w:val="24"/>
        </w:rPr>
        <w:t xml:space="preserve">“; „Dėl </w:t>
      </w:r>
      <w:r w:rsidRPr="008321F5">
        <w:rPr>
          <w:rStyle w:val="Grietas"/>
          <w:b w:val="0"/>
          <w:iCs/>
        </w:rPr>
        <w:t xml:space="preserve">Plungės rajono savivaldybės 2020 metų konsoliduotųjų finansinių </w:t>
      </w:r>
      <w:r>
        <w:rPr>
          <w:rStyle w:val="Grietas"/>
          <w:b w:val="0"/>
          <w:iCs/>
        </w:rPr>
        <w:t>ataskaitų rinkinio patvirtinimo“</w:t>
      </w:r>
      <w:r w:rsidR="0024685F">
        <w:rPr>
          <w:rStyle w:val="Grietas"/>
          <w:b w:val="0"/>
          <w:iCs/>
        </w:rPr>
        <w:t>; „Dėl p</w:t>
      </w:r>
      <w:r w:rsidR="0024685F">
        <w:t>ritarimo</w:t>
      </w:r>
      <w:r w:rsidR="0024685F" w:rsidRPr="00256A07">
        <w:t xml:space="preserve"> valstybės įmonės Lietuvos automobilių kelių direkcijos ir Plungės rajono savivaldybės bendradarbiavimo sutarties susitarimui Nr. 1 „Dėl 2018 m. rugpjūčio 2 d. bendradarbiavimo sutarties Nr. S-530/A1-29 pakeitimo“</w:t>
      </w:r>
      <w:r w:rsidR="0024685F">
        <w:t>; „Dėl pritarimo</w:t>
      </w:r>
      <w:r w:rsidR="0024685F" w:rsidRPr="00256A07">
        <w:t xml:space="preserve"> valstybės įmonės Lietuvos automobilių kelių direkcijos ir Plungės rajono savivaldybės bendradarbiavimo sutarties susitarimui Nr. 1 „Dėl 2018 m. lapkričio 7 d. bendradarbiavimo sutar</w:t>
      </w:r>
      <w:r w:rsidR="0024685F">
        <w:t>ties Nr. S-913/A1-53 pakeitimo“</w:t>
      </w:r>
      <w:r>
        <w:rPr>
          <w:rStyle w:val="Grietas"/>
          <w:b w:val="0"/>
          <w:iCs/>
        </w:rPr>
        <w:t xml:space="preserve"> ir kitiems sprendimams</w:t>
      </w:r>
      <w:r w:rsidRPr="008321F5">
        <w:rPr>
          <w:rStyle w:val="Grietas"/>
          <w:b w:val="0"/>
          <w:iCs/>
        </w:rPr>
        <w:t>.</w:t>
      </w:r>
      <w:r>
        <w:rPr>
          <w:rStyle w:val="Grietas"/>
          <w:b w:val="0"/>
          <w:iCs/>
        </w:rPr>
        <w:t xml:space="preserve"> </w:t>
      </w:r>
    </w:p>
    <w:p w:rsidR="008321F5" w:rsidRPr="00F45FBC" w:rsidRDefault="008321F5" w:rsidP="008321F5">
      <w:pPr>
        <w:ind w:firstLine="720"/>
        <w:jc w:val="both"/>
      </w:pPr>
      <w:r>
        <w:rPr>
          <w:rStyle w:val="Grietas"/>
          <w:b w:val="0"/>
          <w:iCs/>
        </w:rPr>
        <w:t xml:space="preserve">Vėliau </w:t>
      </w:r>
      <w:r w:rsidRPr="008321F5">
        <w:t>Audronė Aužbikavičiūtė</w:t>
      </w:r>
      <w:r w:rsidRPr="008321F5">
        <w:rPr>
          <w:rStyle w:val="Komentaronuoroda"/>
          <w:sz w:val="24"/>
        </w:rPr>
        <w:t xml:space="preserve">, </w:t>
      </w:r>
      <w:r w:rsidRPr="008321F5">
        <w:t xml:space="preserve">Strateginio planavimo ir investicijų skyriaus vyr. specialistė, trumpai pristatė informaciją </w:t>
      </w:r>
      <w:r>
        <w:rPr>
          <w:rStyle w:val="Grietas"/>
          <w:b w:val="0"/>
          <w:iCs/>
        </w:rPr>
        <w:t xml:space="preserve">apie </w:t>
      </w:r>
      <w:r w:rsidRPr="00F45FBC">
        <w:t>grupinių gyvenimo namų Birutės g. 6 įkūrimą, vykdant projektą „Bendruomeninių apgyvendinimo bei užimtumo paslaugų asmenims su proto ir psichikos negalia plėtra Plungės rajone“</w:t>
      </w:r>
      <w:r>
        <w:t xml:space="preserve">. </w:t>
      </w:r>
      <w:r w:rsidRPr="00F45FBC">
        <w:t>Asta Beierle Eigirdienė svarstė, kiek dar liko laiko</w:t>
      </w:r>
      <w:r>
        <w:t xml:space="preserve"> finansavimo šaltiniams</w:t>
      </w:r>
      <w:r w:rsidRPr="00F45FBC">
        <w:t xml:space="preserve"> ieško</w:t>
      </w:r>
      <w:r>
        <w:t>ti</w:t>
      </w:r>
      <w:r w:rsidRPr="00F45FBC">
        <w:t xml:space="preserve">, kad </w:t>
      </w:r>
      <w:r w:rsidR="00B902AB">
        <w:t>p</w:t>
      </w:r>
      <w:r w:rsidRPr="00F45FBC">
        <w:t>rojektas būtų įgyvendintas.</w:t>
      </w:r>
      <w:r>
        <w:t xml:space="preserve"> </w:t>
      </w:r>
      <w:r w:rsidRPr="00F45FBC">
        <w:t xml:space="preserve">Pranešėja atsakė, kad </w:t>
      </w:r>
      <w:r w:rsidR="00B902AB">
        <w:t>p</w:t>
      </w:r>
      <w:r w:rsidRPr="00F45FBC">
        <w:t>rojekto veiklų pabaiga yra numatyta 2023 m. vasario 28 d.</w:t>
      </w:r>
      <w:r>
        <w:t xml:space="preserve"> </w:t>
      </w:r>
      <w:r w:rsidRPr="00F45FBC">
        <w:t xml:space="preserve">Liudas Skierus replikavo, jog nėra būtinybės dabar pat „stoti į prašančiojo poziciją“, nes </w:t>
      </w:r>
      <w:r w:rsidR="00B902AB">
        <w:t>p</w:t>
      </w:r>
      <w:r w:rsidRPr="00F45FBC">
        <w:t>rojekt</w:t>
      </w:r>
      <w:r w:rsidR="00B902AB">
        <w:t>as</w:t>
      </w:r>
      <w:r w:rsidRPr="00F45FBC">
        <w:t xml:space="preserve"> įgyvendinamas pačios valstybės labui, o išaugusį lėšų poreikį lėmė padidėjusi statybų kaina. Siūlė rašyti kreipimąsi </w:t>
      </w:r>
      <w:r>
        <w:t>S</w:t>
      </w:r>
      <w:r w:rsidR="00B902AB">
        <w:t>ocialinės</w:t>
      </w:r>
      <w:r>
        <w:t xml:space="preserve"> apsaugos ir darbo ministerijai su informacija, jog</w:t>
      </w:r>
      <w:r w:rsidRPr="00F45FBC">
        <w:t xml:space="preserve"> „mes vykdysim šią valstybės politiką, jei bus teikiamas finansavimas.“</w:t>
      </w:r>
      <w:r>
        <w:t xml:space="preserve"> </w:t>
      </w:r>
      <w:r w:rsidRPr="00F45FBC">
        <w:t xml:space="preserve">Adomas Zamulskis siūlė šį klausimą įtraukti į artėjančio Savivaldybės tarybos posėdžio darbotvarkę. </w:t>
      </w:r>
    </w:p>
    <w:p w:rsidR="007572EF" w:rsidRPr="007572EF" w:rsidRDefault="007572EF" w:rsidP="007572EF">
      <w:pPr>
        <w:pStyle w:val="prastasistinklapis"/>
        <w:spacing w:before="0" w:beforeAutospacing="0" w:after="0" w:afterAutospacing="0"/>
        <w:ind w:firstLine="720"/>
        <w:jc w:val="both"/>
        <w:rPr>
          <w:rFonts w:ascii="Times New Roman" w:hAnsi="Times New Roman" w:cs="Times New Roman"/>
          <w:color w:val="auto"/>
          <w:sz w:val="24"/>
          <w:szCs w:val="24"/>
        </w:rPr>
      </w:pPr>
      <w:r w:rsidRPr="007572EF">
        <w:rPr>
          <w:rFonts w:ascii="Times New Roman" w:hAnsi="Times New Roman" w:cs="Times New Roman"/>
          <w:color w:val="auto"/>
          <w:sz w:val="24"/>
          <w:szCs w:val="24"/>
        </w:rPr>
        <w:t>Posėdžio pabaigoje Liudas Skierus</w:t>
      </w:r>
      <w:r>
        <w:rPr>
          <w:rFonts w:ascii="Times New Roman" w:hAnsi="Times New Roman" w:cs="Times New Roman"/>
          <w:color w:val="auto"/>
          <w:sz w:val="24"/>
          <w:szCs w:val="24"/>
        </w:rPr>
        <w:t>, Komiteto pirmininko pavaduotojas</w:t>
      </w:r>
      <w:r w:rsidR="00DD22BE">
        <w:rPr>
          <w:rFonts w:ascii="Times New Roman" w:hAnsi="Times New Roman" w:cs="Times New Roman"/>
          <w:color w:val="auto"/>
          <w:sz w:val="24"/>
          <w:szCs w:val="24"/>
        </w:rPr>
        <w:t>,</w:t>
      </w:r>
      <w:r w:rsidRPr="007572EF">
        <w:rPr>
          <w:rFonts w:ascii="Times New Roman" w:hAnsi="Times New Roman" w:cs="Times New Roman"/>
          <w:color w:val="auto"/>
          <w:sz w:val="24"/>
          <w:szCs w:val="24"/>
        </w:rPr>
        <w:t xml:space="preserve"> </w:t>
      </w:r>
      <w:r w:rsidR="00DD22BE">
        <w:rPr>
          <w:rFonts w:ascii="Times New Roman" w:hAnsi="Times New Roman" w:cs="Times New Roman"/>
          <w:color w:val="auto"/>
          <w:sz w:val="24"/>
          <w:szCs w:val="24"/>
        </w:rPr>
        <w:t>p</w:t>
      </w:r>
      <w:r w:rsidRPr="007572EF">
        <w:rPr>
          <w:rFonts w:ascii="Times New Roman" w:hAnsi="Times New Roman" w:cs="Times New Roman"/>
          <w:color w:val="auto"/>
          <w:sz w:val="24"/>
          <w:szCs w:val="24"/>
        </w:rPr>
        <w:t xml:space="preserve">aminėjo, jog reikėtų papildomo Komiteto posėdžio prieš Savivaldybės tarybos posėdį. Kalbėjo: „Terminai labai spaudžia, - Lietuva vykdo „žalinimo“ politiką. Savivaldybė prieš keletą savaičių gavo dokumentą </w:t>
      </w:r>
      <w:r w:rsidRPr="007572EF">
        <w:rPr>
          <w:rFonts w:ascii="Times New Roman" w:hAnsi="Times New Roman" w:cs="Times New Roman"/>
          <w:color w:val="auto"/>
          <w:sz w:val="24"/>
          <w:szCs w:val="24"/>
        </w:rPr>
        <w:lastRenderedPageBreak/>
        <w:t>apie žalinimo sistemą. Tai didelės apimties dokumentas. Šiandien aš susitik</w:t>
      </w:r>
      <w:r w:rsidR="00DD22BE">
        <w:rPr>
          <w:rFonts w:ascii="Times New Roman" w:hAnsi="Times New Roman" w:cs="Times New Roman"/>
          <w:color w:val="auto"/>
          <w:sz w:val="24"/>
          <w:szCs w:val="24"/>
        </w:rPr>
        <w:t>au</w:t>
      </w:r>
      <w:r w:rsidRPr="007572EF">
        <w:rPr>
          <w:rFonts w:ascii="Times New Roman" w:hAnsi="Times New Roman" w:cs="Times New Roman"/>
          <w:color w:val="auto"/>
          <w:sz w:val="24"/>
          <w:szCs w:val="24"/>
        </w:rPr>
        <w:t xml:space="preserve"> su žmogumi, kuris toje srityje labai aiškiai žino perspektyvas. Jis sakė, jog tame dokumente rašoma, kad nuo 2023 metų - beveik </w:t>
      </w:r>
      <w:r w:rsidR="00624CA6">
        <w:rPr>
          <w:rFonts w:ascii="Times New Roman" w:hAnsi="Times New Roman" w:cs="Times New Roman"/>
          <w:color w:val="auto"/>
          <w:sz w:val="24"/>
          <w:szCs w:val="24"/>
        </w:rPr>
        <w:t xml:space="preserve">po </w:t>
      </w:r>
      <w:r w:rsidRPr="007572EF">
        <w:rPr>
          <w:rFonts w:ascii="Times New Roman" w:hAnsi="Times New Roman" w:cs="Times New Roman"/>
          <w:color w:val="auto"/>
          <w:sz w:val="24"/>
          <w:szCs w:val="24"/>
        </w:rPr>
        <w:t>pusantrų metų</w:t>
      </w:r>
      <w:r w:rsidR="00624CA6">
        <w:rPr>
          <w:rFonts w:ascii="Times New Roman" w:hAnsi="Times New Roman" w:cs="Times New Roman"/>
          <w:color w:val="auto"/>
          <w:sz w:val="24"/>
          <w:szCs w:val="24"/>
        </w:rPr>
        <w:t xml:space="preserve"> -</w:t>
      </w:r>
      <w:r w:rsidRPr="007572EF">
        <w:rPr>
          <w:rFonts w:ascii="Times New Roman" w:hAnsi="Times New Roman" w:cs="Times New Roman"/>
          <w:color w:val="auto"/>
          <w:sz w:val="24"/>
          <w:szCs w:val="24"/>
        </w:rPr>
        <w:t xml:space="preserve"> įsigalios tvarka, kad biokuro katilinėse nebus galima deginti SM1 ir SM2 čipsų, tik SM3 čipsus. Tai kirtimų ir lentpjūvių atliekos.“ Pasak L. Skieraus, nė vieno biokuro naudotojo katilinės nėra pritaikytos minėtai situacijai. Paminėjo, jog SM1 ir SM2 turi būti atiduota pramonei</w:t>
      </w:r>
      <w:r w:rsidR="00624CA6">
        <w:rPr>
          <w:rFonts w:ascii="Times New Roman" w:hAnsi="Times New Roman" w:cs="Times New Roman"/>
          <w:color w:val="auto"/>
          <w:sz w:val="24"/>
          <w:szCs w:val="24"/>
        </w:rPr>
        <w:t xml:space="preserve"> perdirbti</w:t>
      </w:r>
      <w:r w:rsidRPr="007572EF">
        <w:rPr>
          <w:rFonts w:ascii="Times New Roman" w:hAnsi="Times New Roman" w:cs="Times New Roman"/>
          <w:color w:val="auto"/>
          <w:sz w:val="24"/>
          <w:szCs w:val="24"/>
        </w:rPr>
        <w:t>. Liudas Skierus pabrėžė, jog SM1 ir SM2 yra iš malkinės medienos, kur</w:t>
      </w:r>
      <w:r w:rsidR="00624CA6">
        <w:rPr>
          <w:rFonts w:ascii="Times New Roman" w:hAnsi="Times New Roman" w:cs="Times New Roman"/>
          <w:color w:val="auto"/>
          <w:sz w:val="24"/>
          <w:szCs w:val="24"/>
        </w:rPr>
        <w:t>ioje</w:t>
      </w:r>
      <w:r w:rsidRPr="007572EF">
        <w:rPr>
          <w:rFonts w:ascii="Times New Roman" w:hAnsi="Times New Roman" w:cs="Times New Roman"/>
          <w:color w:val="auto"/>
          <w:sz w:val="24"/>
          <w:szCs w:val="24"/>
        </w:rPr>
        <w:t xml:space="preserve"> sukauptas CO2 yra toks pat, kaip iškastinio kuro. Jo teigimu, valstybė rengiasi minėtam iššūkiui. Kalbėjo: „Aš siūlyčiau tarybos posėdžiui  parengti tarybos kreipimąsi, - ne Administracijos raštą, o tarybos sprendimą dėl galimybės finansuoti Lentpjūvės gatvės katilinės rekonstrukciją, kad joje būtų galima naudoti SM3 biokurą. Projektą užsisakysime patys, bet kainuos nemažai. Mes patys nepajėgsime to padaryti. Reikėtų paruošti kreipimąsi, kad nepavėluotume. O čia reikėtų būti pirmiems į traukinį. Šitas kreipimasis turėtų būti adresuotas Vyriausybei ir Energetikos ministerijai. Lėšos turėtų būti numatytos kitų metų biudžete, nes</w:t>
      </w:r>
      <w:r w:rsidR="00624CA6">
        <w:rPr>
          <w:rFonts w:ascii="Times New Roman" w:hAnsi="Times New Roman" w:cs="Times New Roman"/>
          <w:color w:val="auto"/>
          <w:sz w:val="24"/>
          <w:szCs w:val="24"/>
        </w:rPr>
        <w:t>,</w:t>
      </w:r>
      <w:r w:rsidRPr="007572EF">
        <w:rPr>
          <w:rFonts w:ascii="Times New Roman" w:hAnsi="Times New Roman" w:cs="Times New Roman"/>
          <w:color w:val="auto"/>
          <w:sz w:val="24"/>
          <w:szCs w:val="24"/>
        </w:rPr>
        <w:t xml:space="preserve"> priešingu atveju, neaišku, kokioje situacijoje mes atsidursime. Jungiamoji trasa pradėta statyti</w:t>
      </w:r>
      <w:r w:rsidR="00624CA6">
        <w:rPr>
          <w:rFonts w:ascii="Times New Roman" w:hAnsi="Times New Roman" w:cs="Times New Roman"/>
          <w:color w:val="auto"/>
          <w:sz w:val="24"/>
          <w:szCs w:val="24"/>
        </w:rPr>
        <w:t>,</w:t>
      </w:r>
      <w:r w:rsidRPr="007572EF">
        <w:rPr>
          <w:rFonts w:ascii="Times New Roman" w:hAnsi="Times New Roman" w:cs="Times New Roman"/>
          <w:color w:val="auto"/>
          <w:sz w:val="24"/>
          <w:szCs w:val="24"/>
        </w:rPr>
        <w:t xml:space="preserve"> ji bus baigta. Nebegalima dėti pinigų į tų katilų atnaujinimą, nes absoliučiai keičiasi politika. Aš Mindaugui siūlau parengti sprendimo projektą iki tarybos posėdžio, ir prieš tarybos posėdį surengti trumpą Komiteto posėdį, nes čia yra labai glausti terminai ir labai svarbus klausimas.“</w:t>
      </w:r>
      <w:r>
        <w:rPr>
          <w:rFonts w:ascii="Times New Roman" w:hAnsi="Times New Roman" w:cs="Times New Roman"/>
          <w:color w:val="auto"/>
          <w:sz w:val="24"/>
          <w:szCs w:val="24"/>
        </w:rPr>
        <w:t xml:space="preserve"> </w:t>
      </w:r>
      <w:r w:rsidRPr="007572EF">
        <w:rPr>
          <w:rFonts w:ascii="Times New Roman" w:hAnsi="Times New Roman" w:cs="Times New Roman"/>
          <w:color w:val="auto"/>
          <w:sz w:val="24"/>
          <w:szCs w:val="24"/>
        </w:rPr>
        <w:t xml:space="preserve">Adomas Zamulskis paminėjo, jog tikisi, kad Savivaldybės administracija sureaguos į Liudo Skieraus pasisakymą ir pagalvos, kaip, nepraradus dviejų mėnesių, būtų galima tai padaryti.      </w:t>
      </w:r>
    </w:p>
    <w:p w:rsidR="00D924E9" w:rsidRDefault="00CD7950" w:rsidP="00D924E9">
      <w:pPr>
        <w:ind w:firstLine="720"/>
        <w:jc w:val="both"/>
      </w:pPr>
      <w:r>
        <w:t>Liepos</w:t>
      </w:r>
      <w:r w:rsidR="00D924E9" w:rsidRPr="009E193E">
        <w:t xml:space="preserve"> mėnesį prieš tarybos posėdį vyko dar vienas </w:t>
      </w:r>
      <w:r w:rsidR="00D924E9">
        <w:t>jungtinis Ūkio, ekologijos ir kaimo reikalų bei Ekonomikos, finansų ir biudžeto komitetų</w:t>
      </w:r>
      <w:r w:rsidR="00D924E9" w:rsidRPr="009E193E">
        <w:t xml:space="preserve"> posėdis, kurio metu svarstyti </w:t>
      </w:r>
      <w:r w:rsidR="00D924E9">
        <w:t>5</w:t>
      </w:r>
      <w:r w:rsidR="00D924E9" w:rsidRPr="009E193E">
        <w:t xml:space="preserve"> klausimai.</w:t>
      </w:r>
      <w:r w:rsidR="00D924E9" w:rsidRPr="00CE67A3">
        <w:t xml:space="preserve"> </w:t>
      </w:r>
      <w:r w:rsidR="00D924E9">
        <w:t>Bendru sutarimu pritarta 5 sprendimų projektų teikimui Savivaldybės tarybai.</w:t>
      </w:r>
    </w:p>
    <w:p w:rsidR="00632897" w:rsidRDefault="0085749A" w:rsidP="00632897">
      <w:pPr>
        <w:tabs>
          <w:tab w:val="left" w:pos="4140"/>
        </w:tabs>
        <w:ind w:firstLine="720"/>
        <w:jc w:val="both"/>
      </w:pPr>
      <w:r>
        <w:t>Posėdžio pradžioje aptartas sprendimo projektas „</w:t>
      </w:r>
      <w:r w:rsidR="004E1421">
        <w:t>Dėl kreipimosi į Lietuvos Respublikos Vyriausybę“.</w:t>
      </w:r>
      <w:r w:rsidR="00632897">
        <w:t xml:space="preserve"> Margaritai Charitonovai, l. e. UAB „Plungės šilumos tinklai“ generalinio direktoriaus pareigas, trumpai pristačius minėtą sprendimo projektą, buvo nemažai diskutuojama. L. Skierus papildė pranešėją, sakydamas, jog biokuras SM1 ir SM2 – tai žaliava, priskiriama malkinei medienai. Pasak jo, gali būti, jog biokuro katilų kūrenimas būtent šia medienos skiedra gali būti uždraustas dėl didelio užterštumo ją deginant. Savivaldybės meras Audrius Klišonis pastebėjo, jog, pabaigus </w:t>
      </w:r>
      <w:r w:rsidR="00BB6A2C">
        <w:t xml:space="preserve">katilinių trasų </w:t>
      </w:r>
      <w:r w:rsidR="00632897">
        <w:t>„sužiedinimą“, Lentpjūvės gatvė</w:t>
      </w:r>
      <w:r w:rsidR="00BB6A2C">
        <w:t>s katilinėje</w:t>
      </w:r>
      <w:r w:rsidR="00632897">
        <w:t xml:space="preserve"> esančių biokuro katilų nepakaks patenkinti visam šilumos poreikiui Plungės mieste. Svarstė, ar, sujungus šiluminę trasą ir pradėjus 70 % šilumos </w:t>
      </w:r>
      <w:r w:rsidR="00BB6A2C">
        <w:t>gaminti</w:t>
      </w:r>
      <w:r w:rsidR="00632897">
        <w:t xml:space="preserve"> biokuru, bus galimybė iš valstybės gauti paramą. Pranešėja M. Charitonova atsakė, jog pirmiausia reikia baigti trasos sujungimą ir tik tada kalbėti apie pajėgumų didinimą ir kreipimąsi dėl paramos. Pažymėjo, kad jeigu Lietuvos Respublikos Vyriausybei skirtas kreipimasis dėl finansavimo biokuro katilų pritaikymui SM3 skiedros naudojimui bus patenkintas, šilumos energijos pajėgumai padidės.</w:t>
      </w:r>
      <w:r w:rsidR="004713C8">
        <w:t xml:space="preserve"> Nutarta sprendimo projektą teikti Savivaldybės tarybai.</w:t>
      </w:r>
    </w:p>
    <w:p w:rsidR="002F166E" w:rsidRDefault="00BF0F04" w:rsidP="002F166E">
      <w:pPr>
        <w:tabs>
          <w:tab w:val="left" w:pos="4140"/>
        </w:tabs>
        <w:ind w:firstLine="720"/>
        <w:jc w:val="both"/>
      </w:pPr>
      <w:r>
        <w:t>Vėliau aptartas sprendimo projektas „Dėl kreipimosi į Lietuvos Respublikos Vyriausybę ir Socialinės apsaugos ir darbo ministeriją“.</w:t>
      </w:r>
      <w:r w:rsidR="002F166E" w:rsidRPr="002F166E">
        <w:t xml:space="preserve"> </w:t>
      </w:r>
      <w:r w:rsidR="002F166E">
        <w:t xml:space="preserve">Audronei Aužbikavičiūtei, Strateginio planavimo ir investicijų skyriaus vyr. specialistei, pristačius minėtą sprendimo projektą vyko diskusijos. A. Beierle Eigirdienė, mero pavaduotoja, svarstė, ar nereikėtų Lietuvos Respublikos Vyriausybei priminti, jog tai buvo jos planas įgyvendinti projektą „Bendruomeninių apgyvendinimo ir užimtumo paslaugų asmenims su proto ir psichine negalia plėtra Plungės rajone“. Piktinosi sakydama, kad Vyriausybė negali neteikti žadėto finansavimo </w:t>
      </w:r>
      <w:r w:rsidR="00BB6A2C">
        <w:t>p</w:t>
      </w:r>
      <w:r w:rsidR="002F166E">
        <w:t>rojektui įgyvendinti. A. Zamulskis pritarė mero pavaduotojai. Siūlė teikti kreipimąsi ir laukti atsakymo. Klausė, ar buvo numatytas prisidėjimas prie projekto Savivaldybės lėšomis. Pranešėja atsakė, jog buvo numatytas 100 % finansavimas iš valstybės lėšų. A. Zamulskis pastebėjo, jog L</w:t>
      </w:r>
      <w:r w:rsidR="00BB6A2C">
        <w:t>R</w:t>
      </w:r>
      <w:r w:rsidR="002F166E">
        <w:t xml:space="preserve"> Seime dirba du politikai iš Plungės. Siūlė kreipimąsi pateikti ir jiems. Savivaldybės meras Audrius Klišonis svarstė, jog yra didelė galimybė, jog dabar prašymas dėl finansavimo nebus tenkinamas, nes šių metų Vyriausybės biudžetas jau suplanuotas, tačiau reikia tikėti, jog, planuojant kitų metų biudžetą, Vyriausybė atsižvelgs į kreipimąsi.</w:t>
      </w:r>
      <w:r w:rsidR="00AF4430" w:rsidRPr="00AF4430">
        <w:t xml:space="preserve"> </w:t>
      </w:r>
      <w:r w:rsidR="00AF4430">
        <w:t>Nutarta sprendimo projektą teikti Savivaldybės tarybai.</w:t>
      </w:r>
      <w:r w:rsidR="002F166E">
        <w:t xml:space="preserve"> </w:t>
      </w:r>
    </w:p>
    <w:p w:rsidR="00607449" w:rsidRPr="00C97541" w:rsidRDefault="00607449" w:rsidP="00607449">
      <w:pPr>
        <w:tabs>
          <w:tab w:val="left" w:pos="4140"/>
        </w:tabs>
        <w:ind w:firstLine="720"/>
        <w:jc w:val="both"/>
        <w:rPr>
          <w:color w:val="FF0000"/>
        </w:rPr>
      </w:pPr>
      <w:r>
        <w:t>Toliau</w:t>
      </w:r>
      <w:r w:rsidR="002F166E">
        <w:t xml:space="preserve"> </w:t>
      </w:r>
      <w:r>
        <w:t>bendru sutarimu buvo pritarta sprendimų projektų teikimui Savivaldybės tarybai „Dėl leidimo įsigyti lengvąjį automobilį“ ir „Dėl leidimo įsigyti gaisrinį automobilį“.</w:t>
      </w:r>
      <w:r w:rsidRPr="00607449">
        <w:rPr>
          <w:rStyle w:val="Komentaronuoroda"/>
          <w:sz w:val="24"/>
        </w:rPr>
        <w:t xml:space="preserve"> </w:t>
      </w:r>
      <w:r>
        <w:rPr>
          <w:rStyle w:val="Komentaronuoroda"/>
          <w:sz w:val="24"/>
        </w:rPr>
        <w:t xml:space="preserve">Pakartotinai pristatyti </w:t>
      </w:r>
      <w:r>
        <w:t>Savivaldybės 2021 metų patvirtinto biudžeto pakeitimai.</w:t>
      </w:r>
    </w:p>
    <w:p w:rsidR="002C1B60" w:rsidRDefault="000E08D2" w:rsidP="002C1B60">
      <w:pPr>
        <w:ind w:firstLine="720"/>
        <w:jc w:val="both"/>
        <w:rPr>
          <w:color w:val="FF0000"/>
        </w:rPr>
      </w:pPr>
      <w:r w:rsidRPr="006B0BFD">
        <w:lastRenderedPageBreak/>
        <w:t>Rugsėjo mėnesio darbotvarkėje buvo 20 klausimų. Bendru sutarimu pritarta 14 sprendimų projektų teikimui Savivaldybės tarybai.</w:t>
      </w:r>
      <w:r w:rsidR="002C1B60" w:rsidRPr="002C1B60">
        <w:t xml:space="preserve"> </w:t>
      </w:r>
      <w:r w:rsidR="002C1B60">
        <w:t>Išklausytos 6 informacinio pobūdžio klausimai</w:t>
      </w:r>
      <w:r w:rsidR="002C1B60" w:rsidRPr="00404293">
        <w:t>.</w:t>
      </w:r>
    </w:p>
    <w:p w:rsidR="00EC5BD4" w:rsidRPr="004F5214" w:rsidRDefault="00EC5BD4" w:rsidP="00EC5BD4">
      <w:pPr>
        <w:ind w:firstLine="720"/>
        <w:jc w:val="both"/>
        <w:rPr>
          <w:caps/>
        </w:rPr>
      </w:pPr>
      <w:r w:rsidRPr="00EC5BD4">
        <w:t xml:space="preserve">Posėdžio pradžioje išklausyta informacija apie </w:t>
      </w:r>
      <w:r w:rsidRPr="004F5214">
        <w:t>Savivaldybės biudžetinių įstaigų gautų pajamų už suteiktas paslaugas panaudojimą.</w:t>
      </w:r>
    </w:p>
    <w:p w:rsidR="00242397" w:rsidRPr="006F720D" w:rsidRDefault="00BC7C65" w:rsidP="00242397">
      <w:pPr>
        <w:pStyle w:val="Betarp"/>
        <w:ind w:firstLine="720"/>
        <w:jc w:val="both"/>
        <w:rPr>
          <w:b/>
        </w:rPr>
      </w:pPr>
      <w:r>
        <w:t>Bendru sutarimu buvo pritarta sprendimų projektų teikimui Savivaldybės tarybai</w:t>
      </w:r>
      <w:r w:rsidR="009E45B4">
        <w:t>:</w:t>
      </w:r>
      <w:r>
        <w:t xml:space="preserve"> „</w:t>
      </w:r>
      <w:r w:rsidRPr="004F5214">
        <w:rPr>
          <w:bCs/>
        </w:rPr>
        <w:t>Dėl Plungės rajono savivaldybės tarybos Etikos komisijos veiklos nuostatų patvirtinimo</w:t>
      </w:r>
      <w:r>
        <w:rPr>
          <w:bCs/>
        </w:rPr>
        <w:t>“; „</w:t>
      </w:r>
      <w:r w:rsidRPr="004F5214">
        <w:rPr>
          <w:bCs/>
        </w:rPr>
        <w:t>Dėl Plungės rajono savivaldybės Antikorupcijos komisijos nuostatų patvirtinimo</w:t>
      </w:r>
      <w:r w:rsidR="006C4894">
        <w:rPr>
          <w:bCs/>
        </w:rPr>
        <w:t>“</w:t>
      </w:r>
      <w:r w:rsidRPr="004F5214">
        <w:rPr>
          <w:bCs/>
        </w:rPr>
        <w:t>.</w:t>
      </w:r>
      <w:r w:rsidR="006C4894">
        <w:rPr>
          <w:bCs/>
        </w:rPr>
        <w:t xml:space="preserve"> Ilgai diskutuota aptariant </w:t>
      </w:r>
      <w:r w:rsidR="006C4894">
        <w:t xml:space="preserve">Plungės sporto ir rekreacijos centro (toliau – PSRC) </w:t>
      </w:r>
      <w:r w:rsidR="006C4894">
        <w:rPr>
          <w:bCs/>
        </w:rPr>
        <w:t xml:space="preserve">prašymą </w:t>
      </w:r>
      <w:r w:rsidR="006C4894" w:rsidRPr="006C4894">
        <w:rPr>
          <w:rFonts w:eastAsia="Calibri"/>
        </w:rPr>
        <w:t>„Dėl papildomo finansavimo tinklinio trenerio etatui“</w:t>
      </w:r>
      <w:r w:rsidR="00242397">
        <w:rPr>
          <w:rFonts w:eastAsia="Calibri"/>
        </w:rPr>
        <w:t>.</w:t>
      </w:r>
      <w:r w:rsidR="00242397" w:rsidRPr="00242397">
        <w:t xml:space="preserve"> </w:t>
      </w:r>
      <w:r w:rsidR="00242397" w:rsidRPr="004F5214">
        <w:t xml:space="preserve">Julija Čiuželienė, Švietimo ir sporto skyriaus </w:t>
      </w:r>
      <w:r w:rsidR="00242397">
        <w:t>vyr. specialistė</w:t>
      </w:r>
      <w:r w:rsidR="009E45B4">
        <w:t>,</w:t>
      </w:r>
      <w:r w:rsidR="00242397" w:rsidRPr="00242397">
        <w:t xml:space="preserve"> </w:t>
      </w:r>
      <w:r w:rsidR="00242397">
        <w:t xml:space="preserve">paminėjo, jog prašymas buvo aptartas Švietimo, kultūros ir sporto komiteto posėdžio metu. Pasak jos, Komitetas pritarė trečios jaunųjų tinklininkių grupės formavimui, o dėl papildomo finansavimo kreipiamasi į Ekonomikos, finansų ir biudžeto komitetą. </w:t>
      </w:r>
      <w:r w:rsidR="00595D50">
        <w:t xml:space="preserve">Išklausius </w:t>
      </w:r>
      <w:r w:rsidR="006F720D">
        <w:t xml:space="preserve">PSRC direktoriaus </w:t>
      </w:r>
      <w:r w:rsidR="006F720D" w:rsidRPr="006F720D">
        <w:rPr>
          <w:rStyle w:val="Grietas"/>
          <w:b w:val="0"/>
          <w:iCs/>
        </w:rPr>
        <w:t>Alvydo Viršilo</w:t>
      </w:r>
      <w:r w:rsidR="006F720D">
        <w:rPr>
          <w:rStyle w:val="Grietas"/>
          <w:b w:val="0"/>
          <w:iCs/>
        </w:rPr>
        <w:t xml:space="preserve"> bei kitų Komiteto narių, nutarta apsiriboti išklausyta informacija. </w:t>
      </w:r>
    </w:p>
    <w:p w:rsidR="00B22031" w:rsidRDefault="00CD56B3" w:rsidP="00B22031">
      <w:pPr>
        <w:tabs>
          <w:tab w:val="left" w:pos="4140"/>
        </w:tabs>
        <w:ind w:firstLine="720"/>
        <w:jc w:val="both"/>
        <w:rPr>
          <w:rFonts w:eastAsia="Calibri"/>
        </w:rPr>
      </w:pPr>
      <w:r>
        <w:t xml:space="preserve">Vėliau </w:t>
      </w:r>
      <w:r w:rsidRPr="00CD56B3">
        <w:rPr>
          <w:rFonts w:eastAsia="Calibri"/>
        </w:rPr>
        <w:t xml:space="preserve">Remigijus Mažeika, VšĮ Plungės rajono savivaldybės ligoninės (toliau - Ligoninė) l. e. p. direktorius, </w:t>
      </w:r>
      <w:r>
        <w:t xml:space="preserve">trumpai pristatė prašymą </w:t>
      </w:r>
      <w:r w:rsidRPr="00CD56B3">
        <w:rPr>
          <w:rFonts w:eastAsia="Calibri"/>
        </w:rPr>
        <w:t>„Dėl 128 pjūvių kompiuterinio tomografo įsigijimo“</w:t>
      </w:r>
      <w:r>
        <w:rPr>
          <w:rFonts w:eastAsia="Calibri"/>
        </w:rPr>
        <w:t>.</w:t>
      </w:r>
      <w:r w:rsidR="000F37F2" w:rsidRPr="000F37F2">
        <w:rPr>
          <w:rStyle w:val="Komentaronuoroda"/>
          <w:iCs/>
        </w:rPr>
        <w:t xml:space="preserve"> </w:t>
      </w:r>
      <w:r w:rsidR="000F37F2" w:rsidRPr="000F37F2">
        <w:rPr>
          <w:rStyle w:val="Grietas"/>
          <w:b w:val="0"/>
          <w:iCs/>
        </w:rPr>
        <w:t>Marijus Kaktys</w:t>
      </w:r>
      <w:r w:rsidR="000F37F2">
        <w:rPr>
          <w:rStyle w:val="Grietas"/>
          <w:b w:val="0"/>
          <w:iCs/>
        </w:rPr>
        <w:t>, Komiteto narys</w:t>
      </w:r>
      <w:r w:rsidR="00835032">
        <w:rPr>
          <w:rStyle w:val="Grietas"/>
          <w:b w:val="0"/>
          <w:iCs/>
        </w:rPr>
        <w:t>,</w:t>
      </w:r>
      <w:r w:rsidR="000F37F2" w:rsidRPr="000F37F2">
        <w:rPr>
          <w:rStyle w:val="Grietas"/>
          <w:b w:val="0"/>
          <w:iCs/>
        </w:rPr>
        <w:t xml:space="preserve"> sakė, jog Ligoninės rašte minimas</w:t>
      </w:r>
      <w:r w:rsidR="000F37F2">
        <w:rPr>
          <w:rStyle w:val="Grietas"/>
          <w:iCs/>
        </w:rPr>
        <w:t xml:space="preserve"> </w:t>
      </w:r>
      <w:r w:rsidR="000F37F2" w:rsidRPr="000F37F2">
        <w:rPr>
          <w:rFonts w:eastAsia="Calibri"/>
        </w:rPr>
        <w:t>128 pjūvių kompiuterinis tomografas. Klausė, kokių pjūvių dar būna. Taip pat pasidomėjo, kaip jaučiasi naujasis direktorius Plungės ligoninėje.</w:t>
      </w:r>
      <w:r w:rsidR="000F37F2" w:rsidRPr="000A28B1">
        <w:rPr>
          <w:rFonts w:eastAsia="Calibri"/>
        </w:rPr>
        <w:t xml:space="preserve"> </w:t>
      </w:r>
      <w:r w:rsidR="000F37F2" w:rsidRPr="000F37F2">
        <w:rPr>
          <w:rFonts w:eastAsia="Calibri"/>
        </w:rPr>
        <w:t>L. e. p. direktorius sakė, jog minimalus reikalavimas yra turėti 64 pjūvių kompiuterinį tomografą.</w:t>
      </w:r>
      <w:r w:rsidR="00B973E6" w:rsidRPr="000A28B1">
        <w:rPr>
          <w:rFonts w:eastAsia="Calibri"/>
        </w:rPr>
        <w:t xml:space="preserve"> </w:t>
      </w:r>
      <w:r w:rsidR="00B973E6" w:rsidRPr="00B973E6">
        <w:rPr>
          <w:rFonts w:eastAsia="Calibri"/>
        </w:rPr>
        <w:t>Pasak jo, Mažeikių bei Šilutės</w:t>
      </w:r>
      <w:r w:rsidR="00835032">
        <w:rPr>
          <w:rFonts w:eastAsia="Calibri"/>
        </w:rPr>
        <w:t xml:space="preserve"> ligoninės</w:t>
      </w:r>
      <w:r w:rsidR="00B973E6" w:rsidRPr="00B973E6">
        <w:rPr>
          <w:rFonts w:eastAsia="Calibri"/>
        </w:rPr>
        <w:t xml:space="preserve"> jau dabar turi įsigiję 128 pjūvių kompiuterinius tomografus. R. Mažeikos nuomone, tai žingsnis į priekį, ir tai yra optimalus variantas</w:t>
      </w:r>
      <w:r w:rsidR="00835032">
        <w:rPr>
          <w:rFonts w:eastAsia="Calibri"/>
        </w:rPr>
        <w:t xml:space="preserve"> žinant</w:t>
      </w:r>
      <w:r w:rsidR="00B973E6" w:rsidRPr="00B973E6">
        <w:rPr>
          <w:rFonts w:eastAsia="Calibri"/>
        </w:rPr>
        <w:t>, kad minėta įranga tarnaus 10 metų.</w:t>
      </w:r>
      <w:r w:rsidR="00974779">
        <w:rPr>
          <w:rFonts w:eastAsia="Calibri"/>
        </w:rPr>
        <w:t xml:space="preserve"> Po ilgų diskusijų</w:t>
      </w:r>
      <w:r w:rsidR="00974779" w:rsidRPr="00974779">
        <w:rPr>
          <w:rFonts w:eastAsia="Calibri"/>
        </w:rPr>
        <w:t xml:space="preserve"> Algirdas Pečiulis pasidomėjo, ar pagal Komiteto pirmininko išsakytas mintis galima suprasti, kad Ligoninės kolektyvas gali ramiai ruoštis ir vykdyti tolimesnius veiksmus įsigyjant kompiuterinį tomografą, o Plungės rajono gyventojai gali tikėtis, kad gaus tinkamas paslaugas.</w:t>
      </w:r>
      <w:r w:rsidR="00974779">
        <w:rPr>
          <w:rFonts w:eastAsia="Calibri"/>
        </w:rPr>
        <w:t xml:space="preserve"> A.</w:t>
      </w:r>
      <w:r w:rsidR="00974779" w:rsidRPr="00974779">
        <w:rPr>
          <w:rFonts w:eastAsia="Calibri"/>
        </w:rPr>
        <w:t xml:space="preserve"> Zamulskis</w:t>
      </w:r>
      <w:r w:rsidR="00974779">
        <w:rPr>
          <w:rFonts w:eastAsia="Calibri"/>
        </w:rPr>
        <w:t xml:space="preserve"> sakė, jog A.</w:t>
      </w:r>
      <w:r w:rsidR="00974779" w:rsidRPr="00974779">
        <w:rPr>
          <w:rFonts w:eastAsia="Calibri"/>
        </w:rPr>
        <w:t xml:space="preserve"> Pečiulis yra teisus: Komitetas neprieštarauja, kad Ligoninė vykdytų tolimesnes procedūras ir ruoštųsi dideliems iššūkiams.</w:t>
      </w:r>
    </w:p>
    <w:p w:rsidR="00CB667B" w:rsidRDefault="0046406B" w:rsidP="00CB667B">
      <w:pPr>
        <w:ind w:firstLine="720"/>
        <w:jc w:val="both"/>
      </w:pPr>
      <w:r>
        <w:rPr>
          <w:rFonts w:eastAsia="Calibri"/>
        </w:rPr>
        <w:t xml:space="preserve">Toliau buvo aptartas Ligoninės prašymas </w:t>
      </w:r>
      <w:r w:rsidRPr="0046406B">
        <w:rPr>
          <w:rFonts w:eastAsia="Calibri"/>
        </w:rPr>
        <w:t>„Dėl rezidentūros studijų finansavimo“</w:t>
      </w:r>
      <w:r>
        <w:rPr>
          <w:rFonts w:eastAsia="Calibri"/>
        </w:rPr>
        <w:t>.</w:t>
      </w:r>
      <w:r w:rsidR="00327F64">
        <w:rPr>
          <w:rFonts w:eastAsia="Calibri"/>
        </w:rPr>
        <w:t xml:space="preserve"> Nutarta pritarti </w:t>
      </w:r>
      <w:r w:rsidR="00327F64">
        <w:t>oftalmologijos rezidentūros studijų kompensavimui.</w:t>
      </w:r>
      <w:r w:rsidR="00D03470">
        <w:t xml:space="preserve"> Vėliau </w:t>
      </w:r>
      <w:r w:rsidR="00D03470">
        <w:rPr>
          <w:rFonts w:eastAsia="Calibri"/>
        </w:rPr>
        <w:t>Remigijui</w:t>
      </w:r>
      <w:r w:rsidR="00D03470" w:rsidRPr="00D03470">
        <w:rPr>
          <w:rFonts w:eastAsia="Calibri"/>
        </w:rPr>
        <w:t xml:space="preserve"> Mažeika</w:t>
      </w:r>
      <w:r w:rsidR="00D03470">
        <w:rPr>
          <w:rFonts w:eastAsia="Calibri"/>
        </w:rPr>
        <w:t>i</w:t>
      </w:r>
      <w:r w:rsidR="00D03470" w:rsidRPr="006030B4">
        <w:t xml:space="preserve"> </w:t>
      </w:r>
      <w:r w:rsidR="00D03470">
        <w:t xml:space="preserve">trumpai pristačius prašymą </w:t>
      </w:r>
      <w:r w:rsidR="00D03470" w:rsidRPr="00D03470">
        <w:rPr>
          <w:rFonts w:eastAsia="Calibri"/>
        </w:rPr>
        <w:t>„Dėl rezidentūros studijų finansavimo pakeitimo“</w:t>
      </w:r>
      <w:r w:rsidR="00D03470">
        <w:rPr>
          <w:rFonts w:eastAsia="Calibri"/>
        </w:rPr>
        <w:t xml:space="preserve">, buvo nutarta </w:t>
      </w:r>
      <w:r w:rsidR="00D03470">
        <w:rPr>
          <w:color w:val="000000"/>
        </w:rPr>
        <w:t>p</w:t>
      </w:r>
      <w:r w:rsidR="00D03470" w:rsidRPr="00D03470">
        <w:rPr>
          <w:color w:val="000000"/>
        </w:rPr>
        <w:t xml:space="preserve">ritarti, kad 3 432 eurai būtų išmokėti </w:t>
      </w:r>
      <w:r w:rsidR="00D03470" w:rsidRPr="00832165">
        <w:t>gydytojui rezidentui Gyčiui Baltuonei</w:t>
      </w:r>
      <w:r w:rsidR="00D03470">
        <w:t xml:space="preserve"> kaip stipendija. </w:t>
      </w:r>
      <w:r w:rsidR="00B22031">
        <w:rPr>
          <w:bCs/>
        </w:rPr>
        <w:t>Neringa Žilienė</w:t>
      </w:r>
      <w:r w:rsidR="00B22031" w:rsidRPr="00F45FBC">
        <w:t xml:space="preserve">, </w:t>
      </w:r>
      <w:r w:rsidR="00B22031">
        <w:t>Turto skyriaus vyr. specialistė</w:t>
      </w:r>
      <w:r w:rsidR="00F05FA0">
        <w:t>,</w:t>
      </w:r>
      <w:r w:rsidR="00B22031">
        <w:t xml:space="preserve"> </w:t>
      </w:r>
      <w:r w:rsidR="00B22031" w:rsidRPr="00F45FBC">
        <w:t>trumpai pristatė</w:t>
      </w:r>
      <w:r w:rsidR="00B22031">
        <w:t xml:space="preserve"> informaciją apie </w:t>
      </w:r>
      <w:r w:rsidR="00B22031" w:rsidRPr="004F5214">
        <w:t xml:space="preserve">Plungės rajono savivaldybės ir </w:t>
      </w:r>
      <w:r w:rsidR="00B22031">
        <w:t>socialinio būsto nuomos mokestį.</w:t>
      </w:r>
      <w:r w:rsidR="00B22031" w:rsidRPr="00B22031">
        <w:t xml:space="preserve"> </w:t>
      </w:r>
      <w:r w:rsidR="00B22031">
        <w:t>Paminėjo, jog ši informacija buvo pristatyta Sveikatos ir socialinės apsaugos komiteto posėdžio metu. Po aptarimo buvo pritarta taikyti rinkos pataisos koeficientą 1,2 Savivaldybės būsto nuomininkams, susijusiems darbo santykiais su Savivaldybės įstaiga (Ligonine).</w:t>
      </w:r>
      <w:r w:rsidR="009607EE">
        <w:t xml:space="preserve"> Nutarta pritarti,</w:t>
      </w:r>
      <w:r w:rsidR="009607EE" w:rsidRPr="009607EE">
        <w:t xml:space="preserve"> </w:t>
      </w:r>
      <w:r w:rsidR="009607EE">
        <w:t>kad Savivaldybės būsto nuomininkams, susijusiems darbo santykiais su Savivaldybės įstaiga,  būtų taikomas rinkos pataisos koeficientas 1,2.</w:t>
      </w:r>
    </w:p>
    <w:p w:rsidR="00555509" w:rsidRDefault="00026271" w:rsidP="00555509">
      <w:pPr>
        <w:ind w:firstLine="720"/>
        <w:jc w:val="both"/>
        <w:rPr>
          <w:color w:val="000000"/>
        </w:rPr>
      </w:pPr>
      <w:r>
        <w:t>Nemažai diskutuota Tomui Jociui</w:t>
      </w:r>
      <w:r w:rsidRPr="004F5214">
        <w:t>, Architektūros ir teri</w:t>
      </w:r>
      <w:r>
        <w:t>torijų planavimo skyriaus vedėjui</w:t>
      </w:r>
      <w:r w:rsidR="00F05FA0">
        <w:t>,</w:t>
      </w:r>
      <w:r>
        <w:t xml:space="preserve"> pristačius sprendimo projektą „Dėl </w:t>
      </w:r>
      <w:r w:rsidRPr="004F5214">
        <w:t>Plungės rajono savivaldybės tarybos 2020 m. gruodžio 22 d. sprendimo Nr. T1-308 „Dėl Savivaldybės infrastruktūros plėtros įmokos tarifo (tarifų) patvirtinimo“ ir jį keitusių sprendimų</w:t>
      </w:r>
      <w:r w:rsidRPr="004F5214">
        <w:rPr>
          <w:caps/>
        </w:rPr>
        <w:t xml:space="preserve"> </w:t>
      </w:r>
      <w:r>
        <w:t>pakeitimo“</w:t>
      </w:r>
      <w:r w:rsidRPr="004F5214">
        <w:t>.</w:t>
      </w:r>
      <w:r w:rsidR="00555509" w:rsidRPr="00555509">
        <w:t xml:space="preserve"> </w:t>
      </w:r>
      <w:r w:rsidR="00555509">
        <w:t xml:space="preserve">Pranešėjas informavo, jog buvo atliktas rinkos tyrimas, kiek nuo tada, kai minėtas klausimas buvo pateiktas svarstyti komitetams, savivaldybių pasitvirtino </w:t>
      </w:r>
      <w:r w:rsidR="00555509" w:rsidRPr="004F5214">
        <w:t>infra</w:t>
      </w:r>
      <w:r w:rsidR="00555509">
        <w:t xml:space="preserve">struktūros plėtros įmokos tarifus. Pasak jo, iš 60 savivaldybių papildomai prie kitų, kurios jau turėjo pasitvirtinusios, pasitvirtino dar 3 savivaldybės - Šiaulių miestas, Šiaulių rajonas ir Marijampolė. Paminėjo, jog Šiaulių miestas </w:t>
      </w:r>
      <w:r w:rsidR="00555509" w:rsidRPr="004F5214">
        <w:t>infra</w:t>
      </w:r>
      <w:r w:rsidR="00555509">
        <w:t>struktūros plėtros įmokos tarifą už m</w:t>
      </w:r>
      <w:r w:rsidR="00555509" w:rsidRPr="00C005E5">
        <w:rPr>
          <w:vertAlign w:val="superscript"/>
        </w:rPr>
        <w:t>2</w:t>
      </w:r>
      <w:r w:rsidR="00555509">
        <w:t xml:space="preserve"> pasitvirtino 10 eurų, Marijampolė – 5 eurus, o Šiaulių rajonas – 3 eurus.  T. Jocys pastebėjo, jog jeigu spalio ar lapkričio mėnesį Plungės rajono savivaldybėje būtų patvirtintas</w:t>
      </w:r>
      <w:r w:rsidR="00555509" w:rsidRPr="00C005E5">
        <w:t xml:space="preserve"> </w:t>
      </w:r>
      <w:r w:rsidR="00555509">
        <w:t>toks tarifas, tai jis įsigaliotų nuo 2022 m. sausio 1 d.</w:t>
      </w:r>
      <w:r w:rsidR="00CB667B">
        <w:t xml:space="preserve"> </w:t>
      </w:r>
      <w:r w:rsidR="00CB667B" w:rsidRPr="00CB667B">
        <w:rPr>
          <w:rStyle w:val="Grietas"/>
          <w:b w:val="0"/>
        </w:rPr>
        <w:t>Adomas Zamulskis replikavo, jog Tomas Jocys pateikė „špargalkę“, ką reikia daryti. Pasak jo, Administracija galėtų imtis iniciatyvos ir sudaryti išplėstinę darbo grupę, į kurią būtų įtraukti įvairių sričių atstovai, kuri išdiskutuotų ir, priėmusi sprendimą, pateiktų komitetams.</w:t>
      </w:r>
      <w:r w:rsidR="00CB667B">
        <w:rPr>
          <w:rStyle w:val="Grietas"/>
          <w:b w:val="0"/>
        </w:rPr>
        <w:t xml:space="preserve"> </w:t>
      </w:r>
      <w:r w:rsidR="00CB667B">
        <w:t>Nutarta s</w:t>
      </w:r>
      <w:r w:rsidR="00CB667B" w:rsidRPr="00CB667B">
        <w:rPr>
          <w:color w:val="000000"/>
        </w:rPr>
        <w:t>prendimo projektą teikti Savivaldybės tarybai</w:t>
      </w:r>
      <w:r w:rsidR="00CB667B">
        <w:rPr>
          <w:color w:val="000000"/>
        </w:rPr>
        <w:t>.</w:t>
      </w:r>
    </w:p>
    <w:p w:rsidR="00A12BF6" w:rsidRDefault="00ED41F5" w:rsidP="00A12BF6">
      <w:pPr>
        <w:ind w:firstLine="720"/>
        <w:jc w:val="both"/>
        <w:rPr>
          <w:color w:val="000000"/>
        </w:rPr>
      </w:pPr>
      <w:r>
        <w:rPr>
          <w:color w:val="000000"/>
        </w:rPr>
        <w:t xml:space="preserve">Ilgai diskutuota svarstant sprendimo projektą „Dėl </w:t>
      </w:r>
      <w:r w:rsidRPr="004F5214">
        <w:rPr>
          <w:bCs/>
        </w:rPr>
        <w:t xml:space="preserve">Plungės rajono savivaldybės švietimo įstaigų darbuotojų (tikslinių pareigybių) kelionės išlaidų kompensavimo tvarkos aprašo </w:t>
      </w:r>
      <w:r w:rsidRPr="004F5214">
        <w:rPr>
          <w:bCs/>
        </w:rPr>
        <w:lastRenderedPageBreak/>
        <w:t>patvirtinim</w:t>
      </w:r>
      <w:r>
        <w:rPr>
          <w:bCs/>
        </w:rPr>
        <w:t>o“.</w:t>
      </w:r>
      <w:r w:rsidR="003D48BC">
        <w:rPr>
          <w:bCs/>
        </w:rPr>
        <w:t xml:space="preserve"> Gintautui Rimeikiui, </w:t>
      </w:r>
      <w:r w:rsidR="003D48BC" w:rsidRPr="004F5214">
        <w:t>Švie</w:t>
      </w:r>
      <w:r w:rsidR="003D48BC">
        <w:t>timo ir sporto skyriaus vedėjui</w:t>
      </w:r>
      <w:r w:rsidR="009679E0">
        <w:t>,</w:t>
      </w:r>
      <w:r w:rsidR="003D48BC">
        <w:t xml:space="preserve"> pristačius minėtą sprendimą, Asta Beierle Eigirdienė klausė, kiek būtų specialistų, kurių kelionės išlaidos būtų kompensuojamos. Vedėjas sakė, jog šiuo metu pagal įstaigų pateiktus sąrašus kompensacija priklausytų 31 specialistui. </w:t>
      </w:r>
      <w:r w:rsidR="00A12BF6">
        <w:t>Išdiskutavus nutarta s</w:t>
      </w:r>
      <w:r w:rsidR="00A12BF6" w:rsidRPr="00CB667B">
        <w:rPr>
          <w:color w:val="000000"/>
        </w:rPr>
        <w:t>prendimo projektą teikti Savivaldybės tarybai</w:t>
      </w:r>
      <w:r w:rsidR="00A12BF6">
        <w:rPr>
          <w:color w:val="000000"/>
        </w:rPr>
        <w:t>.</w:t>
      </w:r>
    </w:p>
    <w:p w:rsidR="00B03B27" w:rsidRPr="00C97541" w:rsidRDefault="00B03B27" w:rsidP="00B03B27">
      <w:pPr>
        <w:tabs>
          <w:tab w:val="left" w:pos="4140"/>
        </w:tabs>
        <w:ind w:firstLine="720"/>
        <w:jc w:val="both"/>
        <w:rPr>
          <w:color w:val="FF0000"/>
        </w:rPr>
      </w:pPr>
      <w:r>
        <w:t>Nemažai diskutuota dėl Savivaldybės 2021 metų patvirtinto biudžeto pakeitimų.</w:t>
      </w:r>
    </w:p>
    <w:p w:rsidR="008B5150" w:rsidRDefault="008B5150" w:rsidP="008B5150">
      <w:pPr>
        <w:ind w:firstLine="720"/>
        <w:jc w:val="both"/>
        <w:rPr>
          <w:color w:val="FF0000"/>
        </w:rPr>
      </w:pPr>
      <w:r>
        <w:t>Spalio mėnesio darbotvarkėje buvo 15</w:t>
      </w:r>
      <w:r w:rsidRPr="006B0BFD">
        <w:t xml:space="preserve"> klausimų. Bendru sutarimu pritarta 1</w:t>
      </w:r>
      <w:r>
        <w:t>2</w:t>
      </w:r>
      <w:r w:rsidRPr="006B0BFD">
        <w:t xml:space="preserve"> sprendimų projektų teikimui Savivaldybės tarybai.</w:t>
      </w:r>
      <w:r w:rsidRPr="002C1B60">
        <w:t xml:space="preserve"> </w:t>
      </w:r>
      <w:r>
        <w:t>Išklausyti 3 informacinio pobūdžio klausimai</w:t>
      </w:r>
      <w:r w:rsidRPr="00404293">
        <w:t>.</w:t>
      </w:r>
    </w:p>
    <w:p w:rsidR="003D48BC" w:rsidRDefault="00534E3E" w:rsidP="003D48BC">
      <w:pPr>
        <w:tabs>
          <w:tab w:val="left" w:pos="4140"/>
        </w:tabs>
        <w:ind w:firstLine="720"/>
        <w:jc w:val="both"/>
      </w:pPr>
      <w:r>
        <w:t xml:space="preserve">Pradžioje posėdžio išklausyta informacija apie </w:t>
      </w:r>
      <w:r w:rsidRPr="00012A8F">
        <w:t>Plungės miesto nuotekų valymo įrenginių išplėti</w:t>
      </w:r>
      <w:r>
        <w:t>mo įvertinimo galimybių studiją.</w:t>
      </w:r>
      <w:r w:rsidR="00AA352F">
        <w:t xml:space="preserve"> Po ilgų diskusijų nutarta p</w:t>
      </w:r>
      <w:r w:rsidR="00AA352F" w:rsidRPr="00012A8F">
        <w:t xml:space="preserve">avesti </w:t>
      </w:r>
      <w:r w:rsidR="00AA352F" w:rsidRPr="00012A8F">
        <w:rPr>
          <w:rFonts w:eastAsia="Batang"/>
        </w:rPr>
        <w:t xml:space="preserve">UAB „Plungės vandenys“ valdybai išnagrinėti 2 ir 3 alternatyvas ir pateikti galutinį sprendimą </w:t>
      </w:r>
      <w:r w:rsidR="00AA352F" w:rsidRPr="00012A8F">
        <w:t>jungtiniam Ūkio, ekologijos ir kaimo reikalų bei Ekonomikos, finansų ir biudžeto komitetų posėdžiui, kuris planuojamas prieš Savivaldybės tarybos posėdį.</w:t>
      </w:r>
    </w:p>
    <w:p w:rsidR="00330BC5" w:rsidRDefault="00AA352F" w:rsidP="00AA352F">
      <w:pPr>
        <w:pStyle w:val="Betarp"/>
        <w:ind w:firstLine="720"/>
        <w:jc w:val="both"/>
        <w:rPr>
          <w:color w:val="000000"/>
        </w:rPr>
      </w:pPr>
      <w:r>
        <w:t xml:space="preserve">Laba ilgai diskutuota </w:t>
      </w:r>
      <w:r w:rsidRPr="00012A8F">
        <w:t>Roberta</w:t>
      </w:r>
      <w:r>
        <w:t xml:space="preserve">i Jakumienei pristačius sprendimo projektą „Dėl </w:t>
      </w:r>
      <w:r w:rsidRPr="00012A8F">
        <w:t>Plungės rajono savivaldybės vietinės rinkliavos už komunalinių atliekų surinkimą iš atliekų turėtojų ir atliekų</w:t>
      </w:r>
      <w:r>
        <w:t xml:space="preserve"> tvarkymą nuostatų patvirtinimo“</w:t>
      </w:r>
      <w:r w:rsidRPr="00012A8F">
        <w:t>.</w:t>
      </w:r>
      <w:r>
        <w:t xml:space="preserve"> Išklausius Komiteto narių pasisakymų, klaus</w:t>
      </w:r>
      <w:r w:rsidR="009679E0">
        <w:t>i</w:t>
      </w:r>
      <w:r>
        <w:t>mų bei pasiūlymų</w:t>
      </w:r>
      <w:r w:rsidR="009679E0">
        <w:t>,</w:t>
      </w:r>
      <w:r>
        <w:t xml:space="preserve"> buvo nutarta pakoreguotą s</w:t>
      </w:r>
      <w:r w:rsidRPr="00AA352F">
        <w:rPr>
          <w:color w:val="000000"/>
        </w:rPr>
        <w:t>prendimo projektą, pakartotinai apsvarsčius jungtiniame Ūkio, ekologijos ir kaimo reikalų bei Ekonomikos, finansų ir biudžeto komitetų posėdyje, teikti Savivaldybės tarybai</w:t>
      </w:r>
      <w:r w:rsidR="00330BC5">
        <w:rPr>
          <w:color w:val="000000"/>
        </w:rPr>
        <w:t>.</w:t>
      </w:r>
    </w:p>
    <w:p w:rsidR="003502CF" w:rsidRDefault="00330BC5" w:rsidP="003502CF">
      <w:pPr>
        <w:pStyle w:val="Betarp"/>
        <w:ind w:firstLine="720"/>
        <w:jc w:val="both"/>
        <w:rPr>
          <w:color w:val="000000"/>
        </w:rPr>
      </w:pPr>
      <w:r>
        <w:rPr>
          <w:color w:val="000000"/>
        </w:rPr>
        <w:t xml:space="preserve">Nemažai diskutuota </w:t>
      </w:r>
      <w:r>
        <w:rPr>
          <w:bCs/>
        </w:rPr>
        <w:t>Arvydui</w:t>
      </w:r>
      <w:r w:rsidRPr="00012A8F">
        <w:rPr>
          <w:bCs/>
        </w:rPr>
        <w:t xml:space="preserve"> Liutika</w:t>
      </w:r>
      <w:r>
        <w:rPr>
          <w:bCs/>
        </w:rPr>
        <w:t xml:space="preserve">i pristačius sprendimo projektą </w:t>
      </w:r>
      <w:r>
        <w:t>„Dėl</w:t>
      </w:r>
      <w:r w:rsidRPr="00330BC5">
        <w:t xml:space="preserve"> </w:t>
      </w:r>
      <w:r w:rsidRPr="00012A8F">
        <w:t>Individualių buitinių nuotekų valymo įrenginių įsigijimo ir įrengimo dalinio kompensav</w:t>
      </w:r>
      <w:r>
        <w:t>imo tvarkos aprašo patvirtinimo“</w:t>
      </w:r>
      <w:r w:rsidRPr="00012A8F">
        <w:t>.</w:t>
      </w:r>
      <w:r w:rsidRPr="00330BC5">
        <w:t xml:space="preserve"> </w:t>
      </w:r>
      <w:r>
        <w:t>Nutarta s</w:t>
      </w:r>
      <w:r w:rsidRPr="00CB667B">
        <w:rPr>
          <w:color w:val="000000"/>
        </w:rPr>
        <w:t>prendimo projektą teikti Savivaldybės tarybai</w:t>
      </w:r>
      <w:r>
        <w:rPr>
          <w:color w:val="000000"/>
        </w:rPr>
        <w:t>.</w:t>
      </w:r>
    </w:p>
    <w:p w:rsidR="003502CF" w:rsidRDefault="003502CF" w:rsidP="003502CF">
      <w:pPr>
        <w:pStyle w:val="Betarp"/>
        <w:ind w:firstLine="720"/>
        <w:jc w:val="both"/>
      </w:pPr>
      <w:r>
        <w:t>Po gana ilgų diskusijų bendru sutarimu pritarta sprendim</w:t>
      </w:r>
      <w:r w:rsidR="009679E0">
        <w:t>ų</w:t>
      </w:r>
      <w:r>
        <w:t xml:space="preserve"> projektų teikimui Savivaldybės tarybai</w:t>
      </w:r>
      <w:r w:rsidR="009679E0">
        <w:t>:</w:t>
      </w:r>
      <w:r>
        <w:t xml:space="preserve"> „Dėl </w:t>
      </w:r>
      <w:r w:rsidR="009679E0">
        <w:rPr>
          <w:rFonts w:eastAsia="Calibri"/>
        </w:rPr>
        <w:t>p</w:t>
      </w:r>
      <w:r w:rsidRPr="00012A8F">
        <w:t>ritarim</w:t>
      </w:r>
      <w:r w:rsidR="009679E0">
        <w:t>o</w:t>
      </w:r>
      <w:r w:rsidRPr="00012A8F">
        <w:t xml:space="preserve"> Plungės rajono savivaldybės administracijos projekt</w:t>
      </w:r>
      <w:r w:rsidR="009679E0">
        <w:t>o</w:t>
      </w:r>
      <w:r w:rsidRPr="00012A8F">
        <w:t xml:space="preserve"> „Alsėdžių miestelio pažinimo centro ekspo</w:t>
      </w:r>
      <w:r>
        <w:t>zicijos įrengimas“ įgyvendinim</w:t>
      </w:r>
      <w:r w:rsidR="009679E0">
        <w:t>ui</w:t>
      </w:r>
      <w:r>
        <w:t xml:space="preserve"> ir lėšų skyrimo“; „Dėl </w:t>
      </w:r>
      <w:r w:rsidRPr="00012A8F">
        <w:rPr>
          <w:bCs/>
        </w:rPr>
        <w:t>Bendrojo ugdymo mokyklų darbo užmokesčio fondo savivaldybės savarankiškosioms funkcijoms vykdyti apskaičiavimo tvarkos aprašo patvirtinim</w:t>
      </w:r>
      <w:r>
        <w:rPr>
          <w:bCs/>
        </w:rPr>
        <w:t xml:space="preserve">o“ bei „Dėl </w:t>
      </w:r>
      <w:r w:rsidRPr="00012A8F">
        <w:t xml:space="preserve">Plungės rajono savivaldybės tarybos 2021 m. vasario 18 d. sprendimo Nr. T1-50 „Dėl Plungės rajono savivaldybės 2021 metų biudžeto patvirtinimo“ ir </w:t>
      </w:r>
      <w:r>
        <w:t>jį keitusių sprendimų pakeitimo“</w:t>
      </w:r>
      <w:r w:rsidRPr="00012A8F">
        <w:t>.</w:t>
      </w:r>
    </w:p>
    <w:p w:rsidR="00C92155" w:rsidRDefault="003502CF" w:rsidP="00C92155">
      <w:pPr>
        <w:ind w:firstLine="720"/>
        <w:jc w:val="both"/>
        <w:rPr>
          <w:color w:val="000000"/>
        </w:rPr>
      </w:pPr>
      <w:r w:rsidRPr="007E7B4A">
        <w:t>I</w:t>
      </w:r>
      <w:r w:rsidR="0084515C" w:rsidRPr="007E7B4A">
        <w:t>šklausyta</w:t>
      </w:r>
      <w:r>
        <w:t xml:space="preserve"> </w:t>
      </w:r>
      <w:r w:rsidR="0084515C">
        <w:t>informacija</w:t>
      </w:r>
      <w:r>
        <w:t xml:space="preserve"> apie </w:t>
      </w:r>
      <w:r w:rsidRPr="00012A8F">
        <w:t>Plungės rajono savivaldybės tarybos sprendimo „Dėl kreipimosi į Lietuvos Respublikos Vyriausybę ir Socialinės apsaugo</w:t>
      </w:r>
      <w:r w:rsidR="0084515C">
        <w:t>s ir darbo ministeriją“ vykdymą. Audronė Aužbikavičiūtė informavo, jog vienas pirkimas buvo pradėtas - Rasytės gatvėje esantiems namams statyti. Pasak jos, buvo gauti du pasiūlymai, iš kurių vienas – 80 tūkst. eurų  didesnis negu turima sąmata, o kitas - apie 120 tūkst. eurų didesnis. Jos teigimu, pirkimas buvo sustabdytas, planuojama jį pakartotinai skelbti, gal pavyks nupirkti. A. Aužbikavičiūtė pastebėjo, jog pirkimu sumažint</w:t>
      </w:r>
      <w:r w:rsidR="007E7B4A">
        <w:t>i</w:t>
      </w:r>
      <w:r w:rsidR="0084515C">
        <w:t xml:space="preserve"> išlaidų nepavyko. Mindaugas Kaunas informavo, jog pirkimas nėra sustabdytas, bet yra nutrauktas dėl per didelės kainos, todėl informacija apie </w:t>
      </w:r>
      <w:r w:rsidR="007E7B4A">
        <w:t>šią</w:t>
      </w:r>
      <w:r w:rsidR="0084515C">
        <w:t xml:space="preserve"> situaciją teikiama Komitetui. Pasak jo, kitas variantas būtų - prisidėti </w:t>
      </w:r>
      <w:r w:rsidR="007E7B4A">
        <w:t xml:space="preserve">lėšomis </w:t>
      </w:r>
      <w:r w:rsidR="0084515C">
        <w:t xml:space="preserve">iš Savivaldybės biudžeto. Tačiau prisidėjimas </w:t>
      </w:r>
      <w:r w:rsidR="007E7B4A">
        <w:t xml:space="preserve">- </w:t>
      </w:r>
      <w:r w:rsidR="0084515C">
        <w:t xml:space="preserve">labai didelis. Adomas Zamulskis pastebėjo, jog darbus atlikti už Savivaldybės biudžeto lėšas tikrai nėra galimybių. Nutarta </w:t>
      </w:r>
      <w:r w:rsidR="0084515C">
        <w:rPr>
          <w:color w:val="000000"/>
        </w:rPr>
        <w:t>a</w:t>
      </w:r>
      <w:r w:rsidR="0084515C" w:rsidRPr="0084515C">
        <w:rPr>
          <w:color w:val="000000"/>
        </w:rPr>
        <w:t>p</w:t>
      </w:r>
      <w:r w:rsidR="0084515C">
        <w:rPr>
          <w:color w:val="000000"/>
        </w:rPr>
        <w:t>siriboti išklausyta informacija.</w:t>
      </w:r>
    </w:p>
    <w:p w:rsidR="00AA2EDB" w:rsidRDefault="00C92155" w:rsidP="00AA2EDB">
      <w:pPr>
        <w:ind w:firstLine="720"/>
        <w:jc w:val="both"/>
      </w:pPr>
      <w:r>
        <w:rPr>
          <w:color w:val="000000"/>
        </w:rPr>
        <w:t xml:space="preserve">Vėliau </w:t>
      </w:r>
      <w:r>
        <w:t>išklausyta informacija apie</w:t>
      </w:r>
      <w:r w:rsidRPr="00C92155">
        <w:t xml:space="preserve"> </w:t>
      </w:r>
      <w:r w:rsidRPr="00012A8F">
        <w:t>Plungės bendradarbystės centro „Spiečius“ veiklos tę</w:t>
      </w:r>
      <w:r>
        <w:t xml:space="preserve">stinumą nuo 2022 m. sausio 1 d., kurią pristatė Toma Rupeikė, </w:t>
      </w:r>
      <w:r w:rsidRPr="00012A8F">
        <w:t>Strateginio planavimo ir investicijų skyriaus vyr. specialistė</w:t>
      </w:r>
      <w:r w:rsidR="00AA2EDB">
        <w:t>.</w:t>
      </w:r>
      <w:r w:rsidR="00AA2EDB" w:rsidRPr="00AA2EDB">
        <w:t xml:space="preserve"> </w:t>
      </w:r>
      <w:r w:rsidR="00AA2EDB">
        <w:t xml:space="preserve">Adomas Zamulskis pastebėjo, jog 2022 metams turės būti suplanuotas </w:t>
      </w:r>
      <w:r w:rsidR="00AA2EDB" w:rsidRPr="00012A8F">
        <w:t>Plungės ben</w:t>
      </w:r>
      <w:r w:rsidR="00AA2EDB">
        <w:t xml:space="preserve">dradarbystės centrui „Spiečius“ skiriamas biudžetas, todėl prie minėto klausimo dar bus sugrįžta. </w:t>
      </w:r>
    </w:p>
    <w:p w:rsidR="00C92155" w:rsidRPr="00012A8F" w:rsidRDefault="002E3189" w:rsidP="00C92155">
      <w:pPr>
        <w:ind w:firstLine="720"/>
        <w:jc w:val="both"/>
      </w:pPr>
      <w:r>
        <w:t xml:space="preserve">Spalio </w:t>
      </w:r>
      <w:r w:rsidRPr="009E193E">
        <w:t xml:space="preserve">mėnesį prieš tarybos posėdį vyko dar vienas </w:t>
      </w:r>
      <w:r>
        <w:t>jungtinis Ūkio, ekologijos ir kaimo reikalų bei Ekonomikos, finansų ir biudžeto komitetų</w:t>
      </w:r>
      <w:r w:rsidRPr="009E193E">
        <w:t xml:space="preserve"> posėdis, kurio metu svarstyti </w:t>
      </w:r>
      <w:r>
        <w:t>4</w:t>
      </w:r>
      <w:r w:rsidRPr="009E193E">
        <w:t xml:space="preserve"> klausimai.</w:t>
      </w:r>
      <w:r w:rsidRPr="002E3189">
        <w:t xml:space="preserve"> </w:t>
      </w:r>
      <w:r>
        <w:t>Pritarta 4 sprendimų projektų teikimui Savivaldybės tarybai, iš kurių bendru sutarimu – 3, balsuojant – 1.</w:t>
      </w:r>
    </w:p>
    <w:p w:rsidR="00FA7B53" w:rsidRDefault="00F248D3" w:rsidP="00FA7B53">
      <w:pPr>
        <w:tabs>
          <w:tab w:val="left" w:pos="4140"/>
        </w:tabs>
        <w:ind w:firstLine="720"/>
        <w:jc w:val="both"/>
      </w:pPr>
      <w:r w:rsidRPr="0017667E">
        <w:rPr>
          <w:color w:val="000000"/>
        </w:rPr>
        <w:t>Nemažai</w:t>
      </w:r>
      <w:r>
        <w:rPr>
          <w:color w:val="000000"/>
        </w:rPr>
        <w:t xml:space="preserve"> diskutuota dėl sprendimo projekto „Dėl </w:t>
      </w:r>
      <w:r w:rsidRPr="00403B01">
        <w:t xml:space="preserve">Plungės rajono savivaldybės vietinės rinkliavos už komunalinių atliekų surinkimą iš atliekų turėtojų ir atliekų </w:t>
      </w:r>
      <w:r>
        <w:t>tvarkymą nuostatų patvirtinimo“.</w:t>
      </w:r>
      <w:r w:rsidRPr="00F248D3">
        <w:t xml:space="preserve"> </w:t>
      </w:r>
      <w:r>
        <w:t xml:space="preserve">R. Jakumienė </w:t>
      </w:r>
      <w:r w:rsidR="0017667E">
        <w:t>kalbėjo apie tai</w:t>
      </w:r>
      <w:r>
        <w:t xml:space="preserve">, kas pasikeitė siūlomuose tvirtinti </w:t>
      </w:r>
      <w:r w:rsidRPr="00403B01">
        <w:t>Plungės rajono savivaldybės vietinės rinkliavos už komunalinių atliekų surinkimą iš atliekų turėtojų ir atliekų</w:t>
      </w:r>
      <w:r>
        <w:t xml:space="preserve"> </w:t>
      </w:r>
      <w:r>
        <w:lastRenderedPageBreak/>
        <w:t>tvarkymą nuostatuose (toliau – Nuostatai), atsižvelgus į komitetų posėdžių metu gautas pastabas bei pasiūlymus. Asta Beierle Eigirdienė, peržiūrėjus</w:t>
      </w:r>
      <w:r w:rsidR="0017667E">
        <w:t>i</w:t>
      </w:r>
      <w:r>
        <w:t xml:space="preserve"> naująjį įkainių sąrašą, pareiškė, kad kai kurioms nekilnojamojo turto kategorijoms pastoviosios dalies kaina didėja pernelyg daug. Ji pateikė pasiūlymą Vietinės rinkliavos už komunalinių atliekų surinkimą iš atliekų turėtojų ir atliekų tvarkymo dydžių sąraše numeriais 5, 13, 14, 17, 18, 19 ir 21 pažymėtoms nekilnojamojo turto objektų kategorijoms sumažinti siūlomą pastoviosios įmokos dydį nuo 84,00 Eur iki 24,00 Eur. Marijus Kaktys teigė, kad jo netenkina Nuostatų 49 punkto formuluotė. Jis siūlė šį punktą papildyti tokiu sakiniu: „Rinkliavos mokėtojas (fizinis arba juridinis asmuo), turintis keletą nekilnojamojo turto gamybinių objektų besiribuojančiuose sklypuose, kurie naudojami pagal skirtingas paskirtis, bet tai pačiai ūkinei veiklai vykdyti, rinkliavos mokestį privalo mokėti kaip už vieną nekilnojamojo turto objektą“. </w:t>
      </w:r>
      <w:r w:rsidR="00FA7B53">
        <w:t>Po diskusijų nutarta:</w:t>
      </w:r>
      <w:r w:rsidR="00FA7B53" w:rsidRPr="00FA7B53">
        <w:t xml:space="preserve"> </w:t>
      </w:r>
      <w:r w:rsidR="00FA7B53">
        <w:t xml:space="preserve">1. Pritarti Astos Beierle Eigirdienės siūlymui Vietinės rinkliavos už komunalinių atliekų surinkimą iš atliekų turėtojų ir atliekų tvarkymo dydžių sąraše numeriais 5, 13, 14, 17, 18, 19 ir 21 pažymėtoms nekilnojamojo turto objektų kategorijoms sumažinti siūlomą pastoviosios įmokos dydį nuo 84,00 Eur iki 24,00 Eur. 2. Patikslintą sprendimo projektą teikti Savivaldybės tarybai. 3. Dėl Komiteto nario Marijaus Kakčio pasiūlymo patikslinti </w:t>
      </w:r>
      <w:r w:rsidR="00FA7B53" w:rsidRPr="00403B01">
        <w:t>Plungės rajono savivaldybės vietinės rinkliavos už komunalinių atliekų surinkimą iš atliekų turėtojų ir atliekų</w:t>
      </w:r>
      <w:r w:rsidR="00FA7B53">
        <w:t xml:space="preserve"> tvarkymą nuostatų 9.2. ir 49 punktus diskutuoti lapkričio mėnesį vyksiančiuose komitetų posėdžiuose. 4. Pavesti </w:t>
      </w:r>
      <w:r w:rsidR="0017667E">
        <w:t>s</w:t>
      </w:r>
      <w:r w:rsidR="00FA7B53">
        <w:t xml:space="preserve">avivaldybės ekologei Robertai Jakumienei iki lapkričio mėnesį vyksiančių komitetų posėdžių surinkti bei pateikti komitetų nariams informaciją apie fermos ir ūkio paskirties pastatų apmokestinimą vietinės rinkliavos mokesčiu už atliekų tvarkymą bei surinkimą kitose savivaldybėse. </w:t>
      </w:r>
    </w:p>
    <w:p w:rsidR="00497F73" w:rsidRDefault="00497F73" w:rsidP="00497F73">
      <w:pPr>
        <w:pStyle w:val="Betarp"/>
        <w:ind w:firstLine="720"/>
        <w:jc w:val="both"/>
        <w:rPr>
          <w:color w:val="000000"/>
        </w:rPr>
      </w:pPr>
      <w:r>
        <w:t xml:space="preserve">Vėliau aptartas sprendimo projektas „Dėl </w:t>
      </w:r>
      <w:r w:rsidRPr="00403B01">
        <w:t>UAB „Plungės vandenys“ 2021-2025 metų vei</w:t>
      </w:r>
      <w:r>
        <w:t>klos-plėtros plano patvirtinimo“.</w:t>
      </w:r>
      <w:r w:rsidRPr="00497F73">
        <w:t xml:space="preserve"> </w:t>
      </w:r>
      <w:r>
        <w:t>Arvydas Liutika pristatė visas tris nuotekų valymo įrenginių ir pagrindinių vamzdynų išdėstymo sklype alternatyvas, supažindino su kainomis. Pranešėjas informavo, kad po ilgų diskusijų apsispręsta pasi</w:t>
      </w:r>
      <w:r w:rsidR="0017667E">
        <w:t>rinkti</w:t>
      </w:r>
      <w:r>
        <w:t xml:space="preserve"> trečiąj</w:t>
      </w:r>
      <w:r w:rsidR="0017667E">
        <w:t>ą</w:t>
      </w:r>
      <w:r>
        <w:t xml:space="preserve"> alternatyv</w:t>
      </w:r>
      <w:r w:rsidR="0017667E">
        <w:t>ą</w:t>
      </w:r>
      <w:r>
        <w:t>, įrengiant 1 didelį bioreaktorių ir 2 sėsdintuvus. Investicijų vertė – 9 mln. Eur. Adomas Zamulskis teiravosi, kokioje vietoje pagal mokamą kainą už vandens tiekimą ir nuotekų tvarkymą po atliktų didelio masto investicijų atsidurs Plungės miestas. Alvydas Jasevičius informavo, kad už investicijas prie dabartinės mokamos kainos prisidės po 0,28 Eur/1 m</w:t>
      </w:r>
      <w:r>
        <w:rPr>
          <w:sz w:val="22"/>
          <w:vertAlign w:val="superscript"/>
        </w:rPr>
        <w:t>3</w:t>
      </w:r>
      <w:r>
        <w:rPr>
          <w:sz w:val="22"/>
        </w:rPr>
        <w:t>.</w:t>
      </w:r>
      <w:r>
        <w:t xml:space="preserve"> Tiek padidinus kainą, Plungė pasieks Lietuvos vidurkį. Nutarta s</w:t>
      </w:r>
      <w:r w:rsidRPr="00CB667B">
        <w:rPr>
          <w:color w:val="000000"/>
        </w:rPr>
        <w:t>prendimo projektą teikti Savivaldybės tarybai</w:t>
      </w:r>
      <w:r>
        <w:rPr>
          <w:color w:val="000000"/>
        </w:rPr>
        <w:t>.</w:t>
      </w:r>
    </w:p>
    <w:p w:rsidR="004C1DC2" w:rsidRDefault="00E56B8E" w:rsidP="004C1DC2">
      <w:pPr>
        <w:tabs>
          <w:tab w:val="left" w:pos="4140"/>
        </w:tabs>
        <w:ind w:firstLine="720"/>
        <w:jc w:val="both"/>
      </w:pPr>
      <w:r w:rsidRPr="00D855B8">
        <w:t>Labai</w:t>
      </w:r>
      <w:r>
        <w:t xml:space="preserve"> ilgai diskutuota aptariant sprendimo projektą „Dėl </w:t>
      </w:r>
      <w:r w:rsidRPr="00403B01">
        <w:t>Savivaldybės</w:t>
      </w:r>
      <w:r>
        <w:t xml:space="preserve"> nekilnojamojo turto pripažinimo</w:t>
      </w:r>
      <w:r w:rsidRPr="00403B01">
        <w:t xml:space="preserve"> nereikalingu ir n</w:t>
      </w:r>
      <w:r>
        <w:t>etinkamu naudoti bei jo nurašymo“</w:t>
      </w:r>
      <w:r w:rsidRPr="00403B01">
        <w:t>.</w:t>
      </w:r>
      <w:r w:rsidRPr="00E56B8E">
        <w:t xml:space="preserve"> </w:t>
      </w:r>
      <w:r>
        <w:t xml:space="preserve">Pranešėja Neringa Žilienė informavo, kad parengtu sprendimo projektu siūloma pripažinti nereikalingais </w:t>
      </w:r>
      <w:r w:rsidR="00D855B8">
        <w:t>s</w:t>
      </w:r>
      <w:r>
        <w:t xml:space="preserve">avivaldybės funkcijoms </w:t>
      </w:r>
      <w:r w:rsidR="00D855B8">
        <w:t xml:space="preserve">vykdyti </w:t>
      </w:r>
      <w:r>
        <w:t xml:space="preserve">dviejų mokyklų, esančių Stalgėnuose ir Staneliuose, pastatus ir įtraukti juos į parduodamų objektų sąrašą.  </w:t>
      </w:r>
      <w:r w:rsidR="004C1DC2">
        <w:t>Nesant bendro sutarimo dėl pristatyto sprendimo projekto teikimo</w:t>
      </w:r>
      <w:r w:rsidR="004C1DC2" w:rsidRPr="00BC311A">
        <w:t xml:space="preserve"> Savivaldybės tarybai</w:t>
      </w:r>
      <w:r w:rsidR="004C1DC2">
        <w:t>, vyko balsavimas: už – 7 (Asta Beierle Eigirdienė, Liudas Skierus, Marijus Kaktys, Adomas Zamulskis, Gintarė Drackienė, Rimas Dužinskas, Julius Nekrašas), prieš – 1 (Algirdas Pečiulis), susilaikė – 0.</w:t>
      </w:r>
    </w:p>
    <w:p w:rsidR="00FC0265" w:rsidRDefault="00FC0265" w:rsidP="00FC0265">
      <w:pPr>
        <w:ind w:firstLine="720"/>
        <w:jc w:val="both"/>
      </w:pPr>
      <w:r>
        <w:t>Lapkričio mėnesio darbotvarkėje buvo 12</w:t>
      </w:r>
      <w:r w:rsidRPr="00427092">
        <w:t xml:space="preserve"> klau</w:t>
      </w:r>
      <w:r>
        <w:t>simų</w:t>
      </w:r>
      <w:r w:rsidRPr="00427092">
        <w:t>.</w:t>
      </w:r>
      <w:r>
        <w:t xml:space="preserve"> Pritarta 9 sprendimų projektų teikimui Savivaldybės tarybai, iš kurių bendru sutarimu – 8, balsuojant – 1.</w:t>
      </w:r>
      <w:r w:rsidRPr="00A22758">
        <w:t xml:space="preserve"> </w:t>
      </w:r>
      <w:r>
        <w:t>Išklausyti 3 informacinio pobūdžio klausimai</w:t>
      </w:r>
      <w:r w:rsidRPr="00404293">
        <w:t>.</w:t>
      </w:r>
    </w:p>
    <w:p w:rsidR="000C5F3D" w:rsidRDefault="000C5F3D" w:rsidP="000C5F3D">
      <w:pPr>
        <w:tabs>
          <w:tab w:val="left" w:pos="4140"/>
        </w:tabs>
        <w:ind w:firstLine="720"/>
        <w:jc w:val="both"/>
      </w:pPr>
      <w:r>
        <w:t>Posėdžio pradžioje A. Pečiulis paprašė Komitet</w:t>
      </w:r>
      <w:r w:rsidR="00D855B8">
        <w:t>o</w:t>
      </w:r>
      <w:r>
        <w:t xml:space="preserve"> narių išklausyti  darbotvarkės 1 klausimo alternatyvų pasiūlymą. Pasak jo, klausimas yra įtrauktas į darbotvarkę. Sakė, kad Liberalų sąjūdžio frakcija parengė alternatyvų sprendimo projektą, todėl darbotvarkei jis pritaria, tačiau, svarstant minėtą klausimą, turėtų būti išklausyta ir alternatyva.</w:t>
      </w:r>
      <w:r w:rsidR="00D855B8">
        <w:t xml:space="preserve"> </w:t>
      </w:r>
      <w:r>
        <w:t>A. Zamulskis sakė, jog mero sekretorė visiems Komiteto nariams persiuntė alternatyvų sprendimo projektą. Pasak jo, minėto sprendimo projekto, kaip atskiro darbotvarkės klausimo, nesiruošia svarstyti ir dėl jo diskutuoti. Paminėjo, jog aiškiai įvardijo, dėl kokių priežasčių jis to nedarys, t. y. – „į politiką aš nesivelsiu“. A. Zamulskio teigimu, sprendimo projektas nėra net suderintas su Savivaldybės administracija</w:t>
      </w:r>
      <w:r w:rsidR="00D855B8">
        <w:t>, o</w:t>
      </w:r>
      <w:r>
        <w:t xml:space="preserve"> tai yra būtina. </w:t>
      </w:r>
    </w:p>
    <w:p w:rsidR="00200497" w:rsidRDefault="00200497" w:rsidP="00200497">
      <w:pPr>
        <w:ind w:firstLine="720"/>
        <w:jc w:val="both"/>
      </w:pPr>
      <w:r>
        <w:t xml:space="preserve">Vėliau </w:t>
      </w:r>
      <w:r w:rsidR="009B50A9">
        <w:t>ilgai diskutuota svarstant sprendimo projektą „</w:t>
      </w:r>
      <w:r w:rsidR="009B50A9" w:rsidRPr="00966A2D">
        <w:rPr>
          <w:bCs/>
        </w:rPr>
        <w:t>Dėl Plungės rajono savivaldybės tarybos 2021 m. spalio 28 d. sprendimo Nr. T1-272 „Dėl Plungės rajono savivaldybės vietinės rinkliavos už komunalinių atliekų surinkimą iš atliekų turėtojų ir atliekų tvarkymą n</w:t>
      </w:r>
      <w:r w:rsidR="009B50A9">
        <w:rPr>
          <w:bCs/>
        </w:rPr>
        <w:t xml:space="preserve">uostatų </w:t>
      </w:r>
      <w:r w:rsidR="009B50A9">
        <w:rPr>
          <w:bCs/>
        </w:rPr>
        <w:lastRenderedPageBreak/>
        <w:t>patvirtinimo“ pakeitimo“.</w:t>
      </w:r>
      <w:r w:rsidRPr="00200497">
        <w:t xml:space="preserve"> </w:t>
      </w:r>
      <w:r>
        <w:t>Nesant bendro sutarimo dėl pateikto sprendimo projekto teikimo Savivaldybės tarybai, vyko balsavimas: už – 4 (Adomas Zamulskis, Liudas Skierus, Asta Beierle Eigirdienė, Marijus Kaktys); prieš – 2 (Algirdas Pečiulis, Aidas Kėsas); susilaikė – 0.</w:t>
      </w:r>
    </w:p>
    <w:p w:rsidR="00E50E8E" w:rsidRPr="00966A2D" w:rsidRDefault="00E50E8E" w:rsidP="00E50E8E">
      <w:pPr>
        <w:ind w:firstLine="720"/>
        <w:jc w:val="both"/>
        <w:rPr>
          <w:bCs/>
          <w:shd w:val="clear" w:color="auto" w:fill="FFFFFF"/>
        </w:rPr>
      </w:pPr>
      <w:r w:rsidRPr="007907D2">
        <w:t>Išklausyta</w:t>
      </w:r>
      <w:r>
        <w:t xml:space="preserve"> informacija apie </w:t>
      </w:r>
      <w:r>
        <w:rPr>
          <w:bCs/>
        </w:rPr>
        <w:t>s</w:t>
      </w:r>
      <w:r w:rsidRPr="00966A2D">
        <w:rPr>
          <w:bCs/>
        </w:rPr>
        <w:t xml:space="preserve">avivaldybėje veikiančius vaikų dienos centrus bei </w:t>
      </w:r>
      <w:r w:rsidRPr="00966A2D">
        <w:rPr>
          <w:bCs/>
          <w:color w:val="000000"/>
          <w:shd w:val="clear" w:color="auto" w:fill="FFFFFF"/>
        </w:rPr>
        <w:t xml:space="preserve">socialinei sričiai (paslaugoms, paramai, pašalpoms ir kompensacijoms) skiriamo finansavimo panaudojimą </w:t>
      </w:r>
      <w:r w:rsidRPr="00966A2D">
        <w:rPr>
          <w:bCs/>
          <w:shd w:val="clear" w:color="auto" w:fill="FFFFFF"/>
        </w:rPr>
        <w:t>per 2021 metų devynis mėnesius bei poreikį 2022 metais.</w:t>
      </w:r>
      <w:r w:rsidR="004613FB">
        <w:rPr>
          <w:bCs/>
          <w:shd w:val="clear" w:color="auto" w:fill="FFFFFF"/>
        </w:rPr>
        <w:t xml:space="preserve"> Nutarta apsiriboti išklausyta informacija.</w:t>
      </w:r>
    </w:p>
    <w:p w:rsidR="003D19A0" w:rsidRDefault="0088035F" w:rsidP="003D19A0">
      <w:pPr>
        <w:ind w:firstLine="720"/>
        <w:jc w:val="both"/>
        <w:rPr>
          <w:rStyle w:val="Komentaronuoroda"/>
          <w:sz w:val="24"/>
        </w:rPr>
      </w:pPr>
      <w:r>
        <w:t>Bendru sutarimu pritarta</w:t>
      </w:r>
      <w:r w:rsidRPr="0088035F">
        <w:t xml:space="preserve"> </w:t>
      </w:r>
      <w:r>
        <w:t>sprendimų projektų teikimui Savivaldybės tarybai</w:t>
      </w:r>
      <w:r w:rsidR="007907D2">
        <w:t>:</w:t>
      </w:r>
      <w:r w:rsidR="003D19A0">
        <w:t xml:space="preserve"> „Dėl v</w:t>
      </w:r>
      <w:r w:rsidR="003D19A0" w:rsidRPr="00966A2D">
        <w:rPr>
          <w:bCs/>
          <w:noProof/>
        </w:rPr>
        <w:t>ienkar</w:t>
      </w:r>
      <w:r w:rsidR="003D19A0">
        <w:rPr>
          <w:bCs/>
          <w:noProof/>
        </w:rPr>
        <w:t xml:space="preserve">tinės socialinės paramos skyrimo“; „Dėl </w:t>
      </w:r>
      <w:r w:rsidR="003D19A0" w:rsidRPr="00966A2D">
        <w:t>UAB „Plungės šilumos tinklai“ 2020 - 2022 metais atliktų ir</w:t>
      </w:r>
      <w:r w:rsidR="003D19A0">
        <w:t xml:space="preserve"> planuojamų investicijų derinimo“; „Dėl pritarimo</w:t>
      </w:r>
      <w:r w:rsidR="003D19A0" w:rsidRPr="00966A2D">
        <w:t xml:space="preserve"> Plungės rajono savivaldybės Vietos veiklos </w:t>
      </w:r>
      <w:r w:rsidR="003D19A0" w:rsidRPr="003D19A0">
        <w:t xml:space="preserve">grupės dalyvavimui </w:t>
      </w:r>
      <w:r w:rsidR="003D19A0" w:rsidRPr="003D19A0">
        <w:rPr>
          <w:rStyle w:val="Komentaronuoroda"/>
          <w:sz w:val="24"/>
        </w:rPr>
        <w:t>tarptautiniame bendradarbiavimo projekte</w:t>
      </w:r>
      <w:r w:rsidR="003D19A0" w:rsidRPr="003D19A0">
        <w:rPr>
          <w:lang w:eastAsia="en-US"/>
        </w:rPr>
        <w:t xml:space="preserve"> </w:t>
      </w:r>
      <w:r w:rsidR="003D19A0" w:rsidRPr="003D19A0">
        <w:rPr>
          <w:rStyle w:val="Komentaronuoroda"/>
          <w:sz w:val="24"/>
        </w:rPr>
        <w:t>ir lėšų skyrim</w:t>
      </w:r>
      <w:r w:rsidR="003D19A0">
        <w:rPr>
          <w:rStyle w:val="Komentaronuoroda"/>
          <w:sz w:val="24"/>
        </w:rPr>
        <w:t>o“; „Dėl</w:t>
      </w:r>
      <w:r w:rsidR="003D19A0" w:rsidRPr="003D19A0">
        <w:rPr>
          <w:rStyle w:val="HTMLiankstoformatuotas"/>
        </w:rPr>
        <w:t xml:space="preserve"> </w:t>
      </w:r>
      <w:r w:rsidR="003D19A0">
        <w:rPr>
          <w:rStyle w:val="Komentaronuoroda"/>
          <w:sz w:val="24"/>
        </w:rPr>
        <w:t>u</w:t>
      </w:r>
      <w:r w:rsidR="003D19A0" w:rsidRPr="003D19A0">
        <w:rPr>
          <w:rStyle w:val="Komentaronuoroda"/>
          <w:sz w:val="24"/>
        </w:rPr>
        <w:t xml:space="preserve">ždarosios akcinės bendrovės „Plungės </w:t>
      </w:r>
      <w:r w:rsidR="003D19A0">
        <w:rPr>
          <w:rStyle w:val="Komentaronuoroda"/>
          <w:sz w:val="24"/>
        </w:rPr>
        <w:t>autobusų parkas“ atleidimo</w:t>
      </w:r>
      <w:r w:rsidR="003D19A0" w:rsidRPr="003D19A0">
        <w:rPr>
          <w:rStyle w:val="Komentaronuoroda"/>
          <w:sz w:val="24"/>
        </w:rPr>
        <w:t xml:space="preserve"> nuo nekilnojamojo turto ir žemės nuomos mokesčių</w:t>
      </w:r>
      <w:r w:rsidR="003D19A0">
        <w:rPr>
          <w:rStyle w:val="Komentaronuoroda"/>
          <w:sz w:val="24"/>
        </w:rPr>
        <w:t>“ ir kitiems sprendimų projektams.</w:t>
      </w:r>
    </w:p>
    <w:p w:rsidR="00CA1028" w:rsidRPr="00363F9A" w:rsidRDefault="00CA1028" w:rsidP="00CA1028">
      <w:pPr>
        <w:tabs>
          <w:tab w:val="left" w:pos="4140"/>
        </w:tabs>
        <w:ind w:firstLine="720"/>
        <w:jc w:val="both"/>
      </w:pPr>
      <w:r>
        <w:rPr>
          <w:rStyle w:val="Komentaronuoroda"/>
          <w:sz w:val="24"/>
        </w:rPr>
        <w:t xml:space="preserve">Išklausytos informacijos: </w:t>
      </w:r>
      <w:r w:rsidRPr="00966A2D">
        <w:t>Gyventojų iniciatyvų, skirtų gyvenamajai aplinkai  ir viešajai infrastruktūrai gerinti ir kurti, projektų idėjų atrankos ir finansa</w:t>
      </w:r>
      <w:r>
        <w:t xml:space="preserve">vimo tvarkos aprašo patvirtinimas  bei </w:t>
      </w:r>
      <w:r w:rsidRPr="00966A2D">
        <w:t>Savivaldybės infra</w:t>
      </w:r>
      <w:r>
        <w:t>struktūros plėtros įmokų analizė ir siūlymai</w:t>
      </w:r>
      <w:r w:rsidRPr="00966A2D">
        <w:t>.</w:t>
      </w:r>
      <w:r>
        <w:t xml:space="preserve"> Dėl abiejų informacijų buvo nu</w:t>
      </w:r>
      <w:r w:rsidR="003B3E39">
        <w:t>tarta</w:t>
      </w:r>
      <w:r>
        <w:t xml:space="preserve"> parengti sprendimų projektus ir</w:t>
      </w:r>
      <w:r w:rsidRPr="00363F9A">
        <w:t xml:space="preserve"> teikti gruodžio mėnes</w:t>
      </w:r>
      <w:r>
        <w:t>į įvyksiantiems</w:t>
      </w:r>
      <w:r w:rsidRPr="00363F9A">
        <w:t xml:space="preserve"> </w:t>
      </w:r>
      <w:r>
        <w:t>k</w:t>
      </w:r>
      <w:r w:rsidRPr="00363F9A">
        <w:t>omitet</w:t>
      </w:r>
      <w:r>
        <w:t>ų</w:t>
      </w:r>
      <w:r w:rsidRPr="00363F9A">
        <w:t xml:space="preserve"> bei Savivaldybės taryb</w:t>
      </w:r>
      <w:r>
        <w:t>os posėdžiams</w:t>
      </w:r>
      <w:r w:rsidRPr="00363F9A">
        <w:t>.</w:t>
      </w:r>
    </w:p>
    <w:p w:rsidR="00B83AE9" w:rsidRDefault="00B83AE9" w:rsidP="00B83AE9">
      <w:pPr>
        <w:ind w:firstLine="720"/>
        <w:jc w:val="both"/>
      </w:pPr>
      <w:r>
        <w:t>Gruodžio mėnesio darbotvarkėje buvo 19</w:t>
      </w:r>
      <w:r w:rsidRPr="00427092">
        <w:t xml:space="preserve"> klau</w:t>
      </w:r>
      <w:r>
        <w:t>simų</w:t>
      </w:r>
      <w:r w:rsidRPr="00427092">
        <w:t>.</w:t>
      </w:r>
      <w:r>
        <w:t xml:space="preserve"> Pritarta 14 sprendimų projektų teikimui Savivaldybės tarybai, iš kurių bendru sutarimu – 13, balsuojant – 1, neteikti - 1.</w:t>
      </w:r>
      <w:r w:rsidRPr="00F6122A">
        <w:t xml:space="preserve"> </w:t>
      </w:r>
      <w:r>
        <w:t>Išklausyti 4 informacinio pobūdžio klausimai</w:t>
      </w:r>
      <w:r w:rsidRPr="00404293">
        <w:t>.</w:t>
      </w:r>
    </w:p>
    <w:p w:rsidR="00F248D3" w:rsidRDefault="00F43909" w:rsidP="00B33913">
      <w:pPr>
        <w:ind w:firstLine="720"/>
        <w:jc w:val="both"/>
      </w:pPr>
      <w:r>
        <w:t xml:space="preserve">Posėdžio pradžioje </w:t>
      </w:r>
      <w:r w:rsidR="00B33913" w:rsidRPr="006D38FD">
        <w:rPr>
          <w:rStyle w:val="Komentaronuoroda"/>
          <w:sz w:val="24"/>
        </w:rPr>
        <w:t xml:space="preserve">Žaneta Vaitkuvienė, </w:t>
      </w:r>
      <w:r w:rsidR="00B33913" w:rsidRPr="006D38FD">
        <w:t>Strateginio planavimo ir investicijų skyriaus vedėja, trumpai pristatė</w:t>
      </w:r>
      <w:r w:rsidR="00B33913">
        <w:t xml:space="preserve"> sprendimo projektą</w:t>
      </w:r>
      <w:r w:rsidRPr="00F43909">
        <w:t xml:space="preserve"> „Dėl </w:t>
      </w:r>
      <w:r w:rsidRPr="00F43909">
        <w:rPr>
          <w:rStyle w:val="Komentaronuoroda"/>
          <w:sz w:val="24"/>
        </w:rPr>
        <w:t xml:space="preserve">Plungės rajono savivaldybės tarybos 2021 m. gegužės 13 d. sprendimo Nr. T1-127 „Dėl pritarimo teikti projektą </w:t>
      </w:r>
      <w:r w:rsidRPr="00F43909">
        <w:rPr>
          <w:lang w:eastAsia="en-US"/>
        </w:rPr>
        <w:t xml:space="preserve">„Plungės geležinkelio stoties privažiavimo kelio Nr. 17 kapitalinis remontas“ </w:t>
      </w:r>
      <w:r>
        <w:rPr>
          <w:rStyle w:val="Komentaronuoroda"/>
          <w:sz w:val="24"/>
        </w:rPr>
        <w:t>ir lėšų skyrimo“ pakeitimo“</w:t>
      </w:r>
      <w:r w:rsidR="00B33913">
        <w:rPr>
          <w:rStyle w:val="Komentaronuoroda"/>
          <w:sz w:val="24"/>
        </w:rPr>
        <w:t>,</w:t>
      </w:r>
      <w:r w:rsidR="006D38FD">
        <w:rPr>
          <w:rStyle w:val="Komentaronuoroda"/>
          <w:sz w:val="24"/>
        </w:rPr>
        <w:t xml:space="preserve"> </w:t>
      </w:r>
      <w:r w:rsidR="006D38FD" w:rsidRPr="006D38FD">
        <w:t>nurodydama pagrindinius akcentus.</w:t>
      </w:r>
      <w:r w:rsidR="006D38FD">
        <w:t xml:space="preserve"> </w:t>
      </w:r>
      <w:r w:rsidR="006D38FD" w:rsidRPr="006D38FD">
        <w:rPr>
          <w:bCs/>
        </w:rPr>
        <w:t>Sonata Miliauskienė, AB „LTG Infra“ (toliau – bendrovė) atstovė, sakė, jog vyko labai aktyvios derybos, kurių metu buvo kalbama apie visų šalių finansinius įsipareigojimus. Paminėjo, jog bendrovė yra susitarusi su Plungės verslo atstovais dėl bendradarbiavimo sutarties, kuri būtų pasirašoma, kai bus aiškūs jungtinės veiklos sutarties pasirašymo galutiniai rezultatai. Pasak S. Miliauskienės, bendradarbiavimo sutarties sąlygos yra suderintos. Sakė, jog po minėtų sutarčių pasirašymo būtų galima skelbti viešuosius pirkimus, kad laiku būtų įgyvendintas minėtas projektas</w:t>
      </w:r>
      <w:r w:rsidR="006D38FD">
        <w:rPr>
          <w:bCs/>
        </w:rPr>
        <w:t>.</w:t>
      </w:r>
      <w:r w:rsidR="00B33913">
        <w:rPr>
          <w:bCs/>
        </w:rPr>
        <w:t xml:space="preserve"> Po </w:t>
      </w:r>
      <w:r w:rsidR="00B33913">
        <w:t xml:space="preserve">ilgų diskusijų nutarta sprendimo </w:t>
      </w:r>
      <w:r w:rsidR="00B33913" w:rsidRPr="00F43909">
        <w:t>projektą</w:t>
      </w:r>
      <w:r w:rsidR="00B33913" w:rsidRPr="00B33913">
        <w:t xml:space="preserve"> </w:t>
      </w:r>
      <w:r w:rsidR="00B33913" w:rsidRPr="00012A8F">
        <w:t>teikti Savivaldybės tarybai</w:t>
      </w:r>
      <w:r w:rsidR="00B33913">
        <w:t>.</w:t>
      </w:r>
    </w:p>
    <w:p w:rsidR="00C24A56" w:rsidRDefault="00C24A56" w:rsidP="00C24A56">
      <w:pPr>
        <w:ind w:firstLine="720"/>
        <w:jc w:val="both"/>
      </w:pPr>
      <w:r>
        <w:rPr>
          <w:color w:val="000000"/>
        </w:rPr>
        <w:t xml:space="preserve">Nemažai diskutuota aptariant sprendimo projektą </w:t>
      </w:r>
      <w:r w:rsidRPr="00C24A56">
        <w:rPr>
          <w:color w:val="000000"/>
        </w:rPr>
        <w:t xml:space="preserve">„Dėl </w:t>
      </w:r>
      <w:r>
        <w:rPr>
          <w:color w:val="000000"/>
        </w:rPr>
        <w:t>p</w:t>
      </w:r>
      <w:r>
        <w:rPr>
          <w:rStyle w:val="Komentaronuoroda"/>
          <w:sz w:val="24"/>
        </w:rPr>
        <w:t>ritarimo</w:t>
      </w:r>
      <w:r w:rsidRPr="00C24A56">
        <w:rPr>
          <w:rStyle w:val="Komentaronuoroda"/>
          <w:sz w:val="24"/>
        </w:rPr>
        <w:t xml:space="preserve"> teikti projektą </w:t>
      </w:r>
      <w:r w:rsidRPr="00C24A56">
        <w:rPr>
          <w:lang w:eastAsia="en-US"/>
        </w:rPr>
        <w:t>„S</w:t>
      </w:r>
      <w:r w:rsidRPr="00C24A56">
        <w:rPr>
          <w:iCs/>
        </w:rPr>
        <w:t xml:space="preserve">porto paskirties pastatų – irklavimo bazės, Plungės m., V. Mačernio g. 42A - rekonstravimas“ </w:t>
      </w:r>
      <w:r w:rsidRPr="00C24A56">
        <w:rPr>
          <w:rStyle w:val="Komentaronuoroda"/>
          <w:sz w:val="24"/>
        </w:rPr>
        <w:t>Sporto rėmimo fondo lėšoms gauti</w:t>
      </w:r>
      <w:r w:rsidRPr="00C24A56">
        <w:rPr>
          <w:caps/>
        </w:rPr>
        <w:t xml:space="preserve"> </w:t>
      </w:r>
      <w:r w:rsidRPr="00C24A56">
        <w:rPr>
          <w:rStyle w:val="Komentaronuoroda"/>
          <w:sz w:val="24"/>
        </w:rPr>
        <w:t>ir daliniam jo finansavimui</w:t>
      </w:r>
      <w:r>
        <w:rPr>
          <w:rStyle w:val="Komentaronuoroda"/>
          <w:sz w:val="24"/>
        </w:rPr>
        <w:t>“</w:t>
      </w:r>
      <w:r w:rsidRPr="00C24A56">
        <w:rPr>
          <w:rStyle w:val="Komentaronuoroda"/>
          <w:sz w:val="24"/>
        </w:rPr>
        <w:t>.</w:t>
      </w:r>
      <w:r w:rsidRPr="00C24A56">
        <w:t xml:space="preserve"> </w:t>
      </w:r>
      <w:r>
        <w:t xml:space="preserve">Nutarta sprendimo </w:t>
      </w:r>
      <w:r w:rsidRPr="00F43909">
        <w:t>projektą</w:t>
      </w:r>
      <w:r w:rsidRPr="00B33913">
        <w:t xml:space="preserve"> </w:t>
      </w:r>
      <w:r w:rsidRPr="00012A8F">
        <w:t>teikti Savivaldybės tarybai</w:t>
      </w:r>
      <w:r>
        <w:t>.</w:t>
      </w:r>
    </w:p>
    <w:p w:rsidR="004E0375" w:rsidRDefault="004E0375" w:rsidP="004E0375">
      <w:pPr>
        <w:ind w:firstLine="720"/>
        <w:jc w:val="both"/>
        <w:rPr>
          <w:rStyle w:val="Komentaronuoroda"/>
          <w:sz w:val="24"/>
        </w:rPr>
      </w:pPr>
      <w:r>
        <w:t>Bendru sutarimu pritarta</w:t>
      </w:r>
      <w:r w:rsidRPr="0088035F">
        <w:t xml:space="preserve"> </w:t>
      </w:r>
      <w:r>
        <w:t>sprendimų projektų teikimui Savivaldybės tarybai</w:t>
      </w:r>
      <w:r w:rsidR="000D6EFD">
        <w:t>:</w:t>
      </w:r>
      <w:r>
        <w:t xml:space="preserve"> „Dėl skolų ir nuostolių pripažinimo beviltiškais ir jų nurašymo“; „</w:t>
      </w:r>
      <w:r w:rsidRPr="004E0375">
        <w:t xml:space="preserve">Dėl </w:t>
      </w:r>
      <w:r>
        <w:rPr>
          <w:rFonts w:eastAsia="Calibri"/>
        </w:rPr>
        <w:t>p</w:t>
      </w:r>
      <w:r>
        <w:rPr>
          <w:rStyle w:val="Komentaronuoroda"/>
          <w:sz w:val="24"/>
        </w:rPr>
        <w:t>ritarimo</w:t>
      </w:r>
      <w:r w:rsidRPr="004E0375">
        <w:rPr>
          <w:rStyle w:val="Komentaronuoroda"/>
          <w:sz w:val="24"/>
        </w:rPr>
        <w:t xml:space="preserve"> teikti projektus Sporto rėmimo fondo lėšoms gauti</w:t>
      </w:r>
      <w:r w:rsidRPr="004E0375">
        <w:rPr>
          <w:caps/>
        </w:rPr>
        <w:t xml:space="preserve"> </w:t>
      </w:r>
      <w:r w:rsidRPr="004E0375">
        <w:rPr>
          <w:rStyle w:val="Komentaronuoroda"/>
          <w:sz w:val="24"/>
        </w:rPr>
        <w:t>ir daliniam projektų finansavimui</w:t>
      </w:r>
      <w:r>
        <w:rPr>
          <w:rStyle w:val="Komentaronuoroda"/>
          <w:sz w:val="24"/>
        </w:rPr>
        <w:t>“ ir kitiems sprendimų projektams</w:t>
      </w:r>
      <w:r w:rsidRPr="004E0375">
        <w:rPr>
          <w:rStyle w:val="Komentaronuoroda"/>
          <w:sz w:val="24"/>
        </w:rPr>
        <w:t>.</w:t>
      </w:r>
    </w:p>
    <w:p w:rsidR="00612BE4" w:rsidRDefault="00DC4860" w:rsidP="00612BE4">
      <w:pPr>
        <w:ind w:firstLine="720"/>
        <w:jc w:val="both"/>
      </w:pPr>
      <w:r>
        <w:rPr>
          <w:rStyle w:val="Komentaronuoroda"/>
          <w:sz w:val="24"/>
        </w:rPr>
        <w:t xml:space="preserve">Vėliau </w:t>
      </w:r>
      <w:r w:rsidRPr="00DA2622">
        <w:rPr>
          <w:lang w:eastAsia="en-US"/>
        </w:rPr>
        <w:t>Gintautas Rimeikis</w:t>
      </w:r>
      <w:r w:rsidRPr="008D7A35">
        <w:rPr>
          <w:lang w:eastAsia="en-US"/>
        </w:rPr>
        <w:t xml:space="preserve"> </w:t>
      </w:r>
      <w:r>
        <w:rPr>
          <w:lang w:eastAsia="en-US"/>
        </w:rPr>
        <w:t xml:space="preserve">trumpai pristatė </w:t>
      </w:r>
      <w:r w:rsidRPr="008D7A35">
        <w:rPr>
          <w:bCs/>
        </w:rPr>
        <w:t>VšĮ</w:t>
      </w:r>
      <w:r>
        <w:rPr>
          <w:bCs/>
        </w:rPr>
        <w:t xml:space="preserve"> „Teniso slėnis“ prašymą. Paminėjo, jog, Sporto tarybos prašymu, minėtas VšĮ „Teniso slėnis“ prašymas buvo perduotas aptarti Švietimo, kultūros ir sporto bei Ekonomikos, finansų ir biudžeto komitetų posėdžiuose. Vedėjas sakė, jog buvo planuojama, kad būtų įsteigtas „Sportuojančio vaiko krepšelis“. Pasak jo, tokią praktiką taiko Klaipėdos miesto savivaldybė. Kalbėjo, jog buvo tartasi su Administracijos vadovais. Pastebėjo, jog gana daug lėšų yra Neformaliojo vaikų švietimo programoje, todėl Administracijos siūlymas buvo lėšas dengti iš minėtos programos. Po gana ilgų diskusijų </w:t>
      </w:r>
      <w:r>
        <w:t>Adomas Zamulskis sakė, jog, formuojant 2022 metų biudžetą, bus žiūrima, kokios tam yra galimybės, tada bus galima diskutuoti plačiau.</w:t>
      </w:r>
    </w:p>
    <w:p w:rsidR="003A54EB" w:rsidRDefault="00F5718A" w:rsidP="003A54EB">
      <w:pPr>
        <w:tabs>
          <w:tab w:val="left" w:pos="4140"/>
        </w:tabs>
        <w:ind w:firstLine="720"/>
        <w:jc w:val="both"/>
      </w:pPr>
      <w:r w:rsidRPr="0063053E">
        <w:rPr>
          <w:color w:val="000000"/>
        </w:rPr>
        <w:t>Nemažai</w:t>
      </w:r>
      <w:r>
        <w:rPr>
          <w:color w:val="000000"/>
        </w:rPr>
        <w:t xml:space="preserve"> diskutuota svarstant sprendimo projektą „Dėl </w:t>
      </w:r>
      <w:r w:rsidRPr="00F5718A">
        <w:rPr>
          <w:color w:val="000000"/>
        </w:rPr>
        <w:t xml:space="preserve">Plungės rajono </w:t>
      </w:r>
      <w:r w:rsidRPr="008D7A35">
        <w:rPr>
          <w:bCs/>
          <w:color w:val="000000"/>
        </w:rPr>
        <w:t>savivaldybės infrastruktūros plėtros įmokos tarifų nustatym</w:t>
      </w:r>
      <w:r>
        <w:rPr>
          <w:bCs/>
          <w:color w:val="000000"/>
        </w:rPr>
        <w:t>o</w:t>
      </w:r>
      <w:r w:rsidRPr="008D7A35">
        <w:rPr>
          <w:bCs/>
          <w:color w:val="000000"/>
        </w:rPr>
        <w:t xml:space="preserve"> ir </w:t>
      </w:r>
      <w:r w:rsidRPr="00F5718A">
        <w:rPr>
          <w:color w:val="000000"/>
        </w:rPr>
        <w:t xml:space="preserve">Plungės rajono </w:t>
      </w:r>
      <w:r w:rsidRPr="008D7A35">
        <w:rPr>
          <w:bCs/>
          <w:color w:val="000000"/>
        </w:rPr>
        <w:t>savivaldybės infrastruktūros plėtros įmokos mokėjimo ir atleidimo nuo jos mokė</w:t>
      </w:r>
      <w:r>
        <w:rPr>
          <w:bCs/>
          <w:color w:val="000000"/>
        </w:rPr>
        <w:t>jimo tvarkos aprašo patvirtinimo“</w:t>
      </w:r>
      <w:r w:rsidRPr="008D7A35">
        <w:rPr>
          <w:bCs/>
          <w:color w:val="000000"/>
        </w:rPr>
        <w:t>.</w:t>
      </w:r>
      <w:r w:rsidR="00612BE4" w:rsidRPr="00085F14">
        <w:rPr>
          <w:color w:val="000000"/>
        </w:rPr>
        <w:t xml:space="preserve"> </w:t>
      </w:r>
      <w:r w:rsidR="00612BE4" w:rsidRPr="00612BE4">
        <w:rPr>
          <w:color w:val="000000"/>
        </w:rPr>
        <w:t>Aušra</w:t>
      </w:r>
      <w:r w:rsidR="00612BE4">
        <w:rPr>
          <w:color w:val="000000"/>
        </w:rPr>
        <w:t>i Lekstienei</w:t>
      </w:r>
      <w:r w:rsidR="00612BE4" w:rsidRPr="00612BE4">
        <w:rPr>
          <w:color w:val="000000"/>
        </w:rPr>
        <w:t>, Vietos ūkio skyriaus vedėjo pavaduotoja</w:t>
      </w:r>
      <w:r w:rsidR="00612BE4">
        <w:rPr>
          <w:color w:val="000000"/>
        </w:rPr>
        <w:t>i</w:t>
      </w:r>
      <w:r w:rsidR="00612BE4" w:rsidRPr="00612BE4">
        <w:rPr>
          <w:color w:val="000000"/>
        </w:rPr>
        <w:t xml:space="preserve">, </w:t>
      </w:r>
      <w:r w:rsidR="00612BE4" w:rsidRPr="00012A8F">
        <w:t xml:space="preserve">trumpai </w:t>
      </w:r>
      <w:r w:rsidR="00612BE4">
        <w:t xml:space="preserve">pristačius sprendimo projekto esmę, </w:t>
      </w:r>
      <w:r w:rsidR="00612BE4" w:rsidRPr="00612BE4">
        <w:rPr>
          <w:color w:val="000000"/>
        </w:rPr>
        <w:t xml:space="preserve">Algirdas Pečiulis </w:t>
      </w:r>
      <w:r w:rsidR="00612BE4">
        <w:rPr>
          <w:color w:val="000000"/>
        </w:rPr>
        <w:t>kalbėjo</w:t>
      </w:r>
      <w:r w:rsidR="00612BE4" w:rsidRPr="00612BE4">
        <w:rPr>
          <w:color w:val="000000"/>
        </w:rPr>
        <w:t xml:space="preserve">, jog </w:t>
      </w:r>
      <w:r w:rsidR="00612BE4" w:rsidRPr="008D7A35">
        <w:rPr>
          <w:bCs/>
          <w:color w:val="000000"/>
        </w:rPr>
        <w:t>infra</w:t>
      </w:r>
      <w:r w:rsidR="00612BE4">
        <w:rPr>
          <w:bCs/>
          <w:color w:val="000000"/>
        </w:rPr>
        <w:t>struktūros plėtros įmokos mokestis</w:t>
      </w:r>
      <w:r w:rsidR="00612BE4" w:rsidRPr="008D7A35">
        <w:rPr>
          <w:bCs/>
          <w:color w:val="000000"/>
        </w:rPr>
        <w:t xml:space="preserve"> </w:t>
      </w:r>
      <w:r w:rsidR="00612BE4" w:rsidRPr="00612BE4">
        <w:rPr>
          <w:color w:val="000000"/>
        </w:rPr>
        <w:t>labiau yra skirtas verslui, kuris planuoja savo išlaidas, todėl siūl</w:t>
      </w:r>
      <w:r w:rsidR="0063053E">
        <w:rPr>
          <w:color w:val="000000"/>
        </w:rPr>
        <w:t>ė</w:t>
      </w:r>
      <w:r w:rsidR="00612BE4" w:rsidRPr="00612BE4">
        <w:rPr>
          <w:color w:val="000000"/>
        </w:rPr>
        <w:t xml:space="preserve">, jog </w:t>
      </w:r>
      <w:r w:rsidR="0063053E">
        <w:rPr>
          <w:color w:val="000000"/>
        </w:rPr>
        <w:t>šis</w:t>
      </w:r>
      <w:r w:rsidR="00612BE4" w:rsidRPr="00612BE4">
        <w:rPr>
          <w:color w:val="000000"/>
        </w:rPr>
        <w:t xml:space="preserve"> tarybos sprendimas įsigaliotų nuo 2022 m. kovo 1 </w:t>
      </w:r>
      <w:r w:rsidR="00612BE4" w:rsidRPr="00612BE4">
        <w:rPr>
          <w:color w:val="000000"/>
        </w:rPr>
        <w:lastRenderedPageBreak/>
        <w:t>d., o ne sausio 1 d.</w:t>
      </w:r>
      <w:r w:rsidR="00612BE4" w:rsidRPr="00085F14">
        <w:rPr>
          <w:color w:val="000000"/>
        </w:rPr>
        <w:t xml:space="preserve"> </w:t>
      </w:r>
      <w:r w:rsidR="00612BE4" w:rsidRPr="00612BE4">
        <w:rPr>
          <w:color w:val="000000"/>
        </w:rPr>
        <w:t xml:space="preserve">Adomas Zamulskis </w:t>
      </w:r>
      <w:r w:rsidR="00612BE4">
        <w:rPr>
          <w:color w:val="000000"/>
        </w:rPr>
        <w:t>pastebėjo</w:t>
      </w:r>
      <w:r w:rsidR="00612BE4" w:rsidRPr="00612BE4">
        <w:rPr>
          <w:color w:val="000000"/>
        </w:rPr>
        <w:t xml:space="preserve">, jog visus metus buvo taikomas nulinis tarifas, todėl manąs, kad naujas tarifas turėtų įsigalioti nuo 2022 m. sausio 1 d. </w:t>
      </w:r>
      <w:r w:rsidR="00612BE4">
        <w:t>Nesant bendro sutarimo dėl pristatyto sprendimo projekto teikimo</w:t>
      </w:r>
      <w:r w:rsidR="00612BE4" w:rsidRPr="00BC311A">
        <w:t xml:space="preserve"> Savivaldybės tarybai</w:t>
      </w:r>
      <w:r w:rsidR="00612BE4">
        <w:t>, vyko balsavimas: už – 4 (Asta Beierle Eigirdienė, Liudas Skierus, Marijus Kaktys, Adomas Zamulskis), susilaikė – 1 (Algirdas Pečiulis).</w:t>
      </w:r>
    </w:p>
    <w:p w:rsidR="004B58C8" w:rsidRDefault="004B58C8" w:rsidP="00A829E7">
      <w:pPr>
        <w:tabs>
          <w:tab w:val="left" w:pos="4140"/>
        </w:tabs>
        <w:ind w:firstLine="720"/>
        <w:jc w:val="both"/>
      </w:pPr>
      <w:r>
        <w:t xml:space="preserve">Labai ilgai diskutuota svarstant sprendimo projektą „Dėl </w:t>
      </w:r>
      <w:r w:rsidRPr="008D7A35">
        <w:t>Plungės miesto pir</w:t>
      </w:r>
      <w:r>
        <w:t>ties paslaugų kainų patvirtinimo</w:t>
      </w:r>
      <w:r w:rsidRPr="008D7A35">
        <w:t xml:space="preserve"> bei viešojo tualeto paslaugos teikim</w:t>
      </w:r>
      <w:r>
        <w:t>o“</w:t>
      </w:r>
      <w:r w:rsidRPr="008D7A35">
        <w:t>.</w:t>
      </w:r>
      <w:r w:rsidR="007331F8">
        <w:t xml:space="preserve"> Kaziui Milieriui</w:t>
      </w:r>
      <w:r w:rsidR="007331F8" w:rsidRPr="008D7A35">
        <w:t xml:space="preserve">, </w:t>
      </w:r>
      <w:r w:rsidR="007331F8" w:rsidRPr="007331F8">
        <w:rPr>
          <w:color w:val="000000"/>
        </w:rPr>
        <w:t>Vietos ūkio skyriaus vyr. specialist</w:t>
      </w:r>
      <w:r w:rsidR="0063053E">
        <w:rPr>
          <w:color w:val="000000"/>
        </w:rPr>
        <w:t>ui</w:t>
      </w:r>
      <w:r w:rsidR="007331F8" w:rsidRPr="007331F8">
        <w:rPr>
          <w:rStyle w:val="Grietas"/>
          <w:b w:val="0"/>
        </w:rPr>
        <w:t>,</w:t>
      </w:r>
      <w:r w:rsidR="007331F8">
        <w:t xml:space="preserve"> pristačius minėtą</w:t>
      </w:r>
      <w:r w:rsidR="007331F8" w:rsidRPr="00012A8F">
        <w:t xml:space="preserve"> sprendimo projektą,</w:t>
      </w:r>
      <w:r w:rsidR="007331F8">
        <w:t xml:space="preserve"> Liudas Skierus kalbėjo, jog </w:t>
      </w:r>
      <w:r w:rsidR="007331F8" w:rsidRPr="008D7A35">
        <w:t xml:space="preserve">Plungės miesto </w:t>
      </w:r>
      <w:r w:rsidR="007331F8">
        <w:t xml:space="preserve">pirtis yra ne malonumui patirti, o kai kuriems žmonėms - būtinybė patenkinti savo poreikius, nes </w:t>
      </w:r>
      <w:r w:rsidR="0063053E">
        <w:t xml:space="preserve">jie </w:t>
      </w:r>
      <w:r w:rsidR="007331F8">
        <w:t>neturi galimybių savo namuose normaliai nusiprausti. Siūlė senjorus ir socialiai remtinus asmenis visiškai atleisti nuo mokesčio.</w:t>
      </w:r>
      <w:r w:rsidR="007331F8" w:rsidRPr="007331F8">
        <w:t xml:space="preserve"> </w:t>
      </w:r>
      <w:r w:rsidR="007331F8">
        <w:t>Asta Beierle Eigirdienė sakė, jog ją sujaudino sakinys apie garbės piliečius. Sakė, jog siūlo minėto sakinio nerašyti. Pasak jos, nėra čia toks didelis garbės piliečių</w:t>
      </w:r>
      <w:r w:rsidR="007331F8" w:rsidRPr="0044782B">
        <w:t xml:space="preserve"> </w:t>
      </w:r>
      <w:r w:rsidR="007331F8">
        <w:t>pagerbimas pakviesti į pirtį.</w:t>
      </w:r>
      <w:r w:rsidR="003A54EB" w:rsidRPr="003A54EB">
        <w:t xml:space="preserve"> </w:t>
      </w:r>
      <w:r w:rsidR="003A54EB">
        <w:t>Kalbėjo, jog yra parengtas naujas Plungės garbės piliečio vardo suteikimo tvarkos aprašas, kuriame minėtiems asmenims yra siūloma daugiau privilegijų. Adomas Zamulskis paminėjo, jog 3 punktą reikia išbraukti. Klausė, ar galima pritarti patikslintam sprendimo projektui</w:t>
      </w:r>
      <w:r w:rsidR="003A54EB" w:rsidRPr="00570437">
        <w:t xml:space="preserve"> </w:t>
      </w:r>
      <w:r w:rsidR="003A54EB">
        <w:t xml:space="preserve">su L. Skieraus pasiūlymu, išbraukiant 3 punktą. </w:t>
      </w:r>
      <w:r w:rsidR="007331F8">
        <w:t>Nutarta patikslinti sprendimo projektą ir teikti Savivaldybės tarybai.</w:t>
      </w:r>
    </w:p>
    <w:p w:rsidR="00004980" w:rsidRDefault="00EE14BD" w:rsidP="00A829E7">
      <w:pPr>
        <w:tabs>
          <w:tab w:val="left" w:pos="4140"/>
        </w:tabs>
        <w:ind w:firstLine="720"/>
        <w:jc w:val="both"/>
        <w:rPr>
          <w:iCs/>
        </w:rPr>
      </w:pPr>
      <w:r>
        <w:t>Nemažai diskutuota svarstant S</w:t>
      </w:r>
      <w:r w:rsidRPr="008D7A35">
        <w:t>avivaldybės 2021 metų biudžeto</w:t>
      </w:r>
      <w:r>
        <w:t xml:space="preserve"> pakeitimus. Vėliau aptartos </w:t>
      </w:r>
      <w:r w:rsidRPr="008D7A35">
        <w:rPr>
          <w:iCs/>
        </w:rPr>
        <w:t>Plungės rajono savivaldybės 2022 m. biudžeto formavimo gairės.</w:t>
      </w:r>
    </w:p>
    <w:p w:rsidR="00004980" w:rsidRDefault="00EE14BD" w:rsidP="00A829E7">
      <w:pPr>
        <w:tabs>
          <w:tab w:val="left" w:pos="4140"/>
        </w:tabs>
        <w:ind w:firstLine="720"/>
        <w:jc w:val="both"/>
      </w:pPr>
      <w:r>
        <w:t xml:space="preserve">Posėdžio pabaigoje Savivaldybės meras Audrius Klišonis pristatė sprendimo projektą „Dėl </w:t>
      </w:r>
      <w:r w:rsidRPr="003E4371">
        <w:t xml:space="preserve">Plungės rajono savivaldybės tarybos 2021 m. lapkričio 25 d. sprendimo Nr. T1-300 „Dėl Plungės rajono savivaldybės vietinės rinkliavos už komunalinių atliekų surinkimą iš atliekų turėtojų ir atliekų tvarkymą </w:t>
      </w:r>
      <w:r>
        <w:t>nuostatų patvirtinimo“ pakeitimo“</w:t>
      </w:r>
      <w:r w:rsidRPr="003E4371">
        <w:t>.</w:t>
      </w:r>
      <w:r w:rsidR="00004980">
        <w:t xml:space="preserve"> Vyko ilgos diskusijos</w:t>
      </w:r>
      <w:r w:rsidR="004D4E0F">
        <w:t>,</w:t>
      </w:r>
      <w:r w:rsidR="00004980">
        <w:t xml:space="preserve"> po kurių Adomas Zamulskis sakė, jog jis nepritars mero siūlymui vasario mėnesį grįžti prie šio klausimo. Paminėjo, jog Ūkio, ekologijos ir kaimo reikalų komitetas minėt</w:t>
      </w:r>
      <w:r w:rsidR="004D4E0F">
        <w:t>ą</w:t>
      </w:r>
      <w:r w:rsidR="00004980">
        <w:t xml:space="preserve"> klausim</w:t>
      </w:r>
      <w:r w:rsidR="004D4E0F">
        <w:t>ą</w:t>
      </w:r>
      <w:r w:rsidR="00004980">
        <w:t xml:space="preserve"> įtraukė į </w:t>
      </w:r>
      <w:r w:rsidR="004D4E0F">
        <w:t xml:space="preserve">2022 metų </w:t>
      </w:r>
      <w:r w:rsidR="00004980">
        <w:t xml:space="preserve">darbo planą </w:t>
      </w:r>
      <w:r w:rsidR="004D4E0F">
        <w:t xml:space="preserve">ir svarstys </w:t>
      </w:r>
      <w:r w:rsidR="00004980">
        <w:t>kovo mėnesį. Jo teigimu, protinga bus grįžti prie šio klausimo kovo mėnesį. Nesant bendro sutarimo dėl pristatyto sprendimo projekto teikimo</w:t>
      </w:r>
      <w:r w:rsidR="00004980" w:rsidRPr="00BC311A">
        <w:t xml:space="preserve"> Savivaldybės tarybai</w:t>
      </w:r>
      <w:r w:rsidR="00004980">
        <w:t>, vyko balsavimas: prieš – 4 (Asta Beierle Eigirdienė, Liudas Skierus, Marijus Kaktys, Adomas Zamulskis), už – 1 (Algirdas Pečiulis). Nutarta sprendimo projekto</w:t>
      </w:r>
      <w:r w:rsidR="00004980" w:rsidRPr="00AA3C6A">
        <w:t xml:space="preserve"> neteikti Savivaldybės tarybai</w:t>
      </w:r>
      <w:r w:rsidR="00644409">
        <w:t>.</w:t>
      </w:r>
    </w:p>
    <w:p w:rsidR="00EE14BD" w:rsidRPr="008D7A35" w:rsidRDefault="00516632" w:rsidP="003A54EB">
      <w:pPr>
        <w:tabs>
          <w:tab w:val="left" w:pos="4140"/>
        </w:tabs>
        <w:ind w:firstLine="720"/>
        <w:jc w:val="both"/>
      </w:pPr>
      <w:r>
        <w:t xml:space="preserve">Vėliau dar aptartas </w:t>
      </w:r>
      <w:r w:rsidRPr="00516632">
        <w:rPr>
          <w:rStyle w:val="Emfaz"/>
          <w:i w:val="0"/>
        </w:rPr>
        <w:t>Komiteto 2022 metų darbo plan</w:t>
      </w:r>
      <w:r>
        <w:rPr>
          <w:rStyle w:val="Emfaz"/>
          <w:i w:val="0"/>
        </w:rPr>
        <w:t xml:space="preserve">as. Nutarta </w:t>
      </w:r>
      <w:r>
        <w:t>2022 metų Komiteto darbo planą suderinti el. laiškais iki 2022 m. sausio 7 d.</w:t>
      </w:r>
    </w:p>
    <w:p w:rsidR="00F0527C" w:rsidRDefault="00F0527C" w:rsidP="00CD5D51">
      <w:pPr>
        <w:ind w:firstLine="720"/>
        <w:jc w:val="both"/>
        <w:rPr>
          <w:b/>
        </w:rPr>
      </w:pPr>
    </w:p>
    <w:p w:rsidR="00033ECC" w:rsidRPr="007F2A58" w:rsidRDefault="005957CB" w:rsidP="003B14FC">
      <w:pPr>
        <w:jc w:val="center"/>
        <w:rPr>
          <w:b/>
        </w:rPr>
      </w:pPr>
      <w:r>
        <w:rPr>
          <w:b/>
        </w:rPr>
        <w:t>2</w:t>
      </w:r>
      <w:r w:rsidR="00450168">
        <w:rPr>
          <w:b/>
        </w:rPr>
        <w:t>.5</w:t>
      </w:r>
      <w:r w:rsidR="00DE4E8A">
        <w:rPr>
          <w:b/>
        </w:rPr>
        <w:t xml:space="preserve">. </w:t>
      </w:r>
      <w:r w:rsidR="00033ECC" w:rsidRPr="00AD7376">
        <w:rPr>
          <w:b/>
        </w:rPr>
        <w:t>KONTROLĖS</w:t>
      </w:r>
      <w:r w:rsidR="00033ECC" w:rsidRPr="007F2A58">
        <w:rPr>
          <w:b/>
        </w:rPr>
        <w:t xml:space="preserve"> KOMITETAS</w:t>
      </w:r>
    </w:p>
    <w:p w:rsidR="00033ECC" w:rsidRPr="00654C40" w:rsidRDefault="008E7E8B" w:rsidP="003B14FC">
      <w:pPr>
        <w:jc w:val="center"/>
        <w:rPr>
          <w:b/>
        </w:rPr>
      </w:pPr>
      <w:r w:rsidRPr="00654C40">
        <w:rPr>
          <w:b/>
        </w:rPr>
        <w:t>Kontrolės komiteto pirmininkas – Algirdas Pečiulis, pavaduotojas – Tadas Šetkauskis.</w:t>
      </w:r>
    </w:p>
    <w:p w:rsidR="008E7E8B" w:rsidRPr="00654C40" w:rsidRDefault="008E7E8B" w:rsidP="003B14FC">
      <w:pPr>
        <w:jc w:val="center"/>
        <w:rPr>
          <w:b/>
        </w:rPr>
      </w:pPr>
      <w:r w:rsidRPr="00654C40">
        <w:rPr>
          <w:b/>
        </w:rPr>
        <w:t>Nariai: Gintaras Bagužis, Asta Beierle Eigirdienė, Daina Martišienė.</w:t>
      </w:r>
    </w:p>
    <w:p w:rsidR="001E78B8" w:rsidRDefault="001E78B8" w:rsidP="003B14FC">
      <w:pPr>
        <w:jc w:val="center"/>
        <w:rPr>
          <w:b/>
        </w:rPr>
      </w:pPr>
    </w:p>
    <w:p w:rsidR="00654C40" w:rsidRPr="00654C40" w:rsidRDefault="00654C40" w:rsidP="00654C40">
      <w:pPr>
        <w:ind w:firstLine="720"/>
        <w:jc w:val="both"/>
        <w:rPr>
          <w:rStyle w:val="Komentaronuoroda"/>
          <w:sz w:val="24"/>
        </w:rPr>
      </w:pPr>
      <w:r w:rsidRPr="00654C40">
        <w:t xml:space="preserve">2021 metais </w:t>
      </w:r>
      <w:r w:rsidRPr="00654C40">
        <w:rPr>
          <w:rStyle w:val="Komentaronuoroda"/>
          <w:sz w:val="24"/>
        </w:rPr>
        <w:t xml:space="preserve">Plungės rajono savivaldybės tarybos Kontrolės komiteto (toliau – Komitetas) sudėtis nesikeitė. </w:t>
      </w:r>
    </w:p>
    <w:p w:rsidR="00654C40" w:rsidRPr="00654C40" w:rsidRDefault="00654C40" w:rsidP="00654C40">
      <w:pPr>
        <w:ind w:firstLine="720"/>
        <w:jc w:val="both"/>
        <w:rPr>
          <w:rStyle w:val="Komentaronuoroda"/>
          <w:sz w:val="24"/>
        </w:rPr>
      </w:pPr>
      <w:r w:rsidRPr="00654C40">
        <w:rPr>
          <w:rStyle w:val="Komentaronuoroda"/>
          <w:sz w:val="24"/>
        </w:rPr>
        <w:t xml:space="preserve">Per 2021 metus įvyko 6 Komiteto posėdžiai, apsvarstyta 17 klausimų. 2021 metais didžioji dalis Komiteto narių dalyvavo nuotoliniu būdu vykusiuose posėdžiuose, nagrinėjo pateiktus klausimus, diskutavo, teikė pasiūlymus ir pastebėjimus. Du Komiteto nariai – Algirdas Pečiulis ir Gintaras Bagužis – dalyvavo visuose 2021 metais vykusiuose Komiteto posėdžiuose. Daina Martišienė ir Tadas Šetkauskis praleido po 1 posėdį, Asta Beierle Eigirdienė nedalyvavo dviejuose posėdžiuose. </w:t>
      </w:r>
    </w:p>
    <w:p w:rsidR="00654C40" w:rsidRPr="00654C40" w:rsidRDefault="00654C40" w:rsidP="00654C40">
      <w:pPr>
        <w:ind w:firstLine="720"/>
        <w:jc w:val="both"/>
        <w:rPr>
          <w:rStyle w:val="Komentaronuoroda"/>
          <w:sz w:val="24"/>
        </w:rPr>
      </w:pPr>
      <w:r w:rsidRPr="00654C40">
        <w:rPr>
          <w:rStyle w:val="Komentaronuoroda"/>
          <w:sz w:val="24"/>
        </w:rPr>
        <w:t>Į vasario mėnesio</w:t>
      </w:r>
      <w:r w:rsidRPr="00654C40">
        <w:rPr>
          <w:rStyle w:val="Komentaronuoroda"/>
          <w:color w:val="00B050"/>
          <w:sz w:val="24"/>
        </w:rPr>
        <w:t xml:space="preserve"> </w:t>
      </w:r>
      <w:r w:rsidRPr="00654C40">
        <w:rPr>
          <w:rStyle w:val="Komentaronuoroda"/>
          <w:sz w:val="24"/>
        </w:rPr>
        <w:t>Komiteto darbotvarkę buvo įtrauktas Astos Beierle Eigirdienės pateiktas pasiūlymas apsvarstyti papildomą klausimą - dėl pavedimo Savivaldybės Kontrolės ir audito tarnybai atlikti auditus dviejose įstaigose. Algirdo Pečiulio pristatytai Komiteto 2020 metų veiklos ataskaitai pritarta bendru sutarimu, prieštaravimų nekilo ir dėl Astos Beierle Eigirdienės pateikto pasiūlymo. Komitetas nutarė pavesti klausimo iniciatorei Astai Beierle Eigirdienei ir Savivaldybės administracijos direktoriui suformuluoti audito tikslus ir parengti sprendimų projektus dėl pavedimo Savivaldybės Kontrolės ir audito tarnybai atlikti VšĮ Plungės rajono savivaldybės ligoninės ir UAB „Plungės šilumos tinklai“ 2019 – 2020 metų veiklos  auditus bei teikti šiuos sprendimų projektus Savivaldybės tarybai.</w:t>
      </w:r>
    </w:p>
    <w:p w:rsidR="00654C40" w:rsidRPr="00654C40" w:rsidRDefault="00654C40" w:rsidP="00654C40">
      <w:pPr>
        <w:ind w:firstLine="720"/>
        <w:jc w:val="both"/>
      </w:pPr>
      <w:r w:rsidRPr="00654C40">
        <w:rPr>
          <w:rStyle w:val="Komentaronuoroda"/>
          <w:sz w:val="24"/>
        </w:rPr>
        <w:lastRenderedPageBreak/>
        <w:t xml:space="preserve">Kovo mėnesio Komiteto darbotvarkėje svarstyti 5 klausimai. Savivaldybės Centralizuoto vidaus audito skyriaus vedėja Kristina Černeckienė pristatė šio skyriaus 2020 metų veiklos ataskaitą, savivaldybės kontrolierė Danutė Jarašiūnienė Komiteto narius supažindino su Savivaldybės Kontrolės ir audito tarnybos 2020 metais vykdyta veikla bei pateikė  informaciją apie Savivaldybės Kontrolės ir audito tarnybos 2021 metų veiklos plano vykdymą. Nemažai klausimų Komiteto nariams kilo po to, kai pranešimą apie Plungės rajono vietinio susisiekimo miesto ir priemiesčio autobusų maršrutus pristatė Vietos ūkio skyriaus vyr. specialistas Evaldas Jankauskas. Taip pat daug diskusijų sukėlė Savivaldybės mero Audriaus Klišonio pristatytas pranešimas „Dėl </w:t>
      </w:r>
      <w:r w:rsidRPr="00654C40">
        <w:t>2020 m. vasario 26 d. Kultūros ir meno tarybos posėdžio metu vertintų paraiškų ir priimtų sprendimų“. Posėdžio dalyviams išsakius savo nuomones bei pastebėjimus svarstytu klausimu, Komitetas priėmė protokolinį nutarimą rekomenduoti Savivaldybės administracijos direktoriui įvertinti, ar pateiktos rekomendacijos dėl kultūros projektų paraiškų vertinimo yra teisingos ir įvertintos laikantis Savivaldybės tarybos priimtų sprendimų. Jeigu Administracijos direktoriaus vertinimo išvados būtų neigiamos, siūlyti Kultūros ir meno tarybai iš naujo įvertinti pateiktas paraiškas.</w:t>
      </w:r>
    </w:p>
    <w:p w:rsidR="00654C40" w:rsidRPr="00654C40" w:rsidRDefault="00654C40" w:rsidP="00654C40">
      <w:pPr>
        <w:ind w:firstLine="720"/>
        <w:jc w:val="both"/>
      </w:pPr>
      <w:r w:rsidRPr="00654C40">
        <w:t xml:space="preserve">Į gegužės mėnesį vykusį posėdį Komiteto nariai rinkosi išklausyti informacijos apie Savivaldybės Kontrolės ir audito tarnybos 2020 metais teiktų rekomendacijų įgyvendinimą. Daugiausia klausimų pateikta Savivaldybės administracijai apie rekomendacijų įgyvendinimo eigą UAB „Plungės autobusų parkas“ bei SĮ „Plungės būstas“. </w:t>
      </w:r>
    </w:p>
    <w:p w:rsidR="00654C40" w:rsidRPr="00654C40" w:rsidRDefault="00654C40" w:rsidP="00654C40">
      <w:pPr>
        <w:ind w:firstLine="720"/>
        <w:jc w:val="both"/>
      </w:pPr>
      <w:r w:rsidRPr="00654C40">
        <w:t xml:space="preserve">Liepos mėnesio Komiteto posėdžio darbotvarkė buvo sudaryta, atsižvelgiant į Komiteto 2021 metų veiklos programą. Savivaldybės kontrolierė Danutė Jarašiūnienė pristatė Savivaldybės 2020 metų finansinių ataskaitų rinkinių ir konsoliduotųjų finansinių ataskaitų rinkinio audito išvadas bei Savivaldybės 2020 metų biudžeto vykdymo ir kitų piniginių išteklių naudojimo audito išvadas. Komitetas tiek pristatytoms išvadoms, tiek jų teikimui Savivaldybės tarybai pritarė bendru sutarimu. Taip pat Danutė Jarašiūnienė pateikė informaciją apie Savivaldybės Kontrolės ir audito tarnybos 2021 metų veiklos plano vykdymą. </w:t>
      </w:r>
    </w:p>
    <w:p w:rsidR="00654C40" w:rsidRPr="00654C40" w:rsidRDefault="00654C40" w:rsidP="00654C40">
      <w:pPr>
        <w:ind w:firstLine="720"/>
        <w:jc w:val="both"/>
      </w:pPr>
      <w:r w:rsidRPr="00654C40">
        <w:t xml:space="preserve">Spalio mėnesį posėdžiavę Komiteto nariai vienbalsiai pritarė savivaldybės kontrolierės Danutės Jarašiūnienės parengtam Savivaldybės Kontrolės ir audito tarnybos 2022 metų veiklos plano projektui. Taip pat šį mėnesį Tarnybos auditorės išsamiai pristatė VšĮ Plungės rajono savivaldybės ligoninėje bei UAB „Plungės šilumos tinklai“ atliktų veiklos auditų rezultatus. </w:t>
      </w:r>
    </w:p>
    <w:p w:rsidR="00654C40" w:rsidRPr="00654C40" w:rsidRDefault="00654C40" w:rsidP="00654C40">
      <w:pPr>
        <w:ind w:firstLine="720"/>
        <w:jc w:val="both"/>
      </w:pPr>
      <w:r w:rsidRPr="00654C40">
        <w:t xml:space="preserve">Paskutiniojo posėdžio metu jo dalyviai buvo supažindinti su pirmininko parengta Komiteto 2022 metų veiklos programa. Savivaldybės kontrolierė Danutė Jarašiūnienė pristatė Savivaldybės Kontrolės ir audito tarnybos 2022 metų veiklos planui vykdyti reikalingų asignavimų suvestinę. Daugiausia diskusijų ir klausimų kilo po to, kai pranešimą apie Savivaldybės Kontrolės ir audito tarnybos 2021 metais teiktų rekomendacijų įgyvendinimą pristatė Juridinio ir personalo administravimo skyriaus vedėjas Vytautas Tumas.  Komiteto pirmininkas atkreipė dėmesį į tai, kad ne visos teiktos rekomendacijos buvo įgyvendintos. </w:t>
      </w:r>
    </w:p>
    <w:p w:rsidR="00654C40" w:rsidRPr="00654C40" w:rsidRDefault="00654C40" w:rsidP="00654C40">
      <w:pPr>
        <w:ind w:firstLine="720"/>
        <w:jc w:val="both"/>
        <w:rPr>
          <w:b/>
        </w:rPr>
      </w:pPr>
    </w:p>
    <w:p w:rsidR="00033ECC" w:rsidRPr="00033ECC" w:rsidRDefault="001A519D" w:rsidP="001A519D">
      <w:pPr>
        <w:ind w:firstLine="720"/>
        <w:jc w:val="center"/>
      </w:pPr>
      <w:r>
        <w:br w:type="page"/>
      </w:r>
      <w:r w:rsidR="005957CB">
        <w:rPr>
          <w:b/>
        </w:rPr>
        <w:lastRenderedPageBreak/>
        <w:t>3</w:t>
      </w:r>
      <w:r w:rsidR="00D67C3F" w:rsidRPr="00D67C3F">
        <w:rPr>
          <w:b/>
        </w:rPr>
        <w:t>.</w:t>
      </w:r>
      <w:r w:rsidR="00D67C3F">
        <w:t xml:space="preserve"> </w:t>
      </w:r>
      <w:r w:rsidR="00A325DD" w:rsidRPr="00AE2FC2">
        <w:rPr>
          <w:b/>
          <w:sz w:val="28"/>
          <w:szCs w:val="28"/>
        </w:rPr>
        <w:t>KOMISIJŲ, TARYBŲ VEIKLA</w:t>
      </w:r>
    </w:p>
    <w:p w:rsidR="00033ECC" w:rsidRPr="00033ECC" w:rsidRDefault="00033ECC" w:rsidP="00033ECC">
      <w:pPr>
        <w:ind w:firstLine="720"/>
        <w:jc w:val="both"/>
        <w:rPr>
          <w:b/>
        </w:rPr>
      </w:pPr>
    </w:p>
    <w:p w:rsidR="00AB137F" w:rsidRPr="005D0E52" w:rsidRDefault="00B74C25" w:rsidP="00AB137F">
      <w:pPr>
        <w:pStyle w:val="Pagrindinistekstas"/>
        <w:spacing w:after="0"/>
        <w:ind w:firstLine="720"/>
        <w:jc w:val="both"/>
        <w:rPr>
          <w:bCs/>
          <w:color w:val="FF0000"/>
        </w:rPr>
      </w:pPr>
      <w:r w:rsidRPr="00B74C25">
        <w:t>2021</w:t>
      </w:r>
      <w:r w:rsidR="00AB137F" w:rsidRPr="00B74C25">
        <w:t xml:space="preserve"> metais įvyko </w:t>
      </w:r>
      <w:r w:rsidR="007D2118" w:rsidRPr="007D2118">
        <w:t>88</w:t>
      </w:r>
      <w:r w:rsidR="00E87D10" w:rsidRPr="007D2118">
        <w:t xml:space="preserve"> </w:t>
      </w:r>
      <w:r w:rsidR="001C796A">
        <w:rPr>
          <w:bCs/>
        </w:rPr>
        <w:t>k</w:t>
      </w:r>
      <w:r w:rsidR="00AB137F" w:rsidRPr="00B74C25">
        <w:rPr>
          <w:bCs/>
        </w:rPr>
        <w:t>omisijų, darbo gru</w:t>
      </w:r>
      <w:r w:rsidR="007D2118">
        <w:rPr>
          <w:bCs/>
        </w:rPr>
        <w:t>pių bei tarybų posėdžiai, aptarta 212</w:t>
      </w:r>
      <w:r w:rsidR="00AB137F" w:rsidRPr="005D0E52">
        <w:rPr>
          <w:bCs/>
          <w:color w:val="FF0000"/>
        </w:rPr>
        <w:t xml:space="preserve"> </w:t>
      </w:r>
      <w:r w:rsidR="007D2118">
        <w:rPr>
          <w:bCs/>
        </w:rPr>
        <w:t>klausimų</w:t>
      </w:r>
      <w:r w:rsidR="00AB137F" w:rsidRPr="00B74C25">
        <w:rPr>
          <w:bCs/>
        </w:rPr>
        <w:t>.</w:t>
      </w:r>
    </w:p>
    <w:p w:rsidR="00A325DD" w:rsidRPr="00B74C25" w:rsidRDefault="00B74C25" w:rsidP="00AB137F">
      <w:pPr>
        <w:ind w:firstLine="720"/>
        <w:jc w:val="both"/>
      </w:pPr>
      <w:r w:rsidRPr="00B74C25">
        <w:t>2021</w:t>
      </w:r>
      <w:r w:rsidR="00A325DD" w:rsidRPr="00B74C25">
        <w:t xml:space="preserve"> metais įvykusių </w:t>
      </w:r>
      <w:r w:rsidR="001C796A">
        <w:t>k</w:t>
      </w:r>
      <w:r w:rsidR="00A325DD" w:rsidRPr="00B74C25">
        <w:t xml:space="preserve">omisijų, darbo grupių bei tarybų posėdžių ir svarstytų klausimų skaičius </w:t>
      </w:r>
      <w:r w:rsidR="001A519D" w:rsidRPr="00B74C25">
        <w:t>pateiktas 5</w:t>
      </w:r>
      <w:r w:rsidR="00A325DD" w:rsidRPr="00B74C25">
        <w:t xml:space="preserve"> lentelėje:</w:t>
      </w:r>
    </w:p>
    <w:p w:rsidR="00A325DD" w:rsidRPr="00497562" w:rsidRDefault="00A325DD" w:rsidP="001A519D">
      <w:pPr>
        <w:pStyle w:val="Pagrindinistekstas"/>
        <w:spacing w:after="0"/>
        <w:ind w:firstLine="720"/>
        <w:jc w:val="right"/>
        <w:rPr>
          <w:bCs/>
        </w:rPr>
      </w:pPr>
      <w:r>
        <w:t xml:space="preserve">                                                                                                               </w:t>
      </w:r>
      <w:r w:rsidR="001A519D">
        <w:t>5</w:t>
      </w:r>
      <w:r w:rsidRPr="00D2275A">
        <w:t xml:space="preserve"> lentelė</w:t>
      </w:r>
    </w:p>
    <w:tbl>
      <w:tblPr>
        <w:tblW w:w="9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1"/>
        <w:gridCol w:w="1643"/>
        <w:gridCol w:w="3125"/>
      </w:tblGrid>
      <w:tr w:rsidR="001A519D" w:rsidRPr="00447582" w:rsidTr="00D15212">
        <w:trPr>
          <w:trHeight w:val="503"/>
          <w:jc w:val="center"/>
        </w:trPr>
        <w:tc>
          <w:tcPr>
            <w:tcW w:w="4611" w:type="dxa"/>
            <w:shd w:val="clear" w:color="auto" w:fill="BFBFBF"/>
            <w:vAlign w:val="center"/>
          </w:tcPr>
          <w:p w:rsidR="001A519D" w:rsidRPr="00AB137F" w:rsidRDefault="001A519D" w:rsidP="007A797D">
            <w:pPr>
              <w:jc w:val="center"/>
            </w:pPr>
            <w:r w:rsidRPr="00AB137F">
              <w:t>Nuolatinės komisijos, darbo grupės, tarybos pavadinimas</w:t>
            </w:r>
          </w:p>
        </w:tc>
        <w:tc>
          <w:tcPr>
            <w:tcW w:w="1643" w:type="dxa"/>
            <w:shd w:val="clear" w:color="auto" w:fill="BFBFBF"/>
            <w:vAlign w:val="center"/>
          </w:tcPr>
          <w:p w:rsidR="001A519D" w:rsidRPr="00AB137F" w:rsidRDefault="001A519D" w:rsidP="00D15212">
            <w:pPr>
              <w:jc w:val="center"/>
            </w:pPr>
            <w:r w:rsidRPr="00AB137F">
              <w:t>Posėdžių skaičius</w:t>
            </w:r>
          </w:p>
        </w:tc>
        <w:tc>
          <w:tcPr>
            <w:tcW w:w="3125" w:type="dxa"/>
            <w:shd w:val="clear" w:color="auto" w:fill="BFBFBF"/>
            <w:vAlign w:val="center"/>
          </w:tcPr>
          <w:p w:rsidR="001A519D" w:rsidRPr="00AB137F" w:rsidRDefault="001A519D" w:rsidP="00D15212">
            <w:pPr>
              <w:jc w:val="center"/>
            </w:pPr>
            <w:r w:rsidRPr="00AB137F">
              <w:t>Papildoma informacija</w:t>
            </w:r>
          </w:p>
        </w:tc>
      </w:tr>
      <w:tr w:rsidR="007D2118" w:rsidRPr="00724ED8" w:rsidTr="00D15212">
        <w:trPr>
          <w:jc w:val="center"/>
        </w:trPr>
        <w:tc>
          <w:tcPr>
            <w:tcW w:w="4611" w:type="dxa"/>
            <w:shd w:val="clear" w:color="auto" w:fill="auto"/>
          </w:tcPr>
          <w:p w:rsidR="007D2118" w:rsidRPr="00CC6B8D" w:rsidRDefault="007D2118" w:rsidP="00F00B15">
            <w:pPr>
              <w:tabs>
                <w:tab w:val="num" w:pos="-3261"/>
              </w:tabs>
              <w:jc w:val="both"/>
              <w:rPr>
                <w:lang w:val="it-IT"/>
              </w:rPr>
            </w:pPr>
            <w:r w:rsidRPr="00CC6B8D">
              <w:t>Antikorupcijos komisija</w:t>
            </w:r>
          </w:p>
        </w:tc>
        <w:tc>
          <w:tcPr>
            <w:tcW w:w="1643" w:type="dxa"/>
            <w:shd w:val="clear" w:color="auto" w:fill="auto"/>
            <w:vAlign w:val="center"/>
          </w:tcPr>
          <w:p w:rsidR="007D2118" w:rsidRPr="00CC6B8D" w:rsidRDefault="007D2118" w:rsidP="00F00B15">
            <w:pPr>
              <w:jc w:val="center"/>
            </w:pPr>
            <w:r w:rsidRPr="00CC6B8D">
              <w:t>-</w:t>
            </w:r>
          </w:p>
        </w:tc>
        <w:tc>
          <w:tcPr>
            <w:tcW w:w="3125" w:type="dxa"/>
            <w:shd w:val="clear" w:color="auto" w:fill="auto"/>
            <w:vAlign w:val="center"/>
          </w:tcPr>
          <w:p w:rsidR="007D2118" w:rsidRPr="00CC6B8D" w:rsidRDefault="007D2118" w:rsidP="00F00B15">
            <w:pPr>
              <w:jc w:val="center"/>
            </w:pPr>
            <w:r w:rsidRPr="00CC6B8D">
              <w:t>-</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Ekstremaliųjų situacijų komisija</w:t>
            </w:r>
          </w:p>
        </w:tc>
        <w:tc>
          <w:tcPr>
            <w:tcW w:w="1643" w:type="dxa"/>
            <w:shd w:val="clear" w:color="auto" w:fill="auto"/>
            <w:vAlign w:val="center"/>
          </w:tcPr>
          <w:p w:rsidR="007D2118" w:rsidRPr="00CC6B8D" w:rsidRDefault="007D2118" w:rsidP="00F00B15">
            <w:pPr>
              <w:jc w:val="center"/>
            </w:pPr>
            <w:r>
              <w:t>4</w:t>
            </w:r>
          </w:p>
        </w:tc>
        <w:tc>
          <w:tcPr>
            <w:tcW w:w="3125" w:type="dxa"/>
            <w:shd w:val="clear" w:color="auto" w:fill="auto"/>
            <w:vAlign w:val="center"/>
          </w:tcPr>
          <w:p w:rsidR="007D2118" w:rsidRPr="00CC6B8D" w:rsidRDefault="007D2118" w:rsidP="00F00B15">
            <w:pPr>
              <w:jc w:val="center"/>
            </w:pPr>
            <w:r>
              <w:t>Aptarti 9 klausimai</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Etikos komisija</w:t>
            </w:r>
          </w:p>
        </w:tc>
        <w:tc>
          <w:tcPr>
            <w:tcW w:w="1643" w:type="dxa"/>
            <w:shd w:val="clear" w:color="auto" w:fill="auto"/>
            <w:vAlign w:val="center"/>
          </w:tcPr>
          <w:p w:rsidR="007D2118" w:rsidRPr="00CC6B8D" w:rsidRDefault="007D2118" w:rsidP="00F00B15">
            <w:pPr>
              <w:jc w:val="center"/>
            </w:pPr>
            <w:r w:rsidRPr="00CC6B8D">
              <w:t>5</w:t>
            </w:r>
          </w:p>
        </w:tc>
        <w:tc>
          <w:tcPr>
            <w:tcW w:w="3125" w:type="dxa"/>
            <w:shd w:val="clear" w:color="auto" w:fill="auto"/>
            <w:vAlign w:val="center"/>
          </w:tcPr>
          <w:p w:rsidR="007D2118" w:rsidRPr="00CC6B8D" w:rsidRDefault="007D2118" w:rsidP="00F00B15">
            <w:pPr>
              <w:jc w:val="center"/>
            </w:pPr>
            <w:r w:rsidRPr="00CC6B8D">
              <w:t xml:space="preserve">Aptarta 18 </w:t>
            </w:r>
            <w:r>
              <w:t>klausimų, surašyti 8 sprendimai</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Jaunimo reikalų taryba</w:t>
            </w:r>
          </w:p>
        </w:tc>
        <w:tc>
          <w:tcPr>
            <w:tcW w:w="1643" w:type="dxa"/>
            <w:shd w:val="clear" w:color="auto" w:fill="auto"/>
            <w:vAlign w:val="center"/>
          </w:tcPr>
          <w:p w:rsidR="007D2118" w:rsidRPr="00B067AB" w:rsidRDefault="007D2118" w:rsidP="00F00B15">
            <w:pPr>
              <w:jc w:val="center"/>
            </w:pPr>
            <w:r w:rsidRPr="00B067AB">
              <w:t>9</w:t>
            </w:r>
          </w:p>
        </w:tc>
        <w:tc>
          <w:tcPr>
            <w:tcW w:w="3125" w:type="dxa"/>
            <w:shd w:val="clear" w:color="auto" w:fill="auto"/>
            <w:vAlign w:val="center"/>
          </w:tcPr>
          <w:p w:rsidR="007D2118" w:rsidRPr="00B067AB" w:rsidRDefault="007D2118" w:rsidP="00F00B15">
            <w:pPr>
              <w:jc w:val="center"/>
            </w:pPr>
            <w:r w:rsidRPr="00B067AB">
              <w:t>Aptartas 31 klausimas: išklausytos 6 informacijos; aptarti 8 projektai daliniam finansavimui iš Jaunimo veiklos programos gauti; aptartas 1 Savivaldybės tarybos sprendimo projektas bei aptarta 16 su Jaunimo reikalų ta</w:t>
            </w:r>
            <w:r>
              <w:t>rybos veikla susijusių klausimų</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Investicijų projektų, siūlomų teikti valstybės investicijų programos finansavimui gauti, vertinimo komisija</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t>Aptartas 1 klausimas</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 xml:space="preserve">Komisija </w:t>
            </w:r>
            <w:r w:rsidR="00FB3F19">
              <w:t xml:space="preserve">Plungės rajono savivaldybės </w:t>
            </w:r>
            <w:r w:rsidRPr="00CC6B8D">
              <w:t>medžioklės plotų vienetams sudaryti bei jų riboms pakeisti</w:t>
            </w:r>
          </w:p>
        </w:tc>
        <w:tc>
          <w:tcPr>
            <w:tcW w:w="1643" w:type="dxa"/>
            <w:shd w:val="clear" w:color="auto" w:fill="auto"/>
            <w:vAlign w:val="center"/>
          </w:tcPr>
          <w:p w:rsidR="007D2118" w:rsidRPr="00CC6B8D" w:rsidRDefault="007D2118" w:rsidP="00F00B15">
            <w:pPr>
              <w:jc w:val="center"/>
            </w:pPr>
            <w:r w:rsidRPr="00CC6B8D">
              <w:t>2</w:t>
            </w:r>
          </w:p>
        </w:tc>
        <w:tc>
          <w:tcPr>
            <w:tcW w:w="3125" w:type="dxa"/>
            <w:shd w:val="clear" w:color="auto" w:fill="auto"/>
            <w:vAlign w:val="center"/>
          </w:tcPr>
          <w:p w:rsidR="007D2118" w:rsidRPr="00CC6B8D" w:rsidRDefault="007D2118" w:rsidP="00F00B15">
            <w:pPr>
              <w:jc w:val="center"/>
            </w:pPr>
            <w:r>
              <w:t>Išnagrinėti 2 prašymai</w:t>
            </w:r>
          </w:p>
        </w:tc>
      </w:tr>
      <w:tr w:rsidR="007D2118" w:rsidRPr="00724ED8" w:rsidTr="00D15212">
        <w:trPr>
          <w:jc w:val="center"/>
        </w:trPr>
        <w:tc>
          <w:tcPr>
            <w:tcW w:w="4611" w:type="dxa"/>
            <w:shd w:val="clear" w:color="auto" w:fill="auto"/>
          </w:tcPr>
          <w:p w:rsidR="007D2118" w:rsidRPr="00CC6B8D" w:rsidRDefault="007D2118" w:rsidP="00F00B15">
            <w:pPr>
              <w:jc w:val="both"/>
            </w:pPr>
            <w:r w:rsidRPr="00CC6B8D">
              <w:t>Komisija ryšiams su užsieniu</w:t>
            </w:r>
          </w:p>
        </w:tc>
        <w:tc>
          <w:tcPr>
            <w:tcW w:w="1643" w:type="dxa"/>
            <w:shd w:val="clear" w:color="auto" w:fill="auto"/>
            <w:vAlign w:val="center"/>
          </w:tcPr>
          <w:p w:rsidR="007D2118" w:rsidRPr="00B067AB" w:rsidRDefault="007D2118" w:rsidP="00F00B15">
            <w:pPr>
              <w:jc w:val="center"/>
            </w:pPr>
            <w:r w:rsidRPr="00B067AB">
              <w:t>-</w:t>
            </w:r>
          </w:p>
        </w:tc>
        <w:tc>
          <w:tcPr>
            <w:tcW w:w="3125" w:type="dxa"/>
            <w:shd w:val="clear" w:color="auto" w:fill="auto"/>
            <w:vAlign w:val="center"/>
          </w:tcPr>
          <w:p w:rsidR="007D2118" w:rsidRPr="00B067AB" w:rsidRDefault="007D2118" w:rsidP="00F00B15">
            <w:pPr>
              <w:jc w:val="center"/>
            </w:pPr>
            <w:r>
              <w:t>-</w:t>
            </w:r>
          </w:p>
        </w:tc>
      </w:tr>
      <w:tr w:rsidR="007D2118" w:rsidRPr="00FD7257" w:rsidTr="00D15212">
        <w:trPr>
          <w:jc w:val="center"/>
        </w:trPr>
        <w:tc>
          <w:tcPr>
            <w:tcW w:w="4611" w:type="dxa"/>
            <w:shd w:val="clear" w:color="auto" w:fill="auto"/>
          </w:tcPr>
          <w:p w:rsidR="007D2118" w:rsidRPr="00CC6B8D" w:rsidRDefault="007D2118" w:rsidP="00F00B15">
            <w:pPr>
              <w:jc w:val="both"/>
            </w:pPr>
            <w:r w:rsidRPr="00CC6B8D">
              <w:t>Komisija dėl Plungės rajono savivaldybės metų mokytojo vardo suteikimo ir premijos skyrimo</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rsidRPr="00CC6B8D">
              <w:t>Aptartas 1</w:t>
            </w:r>
            <w:r>
              <w:t xml:space="preserve"> klausimas</w:t>
            </w:r>
          </w:p>
        </w:tc>
      </w:tr>
      <w:tr w:rsidR="007D2118" w:rsidRPr="00023556" w:rsidTr="00D15212">
        <w:trPr>
          <w:jc w:val="center"/>
        </w:trPr>
        <w:tc>
          <w:tcPr>
            <w:tcW w:w="4611" w:type="dxa"/>
            <w:shd w:val="clear" w:color="auto" w:fill="auto"/>
          </w:tcPr>
          <w:p w:rsidR="007D2118" w:rsidRPr="00CC6B8D" w:rsidRDefault="007D2118" w:rsidP="00F00B15">
            <w:pPr>
              <w:jc w:val="both"/>
              <w:rPr>
                <w:lang w:val="it-IT"/>
              </w:rPr>
            </w:pPr>
            <w:r w:rsidRPr="00CC6B8D">
              <w:t>Komisija siūlymams dėl Plungės garbės piliečio vardo suteikimo nagrinėti</w:t>
            </w:r>
          </w:p>
        </w:tc>
        <w:tc>
          <w:tcPr>
            <w:tcW w:w="1643" w:type="dxa"/>
            <w:shd w:val="clear" w:color="auto" w:fill="auto"/>
            <w:vAlign w:val="center"/>
          </w:tcPr>
          <w:p w:rsidR="007D2118" w:rsidRPr="00735598" w:rsidRDefault="007D2118" w:rsidP="00F00B15">
            <w:pPr>
              <w:jc w:val="center"/>
            </w:pPr>
            <w:r w:rsidRPr="00735598">
              <w:t>1</w:t>
            </w:r>
          </w:p>
        </w:tc>
        <w:tc>
          <w:tcPr>
            <w:tcW w:w="3125" w:type="dxa"/>
            <w:shd w:val="clear" w:color="auto" w:fill="auto"/>
            <w:vAlign w:val="center"/>
          </w:tcPr>
          <w:p w:rsidR="007D2118" w:rsidRPr="00735598" w:rsidRDefault="007D2118" w:rsidP="00F00B15">
            <w:pPr>
              <w:jc w:val="center"/>
            </w:pPr>
            <w:r w:rsidRPr="00735598">
              <w:t>Aptartas 1 klausimas</w:t>
            </w:r>
          </w:p>
        </w:tc>
      </w:tr>
      <w:tr w:rsidR="007D2118" w:rsidRPr="00E05C1C" w:rsidTr="00D15212">
        <w:trPr>
          <w:jc w:val="center"/>
        </w:trPr>
        <w:tc>
          <w:tcPr>
            <w:tcW w:w="4611" w:type="dxa"/>
            <w:shd w:val="clear" w:color="auto" w:fill="auto"/>
          </w:tcPr>
          <w:p w:rsidR="007D2118" w:rsidRPr="00CC6B8D" w:rsidRDefault="007D2118" w:rsidP="00F00B15">
            <w:pPr>
              <w:jc w:val="both"/>
            </w:pPr>
            <w:r w:rsidRPr="00CC6B8D">
              <w:t>Kultūros ir meno taryba</w:t>
            </w:r>
          </w:p>
        </w:tc>
        <w:tc>
          <w:tcPr>
            <w:tcW w:w="1643" w:type="dxa"/>
            <w:shd w:val="clear" w:color="auto" w:fill="auto"/>
            <w:vAlign w:val="center"/>
          </w:tcPr>
          <w:p w:rsidR="007D2118" w:rsidRPr="00735598" w:rsidRDefault="007D2118" w:rsidP="00F00B15">
            <w:pPr>
              <w:jc w:val="center"/>
            </w:pPr>
            <w:r w:rsidRPr="00735598">
              <w:t>6</w:t>
            </w:r>
          </w:p>
        </w:tc>
        <w:tc>
          <w:tcPr>
            <w:tcW w:w="3125" w:type="dxa"/>
            <w:shd w:val="clear" w:color="auto" w:fill="auto"/>
            <w:vAlign w:val="center"/>
          </w:tcPr>
          <w:p w:rsidR="007D2118" w:rsidRPr="00735598" w:rsidRDefault="007D2118" w:rsidP="00F00B15">
            <w:pPr>
              <w:jc w:val="center"/>
            </w:pPr>
            <w:r w:rsidRPr="00735598">
              <w:t>Aptarta 10</w:t>
            </w:r>
            <w:r>
              <w:t xml:space="preserve"> klausimų</w:t>
            </w:r>
          </w:p>
        </w:tc>
      </w:tr>
      <w:tr w:rsidR="007D2118" w:rsidRPr="00E05C1C" w:rsidTr="00D15212">
        <w:trPr>
          <w:jc w:val="center"/>
        </w:trPr>
        <w:tc>
          <w:tcPr>
            <w:tcW w:w="4611" w:type="dxa"/>
            <w:shd w:val="clear" w:color="auto" w:fill="auto"/>
          </w:tcPr>
          <w:p w:rsidR="007D2118" w:rsidRPr="00CC6B8D" w:rsidRDefault="007D2118" w:rsidP="00F00B15">
            <w:pPr>
              <w:jc w:val="both"/>
            </w:pPr>
            <w:r>
              <w:t>Mokslo rėmimo programos lėšų skirstymo komisija</w:t>
            </w:r>
          </w:p>
        </w:tc>
        <w:tc>
          <w:tcPr>
            <w:tcW w:w="1643" w:type="dxa"/>
            <w:shd w:val="clear" w:color="auto" w:fill="auto"/>
            <w:vAlign w:val="center"/>
          </w:tcPr>
          <w:p w:rsidR="007D2118" w:rsidRPr="00735598" w:rsidRDefault="007D2118" w:rsidP="00F00B15">
            <w:pPr>
              <w:jc w:val="center"/>
            </w:pPr>
            <w:r w:rsidRPr="00735598">
              <w:t>7</w:t>
            </w:r>
          </w:p>
        </w:tc>
        <w:tc>
          <w:tcPr>
            <w:tcW w:w="3125" w:type="dxa"/>
            <w:shd w:val="clear" w:color="auto" w:fill="auto"/>
            <w:vAlign w:val="center"/>
          </w:tcPr>
          <w:p w:rsidR="007D2118" w:rsidRPr="00735598" w:rsidRDefault="007D2118" w:rsidP="00F00B15">
            <w:pPr>
              <w:jc w:val="center"/>
            </w:pPr>
            <w:r>
              <w:t>Aptarta 17 klausimų</w:t>
            </w:r>
          </w:p>
        </w:tc>
      </w:tr>
      <w:tr w:rsidR="007D2118" w:rsidRPr="00FD7257" w:rsidTr="00D15212">
        <w:trPr>
          <w:jc w:val="center"/>
        </w:trPr>
        <w:tc>
          <w:tcPr>
            <w:tcW w:w="4611" w:type="dxa"/>
            <w:shd w:val="clear" w:color="auto" w:fill="auto"/>
          </w:tcPr>
          <w:p w:rsidR="007D2118" w:rsidRPr="00CC6B8D" w:rsidRDefault="007D2118" w:rsidP="00F00B15">
            <w:pPr>
              <w:jc w:val="both"/>
            </w:pPr>
            <w:r w:rsidRPr="00CC6B8D">
              <w:t>Narkotikų kontrolės ir narkomanijos prevencijos komisija</w:t>
            </w:r>
          </w:p>
        </w:tc>
        <w:tc>
          <w:tcPr>
            <w:tcW w:w="1643" w:type="dxa"/>
            <w:shd w:val="clear" w:color="auto" w:fill="auto"/>
            <w:vAlign w:val="center"/>
          </w:tcPr>
          <w:p w:rsidR="007D2118" w:rsidRPr="00B067AB" w:rsidRDefault="007D2118" w:rsidP="00F00B15">
            <w:pPr>
              <w:jc w:val="center"/>
            </w:pPr>
            <w:r w:rsidRPr="00B067AB">
              <w:t>-</w:t>
            </w:r>
          </w:p>
        </w:tc>
        <w:tc>
          <w:tcPr>
            <w:tcW w:w="3125" w:type="dxa"/>
            <w:shd w:val="clear" w:color="auto" w:fill="auto"/>
            <w:vAlign w:val="center"/>
          </w:tcPr>
          <w:p w:rsidR="007D2118" w:rsidRPr="00B067AB" w:rsidRDefault="007D2118" w:rsidP="00F00B15">
            <w:pPr>
              <w:jc w:val="center"/>
            </w:pPr>
            <w:r w:rsidRPr="00B067AB">
              <w:t>-</w:t>
            </w:r>
          </w:p>
        </w:tc>
      </w:tr>
      <w:tr w:rsidR="007D2118" w:rsidRPr="00FD7257" w:rsidTr="00D15212">
        <w:trPr>
          <w:jc w:val="center"/>
        </w:trPr>
        <w:tc>
          <w:tcPr>
            <w:tcW w:w="4611" w:type="dxa"/>
            <w:shd w:val="clear" w:color="auto" w:fill="auto"/>
          </w:tcPr>
          <w:p w:rsidR="007D2118" w:rsidRPr="00CC6B8D" w:rsidRDefault="007D2118" w:rsidP="00F00B15">
            <w:pPr>
              <w:jc w:val="both"/>
              <w:rPr>
                <w:lang w:val="it-IT"/>
              </w:rPr>
            </w:pPr>
            <w:r w:rsidRPr="00CC6B8D">
              <w:t>Nusikaltimų prevencijos ir kontrolės komisija</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t>Aptarti 2 klausimai</w:t>
            </w:r>
          </w:p>
        </w:tc>
      </w:tr>
      <w:tr w:rsidR="007D2118" w:rsidRPr="002D3EE4" w:rsidTr="00D15212">
        <w:trPr>
          <w:trHeight w:val="70"/>
          <w:jc w:val="center"/>
        </w:trPr>
        <w:tc>
          <w:tcPr>
            <w:tcW w:w="4611" w:type="dxa"/>
            <w:shd w:val="clear" w:color="auto" w:fill="auto"/>
          </w:tcPr>
          <w:p w:rsidR="007D2118" w:rsidRPr="00CC6B8D" w:rsidRDefault="007D2118" w:rsidP="00F00B15">
            <w:pPr>
              <w:jc w:val="both"/>
              <w:rPr>
                <w:lang w:val="it-IT"/>
              </w:rPr>
            </w:pPr>
            <w:r w:rsidRPr="00CC6B8D">
              <w:rPr>
                <w:color w:val="000000"/>
                <w:shd w:val="clear" w:color="auto" w:fill="FFFFFF"/>
              </w:rPr>
              <w:t>Plungės rajono savivaldybės tarpinstitucinė grupė</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t>Aptartas 1 klausimas</w:t>
            </w:r>
          </w:p>
        </w:tc>
      </w:tr>
      <w:tr w:rsidR="007D2118" w:rsidRPr="00023556" w:rsidTr="00D15212">
        <w:trPr>
          <w:trHeight w:val="70"/>
          <w:jc w:val="center"/>
        </w:trPr>
        <w:tc>
          <w:tcPr>
            <w:tcW w:w="4611" w:type="dxa"/>
            <w:shd w:val="clear" w:color="auto" w:fill="auto"/>
          </w:tcPr>
          <w:p w:rsidR="007D2118" w:rsidRPr="00CC6B8D" w:rsidRDefault="007D2118" w:rsidP="00F00B15">
            <w:pPr>
              <w:tabs>
                <w:tab w:val="num" w:pos="-3261"/>
              </w:tabs>
              <w:jc w:val="both"/>
              <w:rPr>
                <w:lang w:val="it-IT"/>
              </w:rPr>
            </w:pPr>
            <w:r>
              <w:rPr>
                <w:lang w:val="it-IT"/>
              </w:rPr>
              <w:t>Peticijų kom</w:t>
            </w:r>
            <w:r w:rsidRPr="00CC6B8D">
              <w:rPr>
                <w:lang w:val="it-IT"/>
              </w:rPr>
              <w:t>isija</w:t>
            </w:r>
          </w:p>
        </w:tc>
        <w:tc>
          <w:tcPr>
            <w:tcW w:w="1643" w:type="dxa"/>
            <w:shd w:val="clear" w:color="auto" w:fill="auto"/>
            <w:vAlign w:val="center"/>
          </w:tcPr>
          <w:p w:rsidR="007D2118" w:rsidRPr="00CC6B8D" w:rsidRDefault="007D2118" w:rsidP="00F00B15">
            <w:pPr>
              <w:jc w:val="center"/>
              <w:rPr>
                <w:color w:val="FF0000"/>
              </w:rPr>
            </w:pPr>
            <w:r w:rsidRPr="00B067AB">
              <w:t>-</w:t>
            </w:r>
          </w:p>
        </w:tc>
        <w:tc>
          <w:tcPr>
            <w:tcW w:w="3125" w:type="dxa"/>
            <w:shd w:val="clear" w:color="auto" w:fill="auto"/>
            <w:vAlign w:val="center"/>
          </w:tcPr>
          <w:p w:rsidR="007D2118" w:rsidRPr="00CC6B8D" w:rsidRDefault="007D2118" w:rsidP="00F00B15">
            <w:pPr>
              <w:jc w:val="center"/>
              <w:rPr>
                <w:color w:val="FF0000"/>
              </w:rPr>
            </w:pPr>
            <w:r>
              <w:t>-</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Saugaus eismo organizavimo komisija</w:t>
            </w:r>
          </w:p>
        </w:tc>
        <w:tc>
          <w:tcPr>
            <w:tcW w:w="1643" w:type="dxa"/>
            <w:shd w:val="clear" w:color="auto" w:fill="auto"/>
            <w:vAlign w:val="center"/>
          </w:tcPr>
          <w:p w:rsidR="007D2118" w:rsidRPr="00B067AB" w:rsidRDefault="007D2118" w:rsidP="00F00B15">
            <w:pPr>
              <w:jc w:val="center"/>
            </w:pPr>
            <w:r w:rsidRPr="00B067AB">
              <w:t>4</w:t>
            </w:r>
          </w:p>
        </w:tc>
        <w:tc>
          <w:tcPr>
            <w:tcW w:w="3125" w:type="dxa"/>
            <w:shd w:val="clear" w:color="auto" w:fill="auto"/>
            <w:vAlign w:val="center"/>
          </w:tcPr>
          <w:p w:rsidR="007D2118" w:rsidRPr="00B067AB" w:rsidRDefault="007D2118" w:rsidP="00F00B15">
            <w:pPr>
              <w:jc w:val="center"/>
            </w:pPr>
            <w:r w:rsidRPr="00B067AB">
              <w:t xml:space="preserve">Aptarti 44 klausimai: 1 - informacinio pobūdžio klausimas, 33 - gyventojų ir įstaigų prašymai, 10 - siūlymų saugaus eismo </w:t>
            </w:r>
            <w:r>
              <w:t>organizavimo klausimams spręsti</w:t>
            </w:r>
          </w:p>
        </w:tc>
      </w:tr>
      <w:tr w:rsidR="007D2118" w:rsidRPr="00023556" w:rsidTr="00D15212">
        <w:trPr>
          <w:jc w:val="center"/>
        </w:trPr>
        <w:tc>
          <w:tcPr>
            <w:tcW w:w="4611" w:type="dxa"/>
            <w:shd w:val="clear" w:color="auto" w:fill="auto"/>
          </w:tcPr>
          <w:p w:rsidR="007D2118" w:rsidRPr="00CC6B8D" w:rsidRDefault="007D2118" w:rsidP="00F00B15">
            <w:pPr>
              <w:tabs>
                <w:tab w:val="num" w:pos="-3261"/>
              </w:tabs>
              <w:jc w:val="both"/>
              <w:rPr>
                <w:lang w:val="it-IT"/>
              </w:rPr>
            </w:pPr>
            <w:r w:rsidRPr="00CC6B8D">
              <w:rPr>
                <w:lang w:val="it-IT"/>
              </w:rPr>
              <w:lastRenderedPageBreak/>
              <w:t>Savivaldybės be</w:t>
            </w:r>
            <w:r>
              <w:rPr>
                <w:lang w:val="it-IT"/>
              </w:rPr>
              <w:t>n</w:t>
            </w:r>
            <w:r w:rsidRPr="00CC6B8D">
              <w:rPr>
                <w:lang w:val="it-IT"/>
              </w:rPr>
              <w:t>druomenės sveikatos taryba</w:t>
            </w:r>
          </w:p>
        </w:tc>
        <w:tc>
          <w:tcPr>
            <w:tcW w:w="1643" w:type="dxa"/>
            <w:shd w:val="clear" w:color="auto" w:fill="auto"/>
            <w:vAlign w:val="center"/>
          </w:tcPr>
          <w:p w:rsidR="007D2118" w:rsidRPr="00B067AB" w:rsidRDefault="007D2118" w:rsidP="00F00B15">
            <w:pPr>
              <w:jc w:val="center"/>
            </w:pPr>
            <w:r w:rsidRPr="00B067AB">
              <w:t>6</w:t>
            </w:r>
          </w:p>
        </w:tc>
        <w:tc>
          <w:tcPr>
            <w:tcW w:w="3125" w:type="dxa"/>
            <w:shd w:val="clear" w:color="auto" w:fill="auto"/>
            <w:vAlign w:val="center"/>
          </w:tcPr>
          <w:p w:rsidR="007D2118" w:rsidRPr="00B067AB" w:rsidRDefault="007D2118" w:rsidP="00F00B15">
            <w:pPr>
              <w:jc w:val="center"/>
            </w:pPr>
            <w:r w:rsidRPr="00B067AB">
              <w:t xml:space="preserve">Aptarti 5 su Bendruomenės sveikatos tarybos veikla susiję </w:t>
            </w:r>
            <w:r>
              <w:t>klausimai</w:t>
            </w:r>
          </w:p>
        </w:tc>
      </w:tr>
      <w:tr w:rsidR="007D2118" w:rsidRPr="00E05C1C" w:rsidTr="00D15212">
        <w:trPr>
          <w:jc w:val="center"/>
        </w:trPr>
        <w:tc>
          <w:tcPr>
            <w:tcW w:w="4611" w:type="dxa"/>
            <w:shd w:val="clear" w:color="auto" w:fill="auto"/>
          </w:tcPr>
          <w:p w:rsidR="007D2118" w:rsidRPr="00CC6B8D" w:rsidRDefault="007D2118" w:rsidP="00F00B15">
            <w:pPr>
              <w:tabs>
                <w:tab w:val="num" w:pos="-3261"/>
              </w:tabs>
              <w:jc w:val="both"/>
              <w:rPr>
                <w:lang w:val="it-IT"/>
              </w:rPr>
            </w:pPr>
            <w:r w:rsidRPr="00CC6B8D">
              <w:t>Savivaldybės</w:t>
            </w:r>
            <w:r w:rsidRPr="00CC6B8D">
              <w:rPr>
                <w:b/>
              </w:rPr>
              <w:t xml:space="preserve"> </w:t>
            </w:r>
            <w:r w:rsidRPr="00CC6B8D">
              <w:t>bendruomeninių</w:t>
            </w:r>
            <w:r w:rsidRPr="00CC6B8D">
              <w:rPr>
                <w:b/>
              </w:rPr>
              <w:t xml:space="preserve"> </w:t>
            </w:r>
            <w:r w:rsidRPr="00CC6B8D">
              <w:t>organizacijų</w:t>
            </w:r>
            <w:r w:rsidRPr="00CC6B8D">
              <w:rPr>
                <w:b/>
              </w:rPr>
              <w:t xml:space="preserve"> </w:t>
            </w:r>
            <w:r w:rsidRPr="00CC6B8D">
              <w:t>taryba</w:t>
            </w:r>
          </w:p>
        </w:tc>
        <w:tc>
          <w:tcPr>
            <w:tcW w:w="1643" w:type="dxa"/>
            <w:shd w:val="clear" w:color="auto" w:fill="auto"/>
            <w:vAlign w:val="center"/>
          </w:tcPr>
          <w:p w:rsidR="007D2118" w:rsidRPr="00735598" w:rsidRDefault="007D2118" w:rsidP="00F00B15">
            <w:pPr>
              <w:jc w:val="center"/>
            </w:pPr>
            <w:r w:rsidRPr="00735598">
              <w:t>1</w:t>
            </w:r>
          </w:p>
        </w:tc>
        <w:tc>
          <w:tcPr>
            <w:tcW w:w="3125" w:type="dxa"/>
            <w:shd w:val="clear" w:color="auto" w:fill="auto"/>
            <w:vAlign w:val="center"/>
          </w:tcPr>
          <w:p w:rsidR="007D2118" w:rsidRPr="00735598" w:rsidRDefault="007D2118" w:rsidP="00F00B15">
            <w:pPr>
              <w:jc w:val="center"/>
            </w:pPr>
            <w:r w:rsidRPr="00735598">
              <w:t>Aptartas 1 klausimas</w:t>
            </w:r>
          </w:p>
        </w:tc>
      </w:tr>
      <w:tr w:rsidR="007D2118" w:rsidRPr="00E05C1C" w:rsidTr="00D15212">
        <w:trPr>
          <w:jc w:val="center"/>
        </w:trPr>
        <w:tc>
          <w:tcPr>
            <w:tcW w:w="4611" w:type="dxa"/>
            <w:shd w:val="clear" w:color="auto" w:fill="auto"/>
          </w:tcPr>
          <w:p w:rsidR="007D2118" w:rsidRPr="00CC6B8D" w:rsidRDefault="007D2118" w:rsidP="00F00B15">
            <w:pPr>
              <w:jc w:val="both"/>
            </w:pPr>
            <w:r w:rsidRPr="00CC6B8D">
              <w:t>Smulkiojo ir vidutinio verslo rėmimo lėšų skyrimo ir naudojimo nuolatinė komisija</w:t>
            </w:r>
          </w:p>
        </w:tc>
        <w:tc>
          <w:tcPr>
            <w:tcW w:w="1643" w:type="dxa"/>
            <w:shd w:val="clear" w:color="auto" w:fill="auto"/>
            <w:vAlign w:val="center"/>
          </w:tcPr>
          <w:p w:rsidR="007D2118" w:rsidRPr="00CC6B8D" w:rsidRDefault="007D2118" w:rsidP="00F00B15">
            <w:pPr>
              <w:jc w:val="center"/>
            </w:pPr>
            <w:r w:rsidRPr="00CC6B8D">
              <w:t>8</w:t>
            </w:r>
          </w:p>
        </w:tc>
        <w:tc>
          <w:tcPr>
            <w:tcW w:w="3125" w:type="dxa"/>
            <w:shd w:val="clear" w:color="auto" w:fill="auto"/>
            <w:vAlign w:val="center"/>
          </w:tcPr>
          <w:p w:rsidR="007D2118" w:rsidRPr="00CC6B8D" w:rsidRDefault="007D2118" w:rsidP="00F00B15">
            <w:pPr>
              <w:jc w:val="center"/>
            </w:pPr>
            <w:r w:rsidRPr="00CC6B8D">
              <w:t>Aptarta 13 kl</w:t>
            </w:r>
            <w:r>
              <w:t>ausimų, išnagrinėti 22 prašymai</w:t>
            </w:r>
          </w:p>
        </w:tc>
      </w:tr>
      <w:tr w:rsidR="007D2118" w:rsidRPr="00023556"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Sporto taryba</w:t>
            </w:r>
          </w:p>
        </w:tc>
        <w:tc>
          <w:tcPr>
            <w:tcW w:w="1643" w:type="dxa"/>
            <w:shd w:val="clear" w:color="auto" w:fill="auto"/>
            <w:vAlign w:val="center"/>
          </w:tcPr>
          <w:p w:rsidR="007D2118" w:rsidRPr="00CC6B8D" w:rsidRDefault="007D2118" w:rsidP="00F00B15">
            <w:pPr>
              <w:jc w:val="center"/>
            </w:pPr>
            <w:r w:rsidRPr="00CC6B8D">
              <w:t>11</w:t>
            </w:r>
          </w:p>
        </w:tc>
        <w:tc>
          <w:tcPr>
            <w:tcW w:w="3125" w:type="dxa"/>
            <w:shd w:val="clear" w:color="auto" w:fill="auto"/>
            <w:vAlign w:val="center"/>
          </w:tcPr>
          <w:p w:rsidR="007D2118" w:rsidRPr="00CC6B8D" w:rsidRDefault="007D2118" w:rsidP="00F00B15">
            <w:pPr>
              <w:jc w:val="center"/>
            </w:pPr>
            <w:r w:rsidRPr="00CC6B8D">
              <w:t xml:space="preserve">Aptarta 18 klausimų, </w:t>
            </w:r>
            <w:r>
              <w:t>išnagrinėti 9 prašymai</w:t>
            </w:r>
          </w:p>
        </w:tc>
      </w:tr>
      <w:tr w:rsidR="007D2118" w:rsidRPr="003755A4"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Strateginio planavimo grupė</w:t>
            </w:r>
          </w:p>
        </w:tc>
        <w:tc>
          <w:tcPr>
            <w:tcW w:w="1643" w:type="dxa"/>
            <w:shd w:val="clear" w:color="auto" w:fill="auto"/>
            <w:vAlign w:val="center"/>
          </w:tcPr>
          <w:p w:rsidR="007D2118" w:rsidRPr="00CC6B8D" w:rsidRDefault="007D2118" w:rsidP="00F00B15">
            <w:pPr>
              <w:jc w:val="center"/>
            </w:pPr>
            <w:r w:rsidRPr="00CC6B8D">
              <w:t>3</w:t>
            </w:r>
          </w:p>
        </w:tc>
        <w:tc>
          <w:tcPr>
            <w:tcW w:w="3125" w:type="dxa"/>
            <w:shd w:val="clear" w:color="auto" w:fill="auto"/>
            <w:vAlign w:val="center"/>
          </w:tcPr>
          <w:p w:rsidR="007D2118" w:rsidRPr="00CC6B8D" w:rsidRDefault="007D2118" w:rsidP="00F00B15">
            <w:pPr>
              <w:jc w:val="center"/>
            </w:pPr>
            <w:r>
              <w:t>Aptarti 5 klausimai</w:t>
            </w:r>
          </w:p>
        </w:tc>
      </w:tr>
      <w:tr w:rsidR="007D2118" w:rsidRPr="003755A4" w:rsidTr="00D15212">
        <w:trPr>
          <w:jc w:val="center"/>
        </w:trPr>
        <w:tc>
          <w:tcPr>
            <w:tcW w:w="4611" w:type="dxa"/>
            <w:shd w:val="clear" w:color="auto" w:fill="auto"/>
          </w:tcPr>
          <w:p w:rsidR="007D2118" w:rsidRPr="00CC6B8D" w:rsidRDefault="007D2118" w:rsidP="00F00B15">
            <w:pPr>
              <w:jc w:val="both"/>
              <w:rPr>
                <w:lang w:val="it-IT"/>
              </w:rPr>
            </w:pPr>
            <w:r>
              <w:rPr>
                <w:lang w:val="it-IT"/>
              </w:rPr>
              <w:t>Tarybos veiklos reglamento keitimo komisija</w:t>
            </w:r>
          </w:p>
        </w:tc>
        <w:tc>
          <w:tcPr>
            <w:tcW w:w="1643" w:type="dxa"/>
            <w:shd w:val="clear" w:color="auto" w:fill="auto"/>
            <w:vAlign w:val="center"/>
          </w:tcPr>
          <w:p w:rsidR="007D2118" w:rsidRPr="00735598" w:rsidRDefault="007D2118" w:rsidP="00F00B15">
            <w:pPr>
              <w:jc w:val="center"/>
            </w:pPr>
            <w:r w:rsidRPr="00735598">
              <w:t>3</w:t>
            </w:r>
          </w:p>
        </w:tc>
        <w:tc>
          <w:tcPr>
            <w:tcW w:w="3125" w:type="dxa"/>
            <w:shd w:val="clear" w:color="auto" w:fill="auto"/>
            <w:vAlign w:val="center"/>
          </w:tcPr>
          <w:p w:rsidR="007D2118" w:rsidRPr="00735598" w:rsidRDefault="007D2118" w:rsidP="00F00B15">
            <w:pPr>
              <w:jc w:val="center"/>
            </w:pPr>
            <w:r w:rsidRPr="00735598">
              <w:t>Aptarti 3 klausimai</w:t>
            </w:r>
          </w:p>
        </w:tc>
      </w:tr>
      <w:tr w:rsidR="007D2118" w:rsidRPr="002D3EE4"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Tradicinių religinių bendruomenių rėmimo prašymų vertinimo komisija</w:t>
            </w:r>
          </w:p>
        </w:tc>
        <w:tc>
          <w:tcPr>
            <w:tcW w:w="1643" w:type="dxa"/>
            <w:shd w:val="clear" w:color="auto" w:fill="auto"/>
            <w:vAlign w:val="center"/>
          </w:tcPr>
          <w:p w:rsidR="007D2118" w:rsidRPr="00CC6B8D" w:rsidRDefault="007D2118" w:rsidP="00F00B15">
            <w:pPr>
              <w:jc w:val="center"/>
            </w:pPr>
            <w:r w:rsidRPr="00CC6B8D">
              <w:t>2</w:t>
            </w:r>
          </w:p>
        </w:tc>
        <w:tc>
          <w:tcPr>
            <w:tcW w:w="3125" w:type="dxa"/>
            <w:shd w:val="clear" w:color="auto" w:fill="auto"/>
            <w:vAlign w:val="center"/>
          </w:tcPr>
          <w:p w:rsidR="007D2118" w:rsidRPr="00CC6B8D" w:rsidRDefault="007D2118" w:rsidP="00F00B15">
            <w:pPr>
              <w:jc w:val="center"/>
            </w:pPr>
            <w:r>
              <w:t>Išnagrinėtos 7 paraiškos</w:t>
            </w:r>
          </w:p>
        </w:tc>
      </w:tr>
      <w:tr w:rsidR="007D2118" w:rsidRPr="003755A4"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Švietimo taryba</w:t>
            </w:r>
          </w:p>
        </w:tc>
        <w:tc>
          <w:tcPr>
            <w:tcW w:w="1643" w:type="dxa"/>
            <w:shd w:val="clear" w:color="auto" w:fill="auto"/>
            <w:vAlign w:val="center"/>
          </w:tcPr>
          <w:p w:rsidR="007D2118" w:rsidRPr="00735598" w:rsidRDefault="007D2118" w:rsidP="00F00B15">
            <w:pPr>
              <w:jc w:val="center"/>
            </w:pPr>
            <w:r w:rsidRPr="00735598">
              <w:t>1</w:t>
            </w:r>
          </w:p>
        </w:tc>
        <w:tc>
          <w:tcPr>
            <w:tcW w:w="3125" w:type="dxa"/>
            <w:shd w:val="clear" w:color="auto" w:fill="auto"/>
            <w:vAlign w:val="center"/>
          </w:tcPr>
          <w:p w:rsidR="007D2118" w:rsidRPr="00735598" w:rsidRDefault="007D2118" w:rsidP="00F00B15">
            <w:pPr>
              <w:jc w:val="center"/>
            </w:pPr>
            <w:r w:rsidRPr="00735598">
              <w:t>Aptarti 2</w:t>
            </w:r>
            <w:r>
              <w:t xml:space="preserve"> klausimai</w:t>
            </w:r>
          </w:p>
        </w:tc>
      </w:tr>
      <w:tr w:rsidR="007D2118" w:rsidRPr="00023556"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Vaiko gerovės komisija</w:t>
            </w:r>
          </w:p>
        </w:tc>
        <w:tc>
          <w:tcPr>
            <w:tcW w:w="1643" w:type="dxa"/>
            <w:shd w:val="clear" w:color="auto" w:fill="auto"/>
            <w:vAlign w:val="center"/>
          </w:tcPr>
          <w:p w:rsidR="007D2118" w:rsidRPr="00CC6B8D" w:rsidRDefault="007D2118" w:rsidP="00F00B15">
            <w:pPr>
              <w:jc w:val="center"/>
            </w:pPr>
            <w:r w:rsidRPr="00CC6B8D">
              <w:t>10</w:t>
            </w:r>
          </w:p>
        </w:tc>
        <w:tc>
          <w:tcPr>
            <w:tcW w:w="3125" w:type="dxa"/>
            <w:shd w:val="clear" w:color="auto" w:fill="auto"/>
            <w:vAlign w:val="center"/>
          </w:tcPr>
          <w:p w:rsidR="007D2118" w:rsidRPr="00CC6B8D" w:rsidRDefault="007D2118" w:rsidP="00F00B15">
            <w:pPr>
              <w:jc w:val="center"/>
            </w:pPr>
            <w:r>
              <w:t>Aptarta 20 klausimų</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Vaikų ir jaunimo socializacijos (vasaros poilsio) programų lėšų skirstymo komisija</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rsidRPr="00CC6B8D">
              <w:t>Aptartas 1 klausimas, pask</w:t>
            </w:r>
            <w:r>
              <w:t>irstytas programos finansavimas</w:t>
            </w:r>
          </w:p>
        </w:tc>
      </w:tr>
      <w:tr w:rsidR="00257E20" w:rsidRPr="00023556" w:rsidTr="00D15212">
        <w:trPr>
          <w:jc w:val="center"/>
        </w:trPr>
        <w:tc>
          <w:tcPr>
            <w:tcW w:w="4611" w:type="dxa"/>
            <w:shd w:val="clear" w:color="auto" w:fill="auto"/>
          </w:tcPr>
          <w:p w:rsidR="00257E20" w:rsidRPr="00257E20" w:rsidRDefault="00257E20" w:rsidP="00257E20">
            <w:pPr>
              <w:tabs>
                <w:tab w:val="left" w:pos="3038"/>
              </w:tabs>
            </w:pPr>
            <w:hyperlink r:id="rId13" w:history="1">
              <w:r w:rsidRPr="00257E20">
                <w:rPr>
                  <w:rStyle w:val="Hipersaitas"/>
                  <w:color w:val="auto"/>
                  <w:u w:val="none"/>
                </w:rPr>
                <w:t>Veiklos valdymo programos kaimo rėmimo priemonės lėšų paskirstymo komisija</w:t>
              </w:r>
            </w:hyperlink>
          </w:p>
        </w:tc>
        <w:tc>
          <w:tcPr>
            <w:tcW w:w="1643" w:type="dxa"/>
            <w:shd w:val="clear" w:color="auto" w:fill="auto"/>
            <w:vAlign w:val="center"/>
          </w:tcPr>
          <w:p w:rsidR="00257E20" w:rsidRPr="00CC6B8D" w:rsidRDefault="00257E20" w:rsidP="00F00B15">
            <w:pPr>
              <w:jc w:val="center"/>
            </w:pPr>
            <w:r>
              <w:t>3</w:t>
            </w:r>
          </w:p>
        </w:tc>
        <w:tc>
          <w:tcPr>
            <w:tcW w:w="3125" w:type="dxa"/>
            <w:shd w:val="clear" w:color="auto" w:fill="auto"/>
            <w:vAlign w:val="center"/>
          </w:tcPr>
          <w:p w:rsidR="00257E20" w:rsidRPr="00CC6B8D" w:rsidRDefault="00257E20" w:rsidP="00F00B15">
            <w:pPr>
              <w:jc w:val="center"/>
            </w:pPr>
            <w:r>
              <w:t xml:space="preserve">Aptarta </w:t>
            </w:r>
            <w:r w:rsidRPr="008315BE">
              <w:t>31 paraiška paramai gauti</w:t>
            </w:r>
          </w:p>
        </w:tc>
      </w:tr>
    </w:tbl>
    <w:p w:rsidR="00AB137F" w:rsidRDefault="00AB137F" w:rsidP="00AB137F">
      <w:pPr>
        <w:pStyle w:val="Pagrindinistekstas"/>
        <w:ind w:firstLine="709"/>
        <w:jc w:val="both"/>
        <w:rPr>
          <w:bCs/>
        </w:rPr>
      </w:pPr>
    </w:p>
    <w:p w:rsidR="00AB137F" w:rsidRPr="00447582" w:rsidRDefault="00AB137F" w:rsidP="00AB137F">
      <w:pPr>
        <w:pStyle w:val="Pagrindinistekstas"/>
        <w:ind w:firstLine="709"/>
        <w:jc w:val="both"/>
        <w:rPr>
          <w:bCs/>
          <w:color w:val="FF0000"/>
        </w:rPr>
      </w:pPr>
      <w:r>
        <w:rPr>
          <w:bCs/>
        </w:rPr>
        <w:t xml:space="preserve">Komisijų, darbo grupių bei pasitarimų </w:t>
      </w:r>
      <w:r>
        <w:t>(kurie buvo kviečiam</w:t>
      </w:r>
      <w:r w:rsidR="001A5F9B">
        <w:t>i</w:t>
      </w:r>
      <w:r>
        <w:t xml:space="preserve"> tuo metu iškilusioms problemoms spręsti)</w:t>
      </w:r>
      <w:r w:rsidRPr="00447582">
        <w:rPr>
          <w:bCs/>
        </w:rPr>
        <w:t xml:space="preserve"> </w:t>
      </w:r>
      <w:r w:rsidRPr="00D1600A">
        <w:rPr>
          <w:bCs/>
        </w:rPr>
        <w:t xml:space="preserve">– </w:t>
      </w:r>
      <w:r w:rsidR="007D2118" w:rsidRPr="007D2118">
        <w:rPr>
          <w:bCs/>
        </w:rPr>
        <w:t>100 posėdžių</w:t>
      </w:r>
      <w:r w:rsidRPr="007D2118">
        <w:rPr>
          <w:bCs/>
        </w:rPr>
        <w:t xml:space="preserve">, aptarti </w:t>
      </w:r>
      <w:r w:rsidR="007D2118" w:rsidRPr="007D2118">
        <w:rPr>
          <w:bCs/>
        </w:rPr>
        <w:t>76</w:t>
      </w:r>
      <w:r w:rsidRPr="00B74C25">
        <w:rPr>
          <w:bCs/>
          <w:color w:val="FF0000"/>
        </w:rPr>
        <w:t xml:space="preserve"> </w:t>
      </w:r>
      <w:r>
        <w:rPr>
          <w:bCs/>
        </w:rPr>
        <w:t>klausimai (pateikta 6 lentelėje).</w:t>
      </w:r>
    </w:p>
    <w:p w:rsidR="001A519D" w:rsidRDefault="001A519D" w:rsidP="001A519D">
      <w:pPr>
        <w:jc w:val="right"/>
      </w:pPr>
      <w:r w:rsidRPr="001A519D">
        <w:t>6 lentelė</w:t>
      </w:r>
    </w:p>
    <w:tbl>
      <w:tblPr>
        <w:tblW w:w="9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1"/>
        <w:gridCol w:w="1643"/>
        <w:gridCol w:w="3125"/>
      </w:tblGrid>
      <w:tr w:rsidR="001A519D" w:rsidRPr="00447582" w:rsidTr="00D15212">
        <w:trPr>
          <w:trHeight w:val="503"/>
          <w:jc w:val="center"/>
        </w:trPr>
        <w:tc>
          <w:tcPr>
            <w:tcW w:w="4611" w:type="dxa"/>
            <w:shd w:val="clear" w:color="auto" w:fill="BFBFBF"/>
            <w:vAlign w:val="center"/>
          </w:tcPr>
          <w:p w:rsidR="001A519D" w:rsidRPr="00056018" w:rsidRDefault="001A519D" w:rsidP="00D15212">
            <w:pPr>
              <w:jc w:val="center"/>
            </w:pPr>
            <w:r w:rsidRPr="00056018">
              <w:t xml:space="preserve">Komisijos, darbo grupės, pasitarimo pavadinimas </w:t>
            </w:r>
          </w:p>
          <w:p w:rsidR="001A519D" w:rsidRPr="00056018" w:rsidRDefault="007A797D" w:rsidP="00D15212">
            <w:pPr>
              <w:jc w:val="center"/>
            </w:pPr>
            <w:r w:rsidRPr="00056018">
              <w:t>(kurie buvo kviečiami</w:t>
            </w:r>
            <w:r w:rsidR="001A519D" w:rsidRPr="00056018">
              <w:t xml:space="preserve"> tuo metu iškilusioms problemoms spręsti)</w:t>
            </w:r>
          </w:p>
        </w:tc>
        <w:tc>
          <w:tcPr>
            <w:tcW w:w="1643" w:type="dxa"/>
            <w:shd w:val="clear" w:color="auto" w:fill="BFBFBF"/>
            <w:vAlign w:val="center"/>
          </w:tcPr>
          <w:p w:rsidR="001A519D" w:rsidRPr="00056018" w:rsidRDefault="001A519D" w:rsidP="00D15212">
            <w:pPr>
              <w:jc w:val="center"/>
            </w:pPr>
            <w:r w:rsidRPr="00056018">
              <w:t>Posėdžių skaičius</w:t>
            </w:r>
          </w:p>
        </w:tc>
        <w:tc>
          <w:tcPr>
            <w:tcW w:w="3125" w:type="dxa"/>
            <w:shd w:val="clear" w:color="auto" w:fill="BFBFBF"/>
            <w:vAlign w:val="center"/>
          </w:tcPr>
          <w:p w:rsidR="001A519D" w:rsidRPr="00056018" w:rsidRDefault="001A519D" w:rsidP="00D15212">
            <w:pPr>
              <w:jc w:val="center"/>
            </w:pPr>
            <w:r w:rsidRPr="00056018">
              <w:t>Papildoma informacija</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t>Darbo grupė Antikorupcijos komisijos nuostatams atnaujinti</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pPr>
            <w:r w:rsidRPr="00BA59EB">
              <w:t>Darbo grupė dėl COVID-19 situacijos priemonių taikymo verslui</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2D3EE4"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Darbo grupė dėl Etikos komisijos nuostatų atnaujinimo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t>Aptartas 1 klausimas</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t>Darbo grupė dėl Plungės garbės piliečio nuostatų ir regalijų atnaujinimo</w:t>
            </w:r>
          </w:p>
        </w:tc>
        <w:tc>
          <w:tcPr>
            <w:tcW w:w="1643" w:type="dxa"/>
            <w:shd w:val="clear" w:color="auto" w:fill="auto"/>
            <w:vAlign w:val="center"/>
          </w:tcPr>
          <w:p w:rsidR="007D2118" w:rsidRPr="00BA59EB" w:rsidRDefault="007D2118" w:rsidP="00F00B15">
            <w:pPr>
              <w:spacing w:line="256" w:lineRule="auto"/>
              <w:jc w:val="center"/>
            </w:pPr>
            <w:r w:rsidRPr="00BA59EB">
              <w:t>7</w:t>
            </w:r>
          </w:p>
        </w:tc>
        <w:tc>
          <w:tcPr>
            <w:tcW w:w="3125" w:type="dxa"/>
            <w:shd w:val="clear" w:color="auto" w:fill="auto"/>
            <w:vAlign w:val="center"/>
          </w:tcPr>
          <w:p w:rsidR="007D2118" w:rsidRPr="00BA59EB" w:rsidRDefault="007D2118" w:rsidP="00F00B15">
            <w:pPr>
              <w:spacing w:line="256" w:lineRule="auto"/>
              <w:jc w:val="center"/>
            </w:pPr>
            <w:r w:rsidRPr="00BA59EB">
              <w:t>Visuose pasitarimuose aptarti 2 klausimai (</w:t>
            </w:r>
            <w:r>
              <w:t xml:space="preserve">dėl </w:t>
            </w:r>
            <w:r w:rsidRPr="00BA59EB">
              <w:t>nuostat</w:t>
            </w:r>
            <w:r>
              <w:t>ų</w:t>
            </w:r>
            <w:r w:rsidRPr="00BA59EB">
              <w:t xml:space="preserve"> ir regalij</w:t>
            </w:r>
            <w:r>
              <w:t>ų atnaujinimo</w:t>
            </w:r>
            <w:r w:rsidRPr="00BA59EB">
              <w:t>)</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rPr>
                <w:shd w:val="clear" w:color="auto" w:fill="FFFFFF"/>
              </w:rPr>
            </w:pPr>
            <w:r w:rsidRPr="00BA59EB">
              <w:rPr>
                <w:shd w:val="clear" w:color="auto" w:fill="FFFFFF"/>
              </w:rPr>
              <w:t>Darbo grupė dėl Plungės miesto ir Platelių miestelio Magdeburgo teisių suteikimo 230-ųjų metinių minėjimo programai parengti</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2D3EE4"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Darbo grupė geriausiųjų sportininkų rinkimų tvarkai peržiūrėti</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t>Darbo grupė Plungės rajono savivaldybės tarybos Etikos komisijos nuostatams atnaujinti</w:t>
            </w:r>
          </w:p>
        </w:tc>
        <w:tc>
          <w:tcPr>
            <w:tcW w:w="1643" w:type="dxa"/>
            <w:shd w:val="clear" w:color="auto" w:fill="auto"/>
            <w:vAlign w:val="center"/>
          </w:tcPr>
          <w:p w:rsidR="007D2118" w:rsidRPr="00BA59EB" w:rsidRDefault="007D2118" w:rsidP="00F00B15">
            <w:pPr>
              <w:spacing w:line="256" w:lineRule="auto"/>
              <w:jc w:val="center"/>
            </w:pPr>
            <w:r w:rsidRPr="00BA59EB">
              <w:t>3</w:t>
            </w:r>
          </w:p>
        </w:tc>
        <w:tc>
          <w:tcPr>
            <w:tcW w:w="3125" w:type="dxa"/>
            <w:shd w:val="clear" w:color="auto" w:fill="auto"/>
            <w:vAlign w:val="center"/>
          </w:tcPr>
          <w:p w:rsidR="007D2118" w:rsidRPr="00BA59EB" w:rsidRDefault="007D2118" w:rsidP="00F00B15">
            <w:pPr>
              <w:spacing w:line="256" w:lineRule="auto"/>
              <w:jc w:val="center"/>
            </w:pPr>
            <w:r w:rsidRPr="00BA59EB">
              <w:t>Visuose pasitarimuose aptartas 1 klausimas (</w:t>
            </w:r>
            <w:r>
              <w:t xml:space="preserve">dėl </w:t>
            </w:r>
            <w:r w:rsidRPr="00BA59EB">
              <w:t>nuostatų atnaujinim</w:t>
            </w:r>
            <w:r>
              <w:t>o</w:t>
            </w:r>
            <w:r w:rsidRPr="00BA59EB">
              <w:t>)</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Darbo grupė Plungės rajono savivaldybės vietinės reikšmės kelių tvarkymo prioritetinių gatvių sąrašui parengti</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rPr>
                <w:shd w:val="clear" w:color="auto" w:fill="FFFFFF"/>
              </w:rPr>
              <w:t xml:space="preserve">Darbo grupė sveikatos priežiūros įstaigų tinklo pokyčiams ir jiems reikalingų </w:t>
            </w:r>
            <w:r w:rsidRPr="00BA59EB">
              <w:rPr>
                <w:shd w:val="clear" w:color="auto" w:fill="FFFFFF"/>
              </w:rPr>
              <w:lastRenderedPageBreak/>
              <w:t>investicijų plėtrai planuoti, siekiant sklandžiai ir laiku įgyvendinti sveikatos apsaugos reformą </w:t>
            </w:r>
          </w:p>
        </w:tc>
        <w:tc>
          <w:tcPr>
            <w:tcW w:w="1643" w:type="dxa"/>
            <w:shd w:val="clear" w:color="auto" w:fill="auto"/>
            <w:vAlign w:val="center"/>
          </w:tcPr>
          <w:p w:rsidR="007D2118" w:rsidRPr="00BA59EB" w:rsidRDefault="007D2118" w:rsidP="00F00B15">
            <w:pPr>
              <w:spacing w:line="256" w:lineRule="auto"/>
              <w:jc w:val="center"/>
            </w:pPr>
            <w:r w:rsidRPr="00BA59EB">
              <w:lastRenderedPageBreak/>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rPr>
                <w:lang w:val="it-IT"/>
              </w:rPr>
            </w:pPr>
            <w:r w:rsidRPr="00006EC7">
              <w:rPr>
                <w:lang w:val="it-IT"/>
              </w:rPr>
              <w:lastRenderedPageBreak/>
              <w:t>Darbo grupė, skirta jaunų specialistų pritraukimui į Plungės rajono savivaldybę</w:t>
            </w:r>
          </w:p>
        </w:tc>
        <w:tc>
          <w:tcPr>
            <w:tcW w:w="1643" w:type="dxa"/>
            <w:shd w:val="clear" w:color="auto" w:fill="auto"/>
            <w:vAlign w:val="center"/>
          </w:tcPr>
          <w:p w:rsidR="007D2118" w:rsidRPr="00006EC7" w:rsidRDefault="007D2118" w:rsidP="00F00B15">
            <w:pPr>
              <w:jc w:val="center"/>
            </w:pPr>
            <w:r w:rsidRPr="00006EC7">
              <w:t>7</w:t>
            </w:r>
          </w:p>
        </w:tc>
        <w:tc>
          <w:tcPr>
            <w:tcW w:w="3125" w:type="dxa"/>
            <w:shd w:val="clear" w:color="auto" w:fill="auto"/>
            <w:vAlign w:val="center"/>
          </w:tcPr>
          <w:p w:rsidR="007D2118" w:rsidRPr="00006EC7" w:rsidRDefault="007D2118" w:rsidP="00F00B15">
            <w:pPr>
              <w:jc w:val="center"/>
              <w:rPr>
                <w:strike/>
              </w:rPr>
            </w:pPr>
            <w:r>
              <w:t>Aptarti 7 klausimai</w:t>
            </w:r>
          </w:p>
        </w:tc>
      </w:tr>
      <w:tr w:rsidR="007D2118" w:rsidRPr="00D52CF3" w:rsidTr="00D15212">
        <w:trPr>
          <w:jc w:val="center"/>
        </w:trPr>
        <w:tc>
          <w:tcPr>
            <w:tcW w:w="4611" w:type="dxa"/>
            <w:shd w:val="clear" w:color="auto" w:fill="auto"/>
          </w:tcPr>
          <w:p w:rsidR="007D2118" w:rsidRPr="00006EC7" w:rsidRDefault="007D2118" w:rsidP="00F00B15">
            <w:pPr>
              <w:jc w:val="both"/>
              <w:rPr>
                <w:lang w:val="it-IT"/>
              </w:rPr>
            </w:pPr>
            <w:r w:rsidRPr="00006EC7">
              <w:rPr>
                <w:color w:val="000000"/>
                <w:shd w:val="clear" w:color="auto" w:fill="FFFFFF"/>
              </w:rPr>
              <w:t>Gamybinis pasitarimas dėl Sporto komplekso projekto vykdymo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Aptartas 1 klausimas</w:t>
            </w:r>
          </w:p>
        </w:tc>
      </w:tr>
      <w:tr w:rsidR="007D2118" w:rsidRPr="00591194"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Inventorizavimo komisija</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rPr>
                <w:lang w:val="it-IT"/>
              </w:rPr>
            </w:pPr>
            <w:r w:rsidRPr="00006EC7">
              <w:rPr>
                <w:lang w:val="it-IT"/>
              </w:rPr>
              <w:t>Komisija administracinės naštos mažinimo priemonių planui parengti ir jo įgyvendinimui organizuoti</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 xml:space="preserve">Aptartas 1 </w:t>
            </w:r>
            <w:r>
              <w:t>klausimas</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Komisija dėl Plungės rajono savivaldybėje patirtų išlaidų dėl COVID – 19 inventorizavimo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Komisija Plungės r. Jaunimo politikos problematikos tyrimo rekomendacijoms įgyvendinti</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Komisija Plungės rajono savivaldybės tarybos narių 2020 m. gruodžio 22 d. teikime pateiktiems faktams ištirti</w:t>
            </w:r>
          </w:p>
        </w:tc>
        <w:tc>
          <w:tcPr>
            <w:tcW w:w="1643" w:type="dxa"/>
            <w:shd w:val="clear" w:color="auto" w:fill="auto"/>
            <w:vAlign w:val="center"/>
          </w:tcPr>
          <w:p w:rsidR="007D2118" w:rsidRPr="00006EC7" w:rsidRDefault="007D2118" w:rsidP="00F00B15">
            <w:pPr>
              <w:jc w:val="center"/>
            </w:pPr>
            <w:r>
              <w:t>8</w:t>
            </w:r>
          </w:p>
        </w:tc>
        <w:tc>
          <w:tcPr>
            <w:tcW w:w="3125" w:type="dxa"/>
            <w:shd w:val="clear" w:color="auto" w:fill="auto"/>
            <w:vAlign w:val="center"/>
          </w:tcPr>
          <w:p w:rsidR="007D2118" w:rsidRPr="00006EC7" w:rsidRDefault="007D2118" w:rsidP="00F00B15">
            <w:pPr>
              <w:jc w:val="center"/>
            </w:pPr>
            <w:r>
              <w:t>Aptarti 27 klausimai</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Negyvenamųjų patalpų pirkimo komisija</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 xml:space="preserve">Pasitarimas dėl </w:t>
            </w:r>
            <w:r>
              <w:t>a</w:t>
            </w:r>
            <w:r w:rsidRPr="00006EC7">
              <w:t>udito rekomendacijų įgyvendinimo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Pasitarimas dėl lietaus nuotekų tinklų Plungės mieste</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Pasitarimas dėl Plungės pramonės parko</w:t>
            </w:r>
          </w:p>
        </w:tc>
        <w:tc>
          <w:tcPr>
            <w:tcW w:w="1643" w:type="dxa"/>
            <w:shd w:val="clear" w:color="auto" w:fill="auto"/>
            <w:vAlign w:val="center"/>
          </w:tcPr>
          <w:p w:rsidR="007D2118" w:rsidRPr="00BA59EB" w:rsidRDefault="007D2118" w:rsidP="00F00B15">
            <w:pPr>
              <w:jc w:val="center"/>
            </w:pPr>
            <w:r w:rsidRPr="00BA59EB">
              <w:t>2</w:t>
            </w:r>
          </w:p>
        </w:tc>
        <w:tc>
          <w:tcPr>
            <w:tcW w:w="3125" w:type="dxa"/>
            <w:shd w:val="clear" w:color="auto" w:fill="auto"/>
            <w:vAlign w:val="center"/>
          </w:tcPr>
          <w:p w:rsidR="007D2118" w:rsidRPr="00BA59EB" w:rsidRDefault="007D2118" w:rsidP="00F00B15">
            <w:pPr>
              <w:jc w:val="center"/>
            </w:pPr>
            <w:r>
              <w:t>Visuose pasitarimuose aptartas</w:t>
            </w:r>
            <w:r w:rsidRPr="00BA59EB">
              <w:t xml:space="preserve"> 1 klausimas (dėl pramonės parko Plungėje įsteigimo)</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Pasitarimas dėl Savivaldybės nekilnojamojo turto panaudojimo galimybių</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Aptarti 5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Pasitarimas dėl vėjo jėgainių projekto įgyvendinimo</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pPr>
            <w:r w:rsidRPr="00BA59EB">
              <w:t>Pasitarimas su Plungės rajono asmens sveikatos priežiūros įstaigomis</w:t>
            </w:r>
          </w:p>
        </w:tc>
        <w:tc>
          <w:tcPr>
            <w:tcW w:w="1643" w:type="dxa"/>
            <w:shd w:val="clear" w:color="auto" w:fill="auto"/>
            <w:vAlign w:val="center"/>
          </w:tcPr>
          <w:p w:rsidR="007D2118" w:rsidRPr="00BA59EB" w:rsidRDefault="007D2118" w:rsidP="00F00B15">
            <w:pPr>
              <w:spacing w:line="256" w:lineRule="auto"/>
              <w:jc w:val="center"/>
            </w:pPr>
            <w:r w:rsidRPr="00BA59EB">
              <w:t>7</w:t>
            </w:r>
          </w:p>
        </w:tc>
        <w:tc>
          <w:tcPr>
            <w:tcW w:w="3125" w:type="dxa"/>
            <w:shd w:val="clear" w:color="auto" w:fill="auto"/>
            <w:vAlign w:val="center"/>
          </w:tcPr>
          <w:p w:rsidR="007D2118" w:rsidRPr="00BA59EB" w:rsidRDefault="007D2118" w:rsidP="00F00B15">
            <w:pPr>
              <w:spacing w:line="256" w:lineRule="auto"/>
              <w:jc w:val="center"/>
            </w:pPr>
            <w:r w:rsidRPr="00BA59EB">
              <w:t>Aptarti COVID-19 situacijos klausimai</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pPr>
            <w:r w:rsidRPr="00BA59EB">
              <w:t>Pasitarimas su Plungės rajono savivaldybės Kultūros ir meno taryba</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Plungės rajono savivaldybės Operacijų centro pasitarimas</w:t>
            </w:r>
          </w:p>
        </w:tc>
        <w:tc>
          <w:tcPr>
            <w:tcW w:w="1643" w:type="dxa"/>
            <w:shd w:val="clear" w:color="auto" w:fill="auto"/>
            <w:vAlign w:val="center"/>
          </w:tcPr>
          <w:p w:rsidR="007D2118" w:rsidRPr="00006EC7" w:rsidRDefault="007D2118" w:rsidP="00F00B15">
            <w:pPr>
              <w:jc w:val="center"/>
            </w:pPr>
            <w:r w:rsidRPr="00006EC7">
              <w:t>3</w:t>
            </w:r>
          </w:p>
        </w:tc>
        <w:tc>
          <w:tcPr>
            <w:tcW w:w="3125" w:type="dxa"/>
            <w:shd w:val="clear" w:color="auto" w:fill="auto"/>
            <w:vAlign w:val="center"/>
          </w:tcPr>
          <w:p w:rsidR="007D2118" w:rsidRPr="00006EC7" w:rsidRDefault="007D2118" w:rsidP="00F00B15">
            <w:pPr>
              <w:jc w:val="center"/>
            </w:pPr>
            <w:r>
              <w:t>Aptarti 7 klausimai</w:t>
            </w:r>
          </w:p>
        </w:tc>
      </w:tr>
      <w:tr w:rsidR="007D2118" w:rsidRPr="00D52CF3" w:rsidTr="00D15212">
        <w:trPr>
          <w:jc w:val="center"/>
        </w:trPr>
        <w:tc>
          <w:tcPr>
            <w:tcW w:w="4611" w:type="dxa"/>
            <w:shd w:val="clear" w:color="auto" w:fill="auto"/>
          </w:tcPr>
          <w:p w:rsidR="007D2118" w:rsidRPr="00006EC7" w:rsidRDefault="007D2118" w:rsidP="00F00B15">
            <w:pPr>
              <w:jc w:val="both"/>
            </w:pPr>
            <w:r>
              <w:t>Savivaldybės administracijos skyrių vedėjų pasitarimas</w:t>
            </w:r>
          </w:p>
        </w:tc>
        <w:tc>
          <w:tcPr>
            <w:tcW w:w="1643" w:type="dxa"/>
            <w:shd w:val="clear" w:color="auto" w:fill="auto"/>
            <w:vAlign w:val="center"/>
          </w:tcPr>
          <w:p w:rsidR="007D2118" w:rsidRPr="00006EC7" w:rsidRDefault="007D2118" w:rsidP="00F00B15">
            <w:pPr>
              <w:jc w:val="center"/>
            </w:pPr>
            <w:r>
              <w:t>36</w:t>
            </w:r>
          </w:p>
        </w:tc>
        <w:tc>
          <w:tcPr>
            <w:tcW w:w="3125" w:type="dxa"/>
            <w:shd w:val="clear" w:color="auto" w:fill="auto"/>
            <w:vAlign w:val="center"/>
          </w:tcPr>
          <w:p w:rsidR="007D2118" w:rsidRPr="00006EC7" w:rsidRDefault="007D2118" w:rsidP="00F00B15">
            <w:pPr>
              <w:jc w:val="center"/>
            </w:pPr>
            <w:r>
              <w:t>Aptarti savaitės einamieji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Tarpinstitucinis pasitarimas</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r w:rsidRPr="00006EC7">
              <w:t xml:space="preserve"> </w:t>
            </w:r>
          </w:p>
        </w:tc>
      </w:tr>
    </w:tbl>
    <w:p w:rsidR="001A519D" w:rsidRPr="001A519D" w:rsidRDefault="001A519D" w:rsidP="001A519D">
      <w:pPr>
        <w:jc w:val="right"/>
      </w:pPr>
    </w:p>
    <w:p w:rsidR="00F8176A" w:rsidRPr="00B74C25" w:rsidRDefault="00F8176A" w:rsidP="0051790B">
      <w:pPr>
        <w:pStyle w:val="Sraopastraipa"/>
        <w:ind w:left="0"/>
        <w:jc w:val="center"/>
        <w:rPr>
          <w:color w:val="FF0000"/>
        </w:rPr>
      </w:pPr>
      <w:r>
        <w:rPr>
          <w:b/>
        </w:rPr>
        <w:t xml:space="preserve">3.1. </w:t>
      </w:r>
      <w:r w:rsidR="0051790B">
        <w:rPr>
          <w:b/>
        </w:rPr>
        <w:t>EKSTREMALIŲJŲ SITUACIJŲ KOMISIJA</w:t>
      </w:r>
    </w:p>
    <w:p w:rsidR="006E256F" w:rsidRDefault="0051790B" w:rsidP="005957CB">
      <w:pPr>
        <w:jc w:val="center"/>
        <w:rPr>
          <w:b/>
        </w:rPr>
      </w:pPr>
      <w:r>
        <w:rPr>
          <w:b/>
        </w:rPr>
        <w:t>Pirmininkas – Mindaugas Kaunas.</w:t>
      </w:r>
    </w:p>
    <w:p w:rsidR="0051790B" w:rsidRDefault="0051790B" w:rsidP="005957CB">
      <w:pPr>
        <w:jc w:val="center"/>
        <w:rPr>
          <w:b/>
        </w:rPr>
      </w:pPr>
    </w:p>
    <w:p w:rsidR="009E1854" w:rsidRDefault="009E1854" w:rsidP="009E1854">
      <w:pPr>
        <w:ind w:firstLine="720"/>
        <w:jc w:val="both"/>
      </w:pPr>
      <w:r>
        <w:t>2021 metais įvyko 4 Plungės rajono savivaldybės Ekstremaliųjų situacijų komisijos posėdžiai, kuriuose aptarti 9 klausimai.</w:t>
      </w:r>
    </w:p>
    <w:p w:rsidR="009E1854" w:rsidRDefault="009E1854" w:rsidP="009E1854">
      <w:pPr>
        <w:ind w:firstLine="720"/>
        <w:jc w:val="both"/>
      </w:pPr>
      <w:r>
        <w:t xml:space="preserve">Pirmame posėdyje diskutuota COVID-19 ligos valdymo klausimais. Asmens sveikatos priežiūros įstaigų vadovai įpareigoti užtikrinti LR Sveikatos apsaugos ministro – valstybės lygio ekstremaliosios situacijos valstybės operacijų vadovo – sprendimų ir Savivaldybės administracijos </w:t>
      </w:r>
      <w:r>
        <w:lastRenderedPageBreak/>
        <w:t>parengtuose teisės aktuose įvardintų nurodymų įgyvendinimą. Taip pat Savivaldybės administracijos direktoriaus pavaduotojui – Ekstremaliųjų situacijų operacijų centro koordinatoriui – pavesta nuolat informuoti apie su COVID-19 ligos paplitimu ir valdymu Plungės rajone susijusią informaciją bei kiekvieną savaitę organizuoti pandeminės situacijos rajone aptarimą. Posėdyje numatyta parengti teisės aktą, skirtą savanoriško profilaktinio tyrimo dėl COVID-19 ligos koordinavimui ugdymo įstaigose.</w:t>
      </w:r>
    </w:p>
    <w:p w:rsidR="009E1854" w:rsidRDefault="009E1854" w:rsidP="009E1854">
      <w:pPr>
        <w:ind w:firstLine="720"/>
        <w:jc w:val="both"/>
      </w:pPr>
      <w:r>
        <w:t xml:space="preserve">Antrame posėdyje kalbėta apie UAB „Valda“ pateiktą raštą dėl vienašališko atliekų surinkimo sutarčių nutraukimo. Posėdyje UAB „Telšių regiono atliekų tvarkymo centras“ įpareigotas ieškoti laikino komunalinių atliekų surinkimo ir išvežimo paslaugas teikiančio tiekėjo bei inicijuoti viešuosius pirkimus nuolatinei komunalinių atliekų surinkimo ir išvežimo paslaugai įsigyti.  </w:t>
      </w:r>
    </w:p>
    <w:p w:rsidR="009E1854" w:rsidRDefault="009E1854" w:rsidP="009E1854">
      <w:pPr>
        <w:ind w:firstLine="720"/>
        <w:jc w:val="both"/>
      </w:pPr>
      <w:r>
        <w:t>Spalio mėnesį vykusiame Komisijos posėdyje toliau kalbėta apie UAB „Veistas“ veiklą, kadangi ši įmonė vėl pateikė raštą apie stabdomą mišrių komunalinių atliekų surinkimą iš Telšių apskrities atliekų vežėjų dėl trūkstamos vietos techninio komposto sandėliavimui. Posėdyje nutarta įpareigoti UAB „Veistas“ nedelsiant atnaujinti paslaugų teikimą, priimant ir apdorojant iš Plungės rajono savivaldybės teritorijos surinktas ir į MBA teritoriją atvežtas mišrias komunalines atliekas.</w:t>
      </w:r>
    </w:p>
    <w:p w:rsidR="009E1854" w:rsidRDefault="009E1854" w:rsidP="009E1854">
      <w:pPr>
        <w:ind w:firstLine="720"/>
        <w:jc w:val="both"/>
      </w:pPr>
      <w:r>
        <w:t>Metų pabaigoje analizuota galimų pavojų ir ekstremaliųjų situacijų rizika Plungės rajono savivaldybėje, aptartas ekstremaliųjų situacijų prevencijos vykdymas, pasirengimas reaguoti į ekstremaliąsias situacijas, įvertinta civilinės saugos būklė Plungės rajono savivaldybės teritorijoje.</w:t>
      </w:r>
    </w:p>
    <w:p w:rsidR="0051790B" w:rsidRDefault="0051790B" w:rsidP="005957CB">
      <w:pPr>
        <w:jc w:val="center"/>
        <w:rPr>
          <w:b/>
        </w:rPr>
      </w:pPr>
    </w:p>
    <w:p w:rsidR="00FC4755" w:rsidRDefault="005957CB" w:rsidP="00D303AF">
      <w:pPr>
        <w:jc w:val="center"/>
        <w:rPr>
          <w:b/>
        </w:rPr>
      </w:pPr>
      <w:r>
        <w:rPr>
          <w:b/>
        </w:rPr>
        <w:t>3.</w:t>
      </w:r>
      <w:r w:rsidR="00F8176A">
        <w:rPr>
          <w:b/>
        </w:rPr>
        <w:t>2</w:t>
      </w:r>
      <w:r>
        <w:rPr>
          <w:b/>
        </w:rPr>
        <w:t xml:space="preserve">. </w:t>
      </w:r>
      <w:r w:rsidR="00FC4755">
        <w:rPr>
          <w:b/>
        </w:rPr>
        <w:t>ETIKOS KOMISIJA</w:t>
      </w:r>
    </w:p>
    <w:p w:rsidR="00D303AF" w:rsidRDefault="00D303AF" w:rsidP="00D303AF">
      <w:pPr>
        <w:jc w:val="center"/>
        <w:rPr>
          <w:b/>
        </w:rPr>
      </w:pPr>
      <w:r>
        <w:rPr>
          <w:b/>
        </w:rPr>
        <w:t>Pirmininkas – Tadas Šetkauskis.</w:t>
      </w:r>
    </w:p>
    <w:p w:rsidR="00D303AF" w:rsidRDefault="00D303AF" w:rsidP="00D303AF">
      <w:pPr>
        <w:jc w:val="center"/>
        <w:rPr>
          <w:b/>
        </w:rPr>
      </w:pPr>
      <w:r>
        <w:rPr>
          <w:b/>
        </w:rPr>
        <w:t xml:space="preserve"> Komisijos pirmininko pavaduotojas – Česlovas Kerpauskas. </w:t>
      </w:r>
    </w:p>
    <w:p w:rsidR="00D303AF" w:rsidRDefault="00D303AF" w:rsidP="00D303AF">
      <w:pPr>
        <w:jc w:val="center"/>
        <w:rPr>
          <w:b/>
        </w:rPr>
      </w:pPr>
      <w:r>
        <w:rPr>
          <w:b/>
        </w:rPr>
        <w:t>Komisijos nariai: Daina Martišienė, Birutė Mineikienė, Rimantas Petkus, Vaidotas Skierus, Remigijus Striaupa.</w:t>
      </w:r>
    </w:p>
    <w:p w:rsidR="00D303AF" w:rsidRDefault="00D303AF" w:rsidP="00D303AF">
      <w:pPr>
        <w:ind w:firstLine="720"/>
        <w:jc w:val="both"/>
      </w:pPr>
    </w:p>
    <w:p w:rsidR="00E34AFF" w:rsidRDefault="00CF327F" w:rsidP="006E256F">
      <w:pPr>
        <w:ind w:firstLine="720"/>
        <w:jc w:val="both"/>
      </w:pPr>
      <w:r>
        <w:t>2021 metais įvyko 5</w:t>
      </w:r>
      <w:r w:rsidR="00D303AF">
        <w:t xml:space="preserve"> Etikos komisijos posėdžiai. Aptart</w:t>
      </w:r>
      <w:r>
        <w:t>a</w:t>
      </w:r>
      <w:r w:rsidR="00D303AF">
        <w:t xml:space="preserve"> </w:t>
      </w:r>
      <w:r>
        <w:t xml:space="preserve">18 klausimų, priimti 8 sprendimai, kurie buvo pateikti </w:t>
      </w:r>
      <w:r w:rsidRPr="005100DD">
        <w:t>Vyriausi</w:t>
      </w:r>
      <w:r>
        <w:t>ajai</w:t>
      </w:r>
      <w:r w:rsidRPr="005100DD">
        <w:t xml:space="preserve"> tarnybinės etikos komisija</w:t>
      </w:r>
      <w:r>
        <w:t>i (toliau – VTEK)</w:t>
      </w:r>
      <w:r w:rsidR="00D303AF">
        <w:t xml:space="preserve">. </w:t>
      </w:r>
    </w:p>
    <w:p w:rsidR="00A776E0" w:rsidRDefault="00E34AFF" w:rsidP="006E256F">
      <w:pPr>
        <w:ind w:firstLine="720"/>
        <w:jc w:val="both"/>
      </w:pPr>
      <w:r>
        <w:t>Pirmasis</w:t>
      </w:r>
      <w:r w:rsidR="006B2334">
        <w:t xml:space="preserve"> Komisijos</w:t>
      </w:r>
      <w:r>
        <w:t xml:space="preserve"> posėdis vyko 2021 m. balandžio 7 d. Posėdžio darbotvarkėje buvo 5 klausimai. Pradžioje posėdžio aptartas piliečio M. V. skundas. Nutarta piliečio M. V. prašymo nenagrinėti ir jį atmesti kaip neatitinkant</w:t>
      </w:r>
      <w:r w:rsidR="002F453E">
        <w:t>į</w:t>
      </w:r>
      <w:r>
        <w:t xml:space="preserve"> Plungės rajono savivaldybės tarybos Etikos komisijos</w:t>
      </w:r>
      <w:r w:rsidR="002F453E">
        <w:t xml:space="preserve"> kompetencijos</w:t>
      </w:r>
      <w:r>
        <w:t xml:space="preserve">.  </w:t>
      </w:r>
    </w:p>
    <w:p w:rsidR="002364B5" w:rsidRDefault="009E2F8B" w:rsidP="006E256F">
      <w:pPr>
        <w:ind w:firstLine="720"/>
        <w:jc w:val="both"/>
      </w:pPr>
      <w:r>
        <w:t xml:space="preserve">Toliau </w:t>
      </w:r>
      <w:r w:rsidR="00A776E0">
        <w:t xml:space="preserve">buvo aptarti prašymai pradėti tyrimus dėl </w:t>
      </w:r>
      <w:r w:rsidR="00A776E0" w:rsidRPr="00CD6AFE">
        <w:t>Savivaldybės tarybos nario Adomo Zamulskio</w:t>
      </w:r>
      <w:r w:rsidR="002F453E">
        <w:t>,</w:t>
      </w:r>
      <w:r w:rsidR="00A776E0">
        <w:t xml:space="preserve"> </w:t>
      </w:r>
      <w:r w:rsidR="00A776E0" w:rsidRPr="00CD6AFE">
        <w:t>Savivaldybės tarybos nario Jono Mockūno</w:t>
      </w:r>
      <w:r w:rsidR="00A776E0">
        <w:t xml:space="preserve"> bei </w:t>
      </w:r>
      <w:r w:rsidR="00A776E0" w:rsidRPr="00CD6AFE">
        <w:t>Savivaldybės tarybos nario Rimo Dužinsko</w:t>
      </w:r>
      <w:r w:rsidR="00A776E0">
        <w:t xml:space="preserve"> veiksmų</w:t>
      </w:r>
      <w:r w:rsidR="00A776E0" w:rsidRPr="00CD6AFE">
        <w:t>.</w:t>
      </w:r>
      <w:r w:rsidR="00534916">
        <w:t xml:space="preserve"> Atsižvelgus į Ž. P. </w:t>
      </w:r>
      <w:r w:rsidR="00B810C3">
        <w:t xml:space="preserve">2021 m. kovo 30 d. pateiktą </w:t>
      </w:r>
      <w:r w:rsidR="00534916">
        <w:t>prašymą, po ilgų diskusijų buvo nutarta pradėti tyrimus</w:t>
      </w:r>
      <w:r w:rsidR="002364B5">
        <w:t xml:space="preserve"> dėl minėtų tarybos na</w:t>
      </w:r>
      <w:r w:rsidR="00492E9A">
        <w:t>r</w:t>
      </w:r>
      <w:r w:rsidR="002364B5">
        <w:t>ių veiksmų.</w:t>
      </w:r>
    </w:p>
    <w:p w:rsidR="002364B5" w:rsidRDefault="002364B5" w:rsidP="006E256F">
      <w:pPr>
        <w:ind w:firstLine="720"/>
        <w:jc w:val="both"/>
      </w:pPr>
      <w:r>
        <w:t>Vėliau buvo aptartas prašymas</w:t>
      </w:r>
      <w:r w:rsidRPr="00CD6AFE">
        <w:t xml:space="preserve"> pradėti tyrimą dėl Plungės rajono savivaldybės tarybos narių – Vidos Bondauskienės, Rimo</w:t>
      </w:r>
      <w:r>
        <w:rPr>
          <w:b/>
        </w:rPr>
        <w:t xml:space="preserve"> </w:t>
      </w:r>
      <w:r w:rsidRPr="00CD6AFE">
        <w:t>Dužinsko, Vaidoto Skieraus, Adomo Zamulskio, Jono Mockūno – veiksmų</w:t>
      </w:r>
      <w:r>
        <w:t>.</w:t>
      </w:r>
      <w:r w:rsidRPr="002364B5">
        <w:t xml:space="preserve"> </w:t>
      </w:r>
      <w:r>
        <w:t>Atsižvelgus į Plungės rajono savivaldybės mero Audriaus Klišonio 2021 m. kovo 26 d. pateiktą raštą, po ilgų diskusijų nutarta pradėti tyrimą dėl minėtų tarybos narių veiksmų.</w:t>
      </w:r>
    </w:p>
    <w:p w:rsidR="004157B2" w:rsidRPr="004157B2" w:rsidRDefault="00CA3052" w:rsidP="006E256F">
      <w:pPr>
        <w:ind w:firstLine="720"/>
        <w:jc w:val="both"/>
        <w:rPr>
          <w:b/>
        </w:rPr>
      </w:pPr>
      <w:r>
        <w:t>Balandžio 30 d. vykusiame Komisijos</w:t>
      </w:r>
      <w:r w:rsidR="006473C6">
        <w:t xml:space="preserve"> posėdyje aptartas 1 klausimas „</w:t>
      </w:r>
      <w:r w:rsidR="006473C6" w:rsidRPr="00737A55">
        <w:t>Plungės rajono savivaldybės administracijos direktoriaus Mindaugo Kauno 2021 m. balandžio 22 d. skundo Nr. A20-993 „Dėl Plungės rajono savivaldybės mero Audriaus Klišonio veiksmų“</w:t>
      </w:r>
      <w:r w:rsidR="006473C6">
        <w:t xml:space="preserve"> aptarimas“.</w:t>
      </w:r>
      <w:r w:rsidR="004157B2">
        <w:t xml:space="preserve"> Po ilgų diskusijų nutarta: 1. </w:t>
      </w:r>
      <w:r w:rsidR="004157B2" w:rsidRPr="007016A5">
        <w:t>Informuoti raštu Savivaldybės administracijos direktorių Mindaugą Kauną, jog 2021 m. balandžio 22 d. skundo Nr. A20-993 „Dėl Plungės rajono savivaldybės mero Audriaus Klišonio veiksmų“ nagrinėjimas atidedamas iki Juridinio ir personalo administravimo skyriaus teisininkai pateiks išvadas bei rekomendacijas dėl Etikos komisijos darbo teisėtumo.</w:t>
      </w:r>
      <w:r w:rsidR="004157B2">
        <w:t xml:space="preserve"> </w:t>
      </w:r>
      <w:r w:rsidR="004157B2" w:rsidRPr="007016A5">
        <w:t xml:space="preserve">2. </w:t>
      </w:r>
      <w:r w:rsidR="004157B2" w:rsidRPr="004157B2">
        <w:rPr>
          <w:rStyle w:val="Grietas"/>
          <w:b w:val="0"/>
        </w:rPr>
        <w:t>P</w:t>
      </w:r>
      <w:r w:rsidR="004157B2" w:rsidRPr="007016A5">
        <w:t xml:space="preserve">rašyti Savivaldybės administracijos Juridinio ir personalo administravimo skyriaus iki 2021 m. gegužės 7 d. 10:00 val. pateikti išvadą bei rekomendacijas dėl Etikos komisijos veiklos teisėtumo, atsižvelgiant </w:t>
      </w:r>
      <w:r w:rsidR="004157B2" w:rsidRPr="004157B2">
        <w:t>į</w:t>
      </w:r>
      <w:r w:rsidR="004157B2" w:rsidRPr="004157B2">
        <w:rPr>
          <w:b/>
        </w:rPr>
        <w:t xml:space="preserve"> </w:t>
      </w:r>
      <w:r w:rsidR="004157B2" w:rsidRPr="004157B2">
        <w:rPr>
          <w:rStyle w:val="Grietas"/>
          <w:b w:val="0"/>
        </w:rPr>
        <w:t xml:space="preserve">grupės tarybos narių 2021 m. balandžio 21 d. pateiktą raštą „Dėl Plungės rajono savivaldybės tarybos Etikos komisijos veiklos neteisėtumo ir dėl Plungės rajono savivaldybės tarybos Etikos komisijos pirmininko nusišalinimo“. </w:t>
      </w:r>
    </w:p>
    <w:p w:rsidR="00D47CAD" w:rsidRDefault="00D47CAD" w:rsidP="006E256F">
      <w:pPr>
        <w:ind w:firstLine="720"/>
        <w:jc w:val="both"/>
      </w:pPr>
      <w:r>
        <w:lastRenderedPageBreak/>
        <w:t>Gegužės 10 d. vykusiame Komisijos posėdyje buvo aptariami 2 klausimai.</w:t>
      </w:r>
    </w:p>
    <w:p w:rsidR="00D47CAD" w:rsidRPr="00CD6AFE" w:rsidRDefault="003C5DE5" w:rsidP="006E256F">
      <w:pPr>
        <w:ind w:firstLine="720"/>
        <w:jc w:val="both"/>
      </w:pPr>
      <w:r>
        <w:t xml:space="preserve">Svarstant </w:t>
      </w:r>
      <w:r w:rsidR="00D47CAD">
        <w:t xml:space="preserve">klausimą „Plungės rajono savivaldybės administracijos Juridinio ir personalo administravimo skyriaus atsakymo į Etikos komisijos 2021 m. gegužės 4 d. raštą Nr. A20-1062 „Dėl Komisijos </w:t>
      </w:r>
      <w:r>
        <w:t>protokolinių nutarimų“ aptarimas“, nutarta kreiptis raštu į Plungės rajono savivaldybės merą dėl Plungės rajono savivaldybės tarybos Etikos komisijos veiklos nuostatų parengimo inicijavimo.</w:t>
      </w:r>
    </w:p>
    <w:p w:rsidR="000B6CA8" w:rsidRDefault="000B6CA8" w:rsidP="006E256F">
      <w:pPr>
        <w:pStyle w:val="Betarp"/>
        <w:ind w:firstLine="720"/>
        <w:jc w:val="both"/>
      </w:pPr>
      <w:r>
        <w:t xml:space="preserve">Vėliau pakartotinai svarstytas klausimas „Plungės rajono savivaldybės administracijos direktoriaus Mindaugo Kauno 2021 m. balandžio 22 d. skundo Nr. A20-993 „Dėl Plungės rajono savivaldybės mero Audriaus Klišonio veiksmų“ aptarimas“. Po ilgų diskusijų nutarta: </w:t>
      </w:r>
      <w:r w:rsidR="005F6118">
        <w:t>„N</w:t>
      </w:r>
      <w:r>
        <w:t>eįžvelgus pakankamai duomenų, įrodančių Lietuvos Respublikos valstybės politikų elgesio kodekso 4 str. 1, 2, 3 ir 5 punktų pažeidimų, Administracijos direktoriaus Mindaugo Kauno skundą „Dėl Plungės rajono savivaldybės mero Audriaus Klišonio veiksmų“ atmesti.</w:t>
      </w:r>
      <w:r w:rsidR="005F6118">
        <w:t>“</w:t>
      </w:r>
      <w:r>
        <w:t xml:space="preserve"> </w:t>
      </w:r>
    </w:p>
    <w:p w:rsidR="000B6CA8" w:rsidRDefault="000B6CA8" w:rsidP="006E256F">
      <w:pPr>
        <w:pStyle w:val="Betarp"/>
        <w:ind w:firstLine="720"/>
        <w:jc w:val="both"/>
      </w:pPr>
      <w:r>
        <w:t xml:space="preserve">Toliau buvo </w:t>
      </w:r>
      <w:r w:rsidR="005F6118">
        <w:t>aptariami</w:t>
      </w:r>
      <w:r>
        <w:t xml:space="preserve"> balandžio 7 d. Komisijos posėdyje nagrinėt</w:t>
      </w:r>
      <w:r w:rsidR="005F6118">
        <w:t>i</w:t>
      </w:r>
      <w:r>
        <w:t xml:space="preserve"> skund</w:t>
      </w:r>
      <w:r w:rsidR="005F6118">
        <w:t>ai</w:t>
      </w:r>
      <w:r>
        <w:t>. Nemažai diskutuota ir nutarta:</w:t>
      </w:r>
      <w:r w:rsidRPr="000B6CA8">
        <w:t xml:space="preserve"> </w:t>
      </w:r>
      <w:r>
        <w:t xml:space="preserve">1.  Plungės rajono savivaldybės tarybos narius – Vidą Bondauskienę, Adomą Zamulskį, Rimą Dužinską, Joną Mockūną ir Vaidotą Skierų – informuoti, kad Etikos komisijos veikla buvo įvertinta Juridinio ir personalo administravimo skyriaus darbuotojų ir pripažinta teisėta.  2. Paprašyti Savivaldybės tarybos narių – Vidos Bondauskienės, Adomo Zamulskio, Rimo Dužinsko, Jono Mockūno – iki gegužės 18 d. pateikti atsiliepimus į Ž. P. bei Savivaldybės mero Audriaus Klišonio prašymuose nurodytus galimus teisės aktų nuostatų bei galimus Valstybės politikų elgesio kodekso pažeidimus. </w:t>
      </w:r>
    </w:p>
    <w:p w:rsidR="00BC600A" w:rsidRDefault="00662C8C" w:rsidP="00BC600A">
      <w:pPr>
        <w:pStyle w:val="Betarp"/>
        <w:ind w:firstLine="720"/>
        <w:jc w:val="both"/>
      </w:pPr>
      <w:r>
        <w:t>Gegužės 20 d. vykusiame Komisijos posėdyje buvo aptarti 8 klausimai.</w:t>
      </w:r>
    </w:p>
    <w:p w:rsidR="00BC600A" w:rsidRDefault="00BC600A" w:rsidP="00BC600A">
      <w:pPr>
        <w:pStyle w:val="Betarp"/>
        <w:ind w:firstLine="720"/>
        <w:jc w:val="both"/>
      </w:pPr>
      <w:r>
        <w:t>Posėdyje svarstyti klausimai:</w:t>
      </w:r>
      <w:r w:rsidRPr="00BC600A">
        <w:t xml:space="preserve"> </w:t>
      </w:r>
    </w:p>
    <w:p w:rsidR="00BC600A" w:rsidRDefault="00BC600A" w:rsidP="00BC600A">
      <w:pPr>
        <w:pStyle w:val="Betarp"/>
        <w:ind w:firstLine="720"/>
        <w:jc w:val="both"/>
      </w:pPr>
      <w:r w:rsidRPr="00CD6AFE">
        <w:t>1.</w:t>
      </w:r>
      <w:r>
        <w:t xml:space="preserve"> Dėl Jono Mockūno veiksmų įvertinimo pagal Ž. P. 2021 m. kovo 30 d. pateiktą prašymą.</w:t>
      </w:r>
    </w:p>
    <w:p w:rsidR="00BC600A" w:rsidRDefault="00BC600A" w:rsidP="00BC600A">
      <w:pPr>
        <w:pStyle w:val="Betarp"/>
        <w:ind w:firstLine="720"/>
        <w:jc w:val="both"/>
      </w:pPr>
      <w:r w:rsidRPr="00CD6AFE">
        <w:t xml:space="preserve">2. </w:t>
      </w:r>
      <w:r>
        <w:t>Dėl Jono Mockūno veiksmų įvertinimo pagal Plungės rajono savivaldybės mero Audriaus Klišonio 2021 m. kovo 26 d. pateiktą raštą.</w:t>
      </w:r>
    </w:p>
    <w:p w:rsidR="00BC600A" w:rsidRDefault="00BC600A" w:rsidP="00BC600A">
      <w:pPr>
        <w:pStyle w:val="Betarp"/>
        <w:ind w:firstLine="720"/>
        <w:jc w:val="both"/>
      </w:pPr>
      <w:r>
        <w:t>3. Dėl Adomo Zamulskio veiksmų įvertinimo pagal Ž. P. 2021 m. kovo 30 d. pateiktą prašymą.</w:t>
      </w:r>
    </w:p>
    <w:p w:rsidR="00BC600A" w:rsidRDefault="00BC600A" w:rsidP="00BC600A">
      <w:pPr>
        <w:pStyle w:val="Betarp"/>
        <w:ind w:firstLine="720"/>
        <w:jc w:val="both"/>
      </w:pPr>
      <w:r>
        <w:t>4. Dėl Adomo Zamulskio veiksmų įvertinimo pagal Plungės rajono savivaldybės mero Audriaus Klišonio 2021 m. kovo 26 d. pateiktą raštą.</w:t>
      </w:r>
    </w:p>
    <w:p w:rsidR="00BC600A" w:rsidRDefault="00BC600A" w:rsidP="00BC600A">
      <w:pPr>
        <w:pStyle w:val="Betarp"/>
        <w:ind w:firstLine="720"/>
        <w:jc w:val="both"/>
      </w:pPr>
      <w:r>
        <w:t>5. Dėl Rimo Dužinsko veiksmų įvertinimo pagal Ž. P. 2021 m. kovo 30 d. pateiktą prašymą.</w:t>
      </w:r>
    </w:p>
    <w:p w:rsidR="00BC600A" w:rsidRDefault="00BC600A" w:rsidP="00BC600A">
      <w:pPr>
        <w:pStyle w:val="Betarp"/>
        <w:ind w:firstLine="720"/>
        <w:jc w:val="both"/>
      </w:pPr>
      <w:r>
        <w:t>6. Dėl Rimo Dužinsko veiksmų įvertinimo pagal Plungės rajono savivaldybės mero Audriaus Klišonio 2021 m. kovo 26 d. pateiktą raštą.</w:t>
      </w:r>
    </w:p>
    <w:p w:rsidR="00BC600A" w:rsidRDefault="00BC600A" w:rsidP="00BC600A">
      <w:pPr>
        <w:pStyle w:val="Betarp"/>
        <w:ind w:firstLine="720"/>
        <w:jc w:val="both"/>
      </w:pPr>
      <w:r>
        <w:t>7. Dėl Vidos Bondauskienės veiksmų įvertinimo pagal Plungės rajono savivaldybės mero Audriaus Klišonio 2021 m. kovo 26 d. pateiktą raštą.</w:t>
      </w:r>
    </w:p>
    <w:p w:rsidR="00BC600A" w:rsidRDefault="00BC600A" w:rsidP="00BC600A">
      <w:pPr>
        <w:pStyle w:val="Betarp"/>
        <w:ind w:firstLine="720"/>
        <w:jc w:val="both"/>
      </w:pPr>
      <w:r>
        <w:t>8. Dėl Vaidoto Skieraus veiksmų įvertinimo pagal Plungės rajono savivaldybės mero Audriaus Klišonio 2021 m. kovo 26 d. pateiktą raštą.</w:t>
      </w:r>
    </w:p>
    <w:p w:rsidR="00BC600A" w:rsidRPr="000D2A0D" w:rsidRDefault="00BC600A" w:rsidP="00BC600A">
      <w:pPr>
        <w:pStyle w:val="Betarp"/>
        <w:ind w:firstLine="720"/>
        <w:jc w:val="both"/>
      </w:pPr>
      <w:r>
        <w:t>Po labai ilgų diskusijų K</w:t>
      </w:r>
      <w:r w:rsidRPr="000D2A0D">
        <w:t xml:space="preserve">omisija priėmė </w:t>
      </w:r>
      <w:r>
        <w:t xml:space="preserve">8 </w:t>
      </w:r>
      <w:r w:rsidRPr="000D2A0D">
        <w:t>sprendimus</w:t>
      </w:r>
      <w:r>
        <w:t>, kuriuos</w:t>
      </w:r>
      <w:r w:rsidR="006B5BA2">
        <w:t xml:space="preserve"> vėliau</w:t>
      </w:r>
      <w:r>
        <w:t xml:space="preserve"> pateikė VTEK-ui</w:t>
      </w:r>
      <w:r w:rsidRPr="000D2A0D">
        <w:t xml:space="preserve">: </w:t>
      </w:r>
    </w:p>
    <w:p w:rsidR="00BC600A" w:rsidRPr="000D2A0D" w:rsidRDefault="00BC600A" w:rsidP="00BC600A">
      <w:pPr>
        <w:pStyle w:val="Betarp"/>
        <w:ind w:firstLine="720"/>
        <w:jc w:val="both"/>
      </w:pPr>
      <w:r>
        <w:t xml:space="preserve">1. </w:t>
      </w:r>
      <w:r w:rsidRPr="000D2A0D">
        <w:t xml:space="preserve">Įvertinusi skunde nurodytas aplinkybes, Komisija priėmė </w:t>
      </w:r>
      <w:r>
        <w:t>5</w:t>
      </w:r>
      <w:r w:rsidRPr="000D2A0D">
        <w:t xml:space="preserve"> sprendimus, kuriais konstatavo, jog nebuvo pažeistas Valstybės politikų </w:t>
      </w:r>
      <w:r>
        <w:t xml:space="preserve">elgesio </w:t>
      </w:r>
      <w:r w:rsidRPr="000D2A0D">
        <w:t>kodekso 4 straipsnio 8 punkte įtvirtintas nešališkumo principas.</w:t>
      </w:r>
    </w:p>
    <w:p w:rsidR="00BC600A" w:rsidRPr="000D2A0D" w:rsidRDefault="00BC600A" w:rsidP="00BC600A">
      <w:pPr>
        <w:pStyle w:val="Betarp"/>
        <w:ind w:firstLine="720"/>
        <w:jc w:val="both"/>
      </w:pPr>
      <w:r>
        <w:t xml:space="preserve">2. </w:t>
      </w:r>
      <w:r w:rsidR="006B5BA2">
        <w:t>K</w:t>
      </w:r>
      <w:r w:rsidRPr="000D2A0D">
        <w:t xml:space="preserve">omisija priėmė </w:t>
      </w:r>
      <w:r>
        <w:t>2</w:t>
      </w:r>
      <w:r w:rsidRPr="000D2A0D">
        <w:t xml:space="preserve"> sprendimus, kuriais pripažino, jog buvo pažeistos Valstybės politikų elgesio kodekso 5 straipsnio 1 dalies ir Viešųjų ir privačių interesų derinimo įstatymo 6 straipsnio 2 dalie</w:t>
      </w:r>
      <w:r>
        <w:t>s</w:t>
      </w:r>
      <w:r w:rsidRPr="000D2A0D">
        <w:t xml:space="preserve"> 3 punkto nuostatos.</w:t>
      </w:r>
    </w:p>
    <w:p w:rsidR="00BC600A" w:rsidRDefault="00BC600A" w:rsidP="00BC600A">
      <w:pPr>
        <w:pStyle w:val="Betarp"/>
        <w:ind w:firstLine="720"/>
        <w:jc w:val="both"/>
      </w:pPr>
      <w:r>
        <w:t xml:space="preserve">3. </w:t>
      </w:r>
      <w:r w:rsidRPr="000D2A0D">
        <w:t xml:space="preserve">Vienu sprendimu </w:t>
      </w:r>
      <w:r w:rsidR="006B5BA2">
        <w:t>K</w:t>
      </w:r>
      <w:r w:rsidRPr="000D2A0D">
        <w:t>omisija pripažino, kad buvo pažeistos Valstybės politikų elgesio kodekso 5 straipsnio 1 dalies ir Viešųjų ir privačių interesų derinimo įstatymo 6 straipsnio 1 dalies 1 punkto nuostatos.</w:t>
      </w:r>
    </w:p>
    <w:p w:rsidR="00BC600A" w:rsidRDefault="00180C0B" w:rsidP="00BC600A">
      <w:pPr>
        <w:pStyle w:val="Betarp"/>
        <w:ind w:firstLine="720"/>
        <w:jc w:val="both"/>
      </w:pPr>
      <w:r>
        <w:t>Spalio 27 d. vykusiame Komisijos posėdyje buvo aptarti 2 klausimai.</w:t>
      </w:r>
    </w:p>
    <w:p w:rsidR="00180C0B" w:rsidRDefault="00180C0B" w:rsidP="00180C0B">
      <w:pPr>
        <w:tabs>
          <w:tab w:val="left" w:pos="4140"/>
        </w:tabs>
        <w:ind w:firstLine="709"/>
        <w:jc w:val="both"/>
        <w:rPr>
          <w:color w:val="000000"/>
        </w:rPr>
      </w:pPr>
      <w:r>
        <w:t>Posėdžio pradžioje svarstytas klausimas „</w:t>
      </w:r>
      <w:r w:rsidRPr="00DA60B3">
        <w:t>Vyriausiosios tarnybinės etikos komisijos 2021 m. rugsėjo 29 d. sprendimo Nr. KS-311 „Dėl Jono Mockūno“ aptarimas</w:t>
      </w:r>
      <w:r>
        <w:t>“. Tadas Šetkauskis, Etikos komisijos pirmininkas, informavo, kad yra gautas VTEK</w:t>
      </w:r>
      <w:r w:rsidR="005F6118">
        <w:t>-o</w:t>
      </w:r>
      <w:r w:rsidRPr="00DA60B3">
        <w:t xml:space="preserve"> 2</w:t>
      </w:r>
      <w:r>
        <w:t>021 m. rugsėjo 29 d. sprendimas</w:t>
      </w:r>
      <w:r w:rsidRPr="00DA60B3">
        <w:t xml:space="preserve"> Nr. KS-311 „Dėl Jono Mockūno“</w:t>
      </w:r>
      <w:r>
        <w:t xml:space="preserve">. Pirmininkas trumpai pristatė VTEK-o sprendimą, kuriuo naikinamas Plungės rajono savivaldybės tarybos Etikos komisijos sprendimas ir pripažįstama, kad Jonas </w:t>
      </w:r>
      <w:r>
        <w:lastRenderedPageBreak/>
        <w:t>Mockūnas Lietuvos Respublikos viešųjų ir privačių interesų derinimo įstatymo 6 straipsnio 2 dalies 3 punkto ir 7 straipsnio nuostatų nepažeidė. Nemažai diskutuota ir nutarta VTEK</w:t>
      </w:r>
      <w:r w:rsidR="005F6118">
        <w:t>-o</w:t>
      </w:r>
      <w:r w:rsidRPr="00DA60B3">
        <w:t xml:space="preserve"> 2</w:t>
      </w:r>
      <w:r>
        <w:t>021 m. rugsėjo 29 d. sprendimą</w:t>
      </w:r>
      <w:r w:rsidRPr="00DA60B3">
        <w:t xml:space="preserve"> Nr. KS-311 „Dėl Jono Mockūno“</w:t>
      </w:r>
      <w:r w:rsidRPr="00934BC1">
        <w:rPr>
          <w:color w:val="000000"/>
        </w:rPr>
        <w:t xml:space="preserve"> </w:t>
      </w:r>
      <w:r>
        <w:rPr>
          <w:color w:val="000000"/>
        </w:rPr>
        <w:t>paskelbti</w:t>
      </w:r>
      <w:r w:rsidRPr="0098623B">
        <w:rPr>
          <w:color w:val="000000"/>
        </w:rPr>
        <w:t xml:space="preserve"> Sa</w:t>
      </w:r>
      <w:r>
        <w:rPr>
          <w:color w:val="000000"/>
        </w:rPr>
        <w:t>vivaldybės interneto svetainėje.</w:t>
      </w:r>
    </w:p>
    <w:p w:rsidR="00180C0B" w:rsidRDefault="00180C0B" w:rsidP="00180C0B">
      <w:pPr>
        <w:tabs>
          <w:tab w:val="left" w:pos="4140"/>
        </w:tabs>
        <w:ind w:firstLine="709"/>
        <w:jc w:val="both"/>
      </w:pPr>
      <w:r>
        <w:rPr>
          <w:color w:val="000000"/>
        </w:rPr>
        <w:t>Vėliau aptarti kiti einamieji klausimai.</w:t>
      </w:r>
    </w:p>
    <w:p w:rsidR="00FC4755" w:rsidRPr="00B67659" w:rsidRDefault="00180C0B" w:rsidP="00F414E0">
      <w:pPr>
        <w:pStyle w:val="Betarp"/>
        <w:ind w:firstLine="720"/>
        <w:jc w:val="both"/>
        <w:rPr>
          <w:b/>
        </w:rPr>
      </w:pPr>
      <w:r>
        <w:t xml:space="preserve"> </w:t>
      </w:r>
    </w:p>
    <w:p w:rsidR="00F647AF" w:rsidRPr="00410B90" w:rsidRDefault="005957CB" w:rsidP="0051790B">
      <w:pPr>
        <w:jc w:val="center"/>
        <w:rPr>
          <w:b/>
        </w:rPr>
      </w:pPr>
      <w:r w:rsidRPr="00410B90">
        <w:rPr>
          <w:b/>
        </w:rPr>
        <w:t>3</w:t>
      </w:r>
      <w:r w:rsidR="00073C68" w:rsidRPr="00410B90">
        <w:rPr>
          <w:b/>
        </w:rPr>
        <w:t>.3</w:t>
      </w:r>
      <w:r w:rsidR="003F7EA7" w:rsidRPr="00410B90">
        <w:rPr>
          <w:b/>
        </w:rPr>
        <w:t xml:space="preserve">. </w:t>
      </w:r>
      <w:r w:rsidR="00F647AF" w:rsidRPr="00410B90">
        <w:rPr>
          <w:b/>
        </w:rPr>
        <w:t>JAUNIMO REIKALŲ TARYBA</w:t>
      </w:r>
    </w:p>
    <w:p w:rsidR="00CE522B" w:rsidRPr="00410B90" w:rsidRDefault="00CE522B" w:rsidP="0051790B">
      <w:pPr>
        <w:jc w:val="center"/>
        <w:rPr>
          <w:b/>
        </w:rPr>
      </w:pPr>
      <w:r w:rsidRPr="00410B90">
        <w:rPr>
          <w:b/>
        </w:rPr>
        <w:t>Tarybos pirmininkė – Goda Butrimaitė. Nuo 2021 m. rugsėjo 13 d. – Gerda Jankauskaitė</w:t>
      </w:r>
      <w:r w:rsidR="00CE4D4A" w:rsidRPr="00410B90">
        <w:rPr>
          <w:b/>
        </w:rPr>
        <w:t>.</w:t>
      </w:r>
      <w:r w:rsidRPr="00410B90">
        <w:rPr>
          <w:b/>
        </w:rPr>
        <w:t xml:space="preserve"> </w:t>
      </w:r>
    </w:p>
    <w:p w:rsidR="00CE522B" w:rsidRPr="00410B90" w:rsidRDefault="00CE522B" w:rsidP="0051790B">
      <w:pPr>
        <w:jc w:val="center"/>
        <w:rPr>
          <w:b/>
        </w:rPr>
      </w:pPr>
      <w:r w:rsidRPr="00410B90">
        <w:rPr>
          <w:b/>
        </w:rPr>
        <w:t>Tarybos pirmininko pavaduotojas – Žydrūnas Purauskis.</w:t>
      </w:r>
    </w:p>
    <w:p w:rsidR="00CE522B" w:rsidRPr="00410B90" w:rsidRDefault="00CE522B" w:rsidP="0051790B">
      <w:pPr>
        <w:jc w:val="center"/>
        <w:rPr>
          <w:b/>
        </w:rPr>
      </w:pPr>
      <w:r w:rsidRPr="00410B90">
        <w:rPr>
          <w:b/>
        </w:rPr>
        <w:t>Tarybos nariai: Vida Bondauskienė, Mantas Česnauskas, Simona Derkintė, Jonas Mockūnas, Julius Nekrašas, Ieva Pilitauskaitė, Laura Šleinytė, Viktorija Urbonaitė, Ingrida Uznevičiūtė, Julijus Zaburas.</w:t>
      </w:r>
    </w:p>
    <w:p w:rsidR="00CE522B" w:rsidRPr="00410B90" w:rsidRDefault="00CE522B" w:rsidP="0051790B">
      <w:pPr>
        <w:jc w:val="center"/>
        <w:rPr>
          <w:b/>
        </w:rPr>
      </w:pPr>
      <w:r w:rsidRPr="00410B90">
        <w:rPr>
          <w:b/>
        </w:rPr>
        <w:t xml:space="preserve">Nuo 2021 m. liepos 29 d. – Faustė Bagdonaitė, Justas Balsys, Vida Bondauskienė, Mantas Česnauskas, Simona Derkintė, Akvilė Duoblytė, Jonas Mockūnas, Vilius Rimkus, Ieva Šlyžiūtė, Laura Zabitienė. </w:t>
      </w:r>
    </w:p>
    <w:p w:rsidR="00CE522B" w:rsidRPr="00410B90" w:rsidRDefault="00CE522B" w:rsidP="00CE522B">
      <w:pPr>
        <w:jc w:val="center"/>
        <w:rPr>
          <w:b/>
        </w:rPr>
      </w:pPr>
    </w:p>
    <w:p w:rsidR="00CE522B" w:rsidRPr="00410B90" w:rsidRDefault="00CE522B" w:rsidP="00CE522B">
      <w:pPr>
        <w:ind w:firstLine="720"/>
        <w:jc w:val="both"/>
      </w:pPr>
      <w:r w:rsidRPr="00410B90">
        <w:t xml:space="preserve">2021 m. įvyko 8 Jaunimo reikalų tarybos posėdžiai. Keturi Jaunimo reikalų tarybos posėdžiai vyko nuotoliniu būdu. Keturi protokolai surašyti atsižvelgiant į Jaunimo reikalų tarybos narių elektroninėmis priemonėmis pateiktus sprendimus.  Įvyko vienas atviras visuotinis Jaunimo reikalų tarybos, su jaunimu dirbančių organizacijų ir moksleivių savivaldų atstovų posėdis. Aptarta 30 klausimų: išklausytos 6 informacijos, aptarti 7 projektai daliniam finansavimui iš Jaunimo veiklos programos gauti, aptartas 1 Plungės rajono savivaldybės tarybos sprendimo projektas bei 16 su Jaunimo reikalų tarybos veikla susijusių klausimų. </w:t>
      </w:r>
    </w:p>
    <w:p w:rsidR="00CE522B" w:rsidRPr="00410B90" w:rsidRDefault="00CE522B" w:rsidP="00CE522B">
      <w:pPr>
        <w:ind w:firstLine="720"/>
        <w:jc w:val="both"/>
      </w:pPr>
      <w:r w:rsidRPr="00410B90">
        <w:t>Vasario mėnesį vykusiame Jaunimo reikalų tarybos posėdyje aptartas 2021 metų Jaunimo reikalų tarybos veiklos planas.  Planą Jaunimo reikalų taryba siūl</w:t>
      </w:r>
      <w:r w:rsidR="00F14E2C" w:rsidRPr="00410B90">
        <w:t>yta</w:t>
      </w:r>
      <w:r w:rsidRPr="00410B90">
        <w:t xml:space="preserve"> sukonkretinti, nurodant laikotarpį numatytoms priemonėms pravesti, ir pakoreguoti, atsižvelgiant į Jaunimo reikalų tarybos narių pateiktus siūlymus. Jaunimo reikalų koordinatorė Jurga Venckuvienė pristatė informaciją apie 2020 Jaunimo veiklos programai skirto finansavimo panaudojimą. Akcentuota, jog dėl taikytų apribojimų liko nepanaudotos lėšos transportui, pilnai neįsisavintas projektinei veiklai numatytas finansavimas. Plungės atviro jaunimo centro direktorius Egidijus Vaškelevičius pristatė įstaigos </w:t>
      </w:r>
      <w:r w:rsidR="00F14E2C" w:rsidRPr="00410B90">
        <w:t xml:space="preserve">2020 metų </w:t>
      </w:r>
      <w:r w:rsidRPr="00410B90">
        <w:t>veiklą ir 2021 metų veiklos gaires. Aptarti mobilaus darbo su jaunimu klausimai. Jaunimo reikalų tarybai prisistatė  Plungės rajono savivaldybės administracijoje savanorišką tarnybą atliekanti Gerda Jankauskaitė. Aptarti Nacionalinės plėtros instituto vykdomo jaunimo problematikos tyrimo anketos klausimai. Nuspręsta anketa pateikti ugdymo bei verslo įstaigoms.</w:t>
      </w:r>
    </w:p>
    <w:p w:rsidR="00CE522B" w:rsidRPr="00410B90" w:rsidRDefault="00CE522B" w:rsidP="00CE522B">
      <w:pPr>
        <w:ind w:firstLine="720"/>
        <w:jc w:val="both"/>
      </w:pPr>
      <w:r w:rsidRPr="00410B90">
        <w:t>2021 m. kovo 18 – kovo 30 dienomis 10 Jaunimo reikalų tarybos narių elektroninėmis priemonėmis išreiškė savo nuomonę dėl Plungės rajono savivaldybės reikalų tarybos 2021 metų veiklos plano. Patikslintam Jaunimo reikalų tarybos 2021 metų darbo planui pritarta.</w:t>
      </w:r>
    </w:p>
    <w:p w:rsidR="00CE522B" w:rsidRPr="00410B90" w:rsidRDefault="00CE522B" w:rsidP="00CE522B">
      <w:pPr>
        <w:ind w:firstLine="720"/>
        <w:jc w:val="both"/>
      </w:pPr>
      <w:r w:rsidRPr="00410B90">
        <w:t>Gegužės mėnesį Jaunimo reikalų taryba vertino Plungės r. Alsėdžių Stanislovo Narutavičiaus gimnazijos projektą „Respublikinis jaunimo pilietiškumo savaitgalis“ ir savo įvertinimus pateikė elektroninėmis priemonėmis. Projektą vertino 10 Jaunimo reikalų tarybos narių. Atsižvelgiant į vertinimo balais rezultatus, Plungės r. Alsėdžių Stanislovo Narutavičiaus gimnazijos projektui iš Jaunimo veiklos programos skirtas 921 E</w:t>
      </w:r>
      <w:r w:rsidR="00391924" w:rsidRPr="00410B90">
        <w:t>ur</w:t>
      </w:r>
      <w:r w:rsidRPr="00410B90">
        <w:t xml:space="preserve"> finansavimas. </w:t>
      </w:r>
    </w:p>
    <w:p w:rsidR="00CE522B" w:rsidRPr="00410B90" w:rsidRDefault="00CE522B" w:rsidP="00CE522B">
      <w:pPr>
        <w:ind w:firstLine="720"/>
        <w:jc w:val="both"/>
      </w:pPr>
      <w:r w:rsidRPr="00410B90">
        <w:t>Birželio mėnesį jaunimo reikalų koordinatorė pristatė Plungės rajono jaunimo problematikos tyrimo analizę. Jaunimo reikalų taryba siūlė sudaryti darbo grupę  pateiktoms rekomendacijoms įvertinti ir veiksmų planui joms įgyvendinti parengti iš septynių narių. Jaunimo reikalų tarybai pristatytos jaunimo organizacijų – Žemaičių Kalvarijos klubo „Kartu“ ir Lietuvos skautijos Telšių krašto Plungės Gandingos tunto a</w:t>
      </w:r>
      <w:r w:rsidR="00766E02" w:rsidRPr="00410B90">
        <w:t xml:space="preserve">sociacijos „Plungės skautai“ - </w:t>
      </w:r>
      <w:r w:rsidRPr="00410B90">
        <w:t xml:space="preserve">veiklos. Apsiribota išklausytomis informacijomis. Gintarė Petreikytė, „Vilniaus – Lituania iGEM“ 2021 metų komandos narė (Vilniaus universitetas) Jaunimo reikalų tarybai pristatė projektą „6-asis SinBio pojūtis“. Diskutuota dėl būdo ir vietų Projektui įgyvendinti parinkimo. Projekto „6-asis SinBio pojūtis“ įgyvendinimui pritarta.  Pranešėjai pasiūlyta Projektą pristatyti  mokyklų vadovų pasitarime.  Jaunimo reikalų koordinatorė Jurga Venckuvienė pristatė Plungės rajono savivaldybės jaunimo vasaros užimtumo ir integracijos į darbo rinką 2021 m. programą. Informavo, kad norą įsidarbinti pareiškė 39 jaunuoliai. </w:t>
      </w:r>
      <w:r w:rsidRPr="00410B90">
        <w:lastRenderedPageBreak/>
        <w:t>Iš organizacijų gauta 11 paraiškų. Akcentuota, kad, atsižvelgiant į skirtą finansavimą, finansuoti bus galima  tik 8 paraiškas.  Daugumai Jaunimo reikalų tarybos narių pritarus (pasisakė 8 JRT nariai), nuspręsta, kad</w:t>
      </w:r>
      <w:r w:rsidR="00391924" w:rsidRPr="00410B90">
        <w:t>,</w:t>
      </w:r>
      <w:r w:rsidRPr="00410B90">
        <w:t xml:space="preserve"> neatsiradus kitų finansavimo šaltinių, iš Jaunimo veiklos programos skirti finansavimą Jaunimo vasaros užimtumo ir integracijos į darbo rinką 2021 metų programai pilnai įgyvendinti. Aptarti rinkimų į naujos kadencijos Jaunimo reikalų tarybą klausimai. Nuspręsta rinkimus organizuoti liepos 5 d. Plungės rajono savivaldybės viešojoje bibliotekoje. Jaunimo </w:t>
      </w:r>
      <w:r w:rsidR="00391924" w:rsidRPr="00410B90">
        <w:t xml:space="preserve">reikalų </w:t>
      </w:r>
      <w:r w:rsidRPr="00410B90">
        <w:t>koordinatorė pristatė informaciją apie rugpjūčio 18-20 dienomis Giruliuose vyksiančią Jaunimo vasaros akademiją. Įvertintas Plungės iniciatyvinės grupės projektas „Mindėėė-21“. Susumavus įvertinimo balais rezultatus, iš Jaunimo veiklos programos šiam Projektui skirtas 1 110 eurų finansavimas.</w:t>
      </w:r>
    </w:p>
    <w:p w:rsidR="00CE522B" w:rsidRPr="00410B90" w:rsidRDefault="00CE522B" w:rsidP="00CE522B">
      <w:pPr>
        <w:ind w:firstLine="720"/>
        <w:jc w:val="both"/>
      </w:pPr>
      <w:r w:rsidRPr="00410B90">
        <w:t>Liepos mėnesį vyko atviras visuotinis Jaunimo reikalų tarybos, su jaunimu dirbančių organizacijų ir moksleivių savivaldų atstovų posėdis, kurio darbotvarkėje buvo tik vienas klausimas – Jaunimo reikalų tarybos rinkimai.  Į Jaunimo reikalų tarybą kandidatavo 7 jaunuoliai, deleguoti jaunimo, su jaunimu dirbančių organizacijų bei savo kandidatūras išsikėlę savarankiškai. Jaunimo reikalų koordinatorė pristatė kandidatus į Jaunimo reikalų tarybą ir balsavimo komisiją. Vyko kandidatų į Jaunimo reikalų taryba prisistatymo ir rinkimų procedūros. Rinkimų į Jaunimo reikalų tarybą rezultatus pristatė Balsų skaičiavimo komisijos pirmininkas Julijus Zaburas. Vadovaujantis Jaunimo reikalų tarybos rinkimų Balsų skaičiavimo 2021 m. liepos 5 d. protokolu, į Jaunimo reikalų tarybą išrinkti šie kandidatūrą išsikėlę patys ir jaunimo organizacijų deleguoti atstovai: Faustė Bagdonaitė, Akvilė Duoblytė, Gerda Jankauskaitė, Ieva Šlyžiūtė, Vilius Rimkus, Justas Balsys.</w:t>
      </w:r>
    </w:p>
    <w:p w:rsidR="00CE522B" w:rsidRPr="00410B90" w:rsidRDefault="00CE522B" w:rsidP="00CE522B">
      <w:pPr>
        <w:ind w:firstLine="720"/>
        <w:jc w:val="both"/>
      </w:pPr>
      <w:r w:rsidRPr="00410B90">
        <w:t xml:space="preserve">Rugsėjo mėnesį vyko Jaunimo reikalų tarybos pirmininko ir pirmininko </w:t>
      </w:r>
      <w:r w:rsidR="00766E02" w:rsidRPr="00410B90">
        <w:t xml:space="preserve">pavaduotojo rinkimai. </w:t>
      </w:r>
      <w:r w:rsidRPr="00410B90">
        <w:t xml:space="preserve">Bendru sutarimu nutarta Jaunimo reikalų pirmininką išrinkti iš jaunimo atstovų, o pavaduotoją – iš Savivaldybės tarybos ar Administracijos atstovų. Jaunimo reikalų tarybos pirmininko pareigoms pasiūlyta tik viena kandidatūra – Gerdos Jankauskaitės. Šiai kandidatūrai pritarta bendru sutarimu. Jaunimo reikalų tarybos pirmininko pavaduotoju išrinktas Žydrūnas Purauskis, šiam sutikus. Posėdžio metu aptartas Plungės rajono savivaldybės Jaunimo reikalų tarybos veiklos reglamentas. Esminius Reglamento punktus pristatė jaunimo </w:t>
      </w:r>
      <w:r w:rsidR="00391924" w:rsidRPr="00410B90">
        <w:t xml:space="preserve">reikalų </w:t>
      </w:r>
      <w:r w:rsidRPr="00410B90">
        <w:t xml:space="preserve">koordinatorė Jurga Venckuvienė. Plungės rajono savivaldybės Jaunimo reikalų tarybos veiklos reglamentui pritarta bendru sutarimu. Jaunimo reikalų koordinatorė Jaunimo reikalų tarybą supažindino su Jaunimo reikalų departamento prie Socialinės apsaugos ir darbo ministerijos raštu „Pasiūlymai dėl jaunimo verslumo skatinimo“. Akcentuota, jog kai kurios iš Departamento teiktų rekomendacijų Plungės rajono savivaldybėje yra įgyvendinamos. Diskutuota dėl tolimesnio Karjeros dienų organizavimo, nes, Lietuvos Respublikos teritorijoje paskelbus karantiną, Karjeros dienos nebuvo organizuojamos. Aptartos  jaunimo verslumą skatinančios priemonės bei verslumo mokymų organizavimo, paramos teikimo bei bendradarbiavimo su bendradarbystės centru „Spiečius“ klausimai. Nutarta: Lietuvos moksleivių sąjungos Plungės skyriui pateikti oficialų užklausimą dėl Karjeros dienų organizavimo Plungės rajono savivaldybės įmonėse; inicijuoti mažesnio įkainio taikymą jaunimui iki 29 metų už leidimų prekiauti ir (ar) teikti paslaugas viešose vietose išdavimą; siūlyti Plungės miesto seniūnijai, organizuojant muges, jaunimui iš Plungės sudaryti palankesnes sąlygas prekiauti; kreiptis į bendradarbystės centrą „Spiečius“ dėl bendradarbiavimo, atsakingomis paskirti Simoną Derkintę ir Faustę Bagdonaitę; inicijuoti įvadinių mokymų apie verslą pravedimą pradedantiems jauniems verslininkams. Jaunimo reikalų tarybai pristatyta informacija apie Jaunimo užimtumo vasarą ir integracijos į darbo rinką 2021 m. programos įgyvendinimą.  Jaunimo reikalų koordinatorė informavo, kad Programoje dalyvavo 11 jaunuolių, kurie buvo įdarbinti septyniose Plungės rajono savivaldybės įstaigose. Pristatyta Administracijos direktoriaus įsakymu sudaryta Jaunimo problematikos tyrimo rekomendacijų įgyvendinimo komisija. Jaunimo reikalų tarybos paprašyta deleguoti narį į minėtos Komisijos sudėtį. Bendru sutarimu nuspręsta į Jaunimo problematikos tyrimo rekomendacijų įgyvendinimo komisiją deleguoti Vilių Rimkų. Kitą Jaunimo reikalų tarybos posėdį, atsižvelgiant į situaciją, nuspręsta pravesti bendradarbystės centre „Spiečius“. Aptarta blogėjanti situacija Plungės rajono savivaldybėje bei būdai sergamumui COVID-19 suvaldyti, moksleivių testavimo bei skiepijimo galimybės. Akcentuota, jog daugelis renginių, užsiėmimų nevyksta dėl to, kad didelis skaičius moksleivių yra nepasiskiepiję. Jaunimo </w:t>
      </w:r>
      <w:r w:rsidRPr="00410B90">
        <w:lastRenderedPageBreak/>
        <w:t>reikalų koordinatorė Jurga Venckuvienė informavo, kad paskelbtas kvietimas dalyvauti „Erasmus</w:t>
      </w:r>
      <w:r w:rsidR="00391924" w:rsidRPr="00410B90">
        <w:t>+</w:t>
      </w:r>
      <w:r w:rsidRPr="00410B90">
        <w:t>“ projekte Vokietijoje, bet viena iš sąlygų – į Vokietiją vyksiantys jaunuoliai turi būti pasiskiepiję. Aptarti mokymų Jaunimo reikalų tarybos nariams klausimai.</w:t>
      </w:r>
    </w:p>
    <w:p w:rsidR="00CE522B" w:rsidRPr="00410B90" w:rsidRDefault="00CE522B" w:rsidP="00CE522B">
      <w:pPr>
        <w:ind w:firstLine="720"/>
        <w:jc w:val="both"/>
      </w:pPr>
      <w:r w:rsidRPr="00410B90">
        <w:t>Lapkričio mėnesį Savivaldybės administracijos Turto skyriaus vyr. specialistė Neringa Žilienė Jaunimo reikalų tarybai pristatė informaciją apie Pirmajam būstui jaunoms šeimos regionuose įsigyti programą. Supažindino su tvarka, sąlygomis bei pasinaudojimo statistika. Apsiribota išklausyta informacija. Atviro darbo su jaunimu specifiką bei Plungės atvirto jaunimo centro veiklą pristatė šios įstaigos vadovas Gražvydas Kontaras. Akcentuota, jog pagrindinė atviro darbo užduotis – tikslinių, psichologo konsultacijų paslaugų teikimas, individualus darbas su jaunuoliais, sprendžiant jų asmenines problemas. Aptart</w:t>
      </w:r>
      <w:r w:rsidR="00766E02" w:rsidRPr="00410B90">
        <w:t>i įstaigos veiklos praplėtimo,</w:t>
      </w:r>
      <w:r w:rsidRPr="00410B90">
        <w:t xml:space="preserve"> mobilaus darbo su jaunimu klausimai.  Atkreiptas dėmesys, jog, norint šią veiklą vykdyti</w:t>
      </w:r>
      <w:r w:rsidR="00582B58" w:rsidRPr="00410B90">
        <w:t>,</w:t>
      </w:r>
      <w:r w:rsidRPr="00410B90">
        <w:t xml:space="preserve"> reikalinga įsteigti mobilaus darbo koordinatoriaus etatą, skiriant papildomą finansavimą. Aptarti tarpinstitucinio bendradarbiavimo klausimai bei galimybės. Diskutuota apie konferencijos pravedimą, pasikviečiant  Plungėje veikiančių įstaigų, institucijų atstovus. Jaunimo reikalų taryba nusprendė organizuoti konferenciją tarpinstitucinio bendradarbiavimo klausimams aptarti. Jaunimo reikalų koordinatorė Jurga Venckuvienė pristatė pateiktas paraiškas finansavimui iš Jaunimo veiklos programos gauti: nevyriausybinės visuomeninės organizacijos „Krantas“ projektą „Siaubo labirintai“, asociacijos „Plungės skautai“ projektą „Plungės skautų 5-ojo gimtadienio renginys“, VšĮ Vaikų ir jaunimo centro „Džiaugsmo slėnis“ projektą „Plungės ra</w:t>
      </w:r>
      <w:r w:rsidR="00766E02" w:rsidRPr="00410B90">
        <w:t>jono jaunimo savanorystė 2021“.</w:t>
      </w:r>
      <w:r w:rsidRPr="00410B90">
        <w:t xml:space="preserve"> Atsižvelg</w:t>
      </w:r>
      <w:r w:rsidR="00A65706" w:rsidRPr="00410B90">
        <w:t>dama</w:t>
      </w:r>
      <w:r w:rsidRPr="00410B90">
        <w:t xml:space="preserve">  į  projektų įvertinimo balais rezultatus, Jaunimo reikalų taryba nusprendė: pritarti 203 Eur iš Jaunimo veiklos programos skyrimui nevyriausybinės visuomeninės organizacijos „Krantas“ projektui „Siaubo labirintai“; pritarti 1 556 Eur iš Jaunimo veiklos programos skyrimui asociacijos „Plungės skautai“ projektui „Plungės skautų -5-ojo gimtadienio renginys“, VšĮ Vaikų ir jaunimo centro „Džiaugsmo slėnis“ paprašyti patikslinti informaciją apie projektą: ar visi įvardyti savanoriai dalyvaus mokymuose ir numatytuose renginiuose, ar savanoriai yra tinkamai informuoti apie projekto veiklas. Patikslintą projektą įvertinti iki lapkričio 6 d. Siūlyti Plungės atviram jaunimo centrui parengti projektą bendriems tarpinstitucinio bendradarbiavimo renginiams, konsultacijoms bei mokymams organizuoti. Jaunimo reikalų taryba aptarė galimybes dalyvauti Jaunimo reikalų departamento paskelbtame Jaunimo dalyvavimo ir atstovavimo stiprinimo projektų finansavimo konkurse. Akcentuota, kad viena iš organizacijų, teikiant paraišką Jaunimo reikalų departamentui, galėtų būti Plungės atviras jaunimo centras, o šio projekto partneriais – kitos jaunimo organizacijos.  Aptarti priemonių, suvenyrų su Jaunimo reikalų tarybos atributika įsigijimo klausimai. Pateiktas siūlymas – užsisakyti džemperius i</w:t>
      </w:r>
      <w:r w:rsidR="00766E02" w:rsidRPr="00410B90">
        <w:t>r marškinėlius</w:t>
      </w:r>
      <w:r w:rsidRPr="00410B90">
        <w:t xml:space="preserve"> su JRT atributika bei perkolatorių. Jaunimo reikalų taryba pritarė džemperių, marškinėlių ir perkolatoriaus įsigijimui. Numatyta data siūlymams  mokymų temoms  pateikti - iki lapkričio 10 d. </w:t>
      </w:r>
    </w:p>
    <w:p w:rsidR="00CE522B" w:rsidRPr="00410B90" w:rsidRDefault="00CE522B" w:rsidP="00CE522B">
      <w:pPr>
        <w:ind w:firstLine="720"/>
        <w:jc w:val="both"/>
      </w:pPr>
      <w:r w:rsidRPr="00410B90">
        <w:t>Jaunimo reikalų tarybai el. paštu vertinti pateiktas patikslintas VšĮ Vaikų ir jaunimo centro „Džiaugsmo slėnis“ projektas „Plungės rajono jaunimo savanorystė 2021“</w:t>
      </w:r>
      <w:r w:rsidR="001018F8" w:rsidRPr="00410B90">
        <w:t>.</w:t>
      </w:r>
      <w:r w:rsidRPr="00410B90">
        <w:t xml:space="preserve"> Projektą vertino 10 Jaunimo reikalų tarybos narių. Susumavus vertinimo balais rezultatus, Projektui iš Jaunimo veiklos programos skirtas 1 480 E</w:t>
      </w:r>
      <w:r w:rsidR="001018F8" w:rsidRPr="00410B90">
        <w:t>ur</w:t>
      </w:r>
      <w:r w:rsidRPr="00410B90">
        <w:t xml:space="preserve"> finansavimas. </w:t>
      </w:r>
    </w:p>
    <w:p w:rsidR="0083308C" w:rsidRPr="00410B90" w:rsidRDefault="0083308C" w:rsidP="0083308C">
      <w:pPr>
        <w:jc w:val="center"/>
        <w:rPr>
          <w:b/>
        </w:rPr>
      </w:pPr>
    </w:p>
    <w:p w:rsidR="0051790B" w:rsidRPr="00410B90" w:rsidRDefault="0051790B" w:rsidP="0051790B">
      <w:pPr>
        <w:jc w:val="center"/>
        <w:rPr>
          <w:b/>
          <w:bCs/>
        </w:rPr>
      </w:pPr>
      <w:r>
        <w:rPr>
          <w:b/>
          <w:bCs/>
        </w:rPr>
        <w:t>3.4</w:t>
      </w:r>
      <w:r w:rsidRPr="00410B90">
        <w:rPr>
          <w:b/>
          <w:bCs/>
        </w:rPr>
        <w:t>. INVESTICIJŲ PROJEKTŲ, SIŪLOMŲ TEIKTI VALSTYBĖS INVESTICIJŲ PROGRAMOS FINANSAVIMUI GAUTI, VERTINIMO KOMISIJA</w:t>
      </w:r>
    </w:p>
    <w:p w:rsidR="0051790B" w:rsidRPr="00410B90" w:rsidRDefault="0051790B" w:rsidP="0051790B">
      <w:pPr>
        <w:jc w:val="center"/>
        <w:rPr>
          <w:b/>
          <w:bCs/>
        </w:rPr>
      </w:pPr>
      <w:r w:rsidRPr="00410B90">
        <w:rPr>
          <w:b/>
          <w:bCs/>
        </w:rPr>
        <w:t>Pirmininkas – Mantas Česnauskas.</w:t>
      </w:r>
    </w:p>
    <w:p w:rsidR="0051790B" w:rsidRPr="00410B90" w:rsidRDefault="0051790B" w:rsidP="0051790B">
      <w:pPr>
        <w:jc w:val="center"/>
        <w:rPr>
          <w:b/>
          <w:bCs/>
        </w:rPr>
      </w:pPr>
    </w:p>
    <w:p w:rsidR="0051790B" w:rsidRPr="00410B90" w:rsidRDefault="0051790B" w:rsidP="009552A6">
      <w:pPr>
        <w:ind w:firstLine="720"/>
        <w:jc w:val="both"/>
      </w:pPr>
      <w:r w:rsidRPr="00410B90">
        <w:t>2021 metų pradžioje įvyko vienas Investicijų projektų, siūlomų teikti valstybės investicijų programos finansavimui gauti, vertinimo komisijos posėdis, kuriame apsvarstyti jau anksčiau teikti projektai, apsispręsta dėl keturių šiais metais teikiamų projektų valstybės finansavimui 2023 metams gauti: „Plungės r. Kulių gimnazijos, Aušros g. 24, Kuliai, Plungės r., remontas“, „Universalaus sporto ir sveikatingumo komplekso Plungėje, Mendeno g. 1C, statyba“, „Universalaus sporto ir sveikatingumo komplekso Plungėje, Mendeno g. 1C, statyba (II etapas)“, „Plungės bendruomenės pastato, esančio Vytauto g. 29, Plungėje, rekonstravimas“.</w:t>
      </w:r>
    </w:p>
    <w:p w:rsidR="0051790B" w:rsidRDefault="0051790B" w:rsidP="003F7EA7">
      <w:pPr>
        <w:jc w:val="center"/>
        <w:rPr>
          <w:b/>
        </w:rPr>
      </w:pPr>
    </w:p>
    <w:p w:rsidR="00E065FB" w:rsidRPr="00410B90" w:rsidRDefault="00E065FB" w:rsidP="00E065FB">
      <w:pPr>
        <w:jc w:val="center"/>
        <w:rPr>
          <w:b/>
        </w:rPr>
      </w:pPr>
      <w:r>
        <w:rPr>
          <w:b/>
        </w:rPr>
        <w:lastRenderedPageBreak/>
        <w:t>3.5</w:t>
      </w:r>
      <w:r w:rsidRPr="00410B90">
        <w:rPr>
          <w:b/>
        </w:rPr>
        <w:t>. KOMISIJA PLUNGĖS RAJONO SAVIVALDYBĖS MEDŽIOKLĖS PLOTŲ VIENETAMS SUDARYTI BEI JŲ RIBOMS PAKEISTI</w:t>
      </w:r>
    </w:p>
    <w:p w:rsidR="00E065FB" w:rsidRPr="00410B90" w:rsidRDefault="00E065FB" w:rsidP="00E065FB">
      <w:pPr>
        <w:ind w:firstLine="720"/>
        <w:jc w:val="center"/>
        <w:rPr>
          <w:b/>
          <w:bCs/>
        </w:rPr>
      </w:pPr>
      <w:r w:rsidRPr="00410B90">
        <w:rPr>
          <w:b/>
          <w:bCs/>
        </w:rPr>
        <w:t>Pirmininkė – Živilė Bieliauskienė.</w:t>
      </w:r>
    </w:p>
    <w:p w:rsidR="00E065FB" w:rsidRPr="00410B90" w:rsidRDefault="00E065FB" w:rsidP="00E065FB">
      <w:pPr>
        <w:ind w:firstLine="720"/>
        <w:jc w:val="both"/>
      </w:pPr>
    </w:p>
    <w:p w:rsidR="00E065FB" w:rsidRPr="00410B90" w:rsidRDefault="00E065FB" w:rsidP="009552A6">
      <w:pPr>
        <w:ind w:firstLine="720"/>
        <w:jc w:val="both"/>
      </w:pPr>
      <w:r w:rsidRPr="00410B90">
        <w:t xml:space="preserve">2021 metais įvyko 2 Komisijos Plungės rajono savivaldybės medžioklės plotų vienetams sudaryti bei jų riboms pakeisti posėdžiai, kuriuose išnagrinėti 2 gauti prašymai. Pirmame posėdyje pritarta piliečio prašymui uždrausti medžioklę jam nuosavybės teise priklausančiuose žemės sklypuose. Antrame posėdyje svarstytas prašymas dėl medžioklės plotų vieneto padalinimo, tačiau prašymas netenkintas, nes nutarta kreiptis į kitas institucijas dėl metodinio esamos situacijos išaiškinimo ir galimo tolimesnio sprendimo priėmimo. </w:t>
      </w:r>
    </w:p>
    <w:p w:rsidR="0051790B" w:rsidRDefault="0051790B" w:rsidP="003F7EA7">
      <w:pPr>
        <w:jc w:val="center"/>
        <w:rPr>
          <w:b/>
        </w:rPr>
      </w:pPr>
    </w:p>
    <w:p w:rsidR="00C41D60" w:rsidRPr="00410B90" w:rsidRDefault="005957CB" w:rsidP="003F7EA7">
      <w:pPr>
        <w:jc w:val="center"/>
        <w:rPr>
          <w:b/>
        </w:rPr>
      </w:pPr>
      <w:r w:rsidRPr="00410B90">
        <w:rPr>
          <w:b/>
        </w:rPr>
        <w:t>3</w:t>
      </w:r>
      <w:r w:rsidR="009552A6">
        <w:rPr>
          <w:b/>
        </w:rPr>
        <w:t>.6</w:t>
      </w:r>
      <w:r w:rsidR="003F7EA7" w:rsidRPr="00410B90">
        <w:rPr>
          <w:b/>
        </w:rPr>
        <w:t>.</w:t>
      </w:r>
      <w:r w:rsidR="003F7EA7" w:rsidRPr="00410B90">
        <w:t xml:space="preserve"> </w:t>
      </w:r>
      <w:r w:rsidR="00C41D60" w:rsidRPr="00410B90">
        <w:rPr>
          <w:b/>
        </w:rPr>
        <w:t>KOMISIJA RYŠIAMS SU UŽSIENIU</w:t>
      </w:r>
    </w:p>
    <w:p w:rsidR="00CE522B" w:rsidRPr="00410B90" w:rsidRDefault="00CE522B" w:rsidP="00CE522B">
      <w:pPr>
        <w:pStyle w:val="Betarp"/>
        <w:jc w:val="center"/>
      </w:pPr>
      <w:r w:rsidRPr="00410B90">
        <w:rPr>
          <w:b/>
        </w:rPr>
        <w:t>Komisijos pirmininkė – Asta Beierle Eigridienė</w:t>
      </w:r>
      <w:r w:rsidRPr="00410B90">
        <w:t>.</w:t>
      </w:r>
    </w:p>
    <w:p w:rsidR="00CE522B" w:rsidRPr="00410B90" w:rsidRDefault="00CE522B" w:rsidP="00CE522B">
      <w:pPr>
        <w:pStyle w:val="Betarp"/>
        <w:jc w:val="center"/>
        <w:rPr>
          <w:b/>
        </w:rPr>
      </w:pPr>
      <w:r w:rsidRPr="00410B90">
        <w:rPr>
          <w:b/>
        </w:rPr>
        <w:t xml:space="preserve">Komisijos nariai: </w:t>
      </w:r>
    </w:p>
    <w:p w:rsidR="00CE522B" w:rsidRPr="00410B90" w:rsidRDefault="00CE522B" w:rsidP="00CE522B">
      <w:pPr>
        <w:pStyle w:val="Betarp"/>
        <w:jc w:val="center"/>
        <w:rPr>
          <w:b/>
        </w:rPr>
      </w:pPr>
      <w:r w:rsidRPr="00410B90">
        <w:rPr>
          <w:b/>
        </w:rPr>
        <w:t>Vida Bondauskienė, Mantas Česnauskas, Sandra Kasmauskienė, Judita Stankutė, Rita Urniežienė, Žydrūnas Purauskis, Žaneta Vaitkuvienė, Aurimas Vasiliauskas.</w:t>
      </w:r>
    </w:p>
    <w:p w:rsidR="00CE522B" w:rsidRPr="00410B90" w:rsidRDefault="00CE522B" w:rsidP="00CE522B">
      <w:pPr>
        <w:pStyle w:val="Betarp"/>
        <w:jc w:val="center"/>
        <w:rPr>
          <w:b/>
          <w:sz w:val="28"/>
          <w:szCs w:val="28"/>
        </w:rPr>
      </w:pPr>
    </w:p>
    <w:p w:rsidR="00CE522B" w:rsidRDefault="00CE522B" w:rsidP="00CE522B">
      <w:pPr>
        <w:pStyle w:val="Betarp"/>
        <w:ind w:firstLine="720"/>
        <w:jc w:val="both"/>
      </w:pPr>
      <w:r w:rsidRPr="00410B90">
        <w:t xml:space="preserve">2021 metais Komisija ryšiams su užsieniu į posėdžius nesirinko. </w:t>
      </w:r>
    </w:p>
    <w:p w:rsidR="00EF6616" w:rsidRPr="00410B90" w:rsidRDefault="00EF6616" w:rsidP="00CE522B">
      <w:pPr>
        <w:pStyle w:val="Betarp"/>
        <w:ind w:firstLine="720"/>
        <w:jc w:val="both"/>
      </w:pPr>
    </w:p>
    <w:p w:rsidR="00F414E0" w:rsidRDefault="009552A6" w:rsidP="006B4199">
      <w:pPr>
        <w:pStyle w:val="Betarp"/>
        <w:jc w:val="center"/>
        <w:rPr>
          <w:b/>
        </w:rPr>
      </w:pPr>
      <w:r w:rsidRPr="009552A6">
        <w:rPr>
          <w:b/>
        </w:rPr>
        <w:t>3.7. KOMISIJA DĖL PLUNGĖS RAJONO SAVIVALDYBĖS METŲ MOKYTOJO VARDO SUTEIKIMO IR PREMIJOS SKYRIMO</w:t>
      </w:r>
    </w:p>
    <w:p w:rsidR="009552A6" w:rsidRDefault="009552A6" w:rsidP="006B4199">
      <w:pPr>
        <w:pStyle w:val="Betarp"/>
        <w:jc w:val="center"/>
        <w:rPr>
          <w:b/>
        </w:rPr>
      </w:pPr>
      <w:r>
        <w:rPr>
          <w:b/>
        </w:rPr>
        <w:t>Pirmininkas –</w:t>
      </w:r>
      <w:r w:rsidR="000924EF">
        <w:rPr>
          <w:b/>
        </w:rPr>
        <w:t xml:space="preserve"> Mantas Črsnauskas</w:t>
      </w:r>
    </w:p>
    <w:p w:rsidR="000924EF" w:rsidRDefault="000924EF" w:rsidP="006B4199">
      <w:pPr>
        <w:pStyle w:val="Betarp"/>
        <w:jc w:val="center"/>
        <w:rPr>
          <w:b/>
        </w:rPr>
      </w:pPr>
    </w:p>
    <w:p w:rsidR="000924EF" w:rsidRDefault="000924EF" w:rsidP="000924EF">
      <w:pPr>
        <w:ind w:firstLine="720"/>
        <w:jc w:val="both"/>
      </w:pPr>
      <w:r>
        <w:t>2021 metais įvyko vienas Komisijos posėdis. Plungės rajono savivaldybės administracijai pateiktos trijų mokytojų, dirbančių Plungės „Saulės“ gimnazijoje, Plungės „Ryto“ pagrindinėje mokykloje bei Plungės Senamiesčio mokykloje, kandidatūros. Komisijos narių nuomonės neišsiskyrė – metų mokytojo vardą nutarta skirti Plungės „Saulės“ gimnazijos geografijos (ekonomikos) mokytojai ekspertei Ingridai Tamošauskienei.</w:t>
      </w:r>
    </w:p>
    <w:p w:rsidR="009552A6" w:rsidRDefault="009552A6" w:rsidP="006B4199">
      <w:pPr>
        <w:pStyle w:val="Betarp"/>
        <w:jc w:val="center"/>
        <w:rPr>
          <w:b/>
        </w:rPr>
      </w:pPr>
    </w:p>
    <w:p w:rsidR="00B613BB" w:rsidRPr="00342F84" w:rsidRDefault="009552A6" w:rsidP="00230F1E">
      <w:pPr>
        <w:pStyle w:val="Sraopastraipa"/>
        <w:ind w:left="0"/>
        <w:jc w:val="center"/>
        <w:rPr>
          <w:b/>
        </w:rPr>
      </w:pPr>
      <w:r>
        <w:rPr>
          <w:b/>
        </w:rPr>
        <w:t>3.8</w:t>
      </w:r>
      <w:r w:rsidR="00B613BB">
        <w:rPr>
          <w:b/>
        </w:rPr>
        <w:t xml:space="preserve">. </w:t>
      </w:r>
      <w:r w:rsidR="00B613BB" w:rsidRPr="00342F84">
        <w:rPr>
          <w:b/>
        </w:rPr>
        <w:t>KOMISIJA SIŪLYMAMS DĖL PLUNGĖS GARBĖS PILIEČIO VARDO SUTEIKIMO NAGRINĖTI</w:t>
      </w:r>
    </w:p>
    <w:p w:rsidR="00B613BB" w:rsidRDefault="00B613BB" w:rsidP="00230F1E">
      <w:pPr>
        <w:pStyle w:val="Sraopastraipa"/>
        <w:ind w:left="0"/>
        <w:jc w:val="center"/>
        <w:rPr>
          <w:b/>
        </w:rPr>
      </w:pPr>
      <w:r w:rsidRPr="000257E5">
        <w:rPr>
          <w:b/>
        </w:rPr>
        <w:t>Pirmininkė – Jolanta Skurdauskienė</w:t>
      </w:r>
      <w:r w:rsidR="00230F1E">
        <w:rPr>
          <w:b/>
        </w:rPr>
        <w:t>.</w:t>
      </w:r>
    </w:p>
    <w:p w:rsidR="009552A6" w:rsidRDefault="009552A6" w:rsidP="00230F1E">
      <w:pPr>
        <w:pStyle w:val="Sraopastraipa"/>
        <w:ind w:left="0"/>
        <w:jc w:val="center"/>
        <w:rPr>
          <w:b/>
        </w:rPr>
      </w:pPr>
    </w:p>
    <w:p w:rsidR="009552A6" w:rsidRDefault="009552A6" w:rsidP="009552A6">
      <w:pPr>
        <w:pStyle w:val="Sraopastraipa"/>
        <w:ind w:left="0" w:firstLine="720"/>
        <w:jc w:val="both"/>
      </w:pPr>
      <w:r>
        <w:t>2021 metais Komisija siūlymams dėl Plungės garbės piliečio vardo suteikimo nagrinėti rinkosi vieną kartą. Buvo gautas 1 siūlymas suteikti Plungės garbės piliečio vardą. Komisijos sprendimu siūlymas buvo tenkintas. Plungės garbės piliečio vardas suteiktas Remigijui Žaliūnui.</w:t>
      </w:r>
    </w:p>
    <w:p w:rsidR="00B613BB" w:rsidRDefault="00B613BB" w:rsidP="00B613BB">
      <w:pPr>
        <w:pStyle w:val="Sraopastraipa"/>
        <w:ind w:left="0" w:firstLine="720"/>
        <w:jc w:val="center"/>
        <w:rPr>
          <w:b/>
        </w:rPr>
      </w:pPr>
    </w:p>
    <w:p w:rsidR="00720746" w:rsidRPr="001C2097" w:rsidRDefault="005957CB" w:rsidP="001C2097">
      <w:pPr>
        <w:jc w:val="center"/>
        <w:rPr>
          <w:b/>
        </w:rPr>
      </w:pPr>
      <w:r>
        <w:rPr>
          <w:b/>
        </w:rPr>
        <w:t>3</w:t>
      </w:r>
      <w:r w:rsidR="009552A6">
        <w:rPr>
          <w:b/>
        </w:rPr>
        <w:t>.9</w:t>
      </w:r>
      <w:r w:rsidR="003F7EA7" w:rsidRPr="003F7EA7">
        <w:rPr>
          <w:b/>
        </w:rPr>
        <w:t>.</w:t>
      </w:r>
      <w:r w:rsidR="003F7EA7">
        <w:t xml:space="preserve"> </w:t>
      </w:r>
      <w:hyperlink r:id="rId14" w:history="1">
        <w:r w:rsidR="00720746" w:rsidRPr="001C2097">
          <w:rPr>
            <w:rStyle w:val="Hipersaitas"/>
            <w:b/>
            <w:color w:val="auto"/>
            <w:u w:val="none"/>
          </w:rPr>
          <w:t>KULTŪROS IR MENO TARYBA</w:t>
        </w:r>
      </w:hyperlink>
    </w:p>
    <w:p w:rsidR="001B2143" w:rsidRDefault="001B2143" w:rsidP="001C2097">
      <w:pPr>
        <w:jc w:val="center"/>
        <w:rPr>
          <w:b/>
        </w:rPr>
      </w:pPr>
      <w:r>
        <w:rPr>
          <w:b/>
        </w:rPr>
        <w:t>Pirmininkas – Alvidas Bakanauskas.</w:t>
      </w:r>
    </w:p>
    <w:p w:rsidR="009552A6" w:rsidRDefault="009552A6" w:rsidP="001C2097">
      <w:pPr>
        <w:jc w:val="center"/>
        <w:rPr>
          <w:b/>
        </w:rPr>
      </w:pPr>
    </w:p>
    <w:p w:rsidR="009552A6" w:rsidRPr="00482654" w:rsidRDefault="009552A6" w:rsidP="009552A6">
      <w:pPr>
        <w:ind w:firstLine="720"/>
        <w:jc w:val="both"/>
      </w:pPr>
      <w:r>
        <w:t xml:space="preserve">2021 metais Kultūros ir meno taryba rinkosi 6 kartus. Posėdžių metu buvo vertinamos paraiškos dėl skatinimo premijų skyrimo už 2020 metais pasiektus aukštus rezultatus kultūros ir meno srityje. Paskirtos 4 skatinimo premijos po 800 Eur  šiems kultūros ir meno srities atstovams: </w:t>
      </w:r>
      <w:r w:rsidRPr="00482654">
        <w:t>Kazimierui Striaupai</w:t>
      </w:r>
      <w:r>
        <w:t xml:space="preserve">, </w:t>
      </w:r>
      <w:r w:rsidRPr="00482654">
        <w:t xml:space="preserve"> Alvydui Vildžiūnui</w:t>
      </w:r>
      <w:r>
        <w:t xml:space="preserve">, </w:t>
      </w:r>
      <w:r w:rsidRPr="00482654">
        <w:t>Antanui Vaškiui</w:t>
      </w:r>
      <w:r>
        <w:t>,</w:t>
      </w:r>
      <w:r w:rsidRPr="00482654">
        <w:t xml:space="preserve"> Danutei Rimeikytei</w:t>
      </w:r>
      <w:r>
        <w:t xml:space="preserve"> bei 800 Eur premija -</w:t>
      </w:r>
      <w:r w:rsidRPr="00482654">
        <w:t xml:space="preserve"> </w:t>
      </w:r>
      <w:r w:rsidRPr="00BC5785">
        <w:t>Uršulei Padagienei ir Gintarei Gurevičiūtei</w:t>
      </w:r>
      <w:r w:rsidRPr="00482654">
        <w:t xml:space="preserve"> – </w:t>
      </w:r>
      <w:r w:rsidRPr="00BC5785">
        <w:t>Gailei.</w:t>
      </w:r>
      <w:r w:rsidRPr="00482654">
        <w:t xml:space="preserve"> </w:t>
      </w:r>
    </w:p>
    <w:p w:rsidR="009552A6" w:rsidRDefault="009552A6" w:rsidP="009552A6">
      <w:pPr>
        <w:ind w:firstLine="720"/>
        <w:jc w:val="both"/>
      </w:pPr>
      <w:r>
        <w:t>Įvertintos 42 paraiškos finansavimą gauti kultūros ir meno renginiams organizuoti. Jiems iš Savivaldybės biudžeto skirtas 30 000 Eur finansavimas.</w:t>
      </w:r>
    </w:p>
    <w:p w:rsidR="009552A6" w:rsidRDefault="009552A6" w:rsidP="009552A6">
      <w:pPr>
        <w:ind w:firstLine="720"/>
        <w:jc w:val="both"/>
      </w:pPr>
      <w:r>
        <w:t>Buvo pritarta Jakovo Bunkos labdaros ir paramos fondo prašymui dėl monumentaliosios dailės kūrinių statymo, buvo koreguojamas Plungės rajono savivaldybės kultūros projektų dalinio finansavimo iš Plungės rajono savivaldybės biudžeto lėšų tvarkos aprašas, kreiptasi į Administraciją dėl darbo grupės sudarymo Plungės miesto ir Platelių miestelio 230 metų Magdeburgo teisių suteikimo sukakties minėjimo programai parengti.</w:t>
      </w:r>
    </w:p>
    <w:p w:rsidR="009552A6" w:rsidRDefault="009552A6" w:rsidP="009552A6">
      <w:pPr>
        <w:ind w:firstLine="720"/>
        <w:jc w:val="both"/>
      </w:pPr>
      <w:r>
        <w:lastRenderedPageBreak/>
        <w:t xml:space="preserve">Paskutiniajame posėdyje Kultūros ir meno taryba nustatė kultūros projektų, finansuojamų iš Plungės rajono savivaldybės 2022 metų biudžeto, prioritetus. Išskirti keturi prioritetai: </w:t>
      </w:r>
    </w:p>
    <w:p w:rsidR="009552A6" w:rsidRPr="001723A1" w:rsidRDefault="009552A6" w:rsidP="009552A6">
      <w:pPr>
        <w:pStyle w:val="Sraopastraipa"/>
      </w:pPr>
      <w:r>
        <w:t xml:space="preserve">1. </w:t>
      </w:r>
      <w:r w:rsidRPr="001723A1">
        <w:t>Rajono kultūrinį savitumą bei išskirtinumą atspindintys projektai.</w:t>
      </w:r>
      <w:r>
        <w:t xml:space="preserve"> </w:t>
      </w:r>
    </w:p>
    <w:p w:rsidR="009552A6" w:rsidRPr="001723A1" w:rsidRDefault="009552A6" w:rsidP="009552A6">
      <w:pPr>
        <w:numPr>
          <w:ilvl w:val="0"/>
          <w:numId w:val="26"/>
        </w:numPr>
      </w:pPr>
      <w:r w:rsidRPr="001723A1">
        <w:t>Kūrybinių raiškų įvairovę bei inovacijas skatinantys projektai.</w:t>
      </w:r>
    </w:p>
    <w:p w:rsidR="009552A6" w:rsidRPr="001723A1" w:rsidRDefault="009552A6" w:rsidP="009552A6">
      <w:pPr>
        <w:numPr>
          <w:ilvl w:val="0"/>
          <w:numId w:val="26"/>
        </w:numPr>
      </w:pPr>
      <w:r w:rsidRPr="001723A1">
        <w:t>Etninę kultūrą ir kultūros paveldą populiarinantys projektai.</w:t>
      </w:r>
    </w:p>
    <w:p w:rsidR="009552A6" w:rsidRPr="001723A1" w:rsidRDefault="009552A6" w:rsidP="009552A6">
      <w:pPr>
        <w:ind w:firstLine="720"/>
      </w:pPr>
      <w:r>
        <w:t xml:space="preserve">4. </w:t>
      </w:r>
      <w:r w:rsidRPr="001723A1">
        <w:t>Plungės miesto ir Platelių miestelio Magdeburgo teisių suteikimo 230-</w:t>
      </w:r>
      <w:r>
        <w:t>osioms</w:t>
      </w:r>
      <w:r w:rsidRPr="001723A1">
        <w:t xml:space="preserve"> metinėms paminėti skirti projektai.</w:t>
      </w:r>
    </w:p>
    <w:p w:rsidR="001B2143" w:rsidRDefault="001B2143" w:rsidP="001B2143">
      <w:pPr>
        <w:ind w:firstLine="720"/>
        <w:jc w:val="center"/>
        <w:rPr>
          <w:b/>
        </w:rPr>
      </w:pPr>
    </w:p>
    <w:p w:rsidR="00720746" w:rsidRPr="001C2097" w:rsidRDefault="005957CB" w:rsidP="00720746">
      <w:pPr>
        <w:jc w:val="center"/>
        <w:rPr>
          <w:b/>
        </w:rPr>
      </w:pPr>
      <w:r>
        <w:rPr>
          <w:b/>
        </w:rPr>
        <w:t>3</w:t>
      </w:r>
      <w:r w:rsidR="003F7EA7">
        <w:rPr>
          <w:b/>
        </w:rPr>
        <w:t>.</w:t>
      </w:r>
      <w:r w:rsidR="0003696F">
        <w:rPr>
          <w:b/>
        </w:rPr>
        <w:t>10</w:t>
      </w:r>
      <w:r w:rsidR="003F7EA7" w:rsidRPr="003F7EA7">
        <w:rPr>
          <w:b/>
        </w:rPr>
        <w:t>.</w:t>
      </w:r>
      <w:r w:rsidR="003F7EA7">
        <w:t xml:space="preserve"> </w:t>
      </w:r>
      <w:hyperlink r:id="rId15" w:history="1">
        <w:r w:rsidR="00720746" w:rsidRPr="001C2097">
          <w:rPr>
            <w:rStyle w:val="Hipersaitas"/>
            <w:b/>
            <w:color w:val="auto"/>
            <w:u w:val="none"/>
          </w:rPr>
          <w:t>MOKSLO RĖMIMO PROGRAMOS LĖŠŲ SKIRSTYMO KOMISIJA</w:t>
        </w:r>
      </w:hyperlink>
    </w:p>
    <w:p w:rsidR="001C2097" w:rsidRPr="001C2097" w:rsidRDefault="001C2097" w:rsidP="001C2097">
      <w:pPr>
        <w:pStyle w:val="Sraopastraipa"/>
        <w:jc w:val="center"/>
        <w:rPr>
          <w:rStyle w:val="Hipersaitas"/>
          <w:b/>
          <w:color w:val="000000"/>
          <w:u w:val="none"/>
        </w:rPr>
      </w:pPr>
      <w:r w:rsidRPr="001C2097">
        <w:rPr>
          <w:rStyle w:val="Hipersaitas"/>
          <w:b/>
          <w:color w:val="000000"/>
          <w:u w:val="none"/>
        </w:rPr>
        <w:t>Pirmininkė – Jolanta Skurdauskienė</w:t>
      </w:r>
      <w:r w:rsidR="00885A30">
        <w:rPr>
          <w:rStyle w:val="Hipersaitas"/>
          <w:b/>
          <w:color w:val="000000"/>
          <w:u w:val="none"/>
        </w:rPr>
        <w:t>.</w:t>
      </w:r>
    </w:p>
    <w:p w:rsidR="0003696F" w:rsidRDefault="0003696F" w:rsidP="001C2097">
      <w:pPr>
        <w:pStyle w:val="Sraopastraipa"/>
        <w:jc w:val="center"/>
        <w:rPr>
          <w:rStyle w:val="Hipersaitas"/>
          <w:b/>
          <w:color w:val="000000"/>
          <w:u w:val="none"/>
        </w:rPr>
      </w:pP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2021 metais Mokslo rėmimo programos lėšų skirstymo komisija organizavo 7 posėdžius, 1 iš jų vyko elektroninėmis ryšių priemonėmis. Mokslo rėmimo programai buvo skirta 20 000 Eur, kurie paskirstyti taip: Mokyklų kompiuterizavimo programai – 1 000 Eur; Antros pedagogų kvalifikacijos įgijimo išlaidoms apmokėti (dėl įstaigų reorganizavimo procesų) – 2 000 Eur; kitoms išlaidoms ir paslaugoms – 16 000 Eur.</w:t>
      </w: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Skirtos premijos mokiniams ir juos ruošusiems mokytojams, pasiekusiems aukštų rezultatų dalykiniuose konkursuose ir olimpiadose. I vietą laimėjusiam mokiniui skirta 150 Eur, mokytojui – 80 Eur;  II vietą laimėjusiam mokiniui – 120 Eur, mokytojui – 60 Eur;  III vietą laimėjusiam mokiniui – 80 Eur, mokytojui – 40 Eur. Iš viso paskirta 18 piniginių premijų mokiniams ir mokytojams – I vietų laimėtojams, 2 piniginės premijos – II vietų laimėtojams, 74 piniginės premijos – III vietų laimėtojams. </w:t>
      </w: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Posėdžių metu taip pat buvo aptariamos specialistų persikvalifikavimo programos, studentų rėmimo programa. </w:t>
      </w: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2021 m. spalio mėnesio posėdžio metu buvo nutarta skirti  lėšų specialistų persikvalifikavimo studijoms finansuoti. </w:t>
      </w:r>
    </w:p>
    <w:p w:rsidR="0003696F" w:rsidRDefault="0003696F" w:rsidP="001C2097">
      <w:pPr>
        <w:pStyle w:val="Sraopastraipa"/>
        <w:jc w:val="center"/>
        <w:rPr>
          <w:rStyle w:val="Hipersaitas"/>
          <w:b/>
          <w:color w:val="000000"/>
          <w:u w:val="none"/>
        </w:rPr>
      </w:pPr>
    </w:p>
    <w:p w:rsidR="00F54E3A" w:rsidRPr="00410B90" w:rsidRDefault="00F54E3A" w:rsidP="00F54E3A">
      <w:pPr>
        <w:ind w:firstLine="567"/>
        <w:jc w:val="center"/>
        <w:rPr>
          <w:b/>
          <w:bCs/>
        </w:rPr>
      </w:pPr>
      <w:r>
        <w:rPr>
          <w:b/>
          <w:bCs/>
        </w:rPr>
        <w:t>3.11</w:t>
      </w:r>
      <w:r w:rsidRPr="00410B90">
        <w:rPr>
          <w:b/>
          <w:bCs/>
        </w:rPr>
        <w:t>. NUSIKALTIMŲ PREVENCIJOS IR KONTROLĖS KOMISIJA</w:t>
      </w:r>
    </w:p>
    <w:p w:rsidR="00F54E3A" w:rsidRPr="00410B90" w:rsidRDefault="00F54E3A" w:rsidP="00F54E3A">
      <w:pPr>
        <w:ind w:firstLine="567"/>
        <w:jc w:val="center"/>
        <w:rPr>
          <w:b/>
          <w:bCs/>
        </w:rPr>
      </w:pPr>
      <w:r w:rsidRPr="00410B90">
        <w:rPr>
          <w:b/>
          <w:bCs/>
        </w:rPr>
        <w:t>Pirmininkas – Mantas Česnauskas.</w:t>
      </w:r>
    </w:p>
    <w:p w:rsidR="00F54E3A" w:rsidRPr="00410B90" w:rsidRDefault="00F54E3A" w:rsidP="00F54E3A">
      <w:pPr>
        <w:ind w:firstLine="567"/>
        <w:jc w:val="center"/>
        <w:rPr>
          <w:b/>
          <w:bCs/>
        </w:rPr>
      </w:pPr>
    </w:p>
    <w:p w:rsidR="00F54E3A" w:rsidRDefault="00F54E3A" w:rsidP="00F54E3A">
      <w:pPr>
        <w:ind w:firstLine="720"/>
        <w:jc w:val="both"/>
      </w:pPr>
      <w:r w:rsidRPr="00410B90">
        <w:t xml:space="preserve">2021 metais įvyko vienas Nusikaltimų prevencijos ir kontrolės komisijos posėdis, aptarti du klausimai. Posėdžio metu buvo patvirtinta Nusikaltimų prevencijos ir kontrolės komisijos 2020 metų veiklos ataskaita. Taip pat diskutuota dėl tikslingumo į vieną bendrą Komisiją sujungti Nusikaltimų prevencijos ir kontrolės bei Narkotikų kontrolės ir narkomanijos prevencijos komisijas. Nutarta pradėti rengti naujai suformuotos Komisijos darbo planą ir nuostatus. </w:t>
      </w:r>
    </w:p>
    <w:p w:rsidR="00F54E3A" w:rsidRDefault="00F54E3A" w:rsidP="00F54E3A">
      <w:pPr>
        <w:ind w:firstLine="720"/>
        <w:jc w:val="both"/>
      </w:pPr>
    </w:p>
    <w:p w:rsidR="00F54E3A" w:rsidRPr="00410B90" w:rsidRDefault="00F54E3A" w:rsidP="00F54E3A">
      <w:pPr>
        <w:jc w:val="center"/>
        <w:rPr>
          <w:b/>
          <w:bCs/>
        </w:rPr>
      </w:pPr>
      <w:r>
        <w:rPr>
          <w:b/>
          <w:bCs/>
        </w:rPr>
        <w:t>3.12</w:t>
      </w:r>
      <w:r w:rsidRPr="00410B90">
        <w:rPr>
          <w:b/>
          <w:bCs/>
        </w:rPr>
        <w:t>. PLUNGĖS RAJONO SAVIVALDYBĖS TARPINSTITUCINĖ GRUPĖ</w:t>
      </w:r>
    </w:p>
    <w:p w:rsidR="00F54E3A" w:rsidRPr="00410B90" w:rsidRDefault="00F54E3A" w:rsidP="00F54E3A">
      <w:pPr>
        <w:jc w:val="center"/>
        <w:rPr>
          <w:b/>
          <w:bCs/>
        </w:rPr>
      </w:pPr>
      <w:r w:rsidRPr="00410B90">
        <w:rPr>
          <w:b/>
          <w:bCs/>
        </w:rPr>
        <w:t>Pirmininkas – Mantas Česnauskas.</w:t>
      </w:r>
    </w:p>
    <w:p w:rsidR="00F54E3A" w:rsidRPr="00410B90" w:rsidRDefault="00F54E3A" w:rsidP="00F54E3A">
      <w:pPr>
        <w:ind w:firstLine="720"/>
        <w:jc w:val="both"/>
        <w:rPr>
          <w:b/>
          <w:bCs/>
          <w:u w:val="single"/>
        </w:rPr>
      </w:pPr>
    </w:p>
    <w:p w:rsidR="00F54E3A" w:rsidRPr="00410B90" w:rsidRDefault="00F54E3A" w:rsidP="00F54E3A">
      <w:pPr>
        <w:ind w:firstLine="720"/>
        <w:jc w:val="both"/>
        <w:rPr>
          <w:b/>
          <w:bCs/>
          <w:u w:val="single"/>
        </w:rPr>
      </w:pPr>
      <w:r w:rsidRPr="00410B90">
        <w:t xml:space="preserve">2021 metais įvyko vienas Tarpinstitucinės grupės posėdis, kurio metu diskutuota dėl smurto artimoje aplinkoje atvejų mažinimo galimybių Plungės rajono savivaldybėje. Pasidalinti savo nuomonėmis į posėdį buvo pakviesti atstovai iš įvairių įstaigų: Plungės rajono savivaldybės administracijos, Klaipėdos apylinkės prokuratūros, Užimtumo tarnybos, Plungės rajono policijos komisariato, Plungės rajono savivaldybės visuomenės sveikatos biuro, Plungės rajono savivaldybės ligoninės, Vaiko teisių apsaugos ir įvaikinimo tarnybos, Plungės krizių centro, Plungės socialinių paslaugų centro, Lietuvos probacijos tarnybos bei Plungės vyrų krizių centro. Posėdyje nutarta pasidomėti anoniminės anketos gyventojams sudarymo galimybėmis, visoms įstaigoms ir institucijoms vienai su kita aktyviai dalintis aktualia informacija. </w:t>
      </w:r>
    </w:p>
    <w:p w:rsidR="00F54E3A" w:rsidRPr="001C2097" w:rsidRDefault="00F54E3A" w:rsidP="001C2097">
      <w:pPr>
        <w:pStyle w:val="Sraopastraipa"/>
        <w:jc w:val="center"/>
        <w:rPr>
          <w:rStyle w:val="Hipersaitas"/>
          <w:b/>
          <w:color w:val="000000"/>
          <w:u w:val="none"/>
        </w:rPr>
      </w:pPr>
    </w:p>
    <w:p w:rsidR="00A35CBF" w:rsidRPr="00410B90" w:rsidRDefault="00913EBD" w:rsidP="00EF6616">
      <w:pPr>
        <w:jc w:val="center"/>
        <w:rPr>
          <w:b/>
        </w:rPr>
      </w:pPr>
      <w:r>
        <w:rPr>
          <w:b/>
        </w:rPr>
        <w:t>3.13</w:t>
      </w:r>
      <w:r w:rsidR="00A35CBF" w:rsidRPr="00410B90">
        <w:rPr>
          <w:b/>
        </w:rPr>
        <w:t>. PLUNGĖS RAJONO SAVIVALDYBĖS PETICIJŲ KOMISIJA</w:t>
      </w:r>
    </w:p>
    <w:p w:rsidR="00622032" w:rsidRPr="00410B90" w:rsidRDefault="00622032" w:rsidP="00EF6616">
      <w:pPr>
        <w:jc w:val="center"/>
        <w:rPr>
          <w:b/>
        </w:rPr>
      </w:pPr>
      <w:r w:rsidRPr="00410B90">
        <w:rPr>
          <w:b/>
        </w:rPr>
        <w:t>Komisijos pirmininkas – Jonas Mockūnas.</w:t>
      </w:r>
    </w:p>
    <w:p w:rsidR="00622032" w:rsidRPr="00410B90" w:rsidRDefault="00622032" w:rsidP="00EF6616">
      <w:pPr>
        <w:jc w:val="center"/>
        <w:rPr>
          <w:b/>
        </w:rPr>
      </w:pPr>
      <w:r w:rsidRPr="00410B90">
        <w:rPr>
          <w:b/>
        </w:rPr>
        <w:t xml:space="preserve">Komisijos nariai: Rimas Dužinskas, Rūta Jonušienė, Mindaugas Kaunas, Irena Taučienė. </w:t>
      </w:r>
    </w:p>
    <w:p w:rsidR="00622032" w:rsidRPr="00410B90" w:rsidRDefault="00622032" w:rsidP="00622032">
      <w:pPr>
        <w:ind w:firstLine="964"/>
        <w:jc w:val="center"/>
        <w:rPr>
          <w:b/>
        </w:rPr>
      </w:pPr>
    </w:p>
    <w:p w:rsidR="00622032" w:rsidRPr="00410B90" w:rsidRDefault="00622032" w:rsidP="002128E2">
      <w:pPr>
        <w:ind w:firstLine="720"/>
        <w:jc w:val="both"/>
      </w:pPr>
      <w:r w:rsidRPr="00410B90">
        <w:t>2021 metais Plungės rajono savivaldybės Peticijų komisija į posėdžius nesirinko.</w:t>
      </w:r>
    </w:p>
    <w:p w:rsidR="00622032" w:rsidRPr="00410B90" w:rsidRDefault="00622032" w:rsidP="00B05C6A">
      <w:pPr>
        <w:jc w:val="center"/>
        <w:rPr>
          <w:b/>
        </w:rPr>
      </w:pPr>
    </w:p>
    <w:p w:rsidR="00B05C6A" w:rsidRPr="00410B90" w:rsidRDefault="005957CB" w:rsidP="00B05C6A">
      <w:pPr>
        <w:jc w:val="center"/>
        <w:rPr>
          <w:b/>
        </w:rPr>
      </w:pPr>
      <w:r w:rsidRPr="00410B90">
        <w:rPr>
          <w:b/>
        </w:rPr>
        <w:t>3</w:t>
      </w:r>
      <w:r w:rsidR="00913EBD">
        <w:rPr>
          <w:b/>
        </w:rPr>
        <w:t>.14</w:t>
      </w:r>
      <w:r w:rsidR="003F7EA7" w:rsidRPr="00410B90">
        <w:rPr>
          <w:b/>
        </w:rPr>
        <w:t>.</w:t>
      </w:r>
      <w:r w:rsidR="003F7EA7" w:rsidRPr="00410B90">
        <w:t xml:space="preserve"> </w:t>
      </w:r>
      <w:r w:rsidR="00B05C6A" w:rsidRPr="00410B90">
        <w:rPr>
          <w:b/>
        </w:rPr>
        <w:t xml:space="preserve">SAUGAUS EISMO ORGANIZAVIMO KOMISIJA </w:t>
      </w:r>
    </w:p>
    <w:p w:rsidR="008E6538" w:rsidRPr="00410B90" w:rsidRDefault="008E6538" w:rsidP="008E6538">
      <w:pPr>
        <w:jc w:val="center"/>
        <w:rPr>
          <w:b/>
        </w:rPr>
      </w:pPr>
      <w:r w:rsidRPr="00410B90">
        <w:rPr>
          <w:b/>
        </w:rPr>
        <w:t>Komisijos pirmininkas – Arūnas Juozas Auškalnis.</w:t>
      </w:r>
    </w:p>
    <w:p w:rsidR="008E6538" w:rsidRPr="00410B90" w:rsidRDefault="008E6538" w:rsidP="008E6538">
      <w:pPr>
        <w:jc w:val="center"/>
        <w:rPr>
          <w:b/>
        </w:rPr>
      </w:pPr>
      <w:r w:rsidRPr="00410B90">
        <w:rPr>
          <w:b/>
        </w:rPr>
        <w:t xml:space="preserve">Komisijos pirmininko pavaduotojas – Arvydas Liutika </w:t>
      </w:r>
    </w:p>
    <w:p w:rsidR="008E6538" w:rsidRPr="00410B90" w:rsidRDefault="008E6538" w:rsidP="008E6538">
      <w:pPr>
        <w:jc w:val="center"/>
        <w:rPr>
          <w:b/>
        </w:rPr>
      </w:pPr>
      <w:r w:rsidRPr="00410B90">
        <w:rPr>
          <w:b/>
        </w:rPr>
        <w:t>Komisijos nariai: Antanas Gedrimas, Modestas Grumblys, Aurelijus Jankauskas, Algirdas Pečiulis</w:t>
      </w:r>
    </w:p>
    <w:p w:rsidR="008E6538" w:rsidRPr="00410B90" w:rsidRDefault="008E6538" w:rsidP="008E6538">
      <w:pPr>
        <w:ind w:firstLine="720"/>
        <w:jc w:val="both"/>
      </w:pPr>
    </w:p>
    <w:p w:rsidR="008E6538" w:rsidRPr="00410B90" w:rsidRDefault="008E6538" w:rsidP="008E6538">
      <w:pPr>
        <w:ind w:firstLine="720"/>
        <w:jc w:val="both"/>
      </w:pPr>
      <w:r w:rsidRPr="00410B90">
        <w:t xml:space="preserve">2021 metais įvyko keturi Saugaus eismo organizavimo komisijos posėdžiai. Visi Komisijos posėdžiai vyko nuotoliniu būdu. Aptarti 44 klausimai: 33 prašymai, 10 saugaus eismo organizavimo klausimų, aptartas 1 informacinio pobūdžio klausimas. </w:t>
      </w:r>
    </w:p>
    <w:p w:rsidR="008E6538" w:rsidRPr="00410B90" w:rsidRDefault="008E6538" w:rsidP="008E6538">
      <w:pPr>
        <w:ind w:firstLine="720"/>
        <w:jc w:val="both"/>
      </w:pPr>
      <w:r w:rsidRPr="00410B90">
        <w:t>Kovo mėnesį aptartas bendruomenės „Rotinėnai“ prašymas</w:t>
      </w:r>
      <w:r w:rsidR="00D614D7" w:rsidRPr="00410B90">
        <w:t>:</w:t>
      </w:r>
      <w:r w:rsidRPr="00410B90">
        <w:t xml:space="preserve"> sudarant kelių ir gatvių asfaltavimo prioritetų sąrašą, </w:t>
      </w:r>
      <w:r w:rsidR="00D614D7" w:rsidRPr="00410B90">
        <w:t>k</w:t>
      </w:r>
      <w:r w:rsidRPr="00410B90">
        <w:t>elio Telšiai – Alsėdžiai – Barstyčiai – Skuodas 16</w:t>
      </w:r>
      <w:r w:rsidR="00D614D7" w:rsidRPr="00410B90">
        <w:t>,</w:t>
      </w:r>
      <w:r w:rsidRPr="00410B90">
        <w:t>483 – 22</w:t>
      </w:r>
      <w:r w:rsidR="00D614D7" w:rsidRPr="00410B90">
        <w:t>,</w:t>
      </w:r>
      <w:r w:rsidRPr="00410B90">
        <w:t>263</w:t>
      </w:r>
      <w:r w:rsidR="00D614D7" w:rsidRPr="00410B90">
        <w:t xml:space="preserve"> km</w:t>
      </w:r>
      <w:r w:rsidRPr="00410B90">
        <w:t xml:space="preserve"> atkarpą įtraukti į asfaltuojamų žvyrkelių sąrašą, įrengti autobusų stotelės paviljoną, bei, atsižvelgiant į Automobilių kelių direkcijos pateiktas rekomendacijas, įrengti kelio ženklus „Gyvenvietės pradžia</w:t>
      </w:r>
      <w:r w:rsidR="00D614D7" w:rsidRPr="00410B90">
        <w:t>“</w:t>
      </w:r>
      <w:r w:rsidRPr="00410B90">
        <w:t xml:space="preserve"> ir „Gyvenvietės pabaiga“ vietinės reikšmės keliuose pagal pridedamą kelio ženklų įrengimo schemą. Komisijai pateikta informacija, kad klausimas dėl autobusų stotelės paviljono įrengimo buvo </w:t>
      </w:r>
      <w:r w:rsidR="00D614D7" w:rsidRPr="00410B90">
        <w:t>perduotas</w:t>
      </w:r>
      <w:r w:rsidRPr="00410B90">
        <w:t xml:space="preserve"> </w:t>
      </w:r>
      <w:r w:rsidR="00D614D7" w:rsidRPr="00410B90">
        <w:t xml:space="preserve">spręsti </w:t>
      </w:r>
      <w:r w:rsidRPr="00410B90">
        <w:t>Vietos ūkio skyriui. Projektas yra parengtas, vyksta</w:t>
      </w:r>
      <w:r w:rsidR="00D614D7" w:rsidRPr="00410B90">
        <w:t xml:space="preserve"> </w:t>
      </w:r>
      <w:r w:rsidRPr="00410B90">
        <w:t xml:space="preserve"> procedūrų derinimo darbai. Komisija pritarė bendruomenės prašymui ir siūlė įrengti kelio ženklus, žyminčius gyvenvietės pradžią ir gyvenvietės pabaigą, vietinės reikšmės keliuose pagal pridedamą schemą, ženklų įrengimo schemą suderinus nustatyta tvarka. Aptartas piliečio prašymas dėl pėsčiųjų perėjos Laisvės ir Lankos gatvių sankryžoje įrengimo. Komisijos pirmininkas informavo, kad buvo įvertintas automobilių judėjimo ir pėsčiųjų srautų intensyvumas piko metu A. Jucio gatvės pradžioje, ties sankryža su V. Mačernio ir J. Tumo-Vaižganto gatvėmis ir nustatyta, kad pėsčiųjų srautai vienoje iš judriausių miesto  vietų nėra dideli. Komisija, atsižvelg</w:t>
      </w:r>
      <w:r w:rsidR="00D614D7" w:rsidRPr="00410B90">
        <w:t>dama</w:t>
      </w:r>
      <w:r w:rsidRPr="00410B90">
        <w:t>, kad bus vykdomi gatvės rekonstrukcijos darbai bei įvertinusi naudos ir kaštų kriterijus bei pėsčiųjų srautus,  prašymui nepritarė. Aptartas Plungės specialiojo ugdymo centro prašymas priešais įstaigą esančioje transporto priemonių stovėjimo aikštelėje įrengti vieną vietą neįgaliesiems, aikštelę  paženklinti horizontaliu žymėjimu ir  dalį aikštelės priskirti tik Centro darbuotoj</w:t>
      </w:r>
      <w:r w:rsidR="00D614D7" w:rsidRPr="00410B90">
        <w:t>ų automob</w:t>
      </w:r>
      <w:r w:rsidR="008A3BA8" w:rsidRPr="00410B90">
        <w:t>i</w:t>
      </w:r>
      <w:r w:rsidR="00D614D7" w:rsidRPr="00410B90">
        <w:t>liams</w:t>
      </w:r>
      <w:r w:rsidRPr="00410B90">
        <w:t>. Komisija pritarė Plungės specialiojo ugdymo centro prašymui. Savivaldybės administracijai siūlė įrengti kelio ženklą „Neįgalieji“ vienam automobiliui statyti, įrengti kelio ženklą „Rezervuota stovėjimo vieta“</w:t>
      </w:r>
      <w:r w:rsidR="00D614D7" w:rsidRPr="00410B90">
        <w:t xml:space="preserve"> -</w:t>
      </w:r>
      <w:r w:rsidRPr="00410B90">
        <w:t xml:space="preserve"> darbuotojų ir į Centrą atvykstančių asmenų automobiliams statyti. Aptartas Kulių seniūnijos prašymas dėl laikinų kelio ženklų „Ribota masė“ įrengimo prašyme nurodytose vietose. Komisija pritarė laikinų kelio ženklų Nr. 314 „Ribota masė 8 t“ įrengimui pagal Kulių seniūnijos pateiktas ženklų įrengimo schemas bei siūlė laikinų kelio ženklų pastatymo </w:t>
      </w:r>
      <w:r w:rsidR="00D614D7" w:rsidRPr="00410B90">
        <w:t>ir</w:t>
      </w:r>
      <w:r w:rsidRPr="00410B90">
        <w:t xml:space="preserve"> jų nuėmimo laiką fiksuoti seniūnijos vidaus dokumentuose. Aptarti pavasarinės kelių bei gatvių apžiūros ir įvertinimo bei  komisijos apžiūrai vykdyti sudarymo klausimai. Akcentuota, kad į minėtą komisiją turi būti įrašytas Policijos komisariato atstovas. Komisija  aptarė pėsčiųjų saugumo problemas A. Jucio gatvėje (nuo Smilties gatvės iki A. Jucio gatvės </w:t>
      </w:r>
      <w:r w:rsidR="004D7D04" w:rsidRPr="00410B90">
        <w:t>pabaigos</w:t>
      </w:r>
      <w:r w:rsidRPr="00410B90">
        <w:t xml:space="preserve">). Akcentuota, kad pėsčiųjų saugumo klausimai minėtoje A. Jucio gatvės atkarpoje neišspręsti. Komisijos pirmininkas pažadėjo įvertinti galimybes. Diskutuota apie  Kelių ir gatvių tvarkymo ir priežiūros programos lėšų, skirtų saugaus eismo priemonėms įdiegti, panaudojimą pagal paskirtį. Vietos ūkio skyriaus vedėjas pristatė Plungės miesto gatvių apšvietimo projektavimo darbus bei siūlė pagalvoti apie vietas pėsčiųjų perėjoms A. Jucio gatvėje įrengti, kad, projektuojant apšvietimą minėtoje gatvėje, numatytose vietose būtų galima įrengti kryptinius šviestuvus. Kalbėta apie pėsčiųjų perėjų su kryptiniu apšvietimu įrengimą A. Jucio, V. Mačernio, ir J. Tumo-Vaižganto gatvių sankryžoje. Aptarti kelio ženklo „Pėsčiųjų takas“ po Rietavo gatvės rekonstrukcijos atstatymo, pėsčiųjų  perėjos bei automobilių stovėjimo vietų ties lopšeliu-darželiu „Nykštukas“ įrengimo klausimai. </w:t>
      </w:r>
    </w:p>
    <w:p w:rsidR="008E6538" w:rsidRPr="00410B90" w:rsidRDefault="008E6538" w:rsidP="008E6538">
      <w:pPr>
        <w:ind w:firstLine="720"/>
        <w:jc w:val="both"/>
      </w:pPr>
      <w:r w:rsidRPr="00410B90">
        <w:t xml:space="preserve">Birželio mėnesį Komisija aptarė UAB „Telšių regiono atliekų tvarkymo centras“ prašymą dėl komunalinių atliekų surinkimo aikštelių paženklinimo geltonąja linija ir kelio ženklų įrengimo pagal pridedamas schemas. Komisija, įvertinusi situaciją, bendrovei siūlė dar kartą įvertinti situaciją </w:t>
      </w:r>
      <w:r w:rsidRPr="00410B90">
        <w:lastRenderedPageBreak/>
        <w:t>prie konteinerinių aikštelių Plungės mieste ir papildyti prašymą, numatant automobilių stovėjimo apribojimą kelio ženklais. Komisija  pritarė papildomų lentelių „Galiojimo zona“ įrengimui prie kelio ženklo „Sustoti draudžiama</w:t>
      </w:r>
      <w:r w:rsidR="004D7D04" w:rsidRPr="00410B90">
        <w:t>“</w:t>
      </w:r>
      <w:r w:rsidRPr="00410B90">
        <w:t xml:space="preserve"> ties atliekų surinkimo aikštelėmis A. Jucio g. 48 ir V. Mačernio g. 47, kelio ženklo „Sustoti draudžiama“ su papildomomis lentelėmis – „Savaitės dienos“, „Galiojimo laikas“, „Galiojimo zona“ – įrengimui prie atliekų surinkimo aikštelės  V. Mačernio g. 23 bei kelio ženklui „Sustoti draudžiama“ su papildomomis lentelėmis „Savaitės dienos“ ir „Galiojimo laikas“ ties atliek</w:t>
      </w:r>
      <w:r w:rsidR="004D7D04" w:rsidRPr="00410B90">
        <w:t>ų</w:t>
      </w:r>
      <w:r w:rsidRPr="00410B90">
        <w:t xml:space="preserve"> surinkimo aikštele Lentpjūvės g. 2. Nepritarta vietos ties atliekų surinkimo aikštele A. Vaišvilos g. 21 ženklinimui Nr. 1.27 „Geltona siaura linija pažymėtas zigzagas“. Komisija aptarė Babrungo seniūnijos Užlieknio kaimo gyventojų prašymą</w:t>
      </w:r>
      <w:r w:rsidR="004D7D04" w:rsidRPr="00410B90">
        <w:t xml:space="preserve"> -</w:t>
      </w:r>
      <w:r w:rsidRPr="00410B90">
        <w:t xml:space="preserve"> įvažiuojant į Užlieknio kaimą įrengti automobilių greitį mažinantį kalnelį. Komisija konstatavo, kad greitį mažinančio kalnelio įrengimas kelio Plungė – Medingėnai ruože pagerins eismo saugumą. Užlieknio kaimo gyventojų prašymą nuspręsta persiųsti VĮ Lietuvos automobilių direkcijai pagal kompetenciją nagrinėti ir sprendimui priimti. Aptartas prašymas leisti įsirengti sferinį kelio veidrodį  Visvainių km, ties įvažiavimu</w:t>
      </w:r>
      <w:r w:rsidR="00766E02" w:rsidRPr="00410B90">
        <w:t xml:space="preserve"> į </w:t>
      </w:r>
      <w:r w:rsidRPr="00410B90">
        <w:t>regioninį kelią Žemaičių Kalvarija – Gegrėnai – Medsėdžiai. Konstatuota, kad kelio ženklas (sferinis veidrodis) pagerins eismo saugumą. Prašymą nuspręsta persiųsti VĮ Lietuvos automobilių kelių direkcijai pagal kompetenciją nagrinėti ir sprendimui priimti. Aptartas UAB „Plungės autobusų parkas“ prašymas. Situaciją  Komisijai pristatė Judita Danienė, l. e. UAB „Plungės autobusų parkas“ direktoriaus pareigas. Pranešėja informavo, kad per Noriškių kaimą yra numatyti du miesto maršrutai. Tačiau Medelyno gatvės pabaigoje, prieš tiltą per kanalą, yra įrengtas kelio ženklas, ribojantis transporto priemonių, kurių svoris didesnis kaip 8 t, eismą. Informavo, kad bendrovės autobusų svoris su keleiviais ir be jų yra didesnis nei numatyta (be keleivių – nuo 6 iki 11 tonų</w:t>
      </w:r>
      <w:r w:rsidR="004D7D04" w:rsidRPr="00410B90">
        <w:t>;</w:t>
      </w:r>
      <w:r w:rsidRPr="00410B90">
        <w:t xml:space="preserve"> </w:t>
      </w:r>
      <w:r w:rsidR="004D7D04" w:rsidRPr="00410B90">
        <w:t>s</w:t>
      </w:r>
      <w:r w:rsidRPr="00410B90">
        <w:t>u keleiviais – nuo 8,5 iki 16 tonų). Akcentuota, kad minėtais maršrutais keleivių važiuoja pakankamai daug. Todėl prašoma Saugaus eismo organizavimo komisij</w:t>
      </w:r>
      <w:r w:rsidR="004D7D04" w:rsidRPr="00410B90">
        <w:t>os</w:t>
      </w:r>
      <w:r w:rsidRPr="00410B90">
        <w:t xml:space="preserve"> esantį kelio ženklą pakeisti kelio ženklu</w:t>
      </w:r>
      <w:r w:rsidR="004D7D04" w:rsidRPr="00410B90">
        <w:t>,</w:t>
      </w:r>
      <w:r w:rsidRPr="00410B90">
        <w:t xml:space="preserve"> draudžiančiu važiuoti transporto priemonėms, kurių masė su krovinių ar be jo nebūtų didesnė kaip 12 tonų. Komisija akcentavo, kad, rengiant Babrungo gatvės rekonstrukcijos projektą, buvo įvertinta užtvankos būkl</w:t>
      </w:r>
      <w:r w:rsidR="004D7D04" w:rsidRPr="00410B90">
        <w:t>ė</w:t>
      </w:r>
      <w:r w:rsidRPr="00410B90">
        <w:t xml:space="preserve"> ir numatyti atitinkami apribojimai. Įžvelgė grėsmę, jog, padidinus transporto priemonių keliamąją galią, važiuos ne tik autobusai, bet ir kita sunkiasvorė technika</w:t>
      </w:r>
      <w:r w:rsidR="004D7D04" w:rsidRPr="00410B90">
        <w:t>,</w:t>
      </w:r>
      <w:r w:rsidRPr="00410B90">
        <w:t xml:space="preserve"> ir kils grėsmė užtvankai. Atkreiptas dėmesys, kad transporto priemonių svorį riboja ir naujai įrengtas kelias. Trūkstant informacijos apie kelio dangos, tilto ir užtvankos technines galimybes, Komisija sprendimo nepriėmė. Bendrovei Komisija siūlė papildyti prašymą, pateikiant ne tik tilto, bet ir tame maršrute esančios gatvės bei užtvankos ekspertizės išvadas, įvertinant bendrą leidžiamą svorį. Aptartas taksi automobilių stovėjimo aikštelės Telšių g. vietos p</w:t>
      </w:r>
      <w:r w:rsidR="004D7D04" w:rsidRPr="00410B90">
        <w:t>akeitimo</w:t>
      </w:r>
      <w:r w:rsidRPr="00410B90">
        <w:t xml:space="preserve"> klausimas. Komisijos pirmininkas  informavo, kad Plungės miesto seniūnija parinko laikiną taksi automobilių stovėjimo vietą. Siek</w:t>
      </w:r>
      <w:r w:rsidR="004D7D04" w:rsidRPr="00410B90">
        <w:t>dama</w:t>
      </w:r>
      <w:r w:rsidRPr="00410B90">
        <w:t xml:space="preserve"> pagerinti sąlygas kitų automobilių vairuotojams, Komisija aptarė galimybę sumažinti automobilių stovėjimo vietų skaičių Plungės mieste. Aptartas V. Mačernio gatvės 13 namo gyventojų prašymas. Įvertinusi, kad žemės sklypas yra įteisintas, o gyventojai savo lėšomis prisidėjo prie aikštelės renovavimo, Komisija pritarė pakeliamo kelio užtvaro įrengimui įvažiavime į V. Mačernio g. 13 namo kiemą. Aptartas Nausodžio seniūnijos prašymas leisti pastatyti du nurodomuosius kelio ženklus „Gyvenvietės pradžia“ ir „Gyvenvietės pabaiga“ Ramunių g.</w:t>
      </w:r>
      <w:r w:rsidR="004D7D04" w:rsidRPr="00410B90">
        <w:t>,</w:t>
      </w:r>
      <w:r w:rsidRPr="00410B90">
        <w:t xml:space="preserve"> Prūsalių km., siekiant apriboti automobilių greitį. Komisija pritarė minėtų kelio ženklų  bei kelio ženklo Nr. 611 „Aklakelis“ įrengimui Žemaičių ir Obelų gatvėse. Aptartas prašymas sodų bendrijoje „Saulutė“, Serbentų skersgatvyje, ties įvažiavimu į gatvę, įrengti kelio ženklą „Eismas draudžiamas“. Komisija neprieštaravo automobilių eismo apribojimui Serbentų gatve. Siūlė kelio ženklo parinkimo klausimą suderinti su kitais sodų bendrijos Serbentų gatvės gyventojais, atkreipiant dėmesį, kad kelio </w:t>
      </w:r>
      <w:r w:rsidR="004D7D04" w:rsidRPr="00410B90">
        <w:t>ž</w:t>
      </w:r>
      <w:r w:rsidRPr="00410B90">
        <w:t xml:space="preserve">enklas „Eismas draudžiamas“ apribos ir sodų bendrijos gyventojų važiavimą šia gatve. Komisija aptarė Nausodžio seniūnijos prašymą dėl autobusų stotelių įrengimo. Nausodžio seniūnas Gintaras Domarkas, pristatydamas situaciją, informavo, kad Vietinio susisiekimo miesto ir priemiesčio autobusų maršrutų tikslinimo komisija seniūnijai pateikė siūlymus autobusų stotelėms įrengti. Informavo, kad autobusų stotelės yra pradėtos rengti, bet jų šiandien vadinti autobusų sustojimo vietomis negalima, nes jos nėra atitinkamai paženklintos. Atsižvelgusi į galiojančius teisės aktus bei esamą situaciją, Komisija Savivaldybės administracijai siūlė, parenkant vietas autobusų stotelėms įrengti bei sprendžiant </w:t>
      </w:r>
      <w:r w:rsidRPr="00410B90">
        <w:lastRenderedPageBreak/>
        <w:t xml:space="preserve">saugaus eismo organizavimo klausimus, vadovautis LR susisiekimo ministro 2011 m. lapkričio 29 d. įsakymu Nr. 3-747 „Dėl </w:t>
      </w:r>
      <w:r w:rsidR="004D7D04" w:rsidRPr="00410B90">
        <w:t>R</w:t>
      </w:r>
      <w:r w:rsidRPr="00410B90">
        <w:t>eikalavimų gatvėms ir keliams, kuriais vyksta reguliaraus keleivinio transporto eismas, patvirtinimo“ reikalavimais. Konstatuota, kad Administracijos direktoriaus įsakymu sudaryta komisija sprendžia  su eismo saugumu susijusius klausimus, tarp</w:t>
      </w:r>
      <w:r w:rsidR="004D7D04" w:rsidRPr="00410B90">
        <w:t xml:space="preserve"> jų -</w:t>
      </w:r>
      <w:r w:rsidRPr="00410B90">
        <w:t xml:space="preserve"> ir autobusų stotelių ir kelio ženklų įrengimo. Į šios Komisijos sudėtį siūlė įrašyti Klaipėdos VPK atstovą. Aptartas prašymas dėl automobilių greičio iki 2020 km/h apribojimo Tvenkinio gatvėje, Glaudžių kaime. Komisija, atsižvelgiant į gatvės </w:t>
      </w:r>
      <w:r w:rsidR="004D7D04" w:rsidRPr="00410B90">
        <w:t>pabaigoje</w:t>
      </w:r>
      <w:r w:rsidRPr="00410B90">
        <w:t xml:space="preserve"> esantį traukos objektą (maudyklą) bei įvertinusi, kad nėra įrengti šaligatviai pėstiesiems, pritarė kelio ženklų, automobilių greitį ribojančių iki 40 km/h, įrengimui iš abiejų Tvenkinio gatvės pusių. Komisija aptarė Plungės Senamiesčio mokyklos prašymą leisti įsirengti pakeliamą kelio užtvarą prie įvažiavimo į mokyklos teritoriją. Komisija, atsižvelgiant į tai, jog eismo organizavimas mokyklos teritorijoje nėra Saugaus eismo organizavimo komisijos kompetencij</w:t>
      </w:r>
      <w:r w:rsidR="004D7D04" w:rsidRPr="00410B90">
        <w:t>a</w:t>
      </w:r>
      <w:r w:rsidRPr="00410B90">
        <w:t>, apsiribojo išklausyta informacija. Plungės Senamiesčio mokyklai rekomendavo įsirengti kelio ženklą „Motorinių transporto priemonių eismas draudžiamas“. Aptartas Plungės rajono 2-ojo notaro biuro prašymas leisti  Telšių g. 12  rezervuoti tris transporto priemonių stovėjimo vietas, pastatant kelio ženklą Nr. 531 „Rezervuota stovėjimo vieta“ (nuo pirmadienio iki penktadienio ir darbo valandomis 8:00-17:00 val.).  Komisija, įvertinus, kad nėra kelio (gatvės) savininko - Plungės rajono savivaldybės administracijos - sutikimo bei atsižvelg</w:t>
      </w:r>
      <w:r w:rsidR="00B13387" w:rsidRPr="00410B90">
        <w:t>dama</w:t>
      </w:r>
      <w:r w:rsidRPr="00410B90">
        <w:t>, kad Plungės rajono savivaldybėje nenustatyta  leidimų išdavimo tvarka, prašymui nepritarė. Pareiškėjui siūlė plotą automobiliams stovėti susirasti savo teritorijo</w:t>
      </w:r>
      <w:r w:rsidR="00B13387" w:rsidRPr="00410B90">
        <w:t>j</w:t>
      </w:r>
      <w:r w:rsidRPr="00410B90">
        <w:t>e. Savivaldybės administracijai Komisija siūlė inicijuoti leidimų, suteikiančių teisę transporto priemonėms stovėti kelio ženklo Nr. 531 „Rezervuota stovėjimo vieta“ galiojimo zonoje, Savivaldybės valdomuose plotuose, išdavimo tvarką. Dar kartą aptarti pėsčiųjų eismo saugumo klausimai teritorijoje nuo Smilties gatvės iki Rietavo gatvės. Akcentuota, jog be projektinių sprendinių situacijos išspręsti nepavyks. Komisija Savivaldybės administracijai siūlė inicijuoti priemonių pėsčiųjų eismo saugumui užtikrinti (pėsčiųjų takų, šaligatvio, perėjų ir kt.) Kalniškių gatvės atkarpoje, nuo Smilties gatvės iki A. Jucio gatvės</w:t>
      </w:r>
      <w:r w:rsidR="00B13387" w:rsidRPr="00410B90">
        <w:t>,</w:t>
      </w:r>
      <w:r w:rsidRPr="00410B90">
        <w:t xml:space="preserve"> projektavimą. Aptarta eismo situacija Notės ir Bliandžiavos gatvėse, aptarti Plungės miesto ribos ir pabaigos kelio ženklais įforminimo klausimai. </w:t>
      </w:r>
    </w:p>
    <w:p w:rsidR="008E6538" w:rsidRPr="00410B90" w:rsidRDefault="008E6538" w:rsidP="008E6538">
      <w:pPr>
        <w:ind w:firstLine="720"/>
        <w:jc w:val="both"/>
      </w:pPr>
      <w:r w:rsidRPr="00410B90">
        <w:t xml:space="preserve">Rugsėjo mėnesį  aptartas UAB „Telšių regiono atliekų tvarkymo centras“ prašymas leisti įsirengti kelio ženklus „Sustoti draudžiama“ prie pusiau požeminių komunalinių atliekų aikštelių su papildomomis lentelėmis, nurodančiomis savaitės dienas, laiką bei kelio ženklų galiojimo zoną. Posėdyje dalyvavęs šios bendrovės atstovas prašė itin probleminėse vietose teritorijas prie aikštelių paženklinti ištisine geltona linija. Komisija pritarė kelio ženklų „Sustoti draudžiama“ įrengimui pagal pateiktą schemą ir teritorijų ties varteliais į konteinerines aikšteles paženklinimui geltona linija. Komisija aptarė Plungės „Ryto“ pagrindinės mokyklos prašymą leisti įsirengti kelio ženklą Nr. 540 „Zona, kurioje draudžiama stovėti“ su papildoma lentele „Nuo 22:00 iki 06 h“. Komisija apsiribojo klausimo aptarimu.  „Ryto“ pagrindinei mokyklai rekomendavo įsirengti kelio ženklą „Motorinių transporto priemonių eismas draudžiamas“. Aptartas Aplinkos apsaugos departamento prie Aplinkos ministerijos Šiaulių valdybos prašymas įvertinti pavojų saugiam eismui Pušų g., Kumžaičių kaime, dėl minėtoje teritorijoje esančios aukštos gyvatvorės. Komisija konstatavo, kad gyvatvorė iš dalies trukdo matomumui, bet esminių problemų eismo saugumui nekelia. Gyvatvorė atitinka Medžių ir krūmų veisimo, vejų ir gėlynų įrengimo taisyklių reikalavimus ir nėra Saugaus eismo organizavimo komisijos kompetencijos klausimas. Kulių seniūnijai  siūlė pasikalbėti su prašyme įvardytos sodybos gyventoja, aptariant gyvatvorės genėjimo galimybę. Komisija aptarė Pakerų kaimo gyventojų prašymą įrengti automobilių greitį mažinantį kalnelį. Komisija įvertino situaciją ir aptarė  galimybę  įrengti kelio ženklus „Gyvenvietės pradžia“ ir „Gyvenvietės pabaiga“, kurie apribotų automobilių greitį minėtoje teritorijoje, bei galimybę iš abiejų pusių įrengti kelio ženklus, ribojančius automobilių greitį iki 50/h.  Komisija, atsižvelgusi į eismo situaciją, konstatavo, kad transporto priemonių greitis turėtų būti mažesnis nei 90 km/h. Babrungo seniūnijai siūlė įvertinti situaciją ir automobilių greitį ribojančių priemonių parinkimo klausimus aptarti su Pakerų kaimo gyventojais bei rekomendavo pasirinkti kelio ženklus „Gyvenvietės pradžia“ ir „Gyvenvietės pabaiga“  arba „Ribotas greitis“. Aptartas Plungės miesto seniūnijos prašymas pritarti vietų prie pėsčiųjų perėjų Vytauto g. pažymėjimui horizontaliuoju ženklinimu „zigzagu“. Komisija </w:t>
      </w:r>
      <w:r w:rsidRPr="00410B90">
        <w:lastRenderedPageBreak/>
        <w:t>prašymui pritarė. Aptartas gyventojų prašymas įrengti automobilių greitį mažinantį kalnelį Miškų g., Plungės mieste. Situaciją pristatė minėtos gatvės gyventojų atstovas. Komisija siūlė pabandyti  šį klausimą spręsti kitaip - kreiptis į greičio kontrolę vykdančią instituciją – Policijos komisariatą. Diskutuota dėl kitų automobilių greitį ribojančių priemonių įrengimo. Akcentuota, jog minėtas kelias neseniai išasfaltuotas, o, rengiant projektą, buvo numatytos visos eismo saugumo priemonės. Įvertinusi tai, jog iki gatvės rekonstrukcijos greitį ribojantys kalneliai Miškų gatvėje buvo įrengti, Komisija sprendimo nepriėmė. Nuspręsta prie šio klausimo sugrįžti, papildomai išsiaiškinus situaciją dėl minėtoje gatvėje  buvusių automobil</w:t>
      </w:r>
      <w:r w:rsidR="00B36D0E" w:rsidRPr="00410B90">
        <w:t>ių</w:t>
      </w:r>
      <w:r w:rsidRPr="00410B90">
        <w:t xml:space="preserve"> greitį ribojančių kalnelių. Aptartas Pramonės prospekte įsikūrusių įmonių prašymas „Dėl informacinio kelio ženklo įrengimo“. Komisija pritarė informacinio kelio ženklo „Gatvės pavadinimas“ įrengimui, nurodant numerį ir raidę. Aptarta situacija Babrungo gatvėje, Plungės mieste. Sprendimas šiuo klausimu nebuvo priimtas, nes gyventojai aiškiai neįvardijo problemos. Aptartas Šateikių seniūnijos prašymas įrengti pėsčiųjų perėją Parko gatvėje. Situaciją įvertinusi pateiktoje schemoje, Komisija pritarė pėsčiųjų perėjos įrengimui Parko gatvėje. Nesant apšvietimo minėtoje gatvėje, siūlė įrengti pėsčiųjų perėją su kryptiniu apšvietimu.</w:t>
      </w:r>
    </w:p>
    <w:p w:rsidR="008E6538" w:rsidRPr="00410B90" w:rsidRDefault="008E6538" w:rsidP="008E6538">
      <w:pPr>
        <w:ind w:firstLine="720"/>
        <w:jc w:val="both"/>
      </w:pPr>
      <w:r w:rsidRPr="00410B90">
        <w:t>Gruodžio mėnesį Komisija aptarė Šateikių seniūnijos gyventojos prašymą įrengti automobilių greitį ribojančius kalnelius Alksnėnų kaime esančioje Pamiškės gatvėje. Komisija Šateikių seniūnijai siūlė įvertinti situaciją ir poreikį automobilių greitį ribojančioms priemonėms įrengti minėtoje gatvėje, o automobilių greitį ribojančių priemonių reikalingumo bei jų parinkimo klausimus aptarti kartu su šios teritorijos gyventojais. Aptartas Plungės r. Liepijų mokyklos prašymas šalia Platelių bažnyčios esančioje aikštelėje pažymėti maršrutinių autobusų sustojimo ir keleivių išlaipinimo vietą. Atsižvelg</w:t>
      </w:r>
      <w:r w:rsidR="00B36D0E" w:rsidRPr="00410B90">
        <w:t>dama</w:t>
      </w:r>
      <w:r w:rsidRPr="00410B90">
        <w:t xml:space="preserve"> į tai, kad Plungės rajono savivaldybės vietinio susisiekimo miesto ir priemiesčio autobusų maršrutų tikslinimo komisija įvertino situaciją ir pritarė autobusų sustojimo vietos įrengimui prašyme įvardytoje aikštelėje, o Šateikių seniūniją įpareigojo įrengti kelio ženklą, Komisija apsiribojo informacijos išklausymu. Aptartas A. Jucio daugiabučio namo Nr. 44 savininkų bendrijos „Taika“ prašymas leisti įsirengti kelio  ženklą Nr. 531 „Rezervuota stovėjimo vieta“ su papildoma lentele „Tik A. Jucio g. 44 namo gyventojams“. Komisija, įvertinusi, kad yra pateikti minėtos aikštelės įteisinimo dokumentai, o aikštelę gyventojai įsirengė savo lėšomis, pritarė prašymui, išsprendus valstybinės žemės nuomos klausimus su Savivaldybe ir pasitvirtinus leidimų išdavimo tvarką. Aptartas piliečio laiškas leisti pasistatyti kelio ženklą „Neįgalieji“ prie A. Jucio g. 53 namo antros laiptinės. Piliečio prašymui Komisija pritarė. Aptartas UAB „Telšių regiono atliekų tvarkymo centras“ prašymas teritoriją prie komunalinių atliekų surinkimo aikštelės A. Jucio g. 42 paženklinti geltona siaura ištisine juosta. Akcentuota, kad Komisija sprendimą dėl kelio pastatymo prie minėtos aikštelės yra priėmusi. Tačiau kelio ženklą „Stovėti draudžiama“ numatyta įrengti namo bendrijai priklausančioje  teritorijoje,  o gyventojai tam nepritaria. Įvertinusi situaciją, Komisija pritarė automobilių stovėjimo apribojimui. Siūlė Savivaldybės administracijai kartu su UAB „Telšių regiono atliekų tvarkymo centras“, SĮ „Plungės būstas“, Plungės miesto seniūnija ir minėto namo gyventojais parinkti visas puses tenkinantį automobilių stovėjimo apribojimo būdą (įrengiant kelio ženklą arba teritoriją paženklinant ištisine geltona linija). Aptartas UAB „Plungės lagūna“ prašymas pakoreguoti Telšių gatvės rekonstrukcijos techninį projektą: vietoje planuojamų įrengti 6 taksi stovėjimo vietų prie Telšių g. 3 namo</w:t>
      </w:r>
      <w:r w:rsidR="00B36D0E" w:rsidRPr="00410B90">
        <w:t>,</w:t>
      </w:r>
      <w:r w:rsidRPr="00410B90">
        <w:t xml:space="preserve"> įrengti 3 taksi stovėjimo vietas, o kitas 3 taksi stovėjimo vietas įrengti prie Senamiesčio a. 5 numeriu pažymėto pastato. Komisijos pirmininkas siūlė aptarti visų taksi stovėjimo vietų Plungės mieste problemas bei įvertinti jų tinkamumą ir reikalingumą. Akcentuota, jog nėra žinomas teikiančiųjų taksi paslaugas subjektų skaičius, nežinomas realus taksi vietų skaičius ir kad šis klausimas  ne Saugaus eismo organizavimo komisijos kompetencijos, o paslaugų gyventojams teikimo klausimas.  Komisija, įvertinus, kad  sprendimą dėl taksi vietų skaičiaus turi priimti Savivaldybės administracija, atsižvelg</w:t>
      </w:r>
      <w:r w:rsidR="001D18CD" w:rsidRPr="00410B90">
        <w:t>dama</w:t>
      </w:r>
      <w:r w:rsidRPr="00410B90">
        <w:t xml:space="preserve"> į taksi paslaugų gyventojams poreikį, apsiribojo klausimo svarstymu ir sprendimo nepriėmė. Aptarti nuo 2022 metų sausio 1 d. įsigaliosiantys Kelių eismo taisyklių pakeitimai, leidimų išdavimo tvarkos aprašo parengimo klausimai kelio ženklams Nr. 531 „Rezervuota stovėjimo vieta“ ir Nr. 846 „Neįgalieji“ Plungės mieste įrengti. Diskutuota dėl probleminių vietų Plungės mieste įvertinimo ir jų paženklinimo vadovaujantis abiem standartais. </w:t>
      </w:r>
      <w:r w:rsidRPr="00410B90">
        <w:lastRenderedPageBreak/>
        <w:t xml:space="preserve">Aptarti gyventojų informavimo apie KET pakeitimus klausimai. Savivaldybės administracijai Komisija siūlė: Savivaldybės interneto svetainėje paviešinti Susisiekimo ministerijos parengtą informaciją apie Kelių eismo taisyklių pakeitimus, susijusius su draudimu stovėti gatvės ir įvažiavimo į teritoriją sankirtoje; įvertinti papildomo gatvių ženklinimo, susijusio su draudimu stovėti gatvės ir įvažiavimo į teritoriją sankirtoje bei probleminėse vietose tikslingumą ir apie rezultatus informuoti Saugaus eismo organizavimo komisiją; parengti ir paviešinti informaciją apie automobilių eismo pakeitimus po Telšių gatvės rekonstrukcijos; parengti leidimų išdavimo tvarką kelio ženklams „Rezervuota stovėjimo vieta“ ir „Neįgalieji“ įrengti.   </w:t>
      </w:r>
    </w:p>
    <w:p w:rsidR="009E7F98" w:rsidRPr="00410B90" w:rsidRDefault="009E7F98" w:rsidP="00B05C6A">
      <w:pPr>
        <w:ind w:firstLine="720"/>
        <w:jc w:val="both"/>
      </w:pPr>
    </w:p>
    <w:p w:rsidR="009E7F98" w:rsidRPr="00410B90" w:rsidRDefault="005957CB" w:rsidP="008E6538">
      <w:pPr>
        <w:jc w:val="center"/>
        <w:rPr>
          <w:b/>
        </w:rPr>
      </w:pPr>
      <w:r w:rsidRPr="00410B90">
        <w:rPr>
          <w:b/>
        </w:rPr>
        <w:t>3</w:t>
      </w:r>
      <w:r w:rsidR="00DB6C66" w:rsidRPr="00410B90">
        <w:rPr>
          <w:b/>
        </w:rPr>
        <w:t>.</w:t>
      </w:r>
      <w:r w:rsidR="00CA451A">
        <w:rPr>
          <w:b/>
        </w:rPr>
        <w:t>15</w:t>
      </w:r>
      <w:r w:rsidR="00DB6C66" w:rsidRPr="00410B90">
        <w:rPr>
          <w:b/>
        </w:rPr>
        <w:t>.</w:t>
      </w:r>
      <w:r w:rsidR="003F7EA7" w:rsidRPr="00410B90">
        <w:t xml:space="preserve"> </w:t>
      </w:r>
      <w:r w:rsidR="009E7F98" w:rsidRPr="00410B90">
        <w:rPr>
          <w:b/>
        </w:rPr>
        <w:t>SAVIVALDYBĖS BENDRUOMENĖS SVEIKATOS TARYBA</w:t>
      </w:r>
    </w:p>
    <w:p w:rsidR="008E6538" w:rsidRPr="00410B90" w:rsidRDefault="008E6538" w:rsidP="008E6538">
      <w:pPr>
        <w:jc w:val="center"/>
        <w:rPr>
          <w:b/>
        </w:rPr>
      </w:pPr>
      <w:r w:rsidRPr="00410B90">
        <w:rPr>
          <w:b/>
        </w:rPr>
        <w:t xml:space="preserve">Tarybos pirmininkė </w:t>
      </w:r>
      <w:r w:rsidRPr="00410B90">
        <w:t xml:space="preserve">– </w:t>
      </w:r>
      <w:r w:rsidRPr="00410B90">
        <w:rPr>
          <w:b/>
        </w:rPr>
        <w:t>Kristina Valienė.</w:t>
      </w:r>
    </w:p>
    <w:p w:rsidR="008E6538" w:rsidRPr="00410B90" w:rsidRDefault="008E6538" w:rsidP="008E6538">
      <w:pPr>
        <w:jc w:val="center"/>
        <w:rPr>
          <w:b/>
        </w:rPr>
      </w:pPr>
      <w:r w:rsidRPr="00410B90">
        <w:rPr>
          <w:b/>
        </w:rPr>
        <w:t>Tarybos nariai: Lina Ablingienė, Gintaras Bagužis, Oresta Gerulskienė, Vitalija Lukavičienė, Stanislovas Piepalius, Stanislava Simonavičienė, Irena Taučienė, Daiva Zablockienė.</w:t>
      </w:r>
    </w:p>
    <w:p w:rsidR="008E6538" w:rsidRPr="00410B90" w:rsidRDefault="008E6538" w:rsidP="008E6538">
      <w:pPr>
        <w:ind w:firstLine="964"/>
        <w:jc w:val="both"/>
      </w:pPr>
    </w:p>
    <w:p w:rsidR="008E6538" w:rsidRPr="00410B90" w:rsidRDefault="008E6538" w:rsidP="008E6538">
      <w:pPr>
        <w:ind w:firstLine="720"/>
        <w:jc w:val="both"/>
      </w:pPr>
      <w:r w:rsidRPr="00410B90">
        <w:t xml:space="preserve">2021 metais Bendruomenės sveikatos taryba į posėdžius rinkosi 6 kartus. Visi Bendruomenės sveikatos tarybos posėdžiai vyko nuotoliniu būdu. Aptarti 5 klausimai. </w:t>
      </w:r>
    </w:p>
    <w:p w:rsidR="008E6538" w:rsidRPr="00410B90" w:rsidRDefault="008E6538" w:rsidP="008E6538">
      <w:pPr>
        <w:ind w:firstLine="720"/>
        <w:jc w:val="both"/>
      </w:pPr>
      <w:r w:rsidRPr="00410B90">
        <w:t>Sausio mėnesį Bendruomenės sveikatos taryba aptarė konkurso finansavimui iš 2021 metų Visuomenės sveikatos rėmimo specialiosios programos gauti organizavimo klausimus. Nuspręsta kvietimą paskelbti Savivaldybės interneto puslapyje, Programos lėšomis finansuojamiems projektams numatant prioritet</w:t>
      </w:r>
      <w:r w:rsidR="000724CD" w:rsidRPr="00410B90">
        <w:t>us</w:t>
      </w:r>
      <w:r w:rsidRPr="00410B90">
        <w:t xml:space="preserve"> - </w:t>
      </w:r>
      <w:r w:rsidR="000724CD" w:rsidRPr="00410B90">
        <w:rPr>
          <w:shd w:val="clear" w:color="auto" w:fill="FFFFFF"/>
        </w:rPr>
        <w:t>b</w:t>
      </w:r>
      <w:r w:rsidRPr="00410B90">
        <w:rPr>
          <w:shd w:val="clear" w:color="auto" w:fill="FFFFFF"/>
        </w:rPr>
        <w:t>endruomenės sveikatos stiprinimas, sveikatos mokymas, sveikatos žinių populiarinimas ir visuomenės sveikatos propagavimas</w:t>
      </w:r>
      <w:r w:rsidRPr="00410B90">
        <w:t>.  Konkurse dalyvauti pakviestos ikimokyklinį, bendrąjį, neformalųjį švietimą įgyvendinančios įstaigos ir organizacijos bei įvairaus amžiaus asmenis buriančios bendruomenės.</w:t>
      </w:r>
    </w:p>
    <w:p w:rsidR="008E6538" w:rsidRPr="00410B90" w:rsidRDefault="008E6538" w:rsidP="008E6538">
      <w:pPr>
        <w:ind w:firstLine="720"/>
        <w:jc w:val="both"/>
      </w:pPr>
      <w:r w:rsidRPr="00410B90">
        <w:t xml:space="preserve">Balandžio mėnesį vyko Projektų vertinimas. Atrinkti 9 projektai, surinkę 20 ir daugiau balų. Visuomenės sveikatos rėmimo programos lėšos (16 420 eurų) paskirstytos visiems projektams, atsižvelgiant į prašomą sumą. Bendruomenės sveikatos tarybos veiklai vykdyti nuspręsta skirti 3 680  eurų. </w:t>
      </w:r>
    </w:p>
    <w:p w:rsidR="008E6538" w:rsidRPr="00410B90" w:rsidRDefault="008E6538" w:rsidP="008E6538">
      <w:pPr>
        <w:ind w:firstLine="720"/>
        <w:jc w:val="both"/>
      </w:pPr>
      <w:r w:rsidRPr="00410B90">
        <w:t>Projektai, finansuoti iš Visuomenės sveikatos rėmimo specialiosios p</w:t>
      </w:r>
      <w:r w:rsidR="007019B3" w:rsidRPr="00410B90">
        <w:t>rogramos, įvykdyti, tikslai bei</w:t>
      </w:r>
      <w:r w:rsidRPr="00410B90">
        <w:t xml:space="preserve"> uždaviniai įgyvendinti, numatyti rezultatai pasiekti. Projektinėse veiklo</w:t>
      </w:r>
      <w:r w:rsidR="007019B3" w:rsidRPr="00410B90">
        <w:t>se dalyvavo virš 2 000 dalyvių:</w:t>
      </w:r>
      <w:r w:rsidRPr="00410B90">
        <w:t xml:space="preserve"> ikimokyklinio, priešmokyklinio, pradinio ir pagrindinio ugdymo amžiaus grupių vaikai, suaugusieji (pedagogai, aptarnaujantis personalas, tėvai, VSB klientai), Narvaišių, Aleksandravo ir Žlibinų bendruomenės. Visi pareiškėjai įsigijo priemonių bendruomenės narių fizinei, emocinei sveikatai gerinti, sveikam gyvenimo būdui propaguoti ir kompetencijoms ugdyti, vykdė edukacinius renginius, organizavo seminarus bei ilgalaikius mokymus, vedė netradicines kūno kultūros pamokas bei sporto renginius, įgyvendino kitas projektines veiklas.</w:t>
      </w:r>
    </w:p>
    <w:p w:rsidR="008E6538" w:rsidRPr="00410B90" w:rsidRDefault="008E6538" w:rsidP="008E6538">
      <w:pPr>
        <w:ind w:firstLine="720"/>
        <w:jc w:val="both"/>
      </w:pPr>
      <w:r w:rsidRPr="00410B90">
        <w:t>Atsižvelgiant į šių dienų realijas, 2021 m. rudenį nuspręsta didesnį dėmesį skirti ankstyvojo amžiaus vaikų fizinei sveikatai stiprinti. Bendruomenės sveikatos tarybos nariai parengė Fizinio aktyvumo skatinimo Plungės rajono savivaldybės ankstyvojo ugdymo įstaigose programos konkurso nuostatus, paskelbė konkursą Programos lėšoms įsisavinti. Konkurse dalyvavo 5 įstaigos, ugdančios ikimokyklinio amžiaus vaikus, patvirtintos 5 paraiškos. Lėšos paskirstytos visiems projektams, atsižvelgiant į surinktą balų sumą,</w:t>
      </w:r>
      <w:r w:rsidR="000724CD" w:rsidRPr="00410B90">
        <w:t xml:space="preserve"> iš</w:t>
      </w:r>
      <w:r w:rsidRPr="00410B90">
        <w:t xml:space="preserve"> </w:t>
      </w:r>
      <w:r w:rsidR="007019B3" w:rsidRPr="00410B90">
        <w:t>viso</w:t>
      </w:r>
      <w:r w:rsidR="000724CD" w:rsidRPr="00410B90">
        <w:t xml:space="preserve"> -</w:t>
      </w:r>
      <w:r w:rsidR="007019B3" w:rsidRPr="00410B90">
        <w:t xml:space="preserve"> </w:t>
      </w:r>
      <w:r w:rsidRPr="00410B90">
        <w:t>18 000 eurų</w:t>
      </w:r>
      <w:r w:rsidRPr="00410B90">
        <w:rPr>
          <w:b/>
        </w:rPr>
        <w:t xml:space="preserve"> </w:t>
      </w:r>
      <w:r w:rsidRPr="00410B90">
        <w:t>(17 946</w:t>
      </w:r>
      <w:r w:rsidR="000724CD" w:rsidRPr="00410B90">
        <w:t>,</w:t>
      </w:r>
      <w:r w:rsidRPr="00410B90">
        <w:t>00 Eur</w:t>
      </w:r>
      <w:r w:rsidR="000724CD" w:rsidRPr="00410B90">
        <w:t xml:space="preserve"> -</w:t>
      </w:r>
      <w:r w:rsidRPr="00410B90">
        <w:t xml:space="preserve"> iš 2021 m. programai skirtų lėšų, papildomai pridedant iš 2022 m. programai skirtų lėšų 54</w:t>
      </w:r>
      <w:r w:rsidR="000724CD" w:rsidRPr="00410B90">
        <w:t>,</w:t>
      </w:r>
      <w:r w:rsidRPr="00410B90">
        <w:t>00 Eur.)</w:t>
      </w:r>
    </w:p>
    <w:p w:rsidR="008E6538" w:rsidRPr="00410B90" w:rsidRDefault="008E6538" w:rsidP="008E6538">
      <w:pPr>
        <w:ind w:firstLine="720"/>
        <w:jc w:val="both"/>
      </w:pPr>
      <w:r w:rsidRPr="00410B90">
        <w:t xml:space="preserve">2022 metais numatytos šios Plungės rajono savivaldybės bendruomenės sveikatos tarybos prioritetinės veiklos sritys: </w:t>
      </w:r>
    </w:p>
    <w:p w:rsidR="008E6538" w:rsidRPr="00410B90" w:rsidRDefault="008E6538" w:rsidP="008E6538">
      <w:pPr>
        <w:pStyle w:val="Sraopastraipa"/>
        <w:ind w:left="0" w:firstLine="720"/>
        <w:jc w:val="both"/>
      </w:pPr>
      <w:r w:rsidRPr="00410B90">
        <w:t xml:space="preserve">1. Vaikų taisyklingos laikysenos prevencijos programa (balansavimo kamuolių IU/PU ir pradinio ugdymo įstaigose programa), įtraukiant </w:t>
      </w:r>
      <w:r w:rsidR="000724CD" w:rsidRPr="00410B90">
        <w:t>Fi</w:t>
      </w:r>
      <w:r w:rsidRPr="00410B90">
        <w:t>zinio aktyvumo skatinimo Plungės rajono savivaldybės ankstyvojo ugdymo įstaigose programą</w:t>
      </w:r>
      <w:r w:rsidR="000724CD" w:rsidRPr="00410B90">
        <w:t>.</w:t>
      </w:r>
    </w:p>
    <w:p w:rsidR="008E6538" w:rsidRPr="00410B90" w:rsidRDefault="008E6538" w:rsidP="008E6538">
      <w:pPr>
        <w:pStyle w:val="Sraopastraipa"/>
        <w:ind w:left="0" w:firstLine="720"/>
        <w:jc w:val="both"/>
      </w:pPr>
      <w:r w:rsidRPr="00410B90">
        <w:rPr>
          <w:shd w:val="clear" w:color="auto" w:fill="FFFFFF"/>
        </w:rPr>
        <w:t xml:space="preserve">2. Bendruomenės sveikatos žinių populiarinimas ir visuomenės sveikatos propagavimas per fizinį aktyvumą.         </w:t>
      </w:r>
    </w:p>
    <w:p w:rsidR="00D65F43" w:rsidRDefault="00D65F43" w:rsidP="00D65F43">
      <w:pPr>
        <w:ind w:firstLine="964"/>
        <w:jc w:val="both"/>
      </w:pPr>
    </w:p>
    <w:p w:rsidR="000A1FEC" w:rsidRDefault="000A1FEC" w:rsidP="00D65F43">
      <w:pPr>
        <w:ind w:firstLine="964"/>
        <w:jc w:val="both"/>
      </w:pPr>
    </w:p>
    <w:p w:rsidR="000A1FEC" w:rsidRDefault="000A1FEC" w:rsidP="00D65F43">
      <w:pPr>
        <w:ind w:firstLine="964"/>
        <w:jc w:val="both"/>
      </w:pPr>
    </w:p>
    <w:p w:rsidR="004F1BF5" w:rsidRPr="004F1BF5" w:rsidRDefault="005957CB" w:rsidP="004F1BF5">
      <w:pPr>
        <w:jc w:val="center"/>
        <w:rPr>
          <w:b/>
        </w:rPr>
      </w:pPr>
      <w:r>
        <w:rPr>
          <w:b/>
        </w:rPr>
        <w:lastRenderedPageBreak/>
        <w:t>3</w:t>
      </w:r>
      <w:r w:rsidR="003F7EA7" w:rsidRPr="003F7EA7">
        <w:rPr>
          <w:b/>
        </w:rPr>
        <w:t>.</w:t>
      </w:r>
      <w:r w:rsidR="00A35CBF">
        <w:rPr>
          <w:b/>
        </w:rPr>
        <w:t>1</w:t>
      </w:r>
      <w:r w:rsidR="005B35C7">
        <w:rPr>
          <w:b/>
        </w:rPr>
        <w:t>6</w:t>
      </w:r>
      <w:r w:rsidR="003F7EA7" w:rsidRPr="003F7EA7">
        <w:rPr>
          <w:b/>
        </w:rPr>
        <w:t>.</w:t>
      </w:r>
      <w:r w:rsidR="003F7EA7">
        <w:t xml:space="preserve"> </w:t>
      </w:r>
      <w:r w:rsidR="004F1BF5" w:rsidRPr="004F1BF5">
        <w:rPr>
          <w:b/>
        </w:rPr>
        <w:t>SAVIVALDYBĖS BENDRUOMENINIŲ ORGANIZACIJŲ TARYBA</w:t>
      </w:r>
    </w:p>
    <w:p w:rsidR="004F1BF5" w:rsidRDefault="004F1BF5" w:rsidP="004F1BF5">
      <w:pPr>
        <w:jc w:val="center"/>
        <w:rPr>
          <w:b/>
        </w:rPr>
      </w:pPr>
      <w:r>
        <w:rPr>
          <w:b/>
        </w:rPr>
        <w:t>Pirmininkas – Žydrūnas Purauskis</w:t>
      </w:r>
      <w:r w:rsidR="00D97813">
        <w:rPr>
          <w:b/>
        </w:rPr>
        <w:t>.</w:t>
      </w:r>
    </w:p>
    <w:p w:rsidR="004F1BF5" w:rsidRDefault="004F1BF5" w:rsidP="004F1BF5">
      <w:pPr>
        <w:jc w:val="center"/>
        <w:rPr>
          <w:b/>
        </w:rPr>
      </w:pPr>
    </w:p>
    <w:p w:rsidR="0021059F" w:rsidRDefault="0021059F" w:rsidP="0021059F">
      <w:pPr>
        <w:ind w:firstLine="720"/>
        <w:jc w:val="both"/>
      </w:pPr>
      <w:r>
        <w:t>2021 metais įvyko du Savivaldybės bendruomeninių organizacijų tarybos posėdžiai, kuriuose buvo aptarti 2 klausimai. Pirmojo posėdžio metu buvo deleguotas asmuo į darbo grupę, kurios paskirtis - parengti Plungės r. švietimo įstaigų tinklo pertvarkos 2021 – 2025 metų</w:t>
      </w:r>
      <w:r w:rsidRPr="00835BA4">
        <w:t xml:space="preserve"> </w:t>
      </w:r>
      <w:r>
        <w:t>planą. Bendru sutarimu nutarta deleguoti Renatą Gudienę, Plungės „Saulės“ gimnazijos mokytoją.</w:t>
      </w:r>
    </w:p>
    <w:p w:rsidR="0021059F" w:rsidRPr="00FC3C73" w:rsidRDefault="0021059F" w:rsidP="0021059F">
      <w:pPr>
        <w:ind w:firstLine="720"/>
        <w:jc w:val="both"/>
      </w:pPr>
      <w:r>
        <w:t xml:space="preserve">Antrajame posėdyje taip pat buvo svarstomas prašymas dėl atstovų delegavimo į </w:t>
      </w:r>
      <w:r w:rsidR="00EF6616">
        <w:t>P</w:t>
      </w:r>
      <w:r>
        <w:t xml:space="preserve">araiškų </w:t>
      </w:r>
      <w:r w:rsidRPr="00EF6616">
        <w:t>vertinimo k</w:t>
      </w:r>
      <w:r>
        <w:t>omisiją. Į šią komisiją nutarta deleguoti Žydrūną Purauskį, Rimą Jokubauskienę ir Agnę Alčauskienę.</w:t>
      </w:r>
    </w:p>
    <w:p w:rsidR="00DB6C66" w:rsidRDefault="00DB6C66" w:rsidP="003B14FC">
      <w:pPr>
        <w:jc w:val="center"/>
        <w:rPr>
          <w:b/>
        </w:rPr>
      </w:pPr>
    </w:p>
    <w:p w:rsidR="003B14FC" w:rsidRPr="00930CFA" w:rsidRDefault="005957CB" w:rsidP="003B14FC">
      <w:pPr>
        <w:jc w:val="center"/>
        <w:rPr>
          <w:b/>
        </w:rPr>
      </w:pPr>
      <w:r>
        <w:rPr>
          <w:b/>
        </w:rPr>
        <w:t>3</w:t>
      </w:r>
      <w:r w:rsidR="005B35C7">
        <w:rPr>
          <w:b/>
        </w:rPr>
        <w:t>.17</w:t>
      </w:r>
      <w:r w:rsidR="003F7EA7" w:rsidRPr="003F7EA7">
        <w:rPr>
          <w:b/>
        </w:rPr>
        <w:t>.</w:t>
      </w:r>
      <w:r w:rsidR="003F7EA7">
        <w:t xml:space="preserve"> </w:t>
      </w:r>
      <w:r w:rsidR="003B14FC" w:rsidRPr="00930CFA">
        <w:rPr>
          <w:b/>
        </w:rPr>
        <w:t xml:space="preserve">SMULKIOJO IR VIDUTINIO VERSLO RĖMIMO LĖŠŲ SKYRIMO IR NAUDOJIMO </w:t>
      </w:r>
      <w:r w:rsidR="003B14FC">
        <w:rPr>
          <w:b/>
        </w:rPr>
        <w:t xml:space="preserve">PRIEŽIŪROS </w:t>
      </w:r>
      <w:r w:rsidR="003B14FC" w:rsidRPr="00930CFA">
        <w:rPr>
          <w:b/>
        </w:rPr>
        <w:t>NUOLATINĖ KOMISIJA</w:t>
      </w:r>
    </w:p>
    <w:p w:rsidR="003B14FC" w:rsidRPr="00930CFA" w:rsidRDefault="003B14FC" w:rsidP="003B14FC">
      <w:pPr>
        <w:jc w:val="center"/>
        <w:rPr>
          <w:b/>
        </w:rPr>
      </w:pPr>
      <w:r>
        <w:rPr>
          <w:b/>
        </w:rPr>
        <w:t>Pirmininkas – Vaidotas Skierus</w:t>
      </w:r>
      <w:r w:rsidR="00D97813">
        <w:rPr>
          <w:b/>
        </w:rPr>
        <w:t>.</w:t>
      </w:r>
    </w:p>
    <w:p w:rsidR="00072773" w:rsidRDefault="00072773" w:rsidP="00072773">
      <w:pPr>
        <w:ind w:firstLine="720"/>
        <w:jc w:val="center"/>
        <w:rPr>
          <w:b/>
          <w:color w:val="FF0000"/>
        </w:rPr>
      </w:pPr>
    </w:p>
    <w:p w:rsidR="00072773" w:rsidRDefault="00072773" w:rsidP="009B4064">
      <w:pPr>
        <w:pStyle w:val="Sraopastraipa"/>
        <w:ind w:left="0" w:firstLine="720"/>
        <w:jc w:val="both"/>
      </w:pPr>
      <w:r>
        <w:t xml:space="preserve">2021 metais Plungės rajono savivaldybės smulkiojo ir vidutinio verslo rėmimo lėšų skyrimo ir naudojimo priežiūros nuolatinė komisija (toliau – Komisija) posėdžiavo 8 kartus. Posėdžių metu buvo apsvarstyti pareiškėjų pateikti prašymai, tartasi dėl Plungės rajono savivaldybės smulkiojo ir vidutinio verslo rėmimo lėšų skyrimo ir naudojimo tvarkos aprašo (toliau – Aprašas) punktų pakeitimo. Per metus apsvarstyta 13 klausimų, įvertinti 22 prašymai, iš kurių 16-ai buvo pritarta, o 6-iems –  nepritarta. </w:t>
      </w:r>
    </w:p>
    <w:p w:rsidR="00072773" w:rsidRDefault="00072773" w:rsidP="009B4064">
      <w:pPr>
        <w:pStyle w:val="Sraopastraipa"/>
        <w:ind w:left="0" w:firstLine="720"/>
        <w:jc w:val="both"/>
      </w:pPr>
      <w:r>
        <w:t>2021 metais smulkiojo ir vidutinio verslo (toliau – SVV) subjektams remti iš Savivaldybės biudžeto skirta 35 tūkst. Eur. Šios lėšos paskirstytos taip: 14</w:t>
      </w:r>
      <w:r w:rsidR="003470F8">
        <w:t xml:space="preserve"> </w:t>
      </w:r>
      <w:r>
        <w:t xml:space="preserve">862,98 Eur išdalyta paraiškas pateikusiems SVV subjektams, </w:t>
      </w:r>
      <w:r w:rsidRPr="00772F15">
        <w:t>6</w:t>
      </w:r>
      <w:r w:rsidR="003470F8">
        <w:t xml:space="preserve"> </w:t>
      </w:r>
      <w:r>
        <w:t xml:space="preserve">137,02 Eur skirta jaunimo užimtumui </w:t>
      </w:r>
      <w:r w:rsidRPr="00772F15">
        <w:t>vasaros laikotarpiu</w:t>
      </w:r>
      <w:r w:rsidR="003470F8" w:rsidRPr="003470F8">
        <w:t xml:space="preserve"> </w:t>
      </w:r>
      <w:r w:rsidR="003470F8">
        <w:t>skatinti</w:t>
      </w:r>
      <w:r>
        <w:t xml:space="preserve">, </w:t>
      </w:r>
      <w:r w:rsidR="003470F8">
        <w:t xml:space="preserve"> </w:t>
      </w:r>
      <w:r>
        <w:t xml:space="preserve">po 7 tūkst. Eur skirta </w:t>
      </w:r>
      <w:r w:rsidRPr="00772F15">
        <w:t>Plungės smulkiojo verslo asociacijos darbuotojo</w:t>
      </w:r>
      <w:r w:rsidR="003470F8">
        <w:t>,</w:t>
      </w:r>
      <w:r w:rsidRPr="00772F15">
        <w:t xml:space="preserve"> </w:t>
      </w:r>
      <w:r w:rsidR="003470F8" w:rsidRPr="00772F15">
        <w:t xml:space="preserve">atsakingo </w:t>
      </w:r>
      <w:r w:rsidR="003470F8">
        <w:t xml:space="preserve">už SVV skatinimą Plungės rajone, </w:t>
      </w:r>
      <w:r w:rsidRPr="00772F15">
        <w:t xml:space="preserve">darbo užmokesčiui </w:t>
      </w:r>
      <w:r>
        <w:t>bei b</w:t>
      </w:r>
      <w:r w:rsidRPr="00B3493C">
        <w:t>endradarb</w:t>
      </w:r>
      <w:r>
        <w:t xml:space="preserve">ystės centrui </w:t>
      </w:r>
      <w:r w:rsidR="003470F8">
        <w:t>„</w:t>
      </w:r>
      <w:r>
        <w:t>Spiečius</w:t>
      </w:r>
      <w:r w:rsidR="003470F8">
        <w:t>“</w:t>
      </w:r>
      <w:r>
        <w:t xml:space="preserve"> išlaikyti. Atkreiptinas dėmesys į tai, jog metų pradžioje SVV subjektams remti iš Savivaldybės biudžeto buvo skirta 20 tūkst. Eur, tačiau birželio mėnesį posėdžiavusi Komisija nusprendė kreiptis į Savivaldybės tarybą su prašymu skirti papildomus 15 tūkst. Eur SVV subjektams remti. </w:t>
      </w:r>
    </w:p>
    <w:p w:rsidR="00072773" w:rsidRDefault="00072773" w:rsidP="00BA4206">
      <w:pPr>
        <w:pStyle w:val="Sraopastraipa"/>
        <w:ind w:left="0" w:firstLine="720"/>
        <w:jc w:val="both"/>
      </w:pPr>
      <w:r>
        <w:t>Į pirmuosius tris posėdžius Komisijos nariai rinkosi padiskutuoti apie Aprašo punktų keitimą. Šių posėdžių metu priimta nemažai nutarimų, kaip patikslinti Aprašą. Savivaldybės taryba 2021 m</w:t>
      </w:r>
      <w:r w:rsidR="003470F8">
        <w:t>.</w:t>
      </w:r>
      <w:r>
        <w:t xml:space="preserve"> balandžio 29 d. sprendimu Nr. T1-112 „Dėl P</w:t>
      </w:r>
      <w:r w:rsidRPr="00654523">
        <w:t>lungės rajono savivaldybės smulkiojo ir vidutinio verslo rėmimo lėšų skyrimo ir naudoj</w:t>
      </w:r>
      <w:r>
        <w:t xml:space="preserve">imo tvarkos aprašo patvirtinimo“ patvirtino Aprašą, </w:t>
      </w:r>
      <w:r w:rsidR="003470F8">
        <w:t>kuris per metus nebuvo tikslintas.</w:t>
      </w:r>
      <w:r>
        <w:t xml:space="preserve"> </w:t>
      </w:r>
    </w:p>
    <w:p w:rsidR="00072773" w:rsidRDefault="00072773" w:rsidP="00BA4206">
      <w:pPr>
        <w:pStyle w:val="Sraopastraipa"/>
        <w:ind w:left="0" w:firstLine="720"/>
        <w:jc w:val="both"/>
      </w:pPr>
      <w:r w:rsidRPr="000B7F1C">
        <w:t>Gegužės</w:t>
      </w:r>
      <w:r>
        <w:t xml:space="preserve"> pradžioje posėdžiavę Komisijos nariai nutarė paskelbti pirmąjį kvietimą teikti paraiškas SVV rėmimo lėšoms gauti. Sutarta prašymų laukti nuo gegužės 17 d. iki birželio 14 d. Taip pat Komisijos nariai diskutavo, kaip paskirstyti turimus 20 tūkst. Eur.   </w:t>
      </w:r>
    </w:p>
    <w:p w:rsidR="00072773" w:rsidRDefault="00072773" w:rsidP="00BA4206">
      <w:pPr>
        <w:pStyle w:val="Sraopastraipa"/>
        <w:ind w:left="0" w:firstLine="720"/>
        <w:jc w:val="both"/>
      </w:pPr>
      <w:r>
        <w:t xml:space="preserve">Birželio mėnesį vykusio posėdžio metu Komisijos nariai vertino gautus prašymus. Norą dalyvauti Plungės rajono savivaldybės jaunimo vasaros užimtumo ir integracijos į darbo rinką programoje pareiškė 11 pareiškėjų, tačiau trūko 1 600 Eur visiems jaunuoliams įdarbinti. Komisija priėmė sprendimą dėl papildomų lėšų skyrimo kreiptis į Savivaldybės tarybą, </w:t>
      </w:r>
      <w:r w:rsidR="000B7F1C">
        <w:t xml:space="preserve">o </w:t>
      </w:r>
      <w:r>
        <w:t xml:space="preserve">negavus jos pritarimo – trūkstamą sumą paimti iš Jaunimo veiklos programos. Taip pat šiame posėdyje apsvarstyti 7 SVV subjektų prašymai. Komisija nusprendė 1 prašymą atmesti, o 6 patenkinti, tačiau turimų </w:t>
      </w:r>
      <w:r w:rsidR="000B7F1C">
        <w:t>lėšų</w:t>
      </w:r>
      <w:r>
        <w:t xml:space="preserve"> tam taip pat neužteko, todėl nuspręsta kreiptis į Savivaldybės tarybą dėl 15 tūkst. Eur skyrimo SVV subjektams remti. </w:t>
      </w:r>
    </w:p>
    <w:p w:rsidR="00072773" w:rsidRDefault="00072773" w:rsidP="00BA4206">
      <w:pPr>
        <w:pStyle w:val="Sraopastraipa"/>
        <w:ind w:left="0" w:firstLine="720"/>
        <w:jc w:val="both"/>
      </w:pPr>
      <w:r>
        <w:t xml:space="preserve">Atsižvelgiant į tai, kad SVV rėmimui Savivaldybės taryba skyrė 15 tūkst. Eur, antrasis kvietimas paraiškoms teikti paskelbtas rugsėjo 1-31 d. Jo metu sulaukta 15 prašymų. Komisija dešimčiai pareiškėjų skyrė finansavimą, 5 prašymus atmetė. </w:t>
      </w:r>
    </w:p>
    <w:p w:rsidR="00072773" w:rsidRDefault="00072773" w:rsidP="00BA4206">
      <w:pPr>
        <w:pStyle w:val="Sraopastraipa"/>
        <w:ind w:left="0" w:firstLine="720"/>
        <w:jc w:val="both"/>
      </w:pPr>
      <w:r>
        <w:t xml:space="preserve">Paskutiniajame posėdyje Komisijos nariai išklausė Strateginio planavimo ir investicijų skyriaus vyr. specialistės Tomos Rupeikės bei </w:t>
      </w:r>
      <w:r w:rsidRPr="002E3682">
        <w:t>Plungės smulkiojo verslo asociaci</w:t>
      </w:r>
      <w:r>
        <w:t>jos pirmininko Tomo Mašeckio</w:t>
      </w:r>
      <w:r w:rsidRPr="002E3682">
        <w:t xml:space="preserve"> </w:t>
      </w:r>
      <w:r>
        <w:t xml:space="preserve">parengtas ataskaitas. </w:t>
      </w:r>
    </w:p>
    <w:p w:rsidR="003B14FC" w:rsidRDefault="003B14FC" w:rsidP="003B14FC">
      <w:pPr>
        <w:ind w:firstLine="720"/>
        <w:jc w:val="center"/>
        <w:rPr>
          <w:b/>
          <w:color w:val="FF0000"/>
        </w:rPr>
      </w:pPr>
    </w:p>
    <w:p w:rsidR="00366F78" w:rsidRPr="00410B90" w:rsidRDefault="00366F78" w:rsidP="00366F78">
      <w:pPr>
        <w:tabs>
          <w:tab w:val="left" w:pos="3038"/>
        </w:tabs>
        <w:jc w:val="center"/>
      </w:pPr>
      <w:r w:rsidRPr="00410B90">
        <w:rPr>
          <w:b/>
        </w:rPr>
        <w:lastRenderedPageBreak/>
        <w:t>3.1</w:t>
      </w:r>
      <w:r>
        <w:rPr>
          <w:b/>
        </w:rPr>
        <w:t>8</w:t>
      </w:r>
      <w:r w:rsidRPr="00410B90">
        <w:rPr>
          <w:b/>
        </w:rPr>
        <w:t>.</w:t>
      </w:r>
      <w:r w:rsidRPr="00410B90">
        <w:t xml:space="preserve"> </w:t>
      </w:r>
      <w:r w:rsidRPr="00410B90">
        <w:rPr>
          <w:b/>
          <w:bCs/>
          <w:lang w:val="it-IT"/>
        </w:rPr>
        <w:t>SPORTO TARYBA</w:t>
      </w:r>
    </w:p>
    <w:p w:rsidR="00366F78" w:rsidRPr="00410B90" w:rsidRDefault="00366F78" w:rsidP="00366F78">
      <w:pPr>
        <w:tabs>
          <w:tab w:val="left" w:pos="3038"/>
        </w:tabs>
        <w:jc w:val="center"/>
        <w:rPr>
          <w:b/>
          <w:bCs/>
        </w:rPr>
      </w:pPr>
      <w:r w:rsidRPr="00410B90">
        <w:rPr>
          <w:b/>
          <w:bCs/>
        </w:rPr>
        <w:t>Pirmininkas - Julius Nekrašas.</w:t>
      </w:r>
    </w:p>
    <w:p w:rsidR="00366F78" w:rsidRPr="00410B90" w:rsidRDefault="00366F78" w:rsidP="00366F78">
      <w:pPr>
        <w:tabs>
          <w:tab w:val="left" w:pos="3038"/>
        </w:tabs>
        <w:jc w:val="center"/>
        <w:rPr>
          <w:b/>
          <w:bCs/>
        </w:rPr>
      </w:pPr>
    </w:p>
    <w:p w:rsidR="00366F78" w:rsidRPr="00410B90" w:rsidRDefault="00366F78" w:rsidP="009B4064">
      <w:pPr>
        <w:ind w:firstLine="720"/>
        <w:jc w:val="both"/>
      </w:pPr>
      <w:r w:rsidRPr="00410B90">
        <w:t>2021 metais įvyko 11 Sporto tarybos posėdžių, kurių metu apsvarstyta 18 klausimų, išnagrinėti 9 gauti prašymai. Dauguma posėdžių vyko nuotoliniu būdu arba nuomones pateikiant el. ryšio priemonėmis.</w:t>
      </w:r>
    </w:p>
    <w:p w:rsidR="00366F78" w:rsidRPr="00410B90" w:rsidRDefault="00366F78" w:rsidP="009B4064">
      <w:pPr>
        <w:ind w:firstLine="720"/>
        <w:jc w:val="both"/>
      </w:pPr>
      <w:r w:rsidRPr="00410B90">
        <w:t xml:space="preserve">Pirmame, kovo mėnesį vykusiame, posėdyje pristatyta Plungės sporto ir rekreacijos centro 2020 metų veiklos ataskaita, paskirtos piniginės premijos Plungės rajono savivaldybės gyventojams ir sporto atstovams, pasiekusiems aukštų rezultatų sporto srityje.  Iš viso sulaukta 32 paraiškų, bendra skatinimo premijoms skirta suma – 13 750 eurų. Taip pat pritarta Sporto plėtros programos lėšų paskirstymui (Programoje 2021 metams buvo numatyta 60 000 eurų). </w:t>
      </w:r>
    </w:p>
    <w:p w:rsidR="00366F78" w:rsidRPr="00410B90" w:rsidRDefault="00366F78" w:rsidP="009B4064">
      <w:pPr>
        <w:ind w:firstLine="720"/>
        <w:jc w:val="both"/>
      </w:pPr>
      <w:r w:rsidRPr="00410B90">
        <w:t xml:space="preserve">Antrame posėdyje pristatyta Sporto tarybos 2020 metų veiklos ataskaita, patvirtintos 2021-2022 metų prioritetinės Plungės rajone kultivuojamos sporto šakos: komandinės – futbolas ir krepšinis; individualios – dziudo, irklavimas, šachmatai, lengvoji atletika, motokrosas. </w:t>
      </w:r>
    </w:p>
    <w:p w:rsidR="00366F78" w:rsidRPr="00410B90" w:rsidRDefault="00366F78" w:rsidP="009B4064">
      <w:pPr>
        <w:ind w:firstLine="720"/>
        <w:jc w:val="both"/>
      </w:pPr>
      <w:r w:rsidRPr="00410B90">
        <w:t xml:space="preserve">Gegužės mėnesį Sporto tarybos nariai elektroninėmis priemonėmis savo nuomones tam tikrais klausimais išreiškė du kartus. Pritarta papildomam Plungės rajone kultivuojamų individualiųjų prioritetinių sporto šakų rėmimui, skiriant joms po 1 000 eurų. Taip pat svarstyti Plungės sporto ir rekreacijos centrui priklausančio turto nuomos įkainiai, tačiau galutinis sprendimas nepriimtas. </w:t>
      </w:r>
    </w:p>
    <w:p w:rsidR="00366F78" w:rsidRPr="00410B90" w:rsidRDefault="00366F78" w:rsidP="009B4064">
      <w:pPr>
        <w:ind w:firstLine="720"/>
        <w:jc w:val="both"/>
      </w:pPr>
      <w:r w:rsidRPr="00410B90">
        <w:t>Liepos mėnesį vykusiame posėdyje Sporto tarybos nariams pristatytos aktyvaus laisvalaikio aikštelės įrengimo Plungės mieste galimybės, aptartos tinkamiausios vietos naujai aikštelei / rampai įrengti – siūlytos teritorijos, esančios prie A. Jucio progimnazijos ir „Ryto“ pagrindinės mokyklos. Alternatyvia vieta siūlyta Plungės irklavimo bazės teritorija (jeigu šioje vietoje tokios aikštelės įrengimui yra galimybė).</w:t>
      </w:r>
    </w:p>
    <w:p w:rsidR="00366F78" w:rsidRPr="00410B90" w:rsidRDefault="00366F78" w:rsidP="00366F78">
      <w:pPr>
        <w:ind w:firstLine="720"/>
        <w:jc w:val="both"/>
      </w:pPr>
      <w:r w:rsidRPr="00410B90">
        <w:t>Antrąjį metų pusmetį elektroninėmis ryšio priemonėmis savo nuomones išreikšti Sporto tarybos nariai buvo kviesti dar penkis kartus: pritarta skirti finansavimą sportininko dalyvavimui pasirengimo stovykloje prieš Pasaulio jaunių čempionatą, svarstyta galimybė papildomai finansuoti Plungės sporto ir rekreacijos centro tinklinio trenerio etatą, pritarta darbo grupės dėl Geriausiųjų Plungės rajono metų sportininkų ir sportinių žaidimų komandų rinkimų tvarkos atnaujinimo sudarymui, paskirtos lėšos (1 500 eurų) geriausiųjų 2021 metų sportininkų pagerbimo šventei organizuoti. Taip pat patvirtintas geriausiųjų sportininkų dešimtukas bei išrinktos geriausios rajono sportinių žaidimų komandos: lietuviško ritinio komanda „Plateliai“ ir regbio komanda „Perkūnas“.</w:t>
      </w:r>
    </w:p>
    <w:p w:rsidR="00366F78" w:rsidRPr="00410B90" w:rsidRDefault="00366F78" w:rsidP="00366F78">
      <w:pPr>
        <w:ind w:firstLine="720"/>
        <w:jc w:val="both"/>
      </w:pPr>
      <w:r w:rsidRPr="00410B90">
        <w:t>Metų pabaigoje Sporto tarybos posėdyje patvirtinta atnaujinta Geriausiųjų Plungės rajono metų sportininkų ir sportinių žaidimų komandų rinkimų tvarka.</w:t>
      </w:r>
    </w:p>
    <w:p w:rsidR="00366F78" w:rsidRDefault="00366F78" w:rsidP="00D43506">
      <w:pPr>
        <w:jc w:val="center"/>
        <w:rPr>
          <w:b/>
        </w:rPr>
      </w:pPr>
    </w:p>
    <w:p w:rsidR="00D43506" w:rsidRDefault="005957CB" w:rsidP="00D43506">
      <w:pPr>
        <w:jc w:val="center"/>
        <w:rPr>
          <w:b/>
        </w:rPr>
      </w:pPr>
      <w:r>
        <w:rPr>
          <w:b/>
        </w:rPr>
        <w:t>3</w:t>
      </w:r>
      <w:r w:rsidR="003F7EA7">
        <w:rPr>
          <w:b/>
        </w:rPr>
        <w:t>.1</w:t>
      </w:r>
      <w:r w:rsidR="00366F78">
        <w:rPr>
          <w:b/>
        </w:rPr>
        <w:t>9</w:t>
      </w:r>
      <w:r w:rsidR="003F7EA7" w:rsidRPr="003F7EA7">
        <w:rPr>
          <w:b/>
        </w:rPr>
        <w:t>.</w:t>
      </w:r>
      <w:r w:rsidR="003F7EA7">
        <w:t xml:space="preserve"> </w:t>
      </w:r>
      <w:r w:rsidR="00D43506">
        <w:rPr>
          <w:b/>
        </w:rPr>
        <w:t>STRATEGINIO PLANAVIMO GRUPĖ</w:t>
      </w:r>
    </w:p>
    <w:p w:rsidR="003C0E2E" w:rsidRDefault="003C0E2E" w:rsidP="003C0E2E">
      <w:pPr>
        <w:jc w:val="center"/>
        <w:rPr>
          <w:b/>
        </w:rPr>
      </w:pPr>
      <w:r>
        <w:rPr>
          <w:b/>
        </w:rPr>
        <w:t>Pirmininkas – Mindaugas Kaunas.</w:t>
      </w:r>
    </w:p>
    <w:p w:rsidR="003C0E2E" w:rsidRDefault="003C0E2E" w:rsidP="003C0E2E">
      <w:pPr>
        <w:jc w:val="center"/>
        <w:rPr>
          <w:b/>
        </w:rPr>
      </w:pPr>
    </w:p>
    <w:p w:rsidR="003C0E2E" w:rsidRDefault="003C0E2E" w:rsidP="00012C26">
      <w:pPr>
        <w:pStyle w:val="Sraopastraipa"/>
        <w:ind w:left="0" w:firstLine="720"/>
        <w:jc w:val="both"/>
      </w:pPr>
      <w:r>
        <w:t xml:space="preserve">Plungės rajono savivaldybės Strateginio planavimo grupė (toliau – Grupė) 2021 metais posėdžiavo 3 kartus, apsvarstyti 5 klausimai. </w:t>
      </w:r>
    </w:p>
    <w:p w:rsidR="003C0E2E" w:rsidRDefault="003C0E2E" w:rsidP="00012C26">
      <w:pPr>
        <w:pStyle w:val="Sraopastraipa"/>
        <w:ind w:left="0" w:firstLine="720"/>
        <w:jc w:val="both"/>
      </w:pPr>
      <w:r>
        <w:t xml:space="preserve">Sausio mėnesį vykusio posėdžio metu dalyviai diskutavo apie Plungės rajono savivaldybės </w:t>
      </w:r>
      <w:r w:rsidR="005A2056">
        <w:t>s</w:t>
      </w:r>
      <w:r>
        <w:t>trateginio veiklos plano (toliau – SVP) programų priemonių skaičiaus padidinimą</w:t>
      </w:r>
      <w:r w:rsidR="005A2056">
        <w:t xml:space="preserve"> (</w:t>
      </w:r>
      <w:r>
        <w:t>sumažinimą</w:t>
      </w:r>
      <w:r w:rsidR="005A2056">
        <w:t>)</w:t>
      </w:r>
      <w:r>
        <w:t>, sprendė, kaip patikslinti tam tikrų priemonių pavadinimus. Grupės nariai nutarė SVP 04 programoje palikti priemonę „UAB „Plungės autobusų parko veikla“, į tą pačią programą įtraukti naują priemonę</w:t>
      </w:r>
      <w:r w:rsidR="005A2056">
        <w:t xml:space="preserve"> -</w:t>
      </w:r>
      <w:r>
        <w:t xml:space="preserve"> „Keleivių ir moksleivių pavėžėjimas“, patikslinti SVP 06 ir 07 programų kelių priemonių pavadinimus. Taip pat šiame posėdyje Strateginio planavimo ir investicijų skyriaus vedėjo pavaduotoja Jurgita Saldukienė Grupės narius supažindino su suplanuotu maksimalių asignavimų SVP programoms įgyvendinti plano projektu. Jam nariai neprieštaravo. </w:t>
      </w:r>
    </w:p>
    <w:p w:rsidR="003C0E2E" w:rsidRDefault="003C0E2E" w:rsidP="00012C26">
      <w:pPr>
        <w:pStyle w:val="Sraopastraipa"/>
        <w:ind w:left="0" w:firstLine="720"/>
        <w:jc w:val="both"/>
      </w:pPr>
      <w:r>
        <w:t xml:space="preserve">Nors į antrąjį Grupės posėdį dalyviai rinkosi tik nuspręsti, kuriuos asmenis paskirti SVP programų kuratoriais, posėdžio metu </w:t>
      </w:r>
      <w:r w:rsidR="005A2056">
        <w:t>iškilo ir</w:t>
      </w:r>
      <w:r>
        <w:t xml:space="preserve"> kitų </w:t>
      </w:r>
      <w:r w:rsidR="005A2056">
        <w:t>klausimų</w:t>
      </w:r>
      <w:r>
        <w:t>. Po ilgų diskusijų posėdžio dalyviai nusprendė p</w:t>
      </w:r>
      <w:r w:rsidRPr="00083D4E">
        <w:t xml:space="preserve">akeisti </w:t>
      </w:r>
      <w:r>
        <w:t xml:space="preserve">SVP 01 </w:t>
      </w:r>
      <w:r w:rsidRPr="00083D4E">
        <w:t>programos pavadinimą į „Ugdymo kokybės, sporto ir modernios</w:t>
      </w:r>
      <w:r>
        <w:t xml:space="preserve"> aplinkos užtikrinimo programa“, o SVP 06 </w:t>
      </w:r>
      <w:r w:rsidRPr="00083D4E">
        <w:t xml:space="preserve">programos pavadinimą </w:t>
      </w:r>
      <w:r w:rsidR="005A2056">
        <w:t xml:space="preserve">- </w:t>
      </w:r>
      <w:r w:rsidRPr="00083D4E">
        <w:t>į</w:t>
      </w:r>
      <w:r>
        <w:t xml:space="preserve"> </w:t>
      </w:r>
      <w:r w:rsidRPr="00083D4E">
        <w:t xml:space="preserve">„Kultūros ir turizmo </w:t>
      </w:r>
      <w:r w:rsidRPr="00083D4E">
        <w:lastRenderedPageBreak/>
        <w:t>programa“.</w:t>
      </w:r>
      <w:r>
        <w:t xml:space="preserve"> Sutarta SVP 02 </w:t>
      </w:r>
      <w:r w:rsidRPr="00083D4E">
        <w:t xml:space="preserve">programą papildyti nauja priemone </w:t>
      </w:r>
      <w:r w:rsidR="005A2056">
        <w:t xml:space="preserve">- </w:t>
      </w:r>
      <w:r w:rsidRPr="00083D4E">
        <w:t>„Bendradarb</w:t>
      </w:r>
      <w:r>
        <w:t xml:space="preserve">ystės centro „Spiečius“ veikla“, o SVP 08 programą papildyti </w:t>
      </w:r>
      <w:r w:rsidRPr="00083D4E">
        <w:t>nauja ei</w:t>
      </w:r>
      <w:r>
        <w:t xml:space="preserve">lute </w:t>
      </w:r>
      <w:r w:rsidR="005A2056">
        <w:t xml:space="preserve">- </w:t>
      </w:r>
      <w:r>
        <w:t xml:space="preserve">„Dalyvaujamasis biudžetas“ bei nauja </w:t>
      </w:r>
      <w:r w:rsidRPr="00083D4E">
        <w:t>priemone dėl infrastruktūros.</w:t>
      </w:r>
      <w:r>
        <w:t xml:space="preserve"> Grupės nariai nusprendė SVP 01 programos kuratoriumi paskirti Gintautą Rimeikį, 02 programos – Jurgitą Saldukienę, 03 programos – Tomą Jocį, 04 programos – Jolantą Puidokienę, 05 programos – Robertą Jakumienę, 06 programos – Ingridą Uznevičiūtę, 07 programos – Daivą Mažeikienę, o 08 programos – Arvydą Liutiką. </w:t>
      </w:r>
    </w:p>
    <w:p w:rsidR="003C0E2E" w:rsidRDefault="003C0E2E" w:rsidP="00012C26">
      <w:pPr>
        <w:pStyle w:val="Sraopastraipa"/>
        <w:ind w:left="0" w:firstLine="720"/>
        <w:jc w:val="both"/>
      </w:pPr>
      <w:r>
        <w:t xml:space="preserve">Gruodžio mėnesį vykusiame posėdyje Grupės nariai aptarė Jurgitos Saldukienės parengtą Plungės rajono savivaldybės </w:t>
      </w:r>
      <w:r w:rsidR="005A2056">
        <w:rPr>
          <w:color w:val="000000"/>
        </w:rPr>
        <w:t>s</w:t>
      </w:r>
      <w:r w:rsidRPr="00F7687A">
        <w:rPr>
          <w:color w:val="000000"/>
        </w:rPr>
        <w:t>tra</w:t>
      </w:r>
      <w:r>
        <w:rPr>
          <w:color w:val="000000"/>
        </w:rPr>
        <w:t>teginio planavimo tvarkos aprašą. Jo rengėjai pasiūlyta p</w:t>
      </w:r>
      <w:r w:rsidRPr="00E64967">
        <w:rPr>
          <w:color w:val="000000"/>
        </w:rPr>
        <w:t xml:space="preserve">akoreguoti </w:t>
      </w:r>
      <w:r>
        <w:rPr>
          <w:color w:val="000000"/>
        </w:rPr>
        <w:t>šio</w:t>
      </w:r>
      <w:r w:rsidRPr="00E64967">
        <w:rPr>
          <w:color w:val="000000"/>
        </w:rPr>
        <w:t xml:space="preserve"> </w:t>
      </w:r>
      <w:r w:rsidR="005A2056">
        <w:rPr>
          <w:color w:val="000000"/>
        </w:rPr>
        <w:t>T</w:t>
      </w:r>
      <w:r w:rsidRPr="00E64967">
        <w:rPr>
          <w:color w:val="000000"/>
        </w:rPr>
        <w:t>varkos aprašo 50 punktą ir jį išdėstyti taip: „Seniūnijų ir Administracijos skyrių MVP turi būti suderinti su kalbos tvarkytoju“.</w:t>
      </w:r>
      <w:r>
        <w:rPr>
          <w:color w:val="000000"/>
        </w:rPr>
        <w:t xml:space="preserve"> Taip pat diskutuota, kokį pavadinimą suteikti naujai priemonei, skatinančiai jaunų specialistų pritraukimą. Nutarta suteikti tokį pavadinimą – </w:t>
      </w:r>
      <w:r>
        <w:t>„</w:t>
      </w:r>
      <w:r w:rsidRPr="00250D8F">
        <w:rPr>
          <w:rFonts w:eastAsia="Calibri"/>
        </w:rPr>
        <w:t xml:space="preserve">Savivaldybės įstaigoms reikalingų specialybių darbuotojų </w:t>
      </w:r>
      <w:r>
        <w:rPr>
          <w:rFonts w:eastAsia="Calibri"/>
        </w:rPr>
        <w:t>finansinis skatinimas“.</w:t>
      </w:r>
    </w:p>
    <w:p w:rsidR="00057957" w:rsidRDefault="00057957" w:rsidP="00057957">
      <w:pPr>
        <w:jc w:val="center"/>
        <w:rPr>
          <w:b/>
        </w:rPr>
      </w:pPr>
    </w:p>
    <w:p w:rsidR="00057957" w:rsidRPr="00BC5785" w:rsidRDefault="00057957" w:rsidP="00057957">
      <w:pPr>
        <w:jc w:val="center"/>
        <w:rPr>
          <w:b/>
        </w:rPr>
      </w:pPr>
      <w:r>
        <w:rPr>
          <w:b/>
        </w:rPr>
        <w:t xml:space="preserve">3.20. </w:t>
      </w:r>
      <w:r w:rsidRPr="00BC5785">
        <w:rPr>
          <w:b/>
        </w:rPr>
        <w:t>TARYBOS VEIKLOS REGLAMENTO KEITIMO KOMISIJA</w:t>
      </w:r>
    </w:p>
    <w:p w:rsidR="00057957" w:rsidRPr="00835BA4" w:rsidRDefault="00057957" w:rsidP="00057957">
      <w:pPr>
        <w:jc w:val="center"/>
        <w:rPr>
          <w:b/>
        </w:rPr>
      </w:pPr>
      <w:r w:rsidRPr="00835BA4">
        <w:rPr>
          <w:b/>
        </w:rPr>
        <w:t>Pirmininkė – Asta Beierle Eigirdienė</w:t>
      </w:r>
      <w:r>
        <w:rPr>
          <w:b/>
        </w:rPr>
        <w:t>.</w:t>
      </w:r>
    </w:p>
    <w:p w:rsidR="00057957" w:rsidRDefault="00057957" w:rsidP="00057957">
      <w:pPr>
        <w:jc w:val="center"/>
        <w:rPr>
          <w:b/>
        </w:rPr>
      </w:pPr>
    </w:p>
    <w:p w:rsidR="00057957" w:rsidRDefault="00057957" w:rsidP="009B4064">
      <w:pPr>
        <w:ind w:firstLine="720"/>
        <w:jc w:val="both"/>
      </w:pPr>
      <w:r>
        <w:t>2021 metais įvyko trys Tarybos veiklos reglamento keitimo komisijos posėdžiai. Posėdžių metu buvo koreguojamas Savivaldybės tarybos veiklos reglamentas. atsižvelgiant į Vyriausybės atstovo pareikštas pastabas.</w:t>
      </w:r>
    </w:p>
    <w:p w:rsidR="009B4064" w:rsidRPr="00CD1867" w:rsidRDefault="009B4064" w:rsidP="002128E2">
      <w:pPr>
        <w:tabs>
          <w:tab w:val="left" w:pos="3038"/>
        </w:tabs>
        <w:rPr>
          <w:color w:val="000000"/>
        </w:rPr>
      </w:pPr>
    </w:p>
    <w:p w:rsidR="00242866" w:rsidRPr="00410B90" w:rsidRDefault="00242866" w:rsidP="00242866">
      <w:pPr>
        <w:jc w:val="center"/>
        <w:rPr>
          <w:b/>
          <w:bCs/>
        </w:rPr>
      </w:pPr>
      <w:r w:rsidRPr="00410B90">
        <w:rPr>
          <w:b/>
          <w:bCs/>
        </w:rPr>
        <w:t>3.2</w:t>
      </w:r>
      <w:r w:rsidR="009B6FF4">
        <w:rPr>
          <w:b/>
          <w:bCs/>
        </w:rPr>
        <w:t>1</w:t>
      </w:r>
      <w:r w:rsidRPr="00410B90">
        <w:rPr>
          <w:b/>
          <w:bCs/>
        </w:rPr>
        <w:t xml:space="preserve">. TRADICINIŲ RELIGINIŲ BENDRUOMENIŲ RĖMIMO </w:t>
      </w:r>
    </w:p>
    <w:p w:rsidR="00242866" w:rsidRPr="00410B90" w:rsidRDefault="00242866" w:rsidP="00242866">
      <w:pPr>
        <w:jc w:val="center"/>
        <w:rPr>
          <w:b/>
          <w:bCs/>
        </w:rPr>
      </w:pPr>
      <w:r w:rsidRPr="00410B90">
        <w:rPr>
          <w:b/>
          <w:bCs/>
        </w:rPr>
        <w:t>PRAŠYMŲ VERTINIMO KOMISIJA</w:t>
      </w:r>
    </w:p>
    <w:p w:rsidR="00242866" w:rsidRPr="00410B90" w:rsidRDefault="00242866" w:rsidP="00242866">
      <w:pPr>
        <w:jc w:val="center"/>
        <w:rPr>
          <w:b/>
          <w:bCs/>
        </w:rPr>
      </w:pPr>
      <w:r w:rsidRPr="00410B90">
        <w:rPr>
          <w:b/>
          <w:bCs/>
        </w:rPr>
        <w:t>Pirmininkė – Jolanta Skurdauskienė.</w:t>
      </w:r>
    </w:p>
    <w:p w:rsidR="00242866" w:rsidRPr="00410B90" w:rsidRDefault="00242866" w:rsidP="00242866">
      <w:pPr>
        <w:ind w:firstLine="720"/>
        <w:jc w:val="both"/>
      </w:pPr>
    </w:p>
    <w:p w:rsidR="00242866" w:rsidRPr="00410B90" w:rsidRDefault="00242866" w:rsidP="009B6FF4">
      <w:pPr>
        <w:ind w:firstLine="720"/>
        <w:jc w:val="both"/>
      </w:pPr>
      <w:r w:rsidRPr="00410B90">
        <w:t>2021 metais įvyko 2 Tradicinių religinių bendruomenių rėmimo prašymų vertinimo komisijos posėdžiai, išnagrinėtos 7 gautos paraiškos dėl finansavimo. Pirmame posėdyje finansuotos trys paraiškos: Alsėdžių Švč. Mergelės Marijos nekaltojo prasidėjimo parapijos (2 800 eurų), Platelių Šv. Apaštalų Petro ir Pauliaus parapijos (9 000 eurų) ir Žlibinų Švč. Mergelės Marijos, Krikščionių pagalbos parapijos paraiška (8 200 eurų). Antrame posėdyje paskirstytas papildomai gautas 10 000 eurų finansavimas, skirtas religinių bendruomenių rėmimui. Plungės Šv. Jono Krikštytojo parapijai skirtas 9 536,03 euro finansavimas, Platelių Šv. apaštalų Petro ir Pauliaus parapijai -  463,97 euro finansavimas.</w:t>
      </w:r>
    </w:p>
    <w:p w:rsidR="009B6FF4" w:rsidRDefault="009B6FF4" w:rsidP="009B6FF4">
      <w:pPr>
        <w:jc w:val="center"/>
        <w:rPr>
          <w:b/>
        </w:rPr>
      </w:pPr>
    </w:p>
    <w:p w:rsidR="009B6FF4" w:rsidRPr="00BC5785" w:rsidRDefault="00257E20" w:rsidP="009B6FF4">
      <w:pPr>
        <w:jc w:val="center"/>
        <w:rPr>
          <w:b/>
        </w:rPr>
      </w:pPr>
      <w:r>
        <w:rPr>
          <w:b/>
        </w:rPr>
        <w:t xml:space="preserve">3.22. </w:t>
      </w:r>
      <w:r w:rsidR="009B6FF4" w:rsidRPr="00BC5785">
        <w:rPr>
          <w:b/>
        </w:rPr>
        <w:t>ŠVIETIMO TARYBA</w:t>
      </w:r>
    </w:p>
    <w:p w:rsidR="009B6FF4" w:rsidRDefault="009B6FF4" w:rsidP="009B6FF4">
      <w:pPr>
        <w:jc w:val="center"/>
        <w:rPr>
          <w:b/>
        </w:rPr>
      </w:pPr>
      <w:r>
        <w:rPr>
          <w:b/>
        </w:rPr>
        <w:t>Pirmininkė – Danguolė Alčauskienė.</w:t>
      </w:r>
    </w:p>
    <w:p w:rsidR="009B6FF4" w:rsidRDefault="009B6FF4" w:rsidP="009B6FF4">
      <w:pPr>
        <w:jc w:val="center"/>
        <w:rPr>
          <w:b/>
        </w:rPr>
      </w:pPr>
    </w:p>
    <w:p w:rsidR="009B6FF4" w:rsidRDefault="009B6FF4" w:rsidP="009B6FF4">
      <w:pPr>
        <w:ind w:firstLine="720"/>
        <w:jc w:val="both"/>
      </w:pPr>
      <w:r>
        <w:t>2021 metais įvyko vienas Švietimo tarybos posėdis.  Jo metu buvo aptarti 2 klausimai. Švietimo tarybos nariai aptarė Švietimo įstaigų tinklo pertvarkos 2021 – 2025 metų plano projektą. Buvo  diskutuojama dėl rajone esančių vaikų lopšelių - darželių ir Plungės sporto ir rekreacijos centro problemų. Nė vienu klausimu nebuvo priimta konkrečių nutarimų.</w:t>
      </w:r>
    </w:p>
    <w:p w:rsidR="009B6FF4" w:rsidRDefault="009B6FF4" w:rsidP="00AF6E5D">
      <w:pPr>
        <w:jc w:val="both"/>
      </w:pPr>
    </w:p>
    <w:p w:rsidR="00257E20" w:rsidRPr="00410B90" w:rsidRDefault="00257E20" w:rsidP="00257E20">
      <w:pPr>
        <w:jc w:val="center"/>
        <w:rPr>
          <w:b/>
          <w:bCs/>
        </w:rPr>
      </w:pPr>
      <w:r w:rsidRPr="00410B90">
        <w:rPr>
          <w:b/>
          <w:bCs/>
        </w:rPr>
        <w:t>3.23. VAIKO GEROVĖS KOMISIJA</w:t>
      </w:r>
    </w:p>
    <w:p w:rsidR="00257E20" w:rsidRPr="00410B90" w:rsidRDefault="00257E20" w:rsidP="00257E20">
      <w:pPr>
        <w:jc w:val="center"/>
        <w:rPr>
          <w:b/>
          <w:bCs/>
        </w:rPr>
      </w:pPr>
      <w:r w:rsidRPr="00410B90">
        <w:rPr>
          <w:b/>
          <w:bCs/>
        </w:rPr>
        <w:t>Pirmininkė – Laura Zabitienė.</w:t>
      </w:r>
    </w:p>
    <w:p w:rsidR="00257E20" w:rsidRPr="00410B90" w:rsidRDefault="00257E20" w:rsidP="00257E20">
      <w:pPr>
        <w:ind w:firstLine="720"/>
        <w:jc w:val="both"/>
      </w:pPr>
    </w:p>
    <w:p w:rsidR="00257E20" w:rsidRPr="00410B90" w:rsidRDefault="00257E20" w:rsidP="00257E20">
      <w:pPr>
        <w:ind w:firstLine="720"/>
        <w:jc w:val="both"/>
      </w:pPr>
      <w:r w:rsidRPr="00410B90">
        <w:t xml:space="preserve">2021 metais įvyko 10 Vaiko gerovės komisijos posėdžių, kurių metu apsvarstyta 20 klausimų. Posėdžių metu svarstyti iš Policijos komisariato gauti pranešimai apie nepilnamečių padarytus administracinio ar baudžiamojo pobūdžio nusižengimus. Iš viso aptarti šešiolikos nepilnamečių padaryti nusižengimai. Vienu atveju paskirtas vaiko minimalios priežiūros priemonės vykdymas, dviem atvejais - minimalios priežiūros priemonės vykdymas pratęstas, dviem atvejais - minimalios priežiūros priemonės vykdymas nepratęstas, šešiais atvejais - minimalios priežiūros priemonė neskirta. Posėdžiuose taip pat patvirtintas Plungės rajono savivaldybės vaiko gerovės komisijos 2021 metų veiklos planas, pristatyti Lietuvos Respublikos vaiko minimalios ir vidutinės </w:t>
      </w:r>
      <w:r w:rsidRPr="00410B90">
        <w:lastRenderedPageBreak/>
        <w:t>priežiūros įstatymo pakeitimai, pritarta naujai parengtai Plungės rajono savivaldybės vaiko gerovės komisijos reglamento redakcijai.</w:t>
      </w:r>
    </w:p>
    <w:p w:rsidR="00257E20" w:rsidRPr="00410B90" w:rsidRDefault="00257E20" w:rsidP="00257E20">
      <w:pPr>
        <w:ind w:firstLine="720"/>
        <w:jc w:val="both"/>
      </w:pPr>
    </w:p>
    <w:p w:rsidR="00257E20" w:rsidRPr="00410B90" w:rsidRDefault="00257E20" w:rsidP="00257E20">
      <w:pPr>
        <w:jc w:val="center"/>
        <w:rPr>
          <w:b/>
          <w:bCs/>
        </w:rPr>
      </w:pPr>
      <w:r w:rsidRPr="00410B90">
        <w:rPr>
          <w:b/>
          <w:bCs/>
        </w:rPr>
        <w:t>3.2</w:t>
      </w:r>
      <w:r>
        <w:rPr>
          <w:b/>
          <w:bCs/>
        </w:rPr>
        <w:t>4</w:t>
      </w:r>
      <w:r w:rsidRPr="00410B90">
        <w:rPr>
          <w:b/>
          <w:bCs/>
        </w:rPr>
        <w:t>. VAIKŲ IR JAUNIMO SOCIALIZACIJOS (VASAROS POILSIO) PROGRAMŲ</w:t>
      </w:r>
    </w:p>
    <w:p w:rsidR="00257E20" w:rsidRPr="00410B90" w:rsidRDefault="00257E20" w:rsidP="00257E20">
      <w:pPr>
        <w:jc w:val="center"/>
        <w:rPr>
          <w:b/>
          <w:bCs/>
        </w:rPr>
      </w:pPr>
      <w:r w:rsidRPr="00410B90">
        <w:rPr>
          <w:b/>
          <w:bCs/>
        </w:rPr>
        <w:t>LĖŠŲ SKIRSTYMO KOMISIJA</w:t>
      </w:r>
    </w:p>
    <w:p w:rsidR="00257E20" w:rsidRPr="00410B90" w:rsidRDefault="00257E20" w:rsidP="00257E20">
      <w:pPr>
        <w:jc w:val="center"/>
        <w:rPr>
          <w:b/>
          <w:bCs/>
        </w:rPr>
      </w:pPr>
      <w:r w:rsidRPr="00410B90">
        <w:rPr>
          <w:b/>
          <w:bCs/>
        </w:rPr>
        <w:t>Pirmininkas – Žydrūnas Purauskis.</w:t>
      </w:r>
    </w:p>
    <w:p w:rsidR="00257E20" w:rsidRPr="00410B90" w:rsidRDefault="00257E20" w:rsidP="00257E20">
      <w:pPr>
        <w:ind w:firstLine="720"/>
        <w:jc w:val="both"/>
      </w:pPr>
    </w:p>
    <w:p w:rsidR="00257E20" w:rsidRPr="00410B90" w:rsidRDefault="00257E20" w:rsidP="00257E20">
      <w:pPr>
        <w:ind w:firstLine="720"/>
        <w:jc w:val="both"/>
      </w:pPr>
      <w:r w:rsidRPr="00410B90">
        <w:t xml:space="preserve">2021 metais įvyko 1 Vaikų ir jaunimo socializacijos (vasaros poilsio) programų lėšų skirstymo komisijos posėdis. Iš viso buvo gautos 33 paraiškos, bendras programos finansavimas siekė 36 000 eurų (20 000 eurų – Savivaldybės biudžeto lėšos, 16 000 eurų – lėšos, nepanaudotos neformaliajam vaikų švietimui). Svarstyta, kad komercinio pobūdžio stovyklų finansavimo klausimas turėtų likti atviras. </w:t>
      </w:r>
    </w:p>
    <w:p w:rsidR="009B6FF4" w:rsidRDefault="009B6FF4" w:rsidP="00AF6E5D">
      <w:pPr>
        <w:jc w:val="both"/>
      </w:pPr>
    </w:p>
    <w:p w:rsidR="006E6FBF" w:rsidRPr="006E6FBF" w:rsidRDefault="005957CB" w:rsidP="006E6FBF">
      <w:pPr>
        <w:tabs>
          <w:tab w:val="left" w:pos="3038"/>
        </w:tabs>
        <w:jc w:val="center"/>
        <w:rPr>
          <w:b/>
        </w:rPr>
      </w:pPr>
      <w:r>
        <w:rPr>
          <w:b/>
        </w:rPr>
        <w:t>3</w:t>
      </w:r>
      <w:r w:rsidR="003F7EA7" w:rsidRPr="003F7EA7">
        <w:rPr>
          <w:b/>
        </w:rPr>
        <w:t>.</w:t>
      </w:r>
      <w:r w:rsidR="003F7EA7">
        <w:rPr>
          <w:b/>
        </w:rPr>
        <w:t>1</w:t>
      </w:r>
      <w:r w:rsidR="00A35CBF">
        <w:rPr>
          <w:b/>
        </w:rPr>
        <w:t>5</w:t>
      </w:r>
      <w:r w:rsidR="003F7EA7" w:rsidRPr="003F7EA7">
        <w:rPr>
          <w:b/>
        </w:rPr>
        <w:t>.</w:t>
      </w:r>
      <w:r w:rsidR="003F7EA7">
        <w:t xml:space="preserve"> </w:t>
      </w:r>
      <w:hyperlink r:id="rId16" w:history="1">
        <w:r w:rsidR="006E6FBF" w:rsidRPr="006E6FBF">
          <w:rPr>
            <w:rStyle w:val="Hipersaitas"/>
            <w:b/>
            <w:color w:val="auto"/>
            <w:u w:val="none"/>
          </w:rPr>
          <w:t>VEIKLOS VALDYMO PROGRAMOS KAIMO RĖMIMO PRIEMONĖS LĖŠŲ PASKIRSTYMO KOMISIJA</w:t>
        </w:r>
      </w:hyperlink>
    </w:p>
    <w:p w:rsidR="006E6FBF" w:rsidRPr="001259A7" w:rsidRDefault="006E6FBF" w:rsidP="006E6FBF">
      <w:pPr>
        <w:tabs>
          <w:tab w:val="left" w:pos="3038"/>
        </w:tabs>
        <w:jc w:val="center"/>
        <w:rPr>
          <w:b/>
        </w:rPr>
      </w:pPr>
      <w:r w:rsidRPr="001259A7">
        <w:rPr>
          <w:b/>
        </w:rPr>
        <w:t>Pirmininkė - Daina Martišienė.</w:t>
      </w:r>
    </w:p>
    <w:p w:rsidR="006E6FBF" w:rsidRPr="00B828EF" w:rsidRDefault="006E6FBF" w:rsidP="006E6FBF">
      <w:pPr>
        <w:tabs>
          <w:tab w:val="left" w:pos="3038"/>
        </w:tabs>
        <w:jc w:val="center"/>
        <w:rPr>
          <w:b/>
        </w:rPr>
      </w:pPr>
      <w:r w:rsidRPr="00B828EF">
        <w:rPr>
          <w:b/>
        </w:rPr>
        <w:t>Nariai: Marijus Kaktys, Airida Montvydienė, Algirdas Pečiulis, Danutė Repšienė,</w:t>
      </w:r>
    </w:p>
    <w:p w:rsidR="006E6FBF" w:rsidRDefault="006E6FBF" w:rsidP="006E6FBF">
      <w:pPr>
        <w:tabs>
          <w:tab w:val="left" w:pos="3038"/>
        </w:tabs>
        <w:jc w:val="center"/>
        <w:rPr>
          <w:b/>
        </w:rPr>
      </w:pPr>
      <w:r w:rsidRPr="00B828EF">
        <w:rPr>
          <w:b/>
        </w:rPr>
        <w:t>Vaidotas Skierus, Dalia Vaičekauskienė.</w:t>
      </w:r>
    </w:p>
    <w:p w:rsidR="00073C68" w:rsidRDefault="00073C68" w:rsidP="006E6FBF">
      <w:pPr>
        <w:tabs>
          <w:tab w:val="left" w:pos="3038"/>
        </w:tabs>
        <w:jc w:val="center"/>
        <w:rPr>
          <w:b/>
        </w:rPr>
      </w:pPr>
    </w:p>
    <w:p w:rsidR="008315BE" w:rsidRPr="008315BE" w:rsidRDefault="008315BE" w:rsidP="008315BE">
      <w:pPr>
        <w:ind w:firstLine="720"/>
        <w:jc w:val="both"/>
      </w:pPr>
      <w:r w:rsidRPr="008315BE">
        <w:t>Kaimo rėmimo priemonei 2021 m. iš Savivaldybės biudžeto skirta 20 000 eurų.</w:t>
      </w:r>
    </w:p>
    <w:p w:rsidR="008315BE" w:rsidRPr="008315BE" w:rsidRDefault="008315BE" w:rsidP="008315BE">
      <w:pPr>
        <w:ind w:firstLine="720"/>
        <w:jc w:val="both"/>
      </w:pPr>
      <w:r w:rsidRPr="008315BE">
        <w:t>Paraiškos paramai pagal šią priemonę gauti buvo renkamos nuo 2021 m. vasario 23 d. iki kovo 12 d. Informacija apie paraiškų rinkimą skelbta Savivaldybės interneto tinklalapyje.</w:t>
      </w:r>
    </w:p>
    <w:p w:rsidR="008315BE" w:rsidRPr="008315BE" w:rsidRDefault="008315BE" w:rsidP="008315BE">
      <w:pPr>
        <w:ind w:firstLine="720"/>
        <w:jc w:val="both"/>
      </w:pPr>
      <w:r w:rsidRPr="008315BE">
        <w:t>Gauta 31 paraiška paramai gauti. Įvyko trys Lėšų skirstymo komisijos posėdžiai gautoms paraiškoms apsvarstyti.</w:t>
      </w:r>
    </w:p>
    <w:p w:rsidR="008315BE" w:rsidRPr="008315BE" w:rsidRDefault="008315BE" w:rsidP="008315BE">
      <w:pPr>
        <w:ind w:firstLine="720"/>
        <w:jc w:val="both"/>
      </w:pPr>
      <w:r w:rsidRPr="008315BE">
        <w:t>Priemonės lėšų paskirstymo tvarkos apraše numatyta, kad prioritetas teikiamas tradiciniams šalyje ir rajone vykdomiems renginiams, kuriuose reprezentuojamas Plungės rajonas.</w:t>
      </w:r>
    </w:p>
    <w:p w:rsidR="008315BE" w:rsidRPr="008315BE" w:rsidRDefault="008315BE" w:rsidP="008315BE">
      <w:pPr>
        <w:ind w:firstLine="720"/>
        <w:jc w:val="both"/>
      </w:pPr>
      <w:r w:rsidRPr="008315BE">
        <w:t>Vadovaujantis Plungės rajono savivaldybės Veiklos valdymo programos Kaimo rėmimo priemonės lėšų paskirstymo komisijos veiklos nuostat</w:t>
      </w:r>
      <w:r w:rsidR="00CE41D7">
        <w:t>ais</w:t>
      </w:r>
      <w:r w:rsidRPr="008315BE">
        <w:t xml:space="preserve"> bei Savivaldybės veiklos valdymo programos Kaimo rėmimo priemonės lėšų paskirstymo tvarkos aprašu, patvirtintu Plungės rajono savivaldybės tarybos</w:t>
      </w:r>
      <w:r w:rsidRPr="008315BE">
        <w:rPr>
          <w:sz w:val="32"/>
          <w:szCs w:val="32"/>
        </w:rPr>
        <w:t xml:space="preserve"> </w:t>
      </w:r>
      <w:r w:rsidRPr="008315BE">
        <w:t>2017 m. kovo 30 d. sprendimu Nr. T1-66 (Savivaldybės tarybos 2017 m. spalio 26 d. sprendimu Nr. T1-237 papildytas 8.7. papunkčiu),</w:t>
      </w:r>
      <w:r w:rsidRPr="008315BE">
        <w:rPr>
          <w:b/>
        </w:rPr>
        <w:t xml:space="preserve"> </w:t>
      </w:r>
      <w:r w:rsidRPr="008315BE">
        <w:t>prisidėjimas prie naujai statomos ar rekonstruojamos infrastruktūros fiziniams asmenims kaimiškose teritorijose, esant nenumatytoms stichinėms ar gamtos sukeltoms priežastims, skiriamas ne daugiau kaip 20 proc. nuo atestuotos įmonės pateiktos sąmatos, suderintos su Savivaldybės administracija. Vadovaujantis Kaimo rėmimo priemonės lėšų paskirstymo tvarkos aprašo 8.1, 8.2, 8.3, 8.4, 8.6 ir 8.7 punktais, Lėšų skirstymo komisijai pritarus (2021 m. balandžio 27 d., posėdžio protokolas Nr. 1, 2021 m. balandžio 30 d. posėdžio protokolas Nr.2, 2021 m. gruodžio 7 d. posėdžio protokolas Nr. 3), Plungės rajono savivaldybės Veiklos valdymo programos Kaimo rėmimo priemonės lėšos skirtos:</w:t>
      </w:r>
    </w:p>
    <w:p w:rsidR="008315BE" w:rsidRPr="008315BE" w:rsidRDefault="008315BE" w:rsidP="008315BE">
      <w:pPr>
        <w:ind w:firstLine="720"/>
        <w:jc w:val="both"/>
      </w:pPr>
      <w:r w:rsidRPr="008315BE">
        <w:t>1. Žemės ūkio verslo ir mokomųjų kelionių išlaidoms kompensuoti – 1</w:t>
      </w:r>
      <w:r w:rsidR="00CE41D7">
        <w:t xml:space="preserve"> </w:t>
      </w:r>
      <w:r w:rsidRPr="008315BE">
        <w:t>000 Eur.</w:t>
      </w:r>
    </w:p>
    <w:p w:rsidR="008315BE" w:rsidRPr="008315BE" w:rsidRDefault="008315BE" w:rsidP="008315BE">
      <w:pPr>
        <w:ind w:firstLine="720"/>
        <w:jc w:val="both"/>
      </w:pPr>
      <w:r w:rsidRPr="008315BE">
        <w:t>2. Dalyvavimo mugėse, parodose, konkursuose, mokymuose ir žemdirbių šventėse, kuriose pristatoma Plungės rajono savivaldybė, išlaidoms kompensuoti – 4 900 Eur.</w:t>
      </w:r>
    </w:p>
    <w:p w:rsidR="008315BE" w:rsidRPr="008315BE" w:rsidRDefault="008315BE" w:rsidP="008315BE">
      <w:pPr>
        <w:ind w:firstLine="720"/>
        <w:jc w:val="both"/>
      </w:pPr>
      <w:r w:rsidRPr="008315BE">
        <w:t>3. Skatinti sodybų, kaimo turizmo sodybų, ūkininkų sodybų savininkus ir kaimo gyventojų vietovių apžiūrų - konkursų nugalėtojus, geriausius rajono metų ūkininkus – 6 500 Eur.</w:t>
      </w:r>
    </w:p>
    <w:p w:rsidR="008315BE" w:rsidRPr="008315BE" w:rsidRDefault="008315BE" w:rsidP="008315BE">
      <w:pPr>
        <w:ind w:firstLine="720"/>
        <w:jc w:val="both"/>
      </w:pPr>
      <w:r w:rsidRPr="008315BE">
        <w:t>4. Kaimo bendruomenių veiklos programoms ir registruotoms žemdirbiškoms visuomeninėms organizacijoms skatinti – 5 800 Eur.</w:t>
      </w:r>
    </w:p>
    <w:p w:rsidR="008315BE" w:rsidRPr="008315BE" w:rsidRDefault="008315BE" w:rsidP="008315BE">
      <w:pPr>
        <w:ind w:firstLine="720"/>
        <w:jc w:val="both"/>
      </w:pPr>
      <w:r w:rsidRPr="008315BE">
        <w:t>5. Asociacijų, kooperatyvų nenumatytoms, bet patirtoms žemės ūkio veiklos išlaidoms kompensuoti – 900 Eur.</w:t>
      </w:r>
    </w:p>
    <w:p w:rsidR="008315BE" w:rsidRPr="008315BE" w:rsidRDefault="008315BE" w:rsidP="008315BE">
      <w:pPr>
        <w:ind w:firstLine="720"/>
        <w:jc w:val="both"/>
      </w:pPr>
      <w:r w:rsidRPr="008315BE">
        <w:t>6. Prisidėjimas prie naujai statomos ar rekonstruojamos infrastruktūros fiziniams asmenims kaimiškose teritorijose, esant nenumatytoms stichinėms ar gamtos sukeltoms priežastims, skiriamas ne daugiau kaip 20 proc. nuo atestuotos įmonės pateiktos sąmatos, suderintos su Savivaldybės administracija išlaidoms kompensuoti –  400 Eur.</w:t>
      </w:r>
    </w:p>
    <w:p w:rsidR="00410B90" w:rsidRDefault="00410B90" w:rsidP="00F71F21">
      <w:pPr>
        <w:jc w:val="center"/>
      </w:pPr>
    </w:p>
    <w:p w:rsidR="00410B90" w:rsidRPr="001F2B61" w:rsidRDefault="009B4064" w:rsidP="00410B90">
      <w:pPr>
        <w:jc w:val="center"/>
        <w:rPr>
          <w:b/>
          <w:sz w:val="28"/>
          <w:szCs w:val="28"/>
        </w:rPr>
      </w:pPr>
      <w:r>
        <w:rPr>
          <w:b/>
          <w:sz w:val="28"/>
          <w:szCs w:val="28"/>
        </w:rPr>
        <w:br w:type="page"/>
      </w:r>
      <w:r w:rsidR="00410B90">
        <w:rPr>
          <w:b/>
          <w:sz w:val="28"/>
          <w:szCs w:val="28"/>
        </w:rPr>
        <w:lastRenderedPageBreak/>
        <w:t>4</w:t>
      </w:r>
      <w:r w:rsidR="00410B90" w:rsidRPr="001F2B61">
        <w:rPr>
          <w:b/>
          <w:sz w:val="28"/>
          <w:szCs w:val="28"/>
        </w:rPr>
        <w:t>. MERO VEIKLA</w:t>
      </w:r>
    </w:p>
    <w:p w:rsidR="00410B90" w:rsidRDefault="00410B90" w:rsidP="00410B90">
      <w:pPr>
        <w:jc w:val="center"/>
        <w:rPr>
          <w:b/>
        </w:rPr>
      </w:pPr>
    </w:p>
    <w:p w:rsidR="00410B90" w:rsidRDefault="00410B90" w:rsidP="00410B90">
      <w:pPr>
        <w:jc w:val="center"/>
        <w:rPr>
          <w:b/>
        </w:rPr>
      </w:pPr>
      <w:r>
        <w:rPr>
          <w:b/>
        </w:rPr>
        <w:t>4.1. MERO POTVARKIAI</w:t>
      </w:r>
    </w:p>
    <w:p w:rsidR="00410B90" w:rsidRDefault="00410B90" w:rsidP="00410B90">
      <w:pPr>
        <w:rPr>
          <w:b/>
        </w:rPr>
      </w:pPr>
    </w:p>
    <w:p w:rsidR="00410B90" w:rsidRPr="00976D11" w:rsidRDefault="00410B90" w:rsidP="00410B90">
      <w:pPr>
        <w:ind w:firstLine="720"/>
        <w:jc w:val="both"/>
      </w:pPr>
      <w:r w:rsidRPr="00722825">
        <w:t>Vykdydamas</w:t>
      </w:r>
      <w:r w:rsidRPr="00976D11">
        <w:t xml:space="preserve"> Vietos savivaldos įstatymo nuostatas, 2021 met</w:t>
      </w:r>
      <w:r>
        <w:t>ais</w:t>
      </w:r>
      <w:r w:rsidRPr="00976D11">
        <w:t xml:space="preserve"> Plungės rajono savivaldybės meras Audrius Klišonis išleido 348 potvarkius, iš jų: </w:t>
      </w:r>
      <w:r>
        <w:t>91</w:t>
      </w:r>
      <w:r w:rsidRPr="00976D11">
        <w:t xml:space="preserve"> –veiklos klausimais, 85 – personalo klausimais, 95 – atostogų klausimais, 77 – komandiruočių klausimais.</w:t>
      </w:r>
    </w:p>
    <w:p w:rsidR="00410B90" w:rsidRDefault="00410B90" w:rsidP="00410B90">
      <w:pPr>
        <w:ind w:firstLine="720"/>
        <w:jc w:val="both"/>
      </w:pPr>
    </w:p>
    <w:p w:rsidR="00410B90" w:rsidRDefault="00410B90" w:rsidP="00410B90">
      <w:pPr>
        <w:jc w:val="center"/>
        <w:rPr>
          <w:b/>
        </w:rPr>
      </w:pPr>
      <w:r>
        <w:rPr>
          <w:b/>
        </w:rPr>
        <w:t>4</w:t>
      </w:r>
      <w:r w:rsidRPr="001F2B61">
        <w:rPr>
          <w:b/>
        </w:rPr>
        <w:t>.2. PADĖKOS. APDOVANOJIMAI</w:t>
      </w:r>
    </w:p>
    <w:p w:rsidR="00410B90" w:rsidRDefault="00410B90" w:rsidP="00410B90">
      <w:pPr>
        <w:ind w:firstLine="720"/>
        <w:jc w:val="both"/>
      </w:pPr>
    </w:p>
    <w:p w:rsidR="00410B90" w:rsidRPr="00976D11" w:rsidRDefault="00410B90" w:rsidP="00410B90">
      <w:pPr>
        <w:ind w:firstLine="720"/>
        <w:jc w:val="both"/>
      </w:pPr>
      <w:r w:rsidRPr="00976D11">
        <w:t>2021 metais Plungės rajono savivaldybės meras Audrius Klišonis pasirašė 10 potvarkių dėl padėkų bei apdovanojimų skyrimo aktyviems, savo darbais nusipelniusiems, kraštą bei šalį garsinantiems rajono gyventojams. Išrašyt</w:t>
      </w:r>
      <w:r>
        <w:t>i</w:t>
      </w:r>
      <w:r w:rsidRPr="00976D11">
        <w:t xml:space="preserve"> 23 padėkos raštai. Pagal Civilinės metrikacijos skyriaus pateiktus sąrašus, parengti ir atspausdinti 158 Savivaldybės mero sveikinimo raštai jaunavedžiams.</w:t>
      </w:r>
    </w:p>
    <w:p w:rsidR="00410B90" w:rsidRDefault="00410B90" w:rsidP="00410B90">
      <w:pPr>
        <w:jc w:val="both"/>
      </w:pPr>
    </w:p>
    <w:p w:rsidR="00410B90" w:rsidRPr="00946215" w:rsidRDefault="00EC2CD0" w:rsidP="00410B90">
      <w:pPr>
        <w:ind w:firstLine="720"/>
        <w:jc w:val="both"/>
      </w:pPr>
      <w:r>
        <w:rPr>
          <w:noProof/>
        </w:rPr>
        <w:drawing>
          <wp:anchor distT="0" distB="0" distL="114300" distR="114300" simplePos="0" relativeHeight="251650560" behindDoc="0" locked="0" layoutInCell="1" allowOverlap="1">
            <wp:simplePos x="0" y="0"/>
            <wp:positionH relativeFrom="margin">
              <wp:posOffset>138430</wp:posOffset>
            </wp:positionH>
            <wp:positionV relativeFrom="margin">
              <wp:posOffset>3373120</wp:posOffset>
            </wp:positionV>
            <wp:extent cx="1553210" cy="2073910"/>
            <wp:effectExtent l="76200" t="76200" r="8890" b="2540"/>
            <wp:wrapSquare wrapText="bothSides"/>
            <wp:docPr id="146" name="Paveikslėlis 146" desc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53210" cy="207391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946215">
        <w:t xml:space="preserve">Savivaldybių visuomenės sveikatos biurų asociacija (SVSBA) kasmet kviečia į apdovanojimo renginį ,,Metų specialistas“. Šio renginio tikslas – pagerbti asmenis, nusipelniusius visuomenės sveikatai, jos plėtrai ir stiprinimui. Apdovanojimas „Metų specialistas“ skiriamas asmenims, dirbantiems SVSBA priklausančiuose </w:t>
      </w:r>
      <w:r w:rsidR="00410B90">
        <w:t>s</w:t>
      </w:r>
      <w:r w:rsidR="00410B90" w:rsidRPr="00946215">
        <w:t>avivaldybių visuomenės sveikatos biuruose, kurie veikia 47 Lietuvos rajonuose. Kiekvienais metais vykdavo graži ir iškilminga „Metų specialist</w:t>
      </w:r>
      <w:r w:rsidR="00410B90">
        <w:t>o</w:t>
      </w:r>
      <w:r w:rsidR="00410B90" w:rsidRPr="00946215">
        <w:t xml:space="preserve">“ apdovanojimo šventė, kurią organizuodavo Savivaldybių visuomenės sveikatos biurų asociacija kartu su </w:t>
      </w:r>
      <w:r w:rsidR="00410B90">
        <w:t>v</w:t>
      </w:r>
      <w:r w:rsidR="00410B90" w:rsidRPr="00946215">
        <w:t>isuomenės sveikatos biur</w:t>
      </w:r>
      <w:r w:rsidR="00410B90">
        <w:t>ais</w:t>
      </w:r>
      <w:r w:rsidR="00410B90" w:rsidRPr="00946215">
        <w:t>. Šiemet dėl susiklosčiusios ekstremalios situacijos apdovanojimai nominuotiems visuomenės sveikatos biurų specialistams įteikti rajonų savivaldybėse.</w:t>
      </w:r>
    </w:p>
    <w:p w:rsidR="00410B90" w:rsidRPr="00946215" w:rsidRDefault="00410B90" w:rsidP="00410B90">
      <w:pPr>
        <w:jc w:val="both"/>
      </w:pPr>
      <w:r w:rsidRPr="00946215">
        <w:t xml:space="preserve">Kovo 4 dieną Plungės rajono savivaldybės meras Audrius Klišonis įteikė Savivaldybių visuomenės sveikatos biurų asociacijos „2020 </w:t>
      </w:r>
      <w:r>
        <w:t>m</w:t>
      </w:r>
      <w:r w:rsidRPr="00946215">
        <w:t>etų specialistas“ apdovanojimą G. Bubelienei už nuoširdų atsidavimą profesinei veiklai, sąžiningą ir rūpestingą pareigų atlikimą bei visuomenės sveikatos vertybių puoselėjimą, jai ir visam kolektyvui  palinkėjo sėkmės</w:t>
      </w:r>
      <w:r>
        <w:t>,</w:t>
      </w:r>
      <w:r w:rsidRPr="00946215">
        <w:t xml:space="preserve"> didinant sveikatos raštingumo lygį Plungės rajono savivaldybėje.</w:t>
      </w:r>
    </w:p>
    <w:p w:rsidR="00410B90" w:rsidRPr="0052663E" w:rsidRDefault="00410B90" w:rsidP="00410B90">
      <w:pPr>
        <w:ind w:firstLine="720"/>
        <w:jc w:val="both"/>
      </w:pPr>
      <w:r w:rsidRPr="0052663E">
        <w:t xml:space="preserve">Rugsėjo 23 dieną Savivaldybėje meras Audrius Klišonis, mero patarėjas Žydrūnas Purauskis, Savivaldybės administracijos direktoriaus pavaduotojas Mantas Česnauskas, Švietimo ir sporto skyriaus  vedėjas Gintautas Rimeikis bei šio skyriaus vyr. specialistė Julija Čiuželienė pasveikino sportininkus, kurie savo pasiekimais garsino gimtosios Plungės vardą </w:t>
      </w:r>
      <w:r>
        <w:t>„</w:t>
      </w:r>
      <w:r w:rsidRPr="0052663E">
        <w:t>Olimpinių vilčių</w:t>
      </w:r>
      <w:r>
        <w:t>“</w:t>
      </w:r>
      <w:r w:rsidRPr="0052663E">
        <w:t xml:space="preserve"> regatoje. </w:t>
      </w:r>
    </w:p>
    <w:p w:rsidR="00410B90" w:rsidRPr="0052663E" w:rsidRDefault="00EC2CD0" w:rsidP="00410B90">
      <w:pPr>
        <w:ind w:firstLine="720"/>
        <w:jc w:val="both"/>
      </w:pPr>
      <w:r>
        <w:rPr>
          <w:noProof/>
        </w:rPr>
        <w:drawing>
          <wp:anchor distT="0" distB="0" distL="114300" distR="114300" simplePos="0" relativeHeight="251651584" behindDoc="1" locked="0" layoutInCell="1" allowOverlap="1">
            <wp:simplePos x="0" y="0"/>
            <wp:positionH relativeFrom="margin">
              <wp:posOffset>3767455</wp:posOffset>
            </wp:positionH>
            <wp:positionV relativeFrom="margin">
              <wp:posOffset>7342505</wp:posOffset>
            </wp:positionV>
            <wp:extent cx="2190750" cy="1638300"/>
            <wp:effectExtent l="0" t="76200" r="76200" b="0"/>
            <wp:wrapSquare wrapText="bothSides"/>
            <wp:docPr id="147" name="Paveikslėlis 147" descr="small_IMG-20210923-150131--5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small_IMG-20210923-150131--5158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90750" cy="163830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52663E">
        <w:t xml:space="preserve">Rugsėjo 10-12 dienomis Čekijoje, Ročicės mieste, vyko </w:t>
      </w:r>
      <w:r w:rsidR="00410B90">
        <w:t>„</w:t>
      </w:r>
      <w:r w:rsidR="00410B90" w:rsidRPr="0052663E">
        <w:t>Olimpinių vilčių</w:t>
      </w:r>
      <w:r w:rsidR="00410B90">
        <w:t>“</w:t>
      </w:r>
      <w:r w:rsidR="00410B90" w:rsidRPr="0052663E">
        <w:t xml:space="preserve"> regata (Olympic hopes regatta), kurioje dalyvavo sportininkai iš viso pasaulio. Tai didžiausios pasaulyje jaunučių varžybos, kurios vadinamos neoficialiu </w:t>
      </w:r>
      <w:r w:rsidR="00410B90">
        <w:t>J</w:t>
      </w:r>
      <w:r w:rsidR="00410B90" w:rsidRPr="0052663E">
        <w:t xml:space="preserve">aunučių </w:t>
      </w:r>
      <w:r w:rsidR="00410B90">
        <w:t>p</w:t>
      </w:r>
      <w:r w:rsidR="00410B90" w:rsidRPr="0052663E">
        <w:t>asaulio čempionatu.</w:t>
      </w:r>
    </w:p>
    <w:p w:rsidR="00410B90" w:rsidRPr="0052663E" w:rsidRDefault="00410B90" w:rsidP="00410B90">
      <w:pPr>
        <w:ind w:firstLine="720"/>
        <w:jc w:val="both"/>
      </w:pPr>
      <w:r w:rsidRPr="0052663E">
        <w:t>Šiose varžybose Lietuvos jaunučių irkluotojų rinktin</w:t>
      </w:r>
      <w:r>
        <w:t>ei</w:t>
      </w:r>
      <w:r w:rsidRPr="0052663E">
        <w:t xml:space="preserve"> atstovavo ir šeši Plungės sporto ir rekreacijos centro baidarių ir kanojų irkluotojai: Mantas Skarulskis, Lukas Gudijus, Tomas Gailiūnas, Dominykas Razma, Agnė Žiogaitė ir Ugnė Sabaliauskaitė (treneriai </w:t>
      </w:r>
      <w:r>
        <w:t xml:space="preserve">- </w:t>
      </w:r>
      <w:r w:rsidRPr="0052663E">
        <w:t xml:space="preserve">Edmundas Gelčinskas ir Arvydas Vaitkus). </w:t>
      </w:r>
    </w:p>
    <w:p w:rsidR="00410B90" w:rsidRPr="0052663E" w:rsidRDefault="00410B90" w:rsidP="00410B90">
      <w:pPr>
        <w:ind w:firstLine="720"/>
        <w:jc w:val="both"/>
      </w:pPr>
      <w:r>
        <w:t>„</w:t>
      </w:r>
      <w:r w:rsidRPr="0052663E">
        <w:t>Olimpinių vilčių</w:t>
      </w:r>
      <w:r>
        <w:t>“</w:t>
      </w:r>
      <w:r w:rsidRPr="0052663E">
        <w:t xml:space="preserve"> regatoje medalius pavyko iškovoti M. Skarulskiui ir L. Gudijui. Plungiškiai, irkluodami keturvietę kanoją 200 m trasoje su visaginiečiais D. Kovaliov ir J. Budionov, pirmieji kirto finišo liniją ir tapo šios rungties čempionais! </w:t>
      </w:r>
    </w:p>
    <w:p w:rsidR="00410B90" w:rsidRPr="00A34831" w:rsidRDefault="00EC2CD0" w:rsidP="00410B90">
      <w:pPr>
        <w:ind w:firstLine="720"/>
        <w:jc w:val="both"/>
      </w:pPr>
      <w:r>
        <w:rPr>
          <w:noProof/>
        </w:rPr>
        <w:lastRenderedPageBreak/>
        <w:drawing>
          <wp:anchor distT="0" distB="0" distL="114300" distR="114300" simplePos="0" relativeHeight="251652608" behindDoc="0" locked="0" layoutInCell="1" allowOverlap="1">
            <wp:simplePos x="0" y="0"/>
            <wp:positionH relativeFrom="margin">
              <wp:posOffset>3739515</wp:posOffset>
            </wp:positionH>
            <wp:positionV relativeFrom="margin">
              <wp:posOffset>662940</wp:posOffset>
            </wp:positionV>
            <wp:extent cx="2303780" cy="1645920"/>
            <wp:effectExtent l="0" t="76200" r="77470" b="0"/>
            <wp:wrapSquare wrapText="bothSides"/>
            <wp:docPr id="148" name="Paveikslėlis 148" descr="small_g-5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small_g-517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3780" cy="164592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S</w:t>
      </w:r>
      <w:r w:rsidR="00410B90" w:rsidRPr="00A34831">
        <w:t>palio 5-osios popietę M. Oginskio rūmuose paminėta Tarptautinė mokytojų diena. Sveikinimo ir padėkos žodžiai tarti mūsų rajono šviesuliams – pedagogams bei visoms švietimo įstaigų bendruomenėms. Į renginį dėl COVID-19 prevencijos buvo pakviesti tik nominuoti pedagogai ir jų kolektyvų atstovai, tačiau Savivaldybės vadovai bei Švietimo ir sporto skyrius šios dienos renginyje pagerbė ir sveikinimus bei linkėjimus perdavė visiems rajono švietimo bendruomenės nariams.</w:t>
      </w:r>
    </w:p>
    <w:p w:rsidR="00410B90" w:rsidRPr="00A34831" w:rsidRDefault="00410B90" w:rsidP="00410B90">
      <w:pPr>
        <w:ind w:firstLine="720"/>
        <w:jc w:val="both"/>
      </w:pPr>
      <w:r w:rsidRPr="00A34831">
        <w:t>Pagerbimo ir padėkos už savo darbą yra vertas kiekvienas rajono Mokytojas. Dalis jų už nuoširdų darbą ir jo rezultatus kasmet per Tarptautinę mokytojų dieną pagerbiami padėkos raštais.</w:t>
      </w:r>
    </w:p>
    <w:p w:rsidR="00410B90" w:rsidRPr="00A34831" w:rsidRDefault="00410B90" w:rsidP="00410B90">
      <w:pPr>
        <w:ind w:firstLine="720"/>
        <w:jc w:val="both"/>
      </w:pPr>
      <w:r w:rsidRPr="00A34831">
        <w:t>Šiemet pedagogams buvo skirt</w:t>
      </w:r>
      <w:r>
        <w:t>i</w:t>
      </w:r>
      <w:r w:rsidRPr="00A34831">
        <w:t xml:space="preserve"> Ministro Pirmininko, švietimo, mokslo ir sporto ministro bei Plungės rajono savivaldybės mero padėkos raštai.</w:t>
      </w:r>
    </w:p>
    <w:p w:rsidR="00410B90" w:rsidRPr="00A34831" w:rsidRDefault="00410B90" w:rsidP="00410B90">
      <w:pPr>
        <w:ind w:firstLine="720"/>
        <w:jc w:val="both"/>
      </w:pPr>
      <w:r w:rsidRPr="00A34831">
        <w:t>Ministro Pirmininko padėkos raštas įteiktas Alsėdžių Stanislovo Narutavičiaus gimnazijos direktoriaus pavaduotojai ugdymui, ugdymo karjeros koordinatorei Daiva Gramalienei.</w:t>
      </w:r>
    </w:p>
    <w:p w:rsidR="00410B90" w:rsidRPr="00A34831" w:rsidRDefault="00410B90" w:rsidP="00410B90">
      <w:pPr>
        <w:ind w:firstLine="720"/>
        <w:jc w:val="both"/>
      </w:pPr>
      <w:r w:rsidRPr="00A34831">
        <w:t>Švietimo, mokslo ir sporto ministro padėkos raštai įteikti Plungės Mykolo Oginskio meno mokyklos fortepijono mokytojai metodininkei, koncertmeisterei metodininkei Romenai Bernotienei, Plungės „Saulės“  gimnazijos direktoriui Algimantui Budriui ir šios gimnazijos lietuvių kalbos ir literatūros mokytojai metodininkei Ramutei Damulienei.</w:t>
      </w:r>
    </w:p>
    <w:p w:rsidR="00410B90" w:rsidRPr="00A34831" w:rsidRDefault="00410B90" w:rsidP="00410B90">
      <w:pPr>
        <w:ind w:firstLine="720"/>
        <w:jc w:val="both"/>
      </w:pPr>
      <w:r w:rsidRPr="00A34831">
        <w:t>Mero Audriaus Klišonio padėkomis pagerbtos keturios pedagogės: „Babrungo“ progimnazijos matematikos vyresnioji mokytoja Vidutė Uogienė, „Ryto“ pagrindinės mokyklos biologijos vyr. mokytoja</w:t>
      </w:r>
      <w:r>
        <w:t xml:space="preserve"> ir</w:t>
      </w:r>
      <w:r w:rsidRPr="00A34831">
        <w:t xml:space="preserve"> geografijos mokytoja Vitalija Gladiševa, Žemaičių Kalvarijos Motiejaus Valančiaus gimnazijos socialinė pedagogė, mokytoja metodininkė Gitana Jurčienė bei Plungės technologijų ir verslo mokyklos anglų kalbos mokytoja metodininkė Veronika Razgienė.</w:t>
      </w:r>
    </w:p>
    <w:p w:rsidR="00410B90" w:rsidRDefault="00410B90" w:rsidP="00410B90">
      <w:pPr>
        <w:ind w:firstLine="720"/>
        <w:jc w:val="both"/>
      </w:pPr>
      <w:r w:rsidRPr="00A34831">
        <w:t>Renginio kulminacija – „Metų mokytojo“ paskelbimas. Meras Audrius Klišonis ir Administracijos direktorius Mindaugas Kaunas garbingą nominaciją ir 1 000 eurų piniginę premiją įteikė Plungės „Saulės“ gimnazijos geografijos mokytojai ekspertei Ingridai Tamošauskienei.</w:t>
      </w:r>
    </w:p>
    <w:p w:rsidR="00410B90" w:rsidRPr="00E06F2C" w:rsidRDefault="00EC2CD0" w:rsidP="00410B90">
      <w:pPr>
        <w:ind w:firstLine="720"/>
        <w:jc w:val="both"/>
      </w:pPr>
      <w:r>
        <w:rPr>
          <w:noProof/>
        </w:rPr>
        <w:drawing>
          <wp:anchor distT="0" distB="0" distL="114300" distR="114300" simplePos="0" relativeHeight="251653632" behindDoc="0" locked="0" layoutInCell="1" allowOverlap="1">
            <wp:simplePos x="0" y="0"/>
            <wp:positionH relativeFrom="margin">
              <wp:posOffset>85725</wp:posOffset>
            </wp:positionH>
            <wp:positionV relativeFrom="margin">
              <wp:posOffset>5413375</wp:posOffset>
            </wp:positionV>
            <wp:extent cx="2425065" cy="1540510"/>
            <wp:effectExtent l="76200" t="76200" r="0" b="2540"/>
            <wp:wrapSquare wrapText="bothSides"/>
            <wp:docPr id="149" name="Paveikslėlis 1" descr="C:\Users\jovita\Desktop\269715117_410327330886386_142726789240548040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jovita\Desktop\269715117_410327330886386_1427267892405480402_n.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25065" cy="154051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E06F2C">
        <w:t>Gruodžio 17 d</w:t>
      </w:r>
      <w:r w:rsidR="00410B90">
        <w:t>ieną</w:t>
      </w:r>
      <w:r w:rsidR="00410B90" w:rsidRPr="00E06F2C">
        <w:t xml:space="preserve"> įvyko 2021 m. Plungės rajono savivaldybės geriausiųjų sportininkų ir komandų apdovanojimai. Pagerbti ir tie, kuriems labiausiai sekėsi, kurie savo nuoširdžiu ir sunkiu darbu labiausiai garsino Plungės vardą.</w:t>
      </w:r>
    </w:p>
    <w:p w:rsidR="00410B90" w:rsidRPr="00E06F2C" w:rsidRDefault="00EC2CD0" w:rsidP="00410B90">
      <w:pPr>
        <w:jc w:val="both"/>
      </w:pPr>
      <w:r>
        <w:rPr>
          <w:noProof/>
        </w:rPr>
        <w:drawing>
          <wp:anchor distT="0" distB="0" distL="114300" distR="114300" simplePos="0" relativeHeight="251654656" behindDoc="0" locked="0" layoutInCell="1" allowOverlap="1">
            <wp:simplePos x="0" y="0"/>
            <wp:positionH relativeFrom="margin">
              <wp:posOffset>3596005</wp:posOffset>
            </wp:positionH>
            <wp:positionV relativeFrom="margin">
              <wp:posOffset>7280910</wp:posOffset>
            </wp:positionV>
            <wp:extent cx="2447290" cy="1619250"/>
            <wp:effectExtent l="0" t="76200" r="67310" b="0"/>
            <wp:wrapSquare wrapText="bothSides"/>
            <wp:docPr id="150" name="Paveikslėlis 2" descr="C:\Users\jovita\Desktop\269696546_410327237553062_27358524826342987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 descr="C:\Users\jovita\Desktop\269696546_410327237553062_2735852482634298708_n.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47290" cy="161925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E06F2C">
        <w:t>Sportininkus apdovanojo Savivaldybės meras Audrius Klišonis, vicemerė Asta Beierl</w:t>
      </w:r>
      <w:r w:rsidR="00410B90">
        <w:t>e</w:t>
      </w:r>
      <w:r w:rsidR="00410B90" w:rsidRPr="00E06F2C">
        <w:t xml:space="preserve"> Eigirdienė, Švietimo</w:t>
      </w:r>
      <w:r w:rsidR="00410B90">
        <w:t>, kultūros</w:t>
      </w:r>
      <w:r w:rsidR="00410B90" w:rsidRPr="00E06F2C">
        <w:t xml:space="preserve"> ir sporto komiteto pirmininkė Vida Bondauskienė, Savivaldybės </w:t>
      </w:r>
      <w:r w:rsidR="00410B90">
        <w:t>S</w:t>
      </w:r>
      <w:r w:rsidR="00410B90" w:rsidRPr="00E06F2C">
        <w:t>porto tarybos pirmininkas Julius Nekrašas, Savivaldybės administracijos direktorius Mindaugas Kaunas ir Plungės sporto ir rekreacijos centro direktorius Alvydas Viršilas.</w:t>
      </w:r>
    </w:p>
    <w:p w:rsidR="00410B90" w:rsidRPr="00E06F2C" w:rsidRDefault="00410B90" w:rsidP="00410B90">
      <w:pPr>
        <w:ind w:firstLine="720"/>
        <w:jc w:val="both"/>
      </w:pPr>
      <w:r w:rsidRPr="00E06F2C">
        <w:t>Jaukią šventės atmosferą sukurti padėjo Plungės Mykolo Oginskio meno mokyklos solistai ir kolektyvai, kurių mokytojai</w:t>
      </w:r>
      <w:r>
        <w:t xml:space="preserve"> -</w:t>
      </w:r>
      <w:r w:rsidRPr="00E06F2C">
        <w:t xml:space="preserve"> Lina Balbošiovienė ir Artūras Urniežius.</w:t>
      </w:r>
    </w:p>
    <w:p w:rsidR="00410B90" w:rsidRDefault="00410B90" w:rsidP="00410B90">
      <w:pPr>
        <w:ind w:firstLine="720"/>
        <w:jc w:val="both"/>
      </w:pPr>
      <w:r w:rsidRPr="00E06F2C">
        <w:t>Šventės pradžioje apdovanojimai buvo įteikti geriausiems 2021 m. Plungės sporto ir rekreacijos centro sportininkams. Šiemet daugiau kaip 112 jaunųjų Centro sportininkų tapo Lietuvos čempionatų, pirmenybių prizininkais ir nugalėtojais. Tarp apdovanotų</w:t>
      </w:r>
      <w:r>
        <w:t>jų -</w:t>
      </w:r>
      <w:r w:rsidRPr="00E06F2C">
        <w:t xml:space="preserve"> net 15 skirtingų sporto šakų Lietuvos jaunių ir jaunimo rinktinių narių.</w:t>
      </w:r>
    </w:p>
    <w:p w:rsidR="00410B90" w:rsidRDefault="00410B90" w:rsidP="00410B90">
      <w:pPr>
        <w:jc w:val="center"/>
        <w:rPr>
          <w:b/>
        </w:rPr>
      </w:pPr>
      <w:r>
        <w:rPr>
          <w:b/>
        </w:rPr>
        <w:br w:type="page"/>
      </w:r>
      <w:r>
        <w:rPr>
          <w:b/>
        </w:rPr>
        <w:lastRenderedPageBreak/>
        <w:t>4</w:t>
      </w:r>
      <w:r w:rsidRPr="003F775A">
        <w:rPr>
          <w:b/>
        </w:rPr>
        <w:t>.3. KITA VEIKLA</w:t>
      </w:r>
    </w:p>
    <w:p w:rsidR="00410B90" w:rsidRDefault="00410B90" w:rsidP="00410B90">
      <w:pPr>
        <w:ind w:firstLine="720"/>
        <w:jc w:val="both"/>
        <w:rPr>
          <w:rStyle w:val="d2edcug0"/>
        </w:rPr>
      </w:pPr>
    </w:p>
    <w:p w:rsidR="00410B90" w:rsidRDefault="00EC2CD0" w:rsidP="00410B90">
      <w:pPr>
        <w:ind w:firstLine="720"/>
        <w:jc w:val="both"/>
        <w:rPr>
          <w:rStyle w:val="d2edcug0"/>
        </w:rPr>
      </w:pPr>
      <w:r>
        <w:rPr>
          <w:noProof/>
        </w:rPr>
        <w:drawing>
          <wp:anchor distT="0" distB="0" distL="114300" distR="114300" simplePos="0" relativeHeight="251655680" behindDoc="0" locked="0" layoutInCell="1" allowOverlap="1">
            <wp:simplePos x="0" y="0"/>
            <wp:positionH relativeFrom="margin">
              <wp:posOffset>3670935</wp:posOffset>
            </wp:positionH>
            <wp:positionV relativeFrom="margin">
              <wp:posOffset>771525</wp:posOffset>
            </wp:positionV>
            <wp:extent cx="2406015" cy="1604010"/>
            <wp:effectExtent l="0" t="76200" r="70485" b="0"/>
            <wp:wrapSquare wrapText="bothSides"/>
            <wp:docPr id="151" name="Paveikslėlis 151" descr="179230753_1761320437379154_7326137839301839135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179230753_1761320437379154_7326137839301839135_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06015" cy="160401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Pr>
          <w:rStyle w:val="d2edcug0"/>
        </w:rPr>
        <w:t>Balandžio 27-oji – Medicinos darbuotojų diena, todėl 19:00 val. Plungės Šv. Jono Krikštytojo bažnyčioje Plungės rajono mero Audriaus Klišonio prašymu klebonas Vytautas Gedvainis aukojo Šv. Mišias už visus Plungės rajono savivaldybės medicinos darbuotojus. Pradėdamas Šv. Mišias, klebonas sakė, kad ši diena ypatinga kiekvienam žmogui, nes šiandien nulenkiam galvas prieš medikus. Maldos ir dėkingumo žodžiai šiandien skiriami visiems pasaulio medicinos darbuotojams, išgyvenantiems ypatingą situaciją, reikalaujančią pasiaukojimo ir herojiškumo. Klebonas dėkojo už kiekvieną sutiktą žmogų, už kiekvieną akimirką, kurioje medikas yra viltis. Telaimina Dievas, tesaugo Motina Marija visus medikus, ypač tuos, kurie šiandien patys yra sergantys, pavargę, nusivylę ar sutrikę šioje sudėtingoje situacijoje, - kalbėjo klebonas Vytautas Gedvainis.</w:t>
      </w:r>
    </w:p>
    <w:p w:rsidR="00410B90" w:rsidRPr="00BB7F2F" w:rsidRDefault="00410B90" w:rsidP="00410B90">
      <w:pPr>
        <w:ind w:firstLine="720"/>
        <w:jc w:val="both"/>
      </w:pPr>
      <w:r>
        <w:t>Gegužės 7 dieną Premjerė Ingrida</w:t>
      </w:r>
      <w:r w:rsidRPr="00BB7F2F">
        <w:t xml:space="preserve"> Šimonytė lankėsi Vakarų Lietuvoje – pradėjo nuo Šilutės rajono, Klaipėdos miesto, aplankė Skuodą, po to – Plungę.</w:t>
      </w:r>
    </w:p>
    <w:p w:rsidR="00410B90" w:rsidRDefault="00410B90" w:rsidP="00410B90">
      <w:pPr>
        <w:ind w:firstLine="720"/>
        <w:jc w:val="both"/>
      </w:pPr>
      <w:r w:rsidRPr="00BB7F2F">
        <w:t>Vizitą Plungėje I. Šimonytė pradėjo apsilankymu savivaldybės vakcinacijos vietoje (buvusios poliklinikos pastate prie savivaldybės ligoninės), čia pabendravo su vakcinavimą atliekančiais darbuotojais bei skiepytis  atvykusiais gyventojais.</w:t>
      </w:r>
    </w:p>
    <w:p w:rsidR="00410B90" w:rsidRDefault="00EC2CD0" w:rsidP="00410B90">
      <w:pPr>
        <w:ind w:firstLine="720"/>
        <w:jc w:val="both"/>
      </w:pPr>
      <w:r>
        <w:rPr>
          <w:noProof/>
        </w:rPr>
        <w:drawing>
          <wp:anchor distT="0" distB="0" distL="114300" distR="114300" simplePos="0" relativeHeight="251656704" behindDoc="0" locked="0" layoutInCell="1" allowOverlap="1">
            <wp:simplePos x="0" y="0"/>
            <wp:positionH relativeFrom="margin">
              <wp:posOffset>80010</wp:posOffset>
            </wp:positionH>
            <wp:positionV relativeFrom="margin">
              <wp:posOffset>4032885</wp:posOffset>
            </wp:positionV>
            <wp:extent cx="2364105" cy="1552575"/>
            <wp:effectExtent l="76200" t="76200" r="0" b="9525"/>
            <wp:wrapSquare wrapText="bothSides"/>
            <wp:docPr id="152" name="Paveikslėlis 9" descr="C:\Users\jovita\Desktop\small_vizitas-05-det-5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9" descr="C:\Users\jovita\Desktop\small_vizitas-05-det-5001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64105" cy="155257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BB7F2F">
        <w:t>Po to Premjerė Plungės rajono savivaldybės administracijos posėdžių salėje susitiko su meru Audriumi Klišoniu, mero pavaduotoja Asta Beierle Eigirdiene</w:t>
      </w:r>
      <w:r w:rsidR="00410B90" w:rsidRPr="00BB7F2F">
        <w:rPr>
          <w:i/>
          <w:iCs/>
        </w:rPr>
        <w:t>, S</w:t>
      </w:r>
      <w:r w:rsidR="00410B90" w:rsidRPr="00BB7F2F">
        <w:t>avivaldybės administracijos direktoriumi, Ekstremalių situacijų komisijos pirmininku Mindaugu Kaunu, Savivaldybės administracijos direktoriaus pavaduotoju, Operacijų centro vadovu Mantu Česnausku, savivaldybės gydytoja Oresta Gerulskiene. Susitikime salėje su rajono vadovais taip pat dalyvavo Ministrės Pirmininkės patarėjai Dalius Krinickas, Živilė Gudlevičienė.</w:t>
      </w:r>
    </w:p>
    <w:p w:rsidR="00410B90" w:rsidRDefault="00EC2CD0" w:rsidP="00410B90">
      <w:pPr>
        <w:jc w:val="both"/>
      </w:pPr>
      <w:r>
        <w:rPr>
          <w:noProof/>
        </w:rPr>
        <w:drawing>
          <wp:anchor distT="0" distB="0" distL="114300" distR="114300" simplePos="0" relativeHeight="251657728" behindDoc="0" locked="0" layoutInCell="1" allowOverlap="1">
            <wp:simplePos x="0" y="0"/>
            <wp:positionH relativeFrom="margin">
              <wp:posOffset>3670935</wp:posOffset>
            </wp:positionH>
            <wp:positionV relativeFrom="margin">
              <wp:posOffset>7734300</wp:posOffset>
            </wp:positionV>
            <wp:extent cx="2477770" cy="1852930"/>
            <wp:effectExtent l="0" t="76200" r="74930" b="0"/>
            <wp:wrapSquare wrapText="bothSides"/>
            <wp:docPr id="153" name="Paveikslėlis 8" descr="C:\Users\jovita\Desktop\IMG-20210830-140144--51250-s330x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8" descr="C:\Users\jovita\Desktop\IMG-20210830-140144--51250-s330x24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77770" cy="185293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hyperlink r:id="rId25" w:tooltip="" w:history="1"/>
      <w:r w:rsidR="00410B90" w:rsidRPr="00BB7F2F">
        <w:t>Prie vykusio susitikimo nuotoliniu būdu (Zoom platform</w:t>
      </w:r>
      <w:r w:rsidR="00410B90">
        <w:t>a</w:t>
      </w:r>
      <w:r w:rsidR="00410B90" w:rsidRPr="00BB7F2F">
        <w:t>) prisijungė Plungės rajono savivaldybės policijos, švietimo sistemos darbuotojai bei  medicinos bendruomenių atstovai, verslininkai: Švietimo</w:t>
      </w:r>
      <w:r w:rsidR="00410B90">
        <w:t xml:space="preserve">, kultūros </w:t>
      </w:r>
      <w:r w:rsidR="00410B90" w:rsidRPr="00BB7F2F">
        <w:t xml:space="preserve"> ir sporto skyriaus vedėjas Gintautas Rimeikis, vedėjo pavaduotoja Vida Saukalienė, Žemaičių Kalvarijos M. Valančiaus gimnazijos direktorė Rasa Pakalniškienė,  Akademiko Adolfo Jucio progimnazijos direktorė Inga Litvinienė, Strateginio planavimo ir investicijų skyriaus vedėja Žaneta Vaitkuvienė, </w:t>
      </w:r>
      <w:r w:rsidR="00410B90">
        <w:t xml:space="preserve">Plungės </w:t>
      </w:r>
      <w:r w:rsidR="00410B90" w:rsidRPr="00BB7F2F">
        <w:t>ligoninės direktorė Danguolė Luotienė, direktor</w:t>
      </w:r>
      <w:r w:rsidR="00410B90">
        <w:t>iaus</w:t>
      </w:r>
      <w:r w:rsidR="00410B90" w:rsidRPr="00BB7F2F">
        <w:t xml:space="preserve"> pavaduotojas Giedrius Ramanauskas, pirminių sveikatos priežiūros centrų vadovai Irena Nekrašienė, Tomas Zamulskis, Vytautas Klišonis, Visuomenės sveikatos biuro direktorė Daiva Zablockienė, mobilaus punkto vadovė Ilona Pocienė, Nacionalinio visuomenės sveikatos centro Telšių skyriaus vadovė Giedrė Ligeikienė, savivaldybės civilinės saugos specialistas Vidmantas Mončys, Plungės pramonininkų sąjungos prezidentas Antanas Borumas, Plungės pramonin</w:t>
      </w:r>
      <w:r w:rsidR="00410B90">
        <w:t>in</w:t>
      </w:r>
      <w:r w:rsidR="00410B90" w:rsidRPr="00BB7F2F">
        <w:t>kų atstovas Egidijus Rapalis bei Plungės rajono savivaldybės tarybos narys, pramonininkų atstovas Liudas Skierus. Susitikimą stebėjo Seimo nariai Jurgis Razma ir Jonas Varkalys.</w:t>
      </w:r>
    </w:p>
    <w:p w:rsidR="00410B90" w:rsidRPr="0093649C" w:rsidRDefault="00410B90" w:rsidP="00410B90">
      <w:pPr>
        <w:ind w:firstLine="720"/>
        <w:jc w:val="both"/>
      </w:pPr>
      <w:r w:rsidRPr="0093649C">
        <w:t xml:space="preserve">Rugpjūčio 30 dieną Savivaldybės vadovai bei Kultūros, turizmo ir viešųjų ryšių skyriaus specialistai susitiko su savivaldybėje veikiančių kultūros ir turizmo įstaigų vadovais aptarti, kaip prisiderinti prie visuomenei neįprastų pandeminių sąlygų ir organizuoti naujojo sezono veiklą turizmo bei kultūros sektoriuje, kad žmonės </w:t>
      </w:r>
      <w:r w:rsidRPr="0093649C">
        <w:lastRenderedPageBreak/>
        <w:t>galėtų vėl saugiai ir prasmingai įsitraukti į pamėgtas veiklas, lankyti parodas, koncertus, kitus renginius ir vietas.</w:t>
      </w:r>
      <w:r w:rsidRPr="00DC74D0">
        <w:rPr>
          <w:noProof/>
        </w:rPr>
        <w:t xml:space="preserve"> </w:t>
      </w:r>
    </w:p>
    <w:p w:rsidR="00410B90" w:rsidRPr="0093649C" w:rsidRDefault="00EC2CD0" w:rsidP="00410B90">
      <w:pPr>
        <w:ind w:firstLine="720"/>
      </w:pPr>
      <w:r>
        <w:rPr>
          <w:noProof/>
        </w:rPr>
        <w:drawing>
          <wp:anchor distT="0" distB="0" distL="114300" distR="114300" simplePos="0" relativeHeight="251658752" behindDoc="0" locked="0" layoutInCell="1" allowOverlap="1">
            <wp:simplePos x="0" y="0"/>
            <wp:positionH relativeFrom="margin">
              <wp:posOffset>4358005</wp:posOffset>
            </wp:positionH>
            <wp:positionV relativeFrom="margin">
              <wp:posOffset>1212850</wp:posOffset>
            </wp:positionV>
            <wp:extent cx="1724025" cy="2305050"/>
            <wp:effectExtent l="0" t="76200" r="85725" b="0"/>
            <wp:wrapSquare wrapText="bothSides"/>
            <wp:docPr id="154" name="Paveikslėlis 7" descr="C:\Users\jovita\Desktop\IMG-20210913-145121--51432-s247x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7" descr="C:\Users\jovita\Desktop\IMG-20210913-145121--51432-s247x330.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24025" cy="230505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93649C">
        <w:t xml:space="preserve">Meras Audrius Klišonis padėkojo susirinkusiesiems už darbą ir turiningą, renginių sklidiną kalendorių, suteikiantį galimybę rinktis, kur labiau širdis traukia dalyvauti, dar kartą pasveikino Plungės kultūros centro direktorių Romą Matulį, Prezidento apdovanotą ordino „Už nuopelnus Lietuvai“ Riterio kryžiumi bei tradiciniu posakiu – „sveiki atvykę į pragarą!“ –  linksmai kreipėsi į pirmąjį darbo sezoną pradedančias kaimų kultūros centrų vadoves. </w:t>
      </w:r>
    </w:p>
    <w:p w:rsidR="00410B90" w:rsidRPr="00875449" w:rsidRDefault="00410B90" w:rsidP="00410B90">
      <w:pPr>
        <w:ind w:firstLine="720"/>
        <w:jc w:val="both"/>
      </w:pPr>
      <w:r>
        <w:t xml:space="preserve">Rugsėjo 14 dieną  </w:t>
      </w:r>
      <w:r w:rsidRPr="00875449">
        <w:t>Seimo Kaimo reikalų komiteto išvažiuojamajame posėdyje (Šilalės, Plungės rajonų, Rietavo savivaldybėse), aplankius Valento Grybo, Petro Skrodenio, Stanislovo Jurkaus bei Rūtos ir Vaclovo Galdikų ūkius, Plungėje, Oginskių rūmuose, aptarta situacija Lietuvos pienininkystės sektoriuje.</w:t>
      </w:r>
    </w:p>
    <w:p w:rsidR="00410B90" w:rsidRPr="00875449" w:rsidRDefault="00410B90" w:rsidP="00410B90">
      <w:pPr>
        <w:ind w:firstLine="720"/>
        <w:jc w:val="both"/>
      </w:pPr>
      <w:r w:rsidRPr="00875449">
        <w:t>Kaimo reikalų komiteto narius ir posėdžio dalyvius pasveikino Plungės rajono savivaldybės meras Audrius Klišonis. Apie pienininkystės problemas kalbėjo ūkininkai Marijus Kaktys, Stanislovas Jurkus, dėl nenašių žemių – Leonas Bendikas, apie kooperacijos naudą – Jonas Kuzminskas bei kiti išvažiuojamojo posėdžio dalyvia</w:t>
      </w:r>
      <w:r>
        <w:t>i.</w:t>
      </w:r>
    </w:p>
    <w:p w:rsidR="00410B90" w:rsidRPr="0061114E" w:rsidRDefault="00EC2CD0" w:rsidP="00410B90">
      <w:pPr>
        <w:ind w:firstLine="720"/>
        <w:jc w:val="both"/>
      </w:pPr>
      <w:r>
        <w:rPr>
          <w:noProof/>
        </w:rPr>
        <w:drawing>
          <wp:anchor distT="0" distB="0" distL="114300" distR="114300" simplePos="0" relativeHeight="251659776" behindDoc="0" locked="0" layoutInCell="1" allowOverlap="1">
            <wp:simplePos x="0" y="0"/>
            <wp:positionH relativeFrom="margin">
              <wp:posOffset>14605</wp:posOffset>
            </wp:positionH>
            <wp:positionV relativeFrom="margin">
              <wp:posOffset>3873500</wp:posOffset>
            </wp:positionV>
            <wp:extent cx="2190750" cy="2190750"/>
            <wp:effectExtent l="76200" t="76200" r="0" b="0"/>
            <wp:wrapSquare wrapText="bothSides"/>
            <wp:docPr id="155" name="Paveikslėlis 6" descr="C:\Users\jovita\Desktop\small_253159565-249197840581271-1625266871537621019-n-52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 descr="C:\Users\jovita\Desktop\small_253159565-249197840581271-1625266871537621019-n-52138.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Pr>
          <w:rStyle w:val="Grietas"/>
          <w:b w:val="0"/>
          <w:color w:val="000000"/>
        </w:rPr>
        <w:t xml:space="preserve">Spalio 5 dieną </w:t>
      </w:r>
      <w:r w:rsidR="00410B90" w:rsidRPr="0061114E">
        <w:rPr>
          <w:rStyle w:val="Grietas"/>
          <w:b w:val="0"/>
          <w:color w:val="000000"/>
        </w:rPr>
        <w:t xml:space="preserve">per pietų pertrauką </w:t>
      </w:r>
      <w:r w:rsidR="00410B90">
        <w:rPr>
          <w:rStyle w:val="Grietas"/>
          <w:b w:val="0"/>
          <w:color w:val="000000"/>
        </w:rPr>
        <w:t xml:space="preserve">vyko Pyragų dienos renginys, kurį organizavo Savivaldybės mero tarnyba. Minėtame renginyje surinkta </w:t>
      </w:r>
      <w:r w:rsidR="00410B90" w:rsidRPr="0061114E">
        <w:rPr>
          <w:rStyle w:val="Grietas"/>
          <w:b w:val="0"/>
          <w:color w:val="000000"/>
        </w:rPr>
        <w:t>1</w:t>
      </w:r>
      <w:r w:rsidR="00410B90">
        <w:rPr>
          <w:rStyle w:val="Grietas"/>
          <w:b w:val="0"/>
          <w:color w:val="000000"/>
        </w:rPr>
        <w:t xml:space="preserve"> </w:t>
      </w:r>
      <w:r w:rsidR="00410B90" w:rsidRPr="0061114E">
        <w:rPr>
          <w:rStyle w:val="Grietas"/>
          <w:b w:val="0"/>
          <w:color w:val="000000"/>
        </w:rPr>
        <w:t>483 eurai 90 centų</w:t>
      </w:r>
      <w:r w:rsidR="00410B90">
        <w:rPr>
          <w:rStyle w:val="Grietas"/>
          <w:b w:val="0"/>
          <w:color w:val="000000"/>
        </w:rPr>
        <w:t>. Šios lėšos buvo</w:t>
      </w:r>
      <w:r w:rsidR="00410B90" w:rsidRPr="0061114E">
        <w:rPr>
          <w:rStyle w:val="Grietas"/>
          <w:b w:val="0"/>
          <w:color w:val="000000"/>
        </w:rPr>
        <w:t xml:space="preserve"> skirtos serg</w:t>
      </w:r>
      <w:r w:rsidR="00410B90">
        <w:rPr>
          <w:rStyle w:val="Grietas"/>
          <w:b w:val="0"/>
          <w:color w:val="000000"/>
        </w:rPr>
        <w:t>ančio berniuko gydymui – V.</w:t>
      </w:r>
      <w:r w:rsidR="00410B90" w:rsidRPr="0061114E">
        <w:rPr>
          <w:rStyle w:val="Grietas"/>
          <w:b w:val="0"/>
          <w:color w:val="000000"/>
        </w:rPr>
        <w:t xml:space="preserve"> N</w:t>
      </w:r>
      <w:r w:rsidR="00410B90">
        <w:rPr>
          <w:rStyle w:val="Grietas"/>
          <w:b w:val="0"/>
          <w:color w:val="000000"/>
        </w:rPr>
        <w:t>.</w:t>
      </w:r>
      <w:r w:rsidR="00410B90" w:rsidRPr="0061114E">
        <w:rPr>
          <w:rStyle w:val="Grietas"/>
          <w:b w:val="0"/>
          <w:color w:val="000000"/>
        </w:rPr>
        <w:t xml:space="preserve"> paramos ir labdaros fondui.</w:t>
      </w:r>
    </w:p>
    <w:p w:rsidR="00410B90" w:rsidRPr="0061114E" w:rsidRDefault="00EC2CD0" w:rsidP="00410B90">
      <w:pPr>
        <w:jc w:val="both"/>
      </w:pPr>
      <w:r>
        <w:rPr>
          <w:noProof/>
        </w:rPr>
        <w:drawing>
          <wp:anchor distT="0" distB="0" distL="114300" distR="114300" simplePos="0" relativeHeight="251660800" behindDoc="0" locked="0" layoutInCell="1" allowOverlap="1">
            <wp:simplePos x="0" y="0"/>
            <wp:positionH relativeFrom="margin">
              <wp:posOffset>4110355</wp:posOffset>
            </wp:positionH>
            <wp:positionV relativeFrom="margin">
              <wp:posOffset>5015230</wp:posOffset>
            </wp:positionV>
            <wp:extent cx="2057400" cy="2057400"/>
            <wp:effectExtent l="0" t="76200" r="76200" b="0"/>
            <wp:wrapSquare wrapText="bothSides"/>
            <wp:docPr id="156" name="Paveikslėlis 5" descr="C:\Users\jovita\Desktop\253839773-249198070581248-6277650350430597062-n-52132-s455x455-s375x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5" descr="C:\Users\jovita\Desktop\253839773-249198070581248-6277650350430597062-n-52132-s455x455-s375x37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57400" cy="205740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61114E">
        <w:rPr>
          <w:color w:val="000000"/>
        </w:rPr>
        <w:t>Prisijungti prie kilnios akcijos buvo pakviesti visi norintieji – savo pyragais su</w:t>
      </w:r>
      <w:r w:rsidR="00410B90">
        <w:rPr>
          <w:color w:val="000000"/>
        </w:rPr>
        <w:t>sirinkusiuosius vaišino ne tik S</w:t>
      </w:r>
      <w:r w:rsidR="00410B90" w:rsidRPr="0061114E">
        <w:rPr>
          <w:color w:val="000000"/>
        </w:rPr>
        <w:t>avivaldybės darbuotojai, bet ir kitų įstaigų atstovai. Gausiai susirinkę plungiškiai skanavo pyragus ir kitus kepinius, karštą kakavą ir aukojo lėšų plungiškio V</w:t>
      </w:r>
      <w:r w:rsidR="00410B90">
        <w:rPr>
          <w:color w:val="000000"/>
        </w:rPr>
        <w:t>. N.</w:t>
      </w:r>
      <w:r w:rsidR="00410B90" w:rsidRPr="0061114E">
        <w:rPr>
          <w:color w:val="000000"/>
        </w:rPr>
        <w:t xml:space="preserve"> gydymui.</w:t>
      </w:r>
    </w:p>
    <w:p w:rsidR="00410B90" w:rsidRDefault="00410B90" w:rsidP="00410B90">
      <w:pPr>
        <w:jc w:val="both"/>
        <w:rPr>
          <w:color w:val="000000"/>
        </w:rPr>
      </w:pPr>
      <w:r w:rsidRPr="0061114E">
        <w:rPr>
          <w:color w:val="000000"/>
        </w:rPr>
        <w:t xml:space="preserve">Pyragų dienos iniciatoriai – meras Audrius Klišonis ir jo pavaduotoja Asta Beierle Eigirdienė </w:t>
      </w:r>
      <w:r>
        <w:rPr>
          <w:color w:val="000000"/>
        </w:rPr>
        <w:t xml:space="preserve">- </w:t>
      </w:r>
      <w:r w:rsidRPr="0061114E">
        <w:rPr>
          <w:color w:val="000000"/>
        </w:rPr>
        <w:t>pareiškė nuoširdžią padėką visiems susirinkusiems – kilnūs darbai ir pagal</w:t>
      </w:r>
      <w:r>
        <w:rPr>
          <w:color w:val="000000"/>
        </w:rPr>
        <w:t>ba vienas kitam vienija ne tik S</w:t>
      </w:r>
      <w:r w:rsidRPr="0061114E">
        <w:rPr>
          <w:color w:val="000000"/>
        </w:rPr>
        <w:t>avivaldybės kolektyvą, bet ir visus Plungės rajono žmones.</w:t>
      </w:r>
    </w:p>
    <w:p w:rsidR="00410B90" w:rsidRPr="0061114E" w:rsidRDefault="00410B90" w:rsidP="00410B90">
      <w:pPr>
        <w:ind w:firstLine="720"/>
        <w:jc w:val="both"/>
      </w:pPr>
      <w:r w:rsidRPr="0061114E">
        <w:rPr>
          <w:color w:val="000000"/>
        </w:rPr>
        <w:t>Savivaldybės kieme vykusiame labdaringame renginyje dalyvavo ir sergančio berniuko tėvai. Mama, dėkodama susirinkusiesiems už kilnų poelgį, braukė ašaras ir teigė esanti dėkinga už tokį gyventojų palaikymą.</w:t>
      </w:r>
    </w:p>
    <w:p w:rsidR="00410B90" w:rsidRDefault="00EC2CD0" w:rsidP="00410B90">
      <w:pPr>
        <w:jc w:val="both"/>
      </w:pPr>
      <w:r>
        <w:rPr>
          <w:noProof/>
        </w:rPr>
        <w:drawing>
          <wp:anchor distT="0" distB="0" distL="114300" distR="114300" simplePos="0" relativeHeight="251661824" behindDoc="0" locked="0" layoutInCell="1" allowOverlap="1">
            <wp:simplePos x="0" y="0"/>
            <wp:positionH relativeFrom="margin">
              <wp:posOffset>62865</wp:posOffset>
            </wp:positionH>
            <wp:positionV relativeFrom="margin">
              <wp:posOffset>7251700</wp:posOffset>
            </wp:positionV>
            <wp:extent cx="2390775" cy="1886585"/>
            <wp:effectExtent l="76200" t="76200" r="9525" b="0"/>
            <wp:wrapSquare wrapText="bothSides"/>
            <wp:docPr id="157" name="Paveikslėlis 1" descr="C:\Users\jovita\Desktop\244434412_251799686955179_425133968865197163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jovita\Desktop\244434412_251799686955179_4251339688651971634_n.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90775" cy="188658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 xml:space="preserve">Spalio 6 dieną Savivaldybės meras Audrius Klišonis savo </w:t>
      </w:r>
      <w:r w:rsidR="00410B90" w:rsidRPr="009B6AC1">
        <w:rPr>
          <w:i/>
        </w:rPr>
        <w:t>Facebook</w:t>
      </w:r>
      <w:r w:rsidR="00410B90">
        <w:rPr>
          <w:i/>
        </w:rPr>
        <w:t>‘o</w:t>
      </w:r>
      <w:r w:rsidR="00410B90">
        <w:t xml:space="preserve"> paskyroje dalinosi informacija „Ieškant geriausių galimybių, Plungės rajono savivaldybei dažnai tenka lankytis LR ministerijose bei kitose institucijose. Norint reikiamai pristatyti savo regioną, vien raštų nepakanka, todėl visada siekiu, kad centrinės valdžios atstovai, potencialūs investuotojai apsilankytų vietoje.</w:t>
      </w:r>
    </w:p>
    <w:p w:rsidR="00410B90" w:rsidRDefault="00410B90" w:rsidP="00410B90">
      <w:pPr>
        <w:jc w:val="both"/>
      </w:pPr>
      <w:r>
        <w:t xml:space="preserve">Pirmadienį, sprendžiant rajono renovacijos, vandenvalos, viešųjų pastatų remonto klausimus, Plungės rajone lankėsi LR aplinkos viceministras Darius Kvedaravičius, </w:t>
      </w:r>
      <w:r>
        <w:lastRenderedPageBreak/>
        <w:t>Aplinkos projektų valdymo agentūros direktorius Ignotas Šalavėjus ir VšĮ Būsto energijos taupymo agentūros laikinai vykdantis direktorius funkcijas Marius Smaidžiūnas.</w:t>
      </w:r>
    </w:p>
    <w:p w:rsidR="00410B90" w:rsidRDefault="00EC2CD0" w:rsidP="00410B90">
      <w:pPr>
        <w:ind w:firstLine="720"/>
        <w:jc w:val="both"/>
        <w:rPr>
          <w:noProof/>
        </w:rPr>
      </w:pPr>
      <w:r>
        <w:rPr>
          <w:noProof/>
        </w:rPr>
        <w:drawing>
          <wp:anchor distT="0" distB="0" distL="114300" distR="114300" simplePos="0" relativeHeight="251662848" behindDoc="0" locked="0" layoutInCell="1" allowOverlap="1">
            <wp:simplePos x="0" y="0"/>
            <wp:positionH relativeFrom="margin">
              <wp:posOffset>-60960</wp:posOffset>
            </wp:positionH>
            <wp:positionV relativeFrom="margin">
              <wp:posOffset>669925</wp:posOffset>
            </wp:positionV>
            <wp:extent cx="2266315" cy="1705610"/>
            <wp:effectExtent l="76200" t="76200" r="635" b="8890"/>
            <wp:wrapSquare wrapText="bothSides"/>
            <wp:docPr id="158" name="Paveikslėlis 4" descr="C:\Users\jovita\Desktop\small_257789118-259066942927694-2076420384981341651-n-52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4" descr="C:\Users\jovita\Desktop\small_257789118-259066942927694-2076420384981341651-n-5228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66315" cy="170561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Svečiams buvo pristatyti vykdomi projektai, kylančios problemos bei aptartos perspektyvos. Už sklandų susitikimą nuoširdžiai dėkoju LR Seimo nariui Jonui Varkaliui ir LR aplinkos ministro patarėjui Audriui Šapalui“.</w:t>
      </w:r>
      <w:r w:rsidR="00410B90" w:rsidRPr="00B260EB">
        <w:rPr>
          <w:noProof/>
        </w:rPr>
        <w:t xml:space="preserve"> </w:t>
      </w:r>
    </w:p>
    <w:p w:rsidR="00410B90" w:rsidRDefault="00410B90" w:rsidP="00410B90">
      <w:pPr>
        <w:ind w:firstLine="720"/>
        <w:jc w:val="both"/>
      </w:pPr>
      <w:r>
        <w:t>Lapkričio 19 dieną Plungėje lankėsi susisiekimo ministras Marius Skuodis.</w:t>
      </w:r>
      <w:r w:rsidRPr="00976D11">
        <w:rPr>
          <w:color w:val="000000"/>
        </w:rPr>
        <w:t xml:space="preserve"> </w:t>
      </w:r>
      <w:r>
        <w:rPr>
          <w:color w:val="000000"/>
        </w:rPr>
        <w:t>Ministras susitiko su Plungės rajono savivaldybės ir verslo sektoriaus atstovais.</w:t>
      </w:r>
    </w:p>
    <w:p w:rsidR="00410B90" w:rsidRDefault="00410B90" w:rsidP="00410B90">
      <w:pPr>
        <w:ind w:firstLine="720"/>
        <w:jc w:val="both"/>
      </w:pPr>
      <w:r>
        <w:rPr>
          <w:color w:val="000000"/>
        </w:rPr>
        <w:t> Vizito metu aptarta Lietuvos kelių ir geležinkelių infrastruktūros priežiūra ir plėtra, eismo saugumo ir darnaus judėjimo priemonių planavimas ir jų įgyvendinimas.</w:t>
      </w:r>
    </w:p>
    <w:p w:rsidR="00410B90" w:rsidRDefault="00410B90" w:rsidP="00410B90">
      <w:pPr>
        <w:ind w:firstLine="720"/>
        <w:jc w:val="both"/>
      </w:pPr>
      <w:r>
        <w:rPr>
          <w:color w:val="000000"/>
        </w:rPr>
        <w:t>Aplankytos UAB „Vičiūnų įmonių grupė“ ir UAB „Litspringas“, svečiams pristatytos šių verslų vystymosi perspektyvos.</w:t>
      </w:r>
    </w:p>
    <w:p w:rsidR="00410B90" w:rsidRDefault="00410B90" w:rsidP="00410B90">
      <w:pPr>
        <w:ind w:firstLine="720"/>
        <w:jc w:val="both"/>
        <w:rPr>
          <w:color w:val="000000"/>
        </w:rPr>
      </w:pPr>
      <w:r>
        <w:rPr>
          <w:color w:val="000000"/>
        </w:rPr>
        <w:t>Ministrui parodytos prastos būklės Plungės rajono gatvės (už dalies jų tvarkymą yra atsakinga Susisiekimo ministerijai pavaldi Lietuvos automobilių kelių direkcija), paprašyta į mūsų rajono problemas atkreipti dėmesį skirstant finansavimą savivaldybėms.</w:t>
      </w:r>
    </w:p>
    <w:p w:rsidR="00410B90" w:rsidRPr="00976D11" w:rsidRDefault="00EC2CD0" w:rsidP="00410B90">
      <w:pPr>
        <w:ind w:firstLine="720"/>
        <w:jc w:val="both"/>
      </w:pPr>
      <w:r>
        <w:rPr>
          <w:noProof/>
        </w:rPr>
        <w:drawing>
          <wp:anchor distT="0" distB="0" distL="114300" distR="114300" simplePos="0" relativeHeight="251663872" behindDoc="0" locked="0" layoutInCell="1" allowOverlap="1">
            <wp:simplePos x="0" y="0"/>
            <wp:positionH relativeFrom="margin">
              <wp:posOffset>3882390</wp:posOffset>
            </wp:positionH>
            <wp:positionV relativeFrom="margin">
              <wp:posOffset>3634740</wp:posOffset>
            </wp:positionV>
            <wp:extent cx="2258060" cy="2265680"/>
            <wp:effectExtent l="0" t="76200" r="85090" b="1270"/>
            <wp:wrapSquare wrapText="bothSides"/>
            <wp:docPr id="159" name="Paveikslėlis 3" descr="C:\Users\jovita\Desktop\apkarpyyyyta-52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3" descr="C:\Users\jovita\Desktop\apkarpyyyyta-52368.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58060" cy="226568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Pr>
          <w:color w:val="000000"/>
        </w:rPr>
        <w:t>L</w:t>
      </w:r>
      <w:r w:rsidR="00410B90" w:rsidRPr="00976D11">
        <w:rPr>
          <w:color w:val="000000"/>
        </w:rPr>
        <w:t xml:space="preserve">apkričio 22 diena Šarnelės kaimo gyventojams tapo neeiline – išpildytas bendruomenės prašymas – Gilijos gatvės pavadinimą pakeisti į Pasaulio Tautų Teisuolių. Šarnelės kaimo bendruomenės nariai į Savivaldybės administraciją kreipėsi su prašymu įamžinti šioje gatvėje gyvenusių Juozo ir Adolfinos Kerpauskų, Boleslovo ir Onos Stulpinų, Juozo ir Bronislavos Straupų, kuriems už žydų gelbėjimą suteikti Pasaulio tautų teisuolių vardai, atminimą. </w:t>
      </w:r>
    </w:p>
    <w:p w:rsidR="00410B90" w:rsidRPr="00976D11" w:rsidRDefault="00410B90" w:rsidP="00410B90">
      <w:pPr>
        <w:ind w:firstLine="720"/>
        <w:jc w:val="both"/>
      </w:pPr>
      <w:r w:rsidRPr="00976D11">
        <w:rPr>
          <w:color w:val="000000"/>
        </w:rPr>
        <w:t>Simboliška tai, kad būtent ši gatvė veda į kadaise Šarnelės kaime gyvenusio žymaus ir nusipelniusio poeto Vytauto Mačernio namus.</w:t>
      </w:r>
    </w:p>
    <w:p w:rsidR="00410B90" w:rsidRPr="00976D11" w:rsidRDefault="00410B90" w:rsidP="00410B90">
      <w:pPr>
        <w:ind w:firstLine="720"/>
        <w:jc w:val="both"/>
      </w:pPr>
      <w:r w:rsidRPr="00976D11">
        <w:rPr>
          <w:color w:val="000000"/>
        </w:rPr>
        <w:t xml:space="preserve">Kuklų, bet itin reikšmingą, šventinį renginį simboline jidiš daina pradėjo Emilija Lopaitytė. </w:t>
      </w:r>
      <w:r>
        <w:rPr>
          <w:color w:val="000000"/>
        </w:rPr>
        <w:t>Jautrų</w:t>
      </w:r>
      <w:r w:rsidRPr="00976D11">
        <w:rPr>
          <w:color w:val="000000"/>
        </w:rPr>
        <w:t xml:space="preserve"> padėkos žodį tarė Plungės rajono savivaldybės meras Audrius Klišonis. Dėkodamas organizatoriams už tokį gražų ir prasmingą renginį, </w:t>
      </w:r>
      <w:r>
        <w:rPr>
          <w:color w:val="000000"/>
        </w:rPr>
        <w:t>kalbėjo</w:t>
      </w:r>
      <w:r w:rsidRPr="00976D11">
        <w:rPr>
          <w:color w:val="000000"/>
        </w:rPr>
        <w:t>: „Savaime bujoja tik blogis, o gėrį reikia kurti patiems.“</w:t>
      </w:r>
    </w:p>
    <w:p w:rsidR="00410B90" w:rsidRPr="00976D11" w:rsidRDefault="00410B90" w:rsidP="00410B90">
      <w:pPr>
        <w:ind w:firstLine="720"/>
        <w:jc w:val="both"/>
      </w:pPr>
      <w:r w:rsidRPr="00976D11">
        <w:rPr>
          <w:color w:val="000000"/>
        </w:rPr>
        <w:t>Šioje ypatingoje ceremonijoje dalyvavo Seimo Pirmininkė Viktorija Čmilytė-Nielsen. Džiaugdamasi tokia gražia iniciatyva, tarė: „Gelbėjimas – tai pastanga, kurios dėka visi dar esam ir esam žmonės.“ Seimo Pirmininkė pabrėžė, jog tai pirma tokia proga Lietuvoje. Pasak jos, Pasaulio tautų teisuolių titulas (tai garbės vardas, kurį suteikia Izraelio valstybė kitų šalių piliečiams, gelbėjusiems holokausto aukas) Europoje skirtas tik antrą kartą (pirmas titulas – Olandijoje). Tad Lietuva, ypač Žemaitijos kraštas, tikrai turi kuo didžiuotis. Viktorija Čmilytė-Nielsen linkėjo visiems ir toliau ginti žmogiškąsias vertybes, nes tik tada bus galimybė išlikti.</w:t>
      </w:r>
    </w:p>
    <w:p w:rsidR="00410B90" w:rsidRDefault="00EC2CD0" w:rsidP="00410B90">
      <w:pPr>
        <w:ind w:firstLine="720"/>
        <w:jc w:val="both"/>
      </w:pPr>
      <w:r>
        <w:rPr>
          <w:noProof/>
        </w:rPr>
        <w:drawing>
          <wp:anchor distT="0" distB="0" distL="114300" distR="114300" simplePos="0" relativeHeight="251664896" behindDoc="0" locked="0" layoutInCell="1" allowOverlap="1">
            <wp:simplePos x="0" y="0"/>
            <wp:positionH relativeFrom="margin">
              <wp:posOffset>5715</wp:posOffset>
            </wp:positionH>
            <wp:positionV relativeFrom="margin">
              <wp:posOffset>7204075</wp:posOffset>
            </wp:positionV>
            <wp:extent cx="2367915" cy="2014855"/>
            <wp:effectExtent l="76200" t="76200" r="0" b="4445"/>
            <wp:wrapSquare wrapText="bothSides"/>
            <wp:docPr id="160" name="Paveikslėlis 2" descr="C:\Users\jovita\Desktop\befunky-collage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 descr="C:\Users\jovita\Desktop\befunky-collage8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67915" cy="201485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Gruodžio 6 dieną</w:t>
      </w:r>
      <w:r w:rsidR="00410B90" w:rsidRPr="007C6857">
        <w:t xml:space="preserve"> iškilmingos ceremonijos metu Vilniaus rotušėje įvyko jau aštuntą kartą organizuojami  apdovanojimai „Auksinis feniksas“. Šiais apdovanojimais siekiama pagerbti asmenis ir organizacijas, pastaraisiais metais labiausiai nusipelniusius kultūros plėtrai, perdavimui, saugojimui bei kultūros centrų sistemos vystymuisi, tobulinimui ir viešinimui.</w:t>
      </w:r>
    </w:p>
    <w:p w:rsidR="00410B90" w:rsidRDefault="00410B90" w:rsidP="00410B90">
      <w:pPr>
        <w:jc w:val="both"/>
      </w:pPr>
      <w:r w:rsidRPr="007C6857">
        <w:t>Šiais metais „Metų kultūros politiko“ nominacija buvo apdovanotas Plungės rajono savivaldybės meras Audrius Klišonis. </w:t>
      </w:r>
    </w:p>
    <w:p w:rsidR="00410B90" w:rsidRDefault="00EC2CD0" w:rsidP="00410B90">
      <w:pPr>
        <w:jc w:val="both"/>
      </w:pPr>
      <w:r>
        <w:rPr>
          <w:noProof/>
        </w:rPr>
        <w:lastRenderedPageBreak/>
        <w:drawing>
          <wp:anchor distT="0" distB="0" distL="114300" distR="114300" simplePos="0" relativeHeight="251665920" behindDoc="0" locked="0" layoutInCell="1" allowOverlap="1">
            <wp:simplePos x="0" y="0"/>
            <wp:positionH relativeFrom="margin">
              <wp:posOffset>2844165</wp:posOffset>
            </wp:positionH>
            <wp:positionV relativeFrom="margin">
              <wp:posOffset>-48895</wp:posOffset>
            </wp:positionV>
            <wp:extent cx="3114675" cy="1747520"/>
            <wp:effectExtent l="0" t="76200" r="85725" b="5080"/>
            <wp:wrapSquare wrapText="bothSides"/>
            <wp:docPr id="161" name="Paveikslėlis 1" descr="C:\Users\jovita\Desktop\g2112-0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jovita\Desktop\g2112-0002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14675" cy="174752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Įtei</w:t>
      </w:r>
      <w:r w:rsidR="00410B90">
        <w:softHyphen/>
        <w:t>kiant ap</w:t>
      </w:r>
      <w:r w:rsidR="00410B90">
        <w:softHyphen/>
        <w:t>do</w:t>
      </w:r>
      <w:r w:rsidR="00410B90">
        <w:softHyphen/>
        <w:t>va</w:t>
      </w:r>
      <w:r w:rsidR="00410B90">
        <w:softHyphen/>
        <w:t>no</w:t>
      </w:r>
      <w:r w:rsidR="00410B90">
        <w:softHyphen/>
        <w:t>jimą mūsų sa</w:t>
      </w:r>
      <w:r w:rsidR="00410B90">
        <w:softHyphen/>
        <w:t>vi</w:t>
      </w:r>
      <w:r w:rsidR="00410B90">
        <w:softHyphen/>
        <w:t>val</w:t>
      </w:r>
      <w:r w:rsidR="00410B90">
        <w:softHyphen/>
        <w:t>dybės va</w:t>
      </w:r>
      <w:r w:rsidR="00410B90">
        <w:softHyphen/>
        <w:t>do</w:t>
      </w:r>
      <w:r w:rsidR="00410B90">
        <w:softHyphen/>
        <w:t>vui ak</w:t>
      </w:r>
      <w:r w:rsidR="00410B90">
        <w:softHyphen/>
        <w:t>cen</w:t>
      </w:r>
      <w:r w:rsidR="00410B90">
        <w:softHyphen/>
        <w:t>tuo</w:t>
      </w:r>
      <w:r w:rsidR="00410B90">
        <w:softHyphen/>
        <w:t>ta, kad jo dėka Plungės ra</w:t>
      </w:r>
      <w:r w:rsidR="00410B90">
        <w:softHyphen/>
        <w:t>jo</w:t>
      </w:r>
      <w:r w:rsidR="00410B90">
        <w:softHyphen/>
        <w:t>nas ta</w:t>
      </w:r>
      <w:r w:rsidR="00410B90">
        <w:softHyphen/>
        <w:t>po svar</w:t>
      </w:r>
      <w:r w:rsidR="00410B90">
        <w:softHyphen/>
        <w:t>biu, sa</w:t>
      </w:r>
      <w:r w:rsidR="00410B90">
        <w:softHyphen/>
        <w:t>vi</w:t>
      </w:r>
      <w:r w:rsidR="00410B90">
        <w:softHyphen/>
        <w:t>tu pro</w:t>
      </w:r>
      <w:r w:rsidR="00410B90">
        <w:softHyphen/>
        <w:t>fe</w:t>
      </w:r>
      <w:r w:rsidR="00410B90">
        <w:softHyphen/>
        <w:t>sio</w:t>
      </w:r>
      <w:r w:rsidR="00410B90">
        <w:softHyphen/>
        <w:t>na</w:t>
      </w:r>
      <w:r w:rsidR="00410B90">
        <w:softHyphen/>
        <w:t>liai ku</w:t>
      </w:r>
      <w:r w:rsidR="00410B90">
        <w:softHyphen/>
        <w:t>ria</w:t>
      </w:r>
      <w:r w:rsidR="00410B90">
        <w:softHyphen/>
        <w:t>mos kultū</w:t>
      </w:r>
      <w:r w:rsidR="00410B90">
        <w:softHyphen/>
        <w:t>ros kraš</w:t>
      </w:r>
      <w:r w:rsidR="00410B90">
        <w:softHyphen/>
        <w:t>tu.</w:t>
      </w:r>
    </w:p>
    <w:p w:rsidR="00410B90" w:rsidRDefault="00410B90" w:rsidP="00410B90">
      <w:pPr>
        <w:ind w:firstLine="720"/>
        <w:jc w:val="both"/>
      </w:pPr>
    </w:p>
    <w:p w:rsidR="0049672F" w:rsidRDefault="0049672F" w:rsidP="0049672F">
      <w:pPr>
        <w:jc w:val="center"/>
      </w:pPr>
    </w:p>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Default="0049672F" w:rsidP="0049672F"/>
    <w:p w:rsidR="0049672F" w:rsidRDefault="0049672F" w:rsidP="0049672F"/>
    <w:p w:rsidR="008F63A4" w:rsidRPr="0049672F" w:rsidRDefault="008F63A4" w:rsidP="0049672F">
      <w:pPr>
        <w:jc w:val="center"/>
      </w:pPr>
    </w:p>
    <w:sectPr w:rsidR="008F63A4" w:rsidRPr="0049672F" w:rsidSect="00A42C25">
      <w:headerReference w:type="even" r:id="rId34"/>
      <w:headerReference w:type="default" r:id="rId35"/>
      <w:footerReference w:type="first" r:id="rId36"/>
      <w:pgSz w:w="11906" w:h="16838"/>
      <w:pgMar w:top="1134" w:right="567" w:bottom="1134" w:left="1701" w:header="567" w:footer="567" w:gutter="0"/>
      <w:pgBorders w:display="firstPage" w:offsetFrom="page">
        <w:top w:val="shadowedSquares" w:sz="12" w:space="24" w:color="auto"/>
        <w:left w:val="shadowedSquares" w:sz="12" w:space="24" w:color="auto"/>
        <w:bottom w:val="shadowedSquares" w:sz="12" w:space="24" w:color="auto"/>
        <w:right w:val="shadowedSquares" w:sz="12" w:space="24" w:color="auto"/>
      </w:pgBorders>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06B6" w:rsidRDefault="002B06B6">
      <w:r>
        <w:separator/>
      </w:r>
    </w:p>
  </w:endnote>
  <w:endnote w:type="continuationSeparator" w:id="0">
    <w:p w:rsidR="002B06B6" w:rsidRDefault="002B06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1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AFF" w:usb1="C0007843" w:usb2="00000009" w:usb3="00000000" w:csb0="000001FF" w:csb1="00000000"/>
  </w:font>
  <w:font w:name="Thorndale">
    <w:altName w:val="Times New Roman"/>
    <w:charset w:val="00"/>
    <w:family w:val="roman"/>
    <w:pitch w:val="variable"/>
  </w:font>
  <w:font w:name="HG Mincho Light J">
    <w:altName w:val="Times New Roman"/>
    <w:charset w:val="00"/>
    <w:family w:val="auto"/>
    <w:pitch w:val="variable"/>
  </w:font>
  <w:font w:name="Mangal">
    <w:panose1 w:val="02040503050203030202"/>
    <w:charset w:val="00"/>
    <w:family w:val="roman"/>
    <w:pitch w:val="variable"/>
    <w:sig w:usb0="00008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BookmanOldStyle">
    <w:altName w:val="MS Mincho"/>
    <w:panose1 w:val="00000000000000000000"/>
    <w:charset w:val="80"/>
    <w:family w:val="auto"/>
    <w:notTrueType/>
    <w:pitch w:val="default"/>
    <w:sig w:usb0="00000007" w:usb1="08070000" w:usb2="00000010" w:usb3="00000000" w:csb0="00020003"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BA"/>
    <w:family w:val="swiss"/>
    <w:pitch w:val="variable"/>
    <w:sig w:usb0="E00002FF" w:usb1="4000ACFF" w:usb2="00000001" w:usb3="00000000" w:csb0="0000019F" w:csb1="00000000"/>
  </w:font>
  <w:font w:name="Lucida Sans Unicode">
    <w:panose1 w:val="020B0602030504020204"/>
    <w:charset w:val="BA"/>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3B6" w:rsidRDefault="002303B6">
    <w:pPr>
      <w:pStyle w:val="Porat"/>
      <w:jc w:val="right"/>
    </w:pPr>
  </w:p>
  <w:p w:rsidR="002303B6" w:rsidRDefault="002303B6">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06B6" w:rsidRDefault="002B06B6">
      <w:r>
        <w:separator/>
      </w:r>
    </w:p>
  </w:footnote>
  <w:footnote w:type="continuationSeparator" w:id="0">
    <w:p w:rsidR="002B06B6" w:rsidRDefault="002B06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3B6" w:rsidRDefault="002303B6" w:rsidP="002C0F2D">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2303B6" w:rsidRDefault="002303B6">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3B6" w:rsidRDefault="002303B6">
    <w:pPr>
      <w:pStyle w:val="Antrats"/>
      <w:jc w:val="center"/>
    </w:pPr>
    <w:r>
      <w:fldChar w:fldCharType="begin"/>
    </w:r>
    <w:r>
      <w:instrText>PAGE   \* MERGEFORMAT</w:instrText>
    </w:r>
    <w:r>
      <w:fldChar w:fldCharType="separate"/>
    </w:r>
    <w:r w:rsidR="00EC2CD0">
      <w:rPr>
        <w:noProof/>
      </w:rPr>
      <w:t>2</w:t>
    </w:r>
    <w:r>
      <w:fldChar w:fldCharType="end"/>
    </w:r>
  </w:p>
  <w:p w:rsidR="002303B6" w:rsidRDefault="002303B6">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C82989"/>
    <w:multiLevelType w:val="hybridMultilevel"/>
    <w:tmpl w:val="73E45D1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nsid w:val="0AF64232"/>
    <w:multiLevelType w:val="multilevel"/>
    <w:tmpl w:val="17E63DE6"/>
    <w:lvl w:ilvl="0">
      <w:start w:val="1"/>
      <w:numFmt w:val="decimal"/>
      <w:lvlText w:val="%1."/>
      <w:lvlJc w:val="left"/>
      <w:pPr>
        <w:ind w:left="1080" w:hanging="360"/>
      </w:pPr>
      <w:rPr>
        <w:rFonts w:hint="default"/>
      </w:rPr>
    </w:lvl>
    <w:lvl w:ilvl="1">
      <w:start w:val="1"/>
      <w:numFmt w:val="decimal"/>
      <w:isLgl/>
      <w:lvlText w:val="%2."/>
      <w:lvlJc w:val="left"/>
      <w:pPr>
        <w:ind w:left="1211" w:hanging="360"/>
      </w:pPr>
      <w:rPr>
        <w:rFonts w:ascii="Times New Roman" w:eastAsia="Times New Roman" w:hAnsi="Times New Roman" w:cs="Times New Roman"/>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nsid w:val="0BF96F97"/>
    <w:multiLevelType w:val="hybridMultilevel"/>
    <w:tmpl w:val="6C2A1B4A"/>
    <w:lvl w:ilvl="0" w:tplc="AA82B8CE">
      <w:start w:val="3"/>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3">
    <w:nsid w:val="0D2611BC"/>
    <w:multiLevelType w:val="hybridMultilevel"/>
    <w:tmpl w:val="365E2C8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
    <w:nsid w:val="0E725071"/>
    <w:multiLevelType w:val="hybridMultilevel"/>
    <w:tmpl w:val="FC44769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nsid w:val="10F11580"/>
    <w:multiLevelType w:val="multilevel"/>
    <w:tmpl w:val="2E587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F827E7"/>
    <w:multiLevelType w:val="hybridMultilevel"/>
    <w:tmpl w:val="D18808B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nsid w:val="174B5AB1"/>
    <w:multiLevelType w:val="multilevel"/>
    <w:tmpl w:val="73EEFB84"/>
    <w:lvl w:ilvl="0">
      <w:start w:val="14"/>
      <w:numFmt w:val="decimal"/>
      <w:lvlText w:val="%1"/>
      <w:lvlJc w:val="left"/>
      <w:pPr>
        <w:tabs>
          <w:tab w:val="num" w:pos="540"/>
        </w:tabs>
        <w:ind w:left="540" w:hanging="540"/>
      </w:pPr>
      <w:rPr>
        <w:rFonts w:hint="default"/>
      </w:rPr>
    </w:lvl>
    <w:lvl w:ilvl="1">
      <w:start w:val="4"/>
      <w:numFmt w:val="decimal"/>
      <w:lvlText w:val="%1.%2"/>
      <w:lvlJc w:val="left"/>
      <w:pPr>
        <w:tabs>
          <w:tab w:val="num" w:pos="1140"/>
        </w:tabs>
        <w:ind w:left="1140" w:hanging="540"/>
      </w:pPr>
      <w:rPr>
        <w:rFonts w:hint="default"/>
        <w:color w:val="auto"/>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520"/>
        </w:tabs>
        <w:ind w:left="2520" w:hanging="72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8">
    <w:nsid w:val="1E640881"/>
    <w:multiLevelType w:val="hybridMultilevel"/>
    <w:tmpl w:val="E848AFCC"/>
    <w:lvl w:ilvl="0" w:tplc="6D0E3BF8">
      <w:start w:val="2"/>
      <w:numFmt w:val="decimal"/>
      <w:lvlText w:val="%1."/>
      <w:lvlJc w:val="left"/>
      <w:pPr>
        <w:ind w:left="1080" w:hanging="360"/>
      </w:pPr>
      <w:rPr>
        <w:rFonts w:hint="default"/>
      </w:rPr>
    </w:lvl>
    <w:lvl w:ilvl="1" w:tplc="04270019">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9">
    <w:nsid w:val="25446223"/>
    <w:multiLevelType w:val="hybridMultilevel"/>
    <w:tmpl w:val="326241D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0">
    <w:nsid w:val="35441F51"/>
    <w:multiLevelType w:val="multilevel"/>
    <w:tmpl w:val="4A10C7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DE712AF"/>
    <w:multiLevelType w:val="hybridMultilevel"/>
    <w:tmpl w:val="3482BF46"/>
    <w:lvl w:ilvl="0" w:tplc="F02A3E58">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2">
    <w:nsid w:val="41D961C9"/>
    <w:multiLevelType w:val="multilevel"/>
    <w:tmpl w:val="2E585110"/>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CB507E0"/>
    <w:multiLevelType w:val="multilevel"/>
    <w:tmpl w:val="6F1E5200"/>
    <w:lvl w:ilvl="0">
      <w:start w:val="1"/>
      <w:numFmt w:val="decimal"/>
      <w:lvlText w:val="%1."/>
      <w:lvlJc w:val="left"/>
      <w:pPr>
        <w:tabs>
          <w:tab w:val="num" w:pos="1080"/>
        </w:tabs>
        <w:ind w:left="1080" w:hanging="360"/>
      </w:pPr>
      <w:rPr>
        <w:rFonts w:ascii="Times New Roman" w:eastAsia="Times New Roman" w:hAnsi="Times New Roman" w:cs="Times New Roman"/>
      </w:rPr>
    </w:lvl>
    <w:lvl w:ilvl="1">
      <w:start w:val="1"/>
      <w:numFmt w:val="decimal"/>
      <w:isLgl/>
      <w:lvlText w:val="%1.%2"/>
      <w:lvlJc w:val="left"/>
      <w:pPr>
        <w:tabs>
          <w:tab w:val="num" w:pos="1080"/>
        </w:tabs>
        <w:ind w:left="108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lvlText w:val="%4."/>
      <w:lvlJc w:val="left"/>
      <w:pPr>
        <w:tabs>
          <w:tab w:val="num" w:pos="1080"/>
        </w:tabs>
        <w:ind w:left="1080" w:hanging="360"/>
      </w:p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1800"/>
        </w:tabs>
        <w:ind w:left="1800" w:hanging="1080"/>
      </w:pPr>
      <w:rPr>
        <w:rFonts w:hint="default"/>
      </w:rPr>
    </w:lvl>
    <w:lvl w:ilvl="6">
      <w:start w:val="1"/>
      <w:numFmt w:val="decimal"/>
      <w:isLgl/>
      <w:lvlText w:val="%1.%2.%3.%4.%5.%6.%7"/>
      <w:lvlJc w:val="left"/>
      <w:pPr>
        <w:tabs>
          <w:tab w:val="num" w:pos="2160"/>
        </w:tabs>
        <w:ind w:left="2160" w:hanging="1440"/>
      </w:pPr>
      <w:rPr>
        <w:rFonts w:hint="default"/>
      </w:rPr>
    </w:lvl>
    <w:lvl w:ilvl="7">
      <w:start w:val="1"/>
      <w:numFmt w:val="decimal"/>
      <w:isLgl/>
      <w:lvlText w:val="%1.%2.%3.%4.%5.%6.%7.%8"/>
      <w:lvlJc w:val="left"/>
      <w:pPr>
        <w:tabs>
          <w:tab w:val="num" w:pos="2160"/>
        </w:tabs>
        <w:ind w:left="2160" w:hanging="1440"/>
      </w:pPr>
      <w:rPr>
        <w:rFonts w:hint="default"/>
      </w:rPr>
    </w:lvl>
    <w:lvl w:ilvl="8">
      <w:start w:val="1"/>
      <w:numFmt w:val="decimal"/>
      <w:isLgl/>
      <w:lvlText w:val="%1.%2.%3.%4.%5.%6.%7.%8.%9"/>
      <w:lvlJc w:val="left"/>
      <w:pPr>
        <w:tabs>
          <w:tab w:val="num" w:pos="2520"/>
        </w:tabs>
        <w:ind w:left="2520" w:hanging="1800"/>
      </w:pPr>
      <w:rPr>
        <w:rFonts w:hint="default"/>
      </w:rPr>
    </w:lvl>
  </w:abstractNum>
  <w:abstractNum w:abstractNumId="14">
    <w:nsid w:val="559A2AEF"/>
    <w:multiLevelType w:val="hybridMultilevel"/>
    <w:tmpl w:val="B7D4DBF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nsid w:val="5B046B9B"/>
    <w:multiLevelType w:val="hybridMultilevel"/>
    <w:tmpl w:val="B4FC983E"/>
    <w:lvl w:ilvl="0" w:tplc="7C5AF2F8">
      <w:start w:val="1"/>
      <w:numFmt w:val="decimal"/>
      <w:lvlText w:val="%1."/>
      <w:lvlJc w:val="left"/>
      <w:pPr>
        <w:ind w:left="1080" w:hanging="360"/>
      </w:pPr>
      <w:rPr>
        <w:rFonts w:hint="default"/>
        <w:color w:val="000000"/>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6">
    <w:nsid w:val="5DCF1B5E"/>
    <w:multiLevelType w:val="multilevel"/>
    <w:tmpl w:val="4C4E9AAC"/>
    <w:lvl w:ilvl="0">
      <w:start w:val="1"/>
      <w:numFmt w:val="bullet"/>
      <w:lvlText w:val=""/>
      <w:lvlJc w:val="left"/>
      <w:pPr>
        <w:tabs>
          <w:tab w:val="num" w:pos="720"/>
        </w:tabs>
        <w:ind w:left="720" w:hanging="360"/>
      </w:pPr>
      <w:rPr>
        <w:rFonts w:ascii="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DE90254"/>
    <w:multiLevelType w:val="multilevel"/>
    <w:tmpl w:val="EF7889BC"/>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642C3616"/>
    <w:multiLevelType w:val="hybridMultilevel"/>
    <w:tmpl w:val="39AE2616"/>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9">
    <w:nsid w:val="649B4C51"/>
    <w:multiLevelType w:val="hybridMultilevel"/>
    <w:tmpl w:val="2C840C8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nsid w:val="66087EF2"/>
    <w:multiLevelType w:val="hybridMultilevel"/>
    <w:tmpl w:val="9D3440C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1">
    <w:nsid w:val="69150C0A"/>
    <w:multiLevelType w:val="hybridMultilevel"/>
    <w:tmpl w:val="3940B2D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nsid w:val="6B8C36CD"/>
    <w:multiLevelType w:val="multilevel"/>
    <w:tmpl w:val="24CC0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38E70BF"/>
    <w:multiLevelType w:val="hybridMultilevel"/>
    <w:tmpl w:val="694C1340"/>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4">
    <w:nsid w:val="743F676A"/>
    <w:multiLevelType w:val="multilevel"/>
    <w:tmpl w:val="3B7A447E"/>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76B85159"/>
    <w:multiLevelType w:val="hybridMultilevel"/>
    <w:tmpl w:val="CE9CCD14"/>
    <w:lvl w:ilvl="0" w:tplc="04270001">
      <w:start w:val="2015"/>
      <w:numFmt w:val="bullet"/>
      <w:lvlText w:val=""/>
      <w:lvlJc w:val="left"/>
      <w:pPr>
        <w:tabs>
          <w:tab w:val="num" w:pos="720"/>
        </w:tabs>
        <w:ind w:left="720" w:hanging="360"/>
      </w:pPr>
      <w:rPr>
        <w:rFonts w:ascii="Symbol" w:eastAsia="Times New Roman" w:hAnsi="Symbol" w:cs="Times New Roman"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7"/>
  </w:num>
  <w:num w:numId="3">
    <w:abstractNumId w:val="0"/>
  </w:num>
  <w:num w:numId="4">
    <w:abstractNumId w:val="5"/>
  </w:num>
  <w:num w:numId="5">
    <w:abstractNumId w:val="16"/>
  </w:num>
  <w:num w:numId="6">
    <w:abstractNumId w:val="22"/>
  </w:num>
  <w:num w:numId="7">
    <w:abstractNumId w:val="21"/>
  </w:num>
  <w:num w:numId="8">
    <w:abstractNumId w:val="18"/>
  </w:num>
  <w:num w:numId="9">
    <w:abstractNumId w:val="20"/>
  </w:num>
  <w:num w:numId="10">
    <w:abstractNumId w:val="9"/>
  </w:num>
  <w:num w:numId="11">
    <w:abstractNumId w:val="19"/>
  </w:num>
  <w:num w:numId="12">
    <w:abstractNumId w:val="14"/>
  </w:num>
  <w:num w:numId="13">
    <w:abstractNumId w:val="6"/>
  </w:num>
  <w:num w:numId="14">
    <w:abstractNumId w:val="3"/>
  </w:num>
  <w:num w:numId="15">
    <w:abstractNumId w:val="4"/>
  </w:num>
  <w:num w:numId="16">
    <w:abstractNumId w:val="23"/>
  </w:num>
  <w:num w:numId="17">
    <w:abstractNumId w:val="13"/>
  </w:num>
  <w:num w:numId="18">
    <w:abstractNumId w:val="12"/>
  </w:num>
  <w:num w:numId="19">
    <w:abstractNumId w:val="24"/>
  </w:num>
  <w:num w:numId="20">
    <w:abstractNumId w:val="17"/>
  </w:num>
  <w:num w:numId="21">
    <w:abstractNumId w:val="11"/>
  </w:num>
  <w:num w:numId="22">
    <w:abstractNumId w:val="2"/>
  </w:num>
  <w:num w:numId="23">
    <w:abstractNumId w:val="15"/>
  </w:num>
  <w:num w:numId="24">
    <w:abstractNumId w:val="10"/>
  </w:num>
  <w:num w:numId="25">
    <w:abstractNumId w:val="1"/>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0F2D"/>
    <w:rsid w:val="00002D05"/>
    <w:rsid w:val="0000380B"/>
    <w:rsid w:val="00003B30"/>
    <w:rsid w:val="00003CAD"/>
    <w:rsid w:val="0000408D"/>
    <w:rsid w:val="00004980"/>
    <w:rsid w:val="00007334"/>
    <w:rsid w:val="00007443"/>
    <w:rsid w:val="000117F9"/>
    <w:rsid w:val="00012C26"/>
    <w:rsid w:val="00014680"/>
    <w:rsid w:val="00015507"/>
    <w:rsid w:val="000156C4"/>
    <w:rsid w:val="000159D3"/>
    <w:rsid w:val="00015DAA"/>
    <w:rsid w:val="00015F52"/>
    <w:rsid w:val="0001671F"/>
    <w:rsid w:val="000177BE"/>
    <w:rsid w:val="0002024C"/>
    <w:rsid w:val="000204EB"/>
    <w:rsid w:val="00020AB8"/>
    <w:rsid w:val="00021A68"/>
    <w:rsid w:val="00021CFB"/>
    <w:rsid w:val="00022476"/>
    <w:rsid w:val="00022525"/>
    <w:rsid w:val="00022833"/>
    <w:rsid w:val="000236E8"/>
    <w:rsid w:val="0002468D"/>
    <w:rsid w:val="00024A08"/>
    <w:rsid w:val="00024EC4"/>
    <w:rsid w:val="0002573F"/>
    <w:rsid w:val="00025EA5"/>
    <w:rsid w:val="00026236"/>
    <w:rsid w:val="00026271"/>
    <w:rsid w:val="000269C0"/>
    <w:rsid w:val="00027277"/>
    <w:rsid w:val="000276DC"/>
    <w:rsid w:val="00027D11"/>
    <w:rsid w:val="00031487"/>
    <w:rsid w:val="0003202A"/>
    <w:rsid w:val="000331B7"/>
    <w:rsid w:val="000339C7"/>
    <w:rsid w:val="00033ECC"/>
    <w:rsid w:val="00034A0E"/>
    <w:rsid w:val="00034EBC"/>
    <w:rsid w:val="00035132"/>
    <w:rsid w:val="000364A6"/>
    <w:rsid w:val="0003696F"/>
    <w:rsid w:val="00040460"/>
    <w:rsid w:val="000404B9"/>
    <w:rsid w:val="000409FD"/>
    <w:rsid w:val="00040BA5"/>
    <w:rsid w:val="000415B6"/>
    <w:rsid w:val="00042386"/>
    <w:rsid w:val="00042429"/>
    <w:rsid w:val="0004269F"/>
    <w:rsid w:val="000427CC"/>
    <w:rsid w:val="00043730"/>
    <w:rsid w:val="00045B84"/>
    <w:rsid w:val="00046611"/>
    <w:rsid w:val="0004668C"/>
    <w:rsid w:val="00046B15"/>
    <w:rsid w:val="00047287"/>
    <w:rsid w:val="0004797E"/>
    <w:rsid w:val="00047B30"/>
    <w:rsid w:val="00050D74"/>
    <w:rsid w:val="000511FA"/>
    <w:rsid w:val="00051DFD"/>
    <w:rsid w:val="00051F89"/>
    <w:rsid w:val="00051FDF"/>
    <w:rsid w:val="00052FE6"/>
    <w:rsid w:val="0005307F"/>
    <w:rsid w:val="00054192"/>
    <w:rsid w:val="00054CC6"/>
    <w:rsid w:val="00054F66"/>
    <w:rsid w:val="0005520A"/>
    <w:rsid w:val="000553AA"/>
    <w:rsid w:val="00056018"/>
    <w:rsid w:val="0005664D"/>
    <w:rsid w:val="00056B59"/>
    <w:rsid w:val="00056C7A"/>
    <w:rsid w:val="000578AC"/>
    <w:rsid w:val="00057957"/>
    <w:rsid w:val="0006029D"/>
    <w:rsid w:val="00061784"/>
    <w:rsid w:val="00061F4C"/>
    <w:rsid w:val="00062C79"/>
    <w:rsid w:val="00063455"/>
    <w:rsid w:val="00063E4A"/>
    <w:rsid w:val="00064162"/>
    <w:rsid w:val="00064F92"/>
    <w:rsid w:val="0006628D"/>
    <w:rsid w:val="00067182"/>
    <w:rsid w:val="00070622"/>
    <w:rsid w:val="00071B5D"/>
    <w:rsid w:val="000724CD"/>
    <w:rsid w:val="00072773"/>
    <w:rsid w:val="00072BC4"/>
    <w:rsid w:val="00073C68"/>
    <w:rsid w:val="00074249"/>
    <w:rsid w:val="00075CB6"/>
    <w:rsid w:val="00080743"/>
    <w:rsid w:val="00080F24"/>
    <w:rsid w:val="00081530"/>
    <w:rsid w:val="0008233B"/>
    <w:rsid w:val="0008296D"/>
    <w:rsid w:val="00082E0A"/>
    <w:rsid w:val="00083A83"/>
    <w:rsid w:val="00084A18"/>
    <w:rsid w:val="000855F1"/>
    <w:rsid w:val="00085F14"/>
    <w:rsid w:val="00087248"/>
    <w:rsid w:val="000879EE"/>
    <w:rsid w:val="000900C6"/>
    <w:rsid w:val="00090E1E"/>
    <w:rsid w:val="00090F88"/>
    <w:rsid w:val="000910D0"/>
    <w:rsid w:val="000912E0"/>
    <w:rsid w:val="00091AB0"/>
    <w:rsid w:val="00091ABF"/>
    <w:rsid w:val="000924EF"/>
    <w:rsid w:val="00092EDC"/>
    <w:rsid w:val="000938A9"/>
    <w:rsid w:val="0009444F"/>
    <w:rsid w:val="00095211"/>
    <w:rsid w:val="00095E66"/>
    <w:rsid w:val="00096516"/>
    <w:rsid w:val="000A001C"/>
    <w:rsid w:val="000A04A8"/>
    <w:rsid w:val="000A0AA7"/>
    <w:rsid w:val="000A1FEC"/>
    <w:rsid w:val="000A28B1"/>
    <w:rsid w:val="000A2D96"/>
    <w:rsid w:val="000A2F0A"/>
    <w:rsid w:val="000A3955"/>
    <w:rsid w:val="000A4E84"/>
    <w:rsid w:val="000A4F4D"/>
    <w:rsid w:val="000A58DA"/>
    <w:rsid w:val="000A6300"/>
    <w:rsid w:val="000A72AC"/>
    <w:rsid w:val="000A7764"/>
    <w:rsid w:val="000A788E"/>
    <w:rsid w:val="000B01F9"/>
    <w:rsid w:val="000B1860"/>
    <w:rsid w:val="000B31F7"/>
    <w:rsid w:val="000B3B39"/>
    <w:rsid w:val="000B41DD"/>
    <w:rsid w:val="000B4EC0"/>
    <w:rsid w:val="000B526E"/>
    <w:rsid w:val="000B5946"/>
    <w:rsid w:val="000B5FFD"/>
    <w:rsid w:val="000B6073"/>
    <w:rsid w:val="000B60DA"/>
    <w:rsid w:val="000B6CA8"/>
    <w:rsid w:val="000B71F4"/>
    <w:rsid w:val="000B72BF"/>
    <w:rsid w:val="000B7F1C"/>
    <w:rsid w:val="000C078E"/>
    <w:rsid w:val="000C0D6C"/>
    <w:rsid w:val="000C1044"/>
    <w:rsid w:val="000C1305"/>
    <w:rsid w:val="000C20E2"/>
    <w:rsid w:val="000C281B"/>
    <w:rsid w:val="000C3C14"/>
    <w:rsid w:val="000C468D"/>
    <w:rsid w:val="000C492E"/>
    <w:rsid w:val="000C4B74"/>
    <w:rsid w:val="000C5F3D"/>
    <w:rsid w:val="000C6874"/>
    <w:rsid w:val="000C706E"/>
    <w:rsid w:val="000C758C"/>
    <w:rsid w:val="000C7A39"/>
    <w:rsid w:val="000C7B64"/>
    <w:rsid w:val="000C7BD6"/>
    <w:rsid w:val="000D0DD8"/>
    <w:rsid w:val="000D0EF5"/>
    <w:rsid w:val="000D15A7"/>
    <w:rsid w:val="000D27B4"/>
    <w:rsid w:val="000D2EC5"/>
    <w:rsid w:val="000D3FFA"/>
    <w:rsid w:val="000D5E6F"/>
    <w:rsid w:val="000D636C"/>
    <w:rsid w:val="000D6EFD"/>
    <w:rsid w:val="000D7547"/>
    <w:rsid w:val="000D7F10"/>
    <w:rsid w:val="000E0547"/>
    <w:rsid w:val="000E08D2"/>
    <w:rsid w:val="000E2F2F"/>
    <w:rsid w:val="000E35E4"/>
    <w:rsid w:val="000E3632"/>
    <w:rsid w:val="000E36A6"/>
    <w:rsid w:val="000E379F"/>
    <w:rsid w:val="000E3CAD"/>
    <w:rsid w:val="000E53FC"/>
    <w:rsid w:val="000E5462"/>
    <w:rsid w:val="000E5974"/>
    <w:rsid w:val="000E5D1C"/>
    <w:rsid w:val="000E71B7"/>
    <w:rsid w:val="000E71F9"/>
    <w:rsid w:val="000F0094"/>
    <w:rsid w:val="000F2D94"/>
    <w:rsid w:val="000F2FA6"/>
    <w:rsid w:val="000F37F2"/>
    <w:rsid w:val="000F3A4C"/>
    <w:rsid w:val="000F4013"/>
    <w:rsid w:val="000F4763"/>
    <w:rsid w:val="000F535A"/>
    <w:rsid w:val="000F5AC7"/>
    <w:rsid w:val="000F7517"/>
    <w:rsid w:val="001002AC"/>
    <w:rsid w:val="00100345"/>
    <w:rsid w:val="00101401"/>
    <w:rsid w:val="001018F8"/>
    <w:rsid w:val="00103725"/>
    <w:rsid w:val="00103D54"/>
    <w:rsid w:val="001047EA"/>
    <w:rsid w:val="00105B6E"/>
    <w:rsid w:val="00105B88"/>
    <w:rsid w:val="00105BE3"/>
    <w:rsid w:val="001069AF"/>
    <w:rsid w:val="00106E01"/>
    <w:rsid w:val="00107103"/>
    <w:rsid w:val="001077C1"/>
    <w:rsid w:val="00110296"/>
    <w:rsid w:val="0011060A"/>
    <w:rsid w:val="001117B6"/>
    <w:rsid w:val="00112FCD"/>
    <w:rsid w:val="00114609"/>
    <w:rsid w:val="00114AEF"/>
    <w:rsid w:val="00114EB0"/>
    <w:rsid w:val="00115AA6"/>
    <w:rsid w:val="00116E3D"/>
    <w:rsid w:val="00117442"/>
    <w:rsid w:val="0012037D"/>
    <w:rsid w:val="001212C8"/>
    <w:rsid w:val="001212F8"/>
    <w:rsid w:val="001218F6"/>
    <w:rsid w:val="0012203E"/>
    <w:rsid w:val="001227E5"/>
    <w:rsid w:val="00122989"/>
    <w:rsid w:val="00122C96"/>
    <w:rsid w:val="001247D4"/>
    <w:rsid w:val="00124C88"/>
    <w:rsid w:val="00125EC5"/>
    <w:rsid w:val="001263C4"/>
    <w:rsid w:val="00130C8B"/>
    <w:rsid w:val="00130EFD"/>
    <w:rsid w:val="00131283"/>
    <w:rsid w:val="001316DB"/>
    <w:rsid w:val="0013187B"/>
    <w:rsid w:val="0013195E"/>
    <w:rsid w:val="00131DDE"/>
    <w:rsid w:val="00132A4B"/>
    <w:rsid w:val="00132BE6"/>
    <w:rsid w:val="001335C5"/>
    <w:rsid w:val="00134AF9"/>
    <w:rsid w:val="0013659A"/>
    <w:rsid w:val="001366AF"/>
    <w:rsid w:val="00136B8E"/>
    <w:rsid w:val="00136D08"/>
    <w:rsid w:val="00136DCF"/>
    <w:rsid w:val="00136F7C"/>
    <w:rsid w:val="001371B0"/>
    <w:rsid w:val="00137FC8"/>
    <w:rsid w:val="00140BC7"/>
    <w:rsid w:val="001411DD"/>
    <w:rsid w:val="001416AF"/>
    <w:rsid w:val="00141BEC"/>
    <w:rsid w:val="001435A2"/>
    <w:rsid w:val="001443D5"/>
    <w:rsid w:val="0014468F"/>
    <w:rsid w:val="00145E08"/>
    <w:rsid w:val="00146559"/>
    <w:rsid w:val="00150009"/>
    <w:rsid w:val="00151BB0"/>
    <w:rsid w:val="00151CE1"/>
    <w:rsid w:val="00152768"/>
    <w:rsid w:val="00153E92"/>
    <w:rsid w:val="00153EA7"/>
    <w:rsid w:val="00153F33"/>
    <w:rsid w:val="00153FFC"/>
    <w:rsid w:val="00154EFA"/>
    <w:rsid w:val="001551EE"/>
    <w:rsid w:val="0015585D"/>
    <w:rsid w:val="00155F83"/>
    <w:rsid w:val="00157723"/>
    <w:rsid w:val="0016048D"/>
    <w:rsid w:val="00160EB5"/>
    <w:rsid w:val="0016109B"/>
    <w:rsid w:val="00163B3C"/>
    <w:rsid w:val="00163BCD"/>
    <w:rsid w:val="001640ED"/>
    <w:rsid w:val="001644F4"/>
    <w:rsid w:val="0016469D"/>
    <w:rsid w:val="00165959"/>
    <w:rsid w:val="00166CD2"/>
    <w:rsid w:val="0016747B"/>
    <w:rsid w:val="0017014C"/>
    <w:rsid w:val="0017126C"/>
    <w:rsid w:val="00171286"/>
    <w:rsid w:val="00171869"/>
    <w:rsid w:val="001719D7"/>
    <w:rsid w:val="00171BE0"/>
    <w:rsid w:val="00174B7D"/>
    <w:rsid w:val="00175911"/>
    <w:rsid w:val="00175BBD"/>
    <w:rsid w:val="00175E24"/>
    <w:rsid w:val="0017667E"/>
    <w:rsid w:val="00177B1B"/>
    <w:rsid w:val="00177DDD"/>
    <w:rsid w:val="00180C0B"/>
    <w:rsid w:val="00180C30"/>
    <w:rsid w:val="00181095"/>
    <w:rsid w:val="001817A2"/>
    <w:rsid w:val="00182FB2"/>
    <w:rsid w:val="001838F6"/>
    <w:rsid w:val="00184465"/>
    <w:rsid w:val="001848D2"/>
    <w:rsid w:val="001855EE"/>
    <w:rsid w:val="00186A83"/>
    <w:rsid w:val="00186B4C"/>
    <w:rsid w:val="0019075B"/>
    <w:rsid w:val="00190C03"/>
    <w:rsid w:val="00191656"/>
    <w:rsid w:val="00191C3E"/>
    <w:rsid w:val="00192414"/>
    <w:rsid w:val="00192957"/>
    <w:rsid w:val="00192A76"/>
    <w:rsid w:val="001933C3"/>
    <w:rsid w:val="00194791"/>
    <w:rsid w:val="00194F40"/>
    <w:rsid w:val="001958DE"/>
    <w:rsid w:val="0019611E"/>
    <w:rsid w:val="001971BF"/>
    <w:rsid w:val="00197C4D"/>
    <w:rsid w:val="001A06A8"/>
    <w:rsid w:val="001A1DF4"/>
    <w:rsid w:val="001A1F25"/>
    <w:rsid w:val="001A2392"/>
    <w:rsid w:val="001A4B91"/>
    <w:rsid w:val="001A519D"/>
    <w:rsid w:val="001A566F"/>
    <w:rsid w:val="001A5F9B"/>
    <w:rsid w:val="001A6420"/>
    <w:rsid w:val="001A671D"/>
    <w:rsid w:val="001A6B9D"/>
    <w:rsid w:val="001B01B8"/>
    <w:rsid w:val="001B1370"/>
    <w:rsid w:val="001B2143"/>
    <w:rsid w:val="001B266D"/>
    <w:rsid w:val="001B2D1E"/>
    <w:rsid w:val="001B3DED"/>
    <w:rsid w:val="001B5956"/>
    <w:rsid w:val="001B5C3E"/>
    <w:rsid w:val="001B6382"/>
    <w:rsid w:val="001B696A"/>
    <w:rsid w:val="001B6AF3"/>
    <w:rsid w:val="001B6F1A"/>
    <w:rsid w:val="001B72EF"/>
    <w:rsid w:val="001B7D21"/>
    <w:rsid w:val="001B7FBC"/>
    <w:rsid w:val="001C1C7C"/>
    <w:rsid w:val="001C2097"/>
    <w:rsid w:val="001C2C2D"/>
    <w:rsid w:val="001C3D56"/>
    <w:rsid w:val="001C492E"/>
    <w:rsid w:val="001C54C8"/>
    <w:rsid w:val="001C6295"/>
    <w:rsid w:val="001C6F88"/>
    <w:rsid w:val="001C6F91"/>
    <w:rsid w:val="001C6FEC"/>
    <w:rsid w:val="001C796A"/>
    <w:rsid w:val="001D0439"/>
    <w:rsid w:val="001D18CD"/>
    <w:rsid w:val="001D2E31"/>
    <w:rsid w:val="001D3782"/>
    <w:rsid w:val="001D5774"/>
    <w:rsid w:val="001D6BD9"/>
    <w:rsid w:val="001D6C8F"/>
    <w:rsid w:val="001D7BEE"/>
    <w:rsid w:val="001E043A"/>
    <w:rsid w:val="001E0833"/>
    <w:rsid w:val="001E41C8"/>
    <w:rsid w:val="001E4E8B"/>
    <w:rsid w:val="001E4F48"/>
    <w:rsid w:val="001E78B8"/>
    <w:rsid w:val="001F0E86"/>
    <w:rsid w:val="001F2618"/>
    <w:rsid w:val="001F284D"/>
    <w:rsid w:val="001F2B61"/>
    <w:rsid w:val="001F42CD"/>
    <w:rsid w:val="001F49D0"/>
    <w:rsid w:val="001F5315"/>
    <w:rsid w:val="001F5715"/>
    <w:rsid w:val="001F6829"/>
    <w:rsid w:val="001F7A40"/>
    <w:rsid w:val="00200497"/>
    <w:rsid w:val="00201568"/>
    <w:rsid w:val="00201BA1"/>
    <w:rsid w:val="00202CDA"/>
    <w:rsid w:val="0020339F"/>
    <w:rsid w:val="00203429"/>
    <w:rsid w:val="00203679"/>
    <w:rsid w:val="00203993"/>
    <w:rsid w:val="00203B55"/>
    <w:rsid w:val="00205215"/>
    <w:rsid w:val="00207A78"/>
    <w:rsid w:val="00210039"/>
    <w:rsid w:val="0021004D"/>
    <w:rsid w:val="00210197"/>
    <w:rsid w:val="0021050A"/>
    <w:rsid w:val="0021059F"/>
    <w:rsid w:val="00210E11"/>
    <w:rsid w:val="0021128B"/>
    <w:rsid w:val="002128E2"/>
    <w:rsid w:val="00213B99"/>
    <w:rsid w:val="00213E07"/>
    <w:rsid w:val="002152D5"/>
    <w:rsid w:val="00215376"/>
    <w:rsid w:val="00215595"/>
    <w:rsid w:val="002160EE"/>
    <w:rsid w:val="0021699B"/>
    <w:rsid w:val="00216B31"/>
    <w:rsid w:val="00217255"/>
    <w:rsid w:val="002176DE"/>
    <w:rsid w:val="0022051F"/>
    <w:rsid w:val="00221542"/>
    <w:rsid w:val="00221AC5"/>
    <w:rsid w:val="00223DC7"/>
    <w:rsid w:val="00225623"/>
    <w:rsid w:val="002257BB"/>
    <w:rsid w:val="0022710D"/>
    <w:rsid w:val="0022754D"/>
    <w:rsid w:val="002303B6"/>
    <w:rsid w:val="00230A47"/>
    <w:rsid w:val="00230A7F"/>
    <w:rsid w:val="00230F1E"/>
    <w:rsid w:val="00231608"/>
    <w:rsid w:val="00232067"/>
    <w:rsid w:val="002321F9"/>
    <w:rsid w:val="00232743"/>
    <w:rsid w:val="00232F5A"/>
    <w:rsid w:val="00232FE9"/>
    <w:rsid w:val="002348DD"/>
    <w:rsid w:val="00235573"/>
    <w:rsid w:val="002364B5"/>
    <w:rsid w:val="00236DF1"/>
    <w:rsid w:val="00237345"/>
    <w:rsid w:val="00237AB2"/>
    <w:rsid w:val="002415BB"/>
    <w:rsid w:val="00242397"/>
    <w:rsid w:val="00242866"/>
    <w:rsid w:val="00242F47"/>
    <w:rsid w:val="00242F8E"/>
    <w:rsid w:val="00243A09"/>
    <w:rsid w:val="0024493F"/>
    <w:rsid w:val="00244C44"/>
    <w:rsid w:val="002462A8"/>
    <w:rsid w:val="0024685F"/>
    <w:rsid w:val="002471AC"/>
    <w:rsid w:val="00247614"/>
    <w:rsid w:val="0024799F"/>
    <w:rsid w:val="00247FAB"/>
    <w:rsid w:val="002504EB"/>
    <w:rsid w:val="00250ECD"/>
    <w:rsid w:val="0025159D"/>
    <w:rsid w:val="00251824"/>
    <w:rsid w:val="0025187C"/>
    <w:rsid w:val="00253BBD"/>
    <w:rsid w:val="00255B67"/>
    <w:rsid w:val="0025684B"/>
    <w:rsid w:val="00257760"/>
    <w:rsid w:val="00257E20"/>
    <w:rsid w:val="00260F1F"/>
    <w:rsid w:val="00261EBC"/>
    <w:rsid w:val="00262240"/>
    <w:rsid w:val="00262D20"/>
    <w:rsid w:val="00262F3C"/>
    <w:rsid w:val="002630EA"/>
    <w:rsid w:val="00265A3D"/>
    <w:rsid w:val="00265B67"/>
    <w:rsid w:val="00265D2C"/>
    <w:rsid w:val="002662C1"/>
    <w:rsid w:val="002720F9"/>
    <w:rsid w:val="002739F9"/>
    <w:rsid w:val="00274A6A"/>
    <w:rsid w:val="00274F5C"/>
    <w:rsid w:val="002758D2"/>
    <w:rsid w:val="00275918"/>
    <w:rsid w:val="0028044E"/>
    <w:rsid w:val="002823CC"/>
    <w:rsid w:val="00283034"/>
    <w:rsid w:val="0028498D"/>
    <w:rsid w:val="00284A0D"/>
    <w:rsid w:val="00285546"/>
    <w:rsid w:val="00285F71"/>
    <w:rsid w:val="00285FFB"/>
    <w:rsid w:val="00290CD2"/>
    <w:rsid w:val="002917D1"/>
    <w:rsid w:val="00292206"/>
    <w:rsid w:val="00292916"/>
    <w:rsid w:val="00292A0C"/>
    <w:rsid w:val="00292C7E"/>
    <w:rsid w:val="00293AC1"/>
    <w:rsid w:val="00294139"/>
    <w:rsid w:val="00294403"/>
    <w:rsid w:val="00294576"/>
    <w:rsid w:val="00294692"/>
    <w:rsid w:val="00294C0C"/>
    <w:rsid w:val="0029505A"/>
    <w:rsid w:val="002954D7"/>
    <w:rsid w:val="002973AF"/>
    <w:rsid w:val="002A0366"/>
    <w:rsid w:val="002A0FB7"/>
    <w:rsid w:val="002A104F"/>
    <w:rsid w:val="002A18DE"/>
    <w:rsid w:val="002A2604"/>
    <w:rsid w:val="002A2ABE"/>
    <w:rsid w:val="002A2CD8"/>
    <w:rsid w:val="002A522E"/>
    <w:rsid w:val="002A5DDF"/>
    <w:rsid w:val="002A6229"/>
    <w:rsid w:val="002A7297"/>
    <w:rsid w:val="002A736E"/>
    <w:rsid w:val="002B04C7"/>
    <w:rsid w:val="002B06B6"/>
    <w:rsid w:val="002B0A5E"/>
    <w:rsid w:val="002B21E5"/>
    <w:rsid w:val="002B33D2"/>
    <w:rsid w:val="002B3EDE"/>
    <w:rsid w:val="002B4D7A"/>
    <w:rsid w:val="002B5FCE"/>
    <w:rsid w:val="002B7889"/>
    <w:rsid w:val="002B7D98"/>
    <w:rsid w:val="002B7DDC"/>
    <w:rsid w:val="002C0F2D"/>
    <w:rsid w:val="002C1153"/>
    <w:rsid w:val="002C13A4"/>
    <w:rsid w:val="002C1992"/>
    <w:rsid w:val="002C1B60"/>
    <w:rsid w:val="002C2EE7"/>
    <w:rsid w:val="002C3126"/>
    <w:rsid w:val="002C3142"/>
    <w:rsid w:val="002C46EF"/>
    <w:rsid w:val="002C689E"/>
    <w:rsid w:val="002C6CEC"/>
    <w:rsid w:val="002C73A2"/>
    <w:rsid w:val="002C7E2E"/>
    <w:rsid w:val="002D03A3"/>
    <w:rsid w:val="002D03AE"/>
    <w:rsid w:val="002D104D"/>
    <w:rsid w:val="002D1BD4"/>
    <w:rsid w:val="002D2DB1"/>
    <w:rsid w:val="002D3C19"/>
    <w:rsid w:val="002D3EE4"/>
    <w:rsid w:val="002D48D0"/>
    <w:rsid w:val="002D4D3C"/>
    <w:rsid w:val="002D5985"/>
    <w:rsid w:val="002D5D76"/>
    <w:rsid w:val="002D6BA9"/>
    <w:rsid w:val="002D7645"/>
    <w:rsid w:val="002D7B50"/>
    <w:rsid w:val="002D7C40"/>
    <w:rsid w:val="002E06DB"/>
    <w:rsid w:val="002E1C0F"/>
    <w:rsid w:val="002E1F6A"/>
    <w:rsid w:val="002E2048"/>
    <w:rsid w:val="002E26DA"/>
    <w:rsid w:val="002E3189"/>
    <w:rsid w:val="002E36BF"/>
    <w:rsid w:val="002E3A28"/>
    <w:rsid w:val="002E3DAA"/>
    <w:rsid w:val="002E44C1"/>
    <w:rsid w:val="002E4732"/>
    <w:rsid w:val="002E4A8D"/>
    <w:rsid w:val="002E53BB"/>
    <w:rsid w:val="002E592E"/>
    <w:rsid w:val="002E618C"/>
    <w:rsid w:val="002E6204"/>
    <w:rsid w:val="002E6472"/>
    <w:rsid w:val="002E67F0"/>
    <w:rsid w:val="002E70FB"/>
    <w:rsid w:val="002E7975"/>
    <w:rsid w:val="002F003F"/>
    <w:rsid w:val="002F06F0"/>
    <w:rsid w:val="002F08CE"/>
    <w:rsid w:val="002F0A6B"/>
    <w:rsid w:val="002F166E"/>
    <w:rsid w:val="002F1709"/>
    <w:rsid w:val="002F2DC6"/>
    <w:rsid w:val="002F4048"/>
    <w:rsid w:val="002F453E"/>
    <w:rsid w:val="002F5E0D"/>
    <w:rsid w:val="002F5E28"/>
    <w:rsid w:val="002F6560"/>
    <w:rsid w:val="002F6D9A"/>
    <w:rsid w:val="002F7CDE"/>
    <w:rsid w:val="00300309"/>
    <w:rsid w:val="0030154C"/>
    <w:rsid w:val="00301642"/>
    <w:rsid w:val="003016B1"/>
    <w:rsid w:val="00302265"/>
    <w:rsid w:val="00302B52"/>
    <w:rsid w:val="003038B7"/>
    <w:rsid w:val="00304EDD"/>
    <w:rsid w:val="003050D6"/>
    <w:rsid w:val="00305EB4"/>
    <w:rsid w:val="003079CC"/>
    <w:rsid w:val="00310A73"/>
    <w:rsid w:val="00310E89"/>
    <w:rsid w:val="0031103E"/>
    <w:rsid w:val="003111CC"/>
    <w:rsid w:val="00311887"/>
    <w:rsid w:val="00312A05"/>
    <w:rsid w:val="00313278"/>
    <w:rsid w:val="00313CBC"/>
    <w:rsid w:val="00314FD0"/>
    <w:rsid w:val="003156B5"/>
    <w:rsid w:val="0032006B"/>
    <w:rsid w:val="00320868"/>
    <w:rsid w:val="00320C34"/>
    <w:rsid w:val="003216AB"/>
    <w:rsid w:val="003229A4"/>
    <w:rsid w:val="0032324F"/>
    <w:rsid w:val="0032386A"/>
    <w:rsid w:val="00324E22"/>
    <w:rsid w:val="0032700B"/>
    <w:rsid w:val="00327F64"/>
    <w:rsid w:val="00330BC5"/>
    <w:rsid w:val="00330E7A"/>
    <w:rsid w:val="003325BD"/>
    <w:rsid w:val="00333CB2"/>
    <w:rsid w:val="0033417F"/>
    <w:rsid w:val="003344ED"/>
    <w:rsid w:val="003352EE"/>
    <w:rsid w:val="00335471"/>
    <w:rsid w:val="00335E0E"/>
    <w:rsid w:val="00336434"/>
    <w:rsid w:val="00340285"/>
    <w:rsid w:val="00340629"/>
    <w:rsid w:val="00340BCD"/>
    <w:rsid w:val="00341D89"/>
    <w:rsid w:val="00342699"/>
    <w:rsid w:val="00342AD5"/>
    <w:rsid w:val="00342D58"/>
    <w:rsid w:val="003436E9"/>
    <w:rsid w:val="00344689"/>
    <w:rsid w:val="00345252"/>
    <w:rsid w:val="00345B30"/>
    <w:rsid w:val="00345D1C"/>
    <w:rsid w:val="00345E22"/>
    <w:rsid w:val="003461C3"/>
    <w:rsid w:val="00346293"/>
    <w:rsid w:val="00346731"/>
    <w:rsid w:val="00346A81"/>
    <w:rsid w:val="00346B5D"/>
    <w:rsid w:val="003470F8"/>
    <w:rsid w:val="00347167"/>
    <w:rsid w:val="003500B7"/>
    <w:rsid w:val="003502CF"/>
    <w:rsid w:val="003506B9"/>
    <w:rsid w:val="00350AAD"/>
    <w:rsid w:val="00353852"/>
    <w:rsid w:val="00355534"/>
    <w:rsid w:val="00355775"/>
    <w:rsid w:val="00356C49"/>
    <w:rsid w:val="003602A7"/>
    <w:rsid w:val="00360E7A"/>
    <w:rsid w:val="003627C2"/>
    <w:rsid w:val="0036342E"/>
    <w:rsid w:val="003634C3"/>
    <w:rsid w:val="00364E72"/>
    <w:rsid w:val="00365501"/>
    <w:rsid w:val="003655A3"/>
    <w:rsid w:val="003655CE"/>
    <w:rsid w:val="00365779"/>
    <w:rsid w:val="0036583C"/>
    <w:rsid w:val="003663F2"/>
    <w:rsid w:val="00366F78"/>
    <w:rsid w:val="0036732D"/>
    <w:rsid w:val="00367521"/>
    <w:rsid w:val="00367C35"/>
    <w:rsid w:val="00367CD0"/>
    <w:rsid w:val="00367EF9"/>
    <w:rsid w:val="003700D3"/>
    <w:rsid w:val="00370FE8"/>
    <w:rsid w:val="00371538"/>
    <w:rsid w:val="00371B0C"/>
    <w:rsid w:val="0037206C"/>
    <w:rsid w:val="00373805"/>
    <w:rsid w:val="00374096"/>
    <w:rsid w:val="0037430B"/>
    <w:rsid w:val="00374AB7"/>
    <w:rsid w:val="00374EAC"/>
    <w:rsid w:val="00374FDB"/>
    <w:rsid w:val="003752A2"/>
    <w:rsid w:val="00375A34"/>
    <w:rsid w:val="00377D4C"/>
    <w:rsid w:val="00377D75"/>
    <w:rsid w:val="00377F47"/>
    <w:rsid w:val="00380536"/>
    <w:rsid w:val="00380D0F"/>
    <w:rsid w:val="0038134A"/>
    <w:rsid w:val="00381DA9"/>
    <w:rsid w:val="00382F99"/>
    <w:rsid w:val="003834B9"/>
    <w:rsid w:val="00383554"/>
    <w:rsid w:val="00383748"/>
    <w:rsid w:val="00383848"/>
    <w:rsid w:val="00383D82"/>
    <w:rsid w:val="003863A6"/>
    <w:rsid w:val="00386842"/>
    <w:rsid w:val="0038799D"/>
    <w:rsid w:val="003911C5"/>
    <w:rsid w:val="003914E1"/>
    <w:rsid w:val="00391924"/>
    <w:rsid w:val="0039199C"/>
    <w:rsid w:val="00392171"/>
    <w:rsid w:val="00392B6F"/>
    <w:rsid w:val="00392C0B"/>
    <w:rsid w:val="00393244"/>
    <w:rsid w:val="00394121"/>
    <w:rsid w:val="00394FA5"/>
    <w:rsid w:val="0039516E"/>
    <w:rsid w:val="003962A9"/>
    <w:rsid w:val="00396556"/>
    <w:rsid w:val="00396DB8"/>
    <w:rsid w:val="00396F16"/>
    <w:rsid w:val="00397F0A"/>
    <w:rsid w:val="00397F22"/>
    <w:rsid w:val="00397FE8"/>
    <w:rsid w:val="003A3312"/>
    <w:rsid w:val="003A3337"/>
    <w:rsid w:val="003A3362"/>
    <w:rsid w:val="003A4CFD"/>
    <w:rsid w:val="003A54EB"/>
    <w:rsid w:val="003A55C5"/>
    <w:rsid w:val="003A5E6F"/>
    <w:rsid w:val="003A5F72"/>
    <w:rsid w:val="003A6332"/>
    <w:rsid w:val="003A6C29"/>
    <w:rsid w:val="003A7DE6"/>
    <w:rsid w:val="003B011B"/>
    <w:rsid w:val="003B0AF9"/>
    <w:rsid w:val="003B0D23"/>
    <w:rsid w:val="003B0F5C"/>
    <w:rsid w:val="003B13AD"/>
    <w:rsid w:val="003B14FC"/>
    <w:rsid w:val="003B1719"/>
    <w:rsid w:val="003B1B7E"/>
    <w:rsid w:val="003B2376"/>
    <w:rsid w:val="003B241C"/>
    <w:rsid w:val="003B29AD"/>
    <w:rsid w:val="003B2C48"/>
    <w:rsid w:val="003B3E39"/>
    <w:rsid w:val="003B4751"/>
    <w:rsid w:val="003B5B0C"/>
    <w:rsid w:val="003B7C62"/>
    <w:rsid w:val="003C0783"/>
    <w:rsid w:val="003C0E2E"/>
    <w:rsid w:val="003C1A5C"/>
    <w:rsid w:val="003C2222"/>
    <w:rsid w:val="003C241B"/>
    <w:rsid w:val="003C3691"/>
    <w:rsid w:val="003C41CE"/>
    <w:rsid w:val="003C4624"/>
    <w:rsid w:val="003C5A03"/>
    <w:rsid w:val="003C5A4E"/>
    <w:rsid w:val="003C5DE5"/>
    <w:rsid w:val="003C5F82"/>
    <w:rsid w:val="003C63CD"/>
    <w:rsid w:val="003C6749"/>
    <w:rsid w:val="003C78E8"/>
    <w:rsid w:val="003D00DA"/>
    <w:rsid w:val="003D0893"/>
    <w:rsid w:val="003D163B"/>
    <w:rsid w:val="003D1991"/>
    <w:rsid w:val="003D19A0"/>
    <w:rsid w:val="003D1D96"/>
    <w:rsid w:val="003D2BB5"/>
    <w:rsid w:val="003D42FF"/>
    <w:rsid w:val="003D477A"/>
    <w:rsid w:val="003D48BC"/>
    <w:rsid w:val="003D4CC4"/>
    <w:rsid w:val="003D5EC9"/>
    <w:rsid w:val="003D60E5"/>
    <w:rsid w:val="003D6841"/>
    <w:rsid w:val="003D6CF8"/>
    <w:rsid w:val="003D773F"/>
    <w:rsid w:val="003E021D"/>
    <w:rsid w:val="003E0D8C"/>
    <w:rsid w:val="003E1429"/>
    <w:rsid w:val="003E1474"/>
    <w:rsid w:val="003E18AC"/>
    <w:rsid w:val="003E292C"/>
    <w:rsid w:val="003E30D0"/>
    <w:rsid w:val="003E3A16"/>
    <w:rsid w:val="003E3DA8"/>
    <w:rsid w:val="003E3F0C"/>
    <w:rsid w:val="003E6D46"/>
    <w:rsid w:val="003E7130"/>
    <w:rsid w:val="003E73A1"/>
    <w:rsid w:val="003F0C19"/>
    <w:rsid w:val="003F1B21"/>
    <w:rsid w:val="003F20AC"/>
    <w:rsid w:val="003F2342"/>
    <w:rsid w:val="003F2D9C"/>
    <w:rsid w:val="003F4A06"/>
    <w:rsid w:val="003F4B2A"/>
    <w:rsid w:val="003F4ED2"/>
    <w:rsid w:val="003F527A"/>
    <w:rsid w:val="003F706B"/>
    <w:rsid w:val="003F73C0"/>
    <w:rsid w:val="003F7539"/>
    <w:rsid w:val="003F775A"/>
    <w:rsid w:val="003F7EA7"/>
    <w:rsid w:val="00400211"/>
    <w:rsid w:val="004009AB"/>
    <w:rsid w:val="00400B4D"/>
    <w:rsid w:val="00400E06"/>
    <w:rsid w:val="00402D02"/>
    <w:rsid w:val="0040367A"/>
    <w:rsid w:val="004036CF"/>
    <w:rsid w:val="00404293"/>
    <w:rsid w:val="004043CF"/>
    <w:rsid w:val="00404456"/>
    <w:rsid w:val="00405505"/>
    <w:rsid w:val="004068FC"/>
    <w:rsid w:val="004069C0"/>
    <w:rsid w:val="00406BC0"/>
    <w:rsid w:val="00407F87"/>
    <w:rsid w:val="0041017C"/>
    <w:rsid w:val="00410B07"/>
    <w:rsid w:val="00410B90"/>
    <w:rsid w:val="00411D2D"/>
    <w:rsid w:val="004128EA"/>
    <w:rsid w:val="004129C6"/>
    <w:rsid w:val="0041447E"/>
    <w:rsid w:val="004157B2"/>
    <w:rsid w:val="0042159A"/>
    <w:rsid w:val="004215DC"/>
    <w:rsid w:val="0042434A"/>
    <w:rsid w:val="00424FA1"/>
    <w:rsid w:val="004253B9"/>
    <w:rsid w:val="00425447"/>
    <w:rsid w:val="004256B7"/>
    <w:rsid w:val="00425951"/>
    <w:rsid w:val="00425994"/>
    <w:rsid w:val="00426F6E"/>
    <w:rsid w:val="00427092"/>
    <w:rsid w:val="00427ACF"/>
    <w:rsid w:val="00427FEB"/>
    <w:rsid w:val="0043099C"/>
    <w:rsid w:val="00430AFB"/>
    <w:rsid w:val="00430EF0"/>
    <w:rsid w:val="004311C3"/>
    <w:rsid w:val="00431560"/>
    <w:rsid w:val="004315D7"/>
    <w:rsid w:val="00431876"/>
    <w:rsid w:val="004349D2"/>
    <w:rsid w:val="00440A9A"/>
    <w:rsid w:val="00440B9E"/>
    <w:rsid w:val="00441686"/>
    <w:rsid w:val="00441800"/>
    <w:rsid w:val="00441ACA"/>
    <w:rsid w:val="00441ACB"/>
    <w:rsid w:val="004424E9"/>
    <w:rsid w:val="00443FA6"/>
    <w:rsid w:val="00444B17"/>
    <w:rsid w:val="004454B1"/>
    <w:rsid w:val="00445908"/>
    <w:rsid w:val="00446203"/>
    <w:rsid w:val="00447429"/>
    <w:rsid w:val="00447AA1"/>
    <w:rsid w:val="00450168"/>
    <w:rsid w:val="004508E8"/>
    <w:rsid w:val="00451604"/>
    <w:rsid w:val="004524BD"/>
    <w:rsid w:val="00452801"/>
    <w:rsid w:val="00453A79"/>
    <w:rsid w:val="00453E44"/>
    <w:rsid w:val="00453F2C"/>
    <w:rsid w:val="004543F3"/>
    <w:rsid w:val="00456859"/>
    <w:rsid w:val="00457174"/>
    <w:rsid w:val="00460C61"/>
    <w:rsid w:val="0046136B"/>
    <w:rsid w:val="004613FB"/>
    <w:rsid w:val="00463319"/>
    <w:rsid w:val="004638B3"/>
    <w:rsid w:val="0046406B"/>
    <w:rsid w:val="004647E9"/>
    <w:rsid w:val="00464D27"/>
    <w:rsid w:val="00465512"/>
    <w:rsid w:val="00465AC0"/>
    <w:rsid w:val="00466BC8"/>
    <w:rsid w:val="00467799"/>
    <w:rsid w:val="00467AE7"/>
    <w:rsid w:val="00467FF2"/>
    <w:rsid w:val="004713C8"/>
    <w:rsid w:val="004715A8"/>
    <w:rsid w:val="00473059"/>
    <w:rsid w:val="00473428"/>
    <w:rsid w:val="00473DC7"/>
    <w:rsid w:val="00474640"/>
    <w:rsid w:val="00474B3A"/>
    <w:rsid w:val="00475456"/>
    <w:rsid w:val="00475771"/>
    <w:rsid w:val="00475B32"/>
    <w:rsid w:val="00476F32"/>
    <w:rsid w:val="00477E29"/>
    <w:rsid w:val="00480559"/>
    <w:rsid w:val="00480CD8"/>
    <w:rsid w:val="00480E53"/>
    <w:rsid w:val="00481158"/>
    <w:rsid w:val="00481C87"/>
    <w:rsid w:val="00482D81"/>
    <w:rsid w:val="00483125"/>
    <w:rsid w:val="00484614"/>
    <w:rsid w:val="00484D8C"/>
    <w:rsid w:val="00485275"/>
    <w:rsid w:val="00485287"/>
    <w:rsid w:val="00487BF5"/>
    <w:rsid w:val="004914DF"/>
    <w:rsid w:val="00491FF2"/>
    <w:rsid w:val="00492E9A"/>
    <w:rsid w:val="0049672F"/>
    <w:rsid w:val="00496D13"/>
    <w:rsid w:val="0049755E"/>
    <w:rsid w:val="00497F73"/>
    <w:rsid w:val="004A0041"/>
    <w:rsid w:val="004A0065"/>
    <w:rsid w:val="004A00B4"/>
    <w:rsid w:val="004A1D39"/>
    <w:rsid w:val="004A2588"/>
    <w:rsid w:val="004A266B"/>
    <w:rsid w:val="004A26CA"/>
    <w:rsid w:val="004A30D4"/>
    <w:rsid w:val="004A3224"/>
    <w:rsid w:val="004A3630"/>
    <w:rsid w:val="004A3A22"/>
    <w:rsid w:val="004A3F5A"/>
    <w:rsid w:val="004A42A8"/>
    <w:rsid w:val="004A568C"/>
    <w:rsid w:val="004A5E7E"/>
    <w:rsid w:val="004A682B"/>
    <w:rsid w:val="004A6A90"/>
    <w:rsid w:val="004A78B9"/>
    <w:rsid w:val="004A7FAC"/>
    <w:rsid w:val="004B00EF"/>
    <w:rsid w:val="004B217A"/>
    <w:rsid w:val="004B2BFD"/>
    <w:rsid w:val="004B40F8"/>
    <w:rsid w:val="004B4E25"/>
    <w:rsid w:val="004B51D0"/>
    <w:rsid w:val="004B58C8"/>
    <w:rsid w:val="004B60AA"/>
    <w:rsid w:val="004B6C15"/>
    <w:rsid w:val="004B6CB7"/>
    <w:rsid w:val="004B7672"/>
    <w:rsid w:val="004B7A56"/>
    <w:rsid w:val="004B7E0B"/>
    <w:rsid w:val="004C1DC2"/>
    <w:rsid w:val="004C2E10"/>
    <w:rsid w:val="004C3A7D"/>
    <w:rsid w:val="004C5273"/>
    <w:rsid w:val="004C68D0"/>
    <w:rsid w:val="004C7027"/>
    <w:rsid w:val="004C7806"/>
    <w:rsid w:val="004C7EC4"/>
    <w:rsid w:val="004D1141"/>
    <w:rsid w:val="004D16CA"/>
    <w:rsid w:val="004D19F1"/>
    <w:rsid w:val="004D21B0"/>
    <w:rsid w:val="004D2BE4"/>
    <w:rsid w:val="004D2CEB"/>
    <w:rsid w:val="004D33D3"/>
    <w:rsid w:val="004D414D"/>
    <w:rsid w:val="004D4A4F"/>
    <w:rsid w:val="004D4B7D"/>
    <w:rsid w:val="004D4E0F"/>
    <w:rsid w:val="004D5200"/>
    <w:rsid w:val="004D75A1"/>
    <w:rsid w:val="004D798D"/>
    <w:rsid w:val="004D7D04"/>
    <w:rsid w:val="004D7E8A"/>
    <w:rsid w:val="004E0375"/>
    <w:rsid w:val="004E0B92"/>
    <w:rsid w:val="004E0BC3"/>
    <w:rsid w:val="004E11B8"/>
    <w:rsid w:val="004E1421"/>
    <w:rsid w:val="004E179B"/>
    <w:rsid w:val="004E1A83"/>
    <w:rsid w:val="004E1CEF"/>
    <w:rsid w:val="004E1FB9"/>
    <w:rsid w:val="004E24F4"/>
    <w:rsid w:val="004E2A39"/>
    <w:rsid w:val="004E2A4B"/>
    <w:rsid w:val="004E3966"/>
    <w:rsid w:val="004E46B9"/>
    <w:rsid w:val="004E5807"/>
    <w:rsid w:val="004E5A11"/>
    <w:rsid w:val="004E5D12"/>
    <w:rsid w:val="004E5EB1"/>
    <w:rsid w:val="004E66D3"/>
    <w:rsid w:val="004E6864"/>
    <w:rsid w:val="004E7227"/>
    <w:rsid w:val="004E7745"/>
    <w:rsid w:val="004E7867"/>
    <w:rsid w:val="004E7B9C"/>
    <w:rsid w:val="004E7BC8"/>
    <w:rsid w:val="004E7E9B"/>
    <w:rsid w:val="004F06BD"/>
    <w:rsid w:val="004F0F28"/>
    <w:rsid w:val="004F0FD7"/>
    <w:rsid w:val="004F1ABC"/>
    <w:rsid w:val="004F1BF5"/>
    <w:rsid w:val="004F2003"/>
    <w:rsid w:val="004F2146"/>
    <w:rsid w:val="004F35E4"/>
    <w:rsid w:val="004F3680"/>
    <w:rsid w:val="004F3C26"/>
    <w:rsid w:val="004F3F5E"/>
    <w:rsid w:val="004F4F18"/>
    <w:rsid w:val="004F65EB"/>
    <w:rsid w:val="004F66A9"/>
    <w:rsid w:val="004F690B"/>
    <w:rsid w:val="004F6BF6"/>
    <w:rsid w:val="004F6CFF"/>
    <w:rsid w:val="004F78A5"/>
    <w:rsid w:val="004F7A0E"/>
    <w:rsid w:val="004F7F33"/>
    <w:rsid w:val="0050123D"/>
    <w:rsid w:val="00501510"/>
    <w:rsid w:val="005016EB"/>
    <w:rsid w:val="005022A3"/>
    <w:rsid w:val="0050240F"/>
    <w:rsid w:val="00502A4C"/>
    <w:rsid w:val="005038E1"/>
    <w:rsid w:val="00503A45"/>
    <w:rsid w:val="00504AD5"/>
    <w:rsid w:val="0050587B"/>
    <w:rsid w:val="0050628A"/>
    <w:rsid w:val="00506416"/>
    <w:rsid w:val="00510397"/>
    <w:rsid w:val="00510A09"/>
    <w:rsid w:val="005111FB"/>
    <w:rsid w:val="00512805"/>
    <w:rsid w:val="00512861"/>
    <w:rsid w:val="00513256"/>
    <w:rsid w:val="005133D9"/>
    <w:rsid w:val="00513943"/>
    <w:rsid w:val="00513FCC"/>
    <w:rsid w:val="00516632"/>
    <w:rsid w:val="00516E65"/>
    <w:rsid w:val="00517890"/>
    <w:rsid w:val="0051790B"/>
    <w:rsid w:val="00517BD2"/>
    <w:rsid w:val="00517F2A"/>
    <w:rsid w:val="00520626"/>
    <w:rsid w:val="0052071E"/>
    <w:rsid w:val="00520D68"/>
    <w:rsid w:val="00521035"/>
    <w:rsid w:val="00523346"/>
    <w:rsid w:val="005246BA"/>
    <w:rsid w:val="0052663E"/>
    <w:rsid w:val="00526C90"/>
    <w:rsid w:val="005275FD"/>
    <w:rsid w:val="00527639"/>
    <w:rsid w:val="00527A0E"/>
    <w:rsid w:val="005317E6"/>
    <w:rsid w:val="00531AAE"/>
    <w:rsid w:val="00531DD2"/>
    <w:rsid w:val="00532CA7"/>
    <w:rsid w:val="005333EF"/>
    <w:rsid w:val="00534640"/>
    <w:rsid w:val="00534916"/>
    <w:rsid w:val="00534E3E"/>
    <w:rsid w:val="005357F2"/>
    <w:rsid w:val="00536F88"/>
    <w:rsid w:val="005371FA"/>
    <w:rsid w:val="0053786D"/>
    <w:rsid w:val="005378A5"/>
    <w:rsid w:val="00537A3D"/>
    <w:rsid w:val="00537E77"/>
    <w:rsid w:val="00540AFD"/>
    <w:rsid w:val="0054123B"/>
    <w:rsid w:val="00541A10"/>
    <w:rsid w:val="00542EB9"/>
    <w:rsid w:val="0054403B"/>
    <w:rsid w:val="0054421B"/>
    <w:rsid w:val="00546357"/>
    <w:rsid w:val="00546596"/>
    <w:rsid w:val="00546DE4"/>
    <w:rsid w:val="0054743F"/>
    <w:rsid w:val="00547E21"/>
    <w:rsid w:val="00552072"/>
    <w:rsid w:val="00552FEA"/>
    <w:rsid w:val="00553E65"/>
    <w:rsid w:val="005553FD"/>
    <w:rsid w:val="00555509"/>
    <w:rsid w:val="005559E1"/>
    <w:rsid w:val="005567FB"/>
    <w:rsid w:val="00557235"/>
    <w:rsid w:val="00557C30"/>
    <w:rsid w:val="0056069B"/>
    <w:rsid w:val="005618B1"/>
    <w:rsid w:val="005633B3"/>
    <w:rsid w:val="0056389F"/>
    <w:rsid w:val="0056492F"/>
    <w:rsid w:val="00565660"/>
    <w:rsid w:val="005659DC"/>
    <w:rsid w:val="005677AC"/>
    <w:rsid w:val="00571609"/>
    <w:rsid w:val="00571F76"/>
    <w:rsid w:val="00572E31"/>
    <w:rsid w:val="005730C4"/>
    <w:rsid w:val="005730D2"/>
    <w:rsid w:val="005737F2"/>
    <w:rsid w:val="005744DD"/>
    <w:rsid w:val="00574B68"/>
    <w:rsid w:val="00574C1C"/>
    <w:rsid w:val="00574CF9"/>
    <w:rsid w:val="005755D0"/>
    <w:rsid w:val="005777CD"/>
    <w:rsid w:val="00577A3F"/>
    <w:rsid w:val="005817C5"/>
    <w:rsid w:val="00581A83"/>
    <w:rsid w:val="005827A8"/>
    <w:rsid w:val="00582B3D"/>
    <w:rsid w:val="00582B58"/>
    <w:rsid w:val="0058347C"/>
    <w:rsid w:val="00585601"/>
    <w:rsid w:val="00585DEF"/>
    <w:rsid w:val="00586321"/>
    <w:rsid w:val="00586480"/>
    <w:rsid w:val="00587200"/>
    <w:rsid w:val="00587FCA"/>
    <w:rsid w:val="00590AAB"/>
    <w:rsid w:val="00591194"/>
    <w:rsid w:val="00592E2B"/>
    <w:rsid w:val="00593093"/>
    <w:rsid w:val="0059496F"/>
    <w:rsid w:val="005954CC"/>
    <w:rsid w:val="005957CB"/>
    <w:rsid w:val="00595D50"/>
    <w:rsid w:val="005962D9"/>
    <w:rsid w:val="00597329"/>
    <w:rsid w:val="00597811"/>
    <w:rsid w:val="00597C1B"/>
    <w:rsid w:val="005A092E"/>
    <w:rsid w:val="005A2056"/>
    <w:rsid w:val="005A20E1"/>
    <w:rsid w:val="005A3B5E"/>
    <w:rsid w:val="005A3FCA"/>
    <w:rsid w:val="005A55CF"/>
    <w:rsid w:val="005A6A1D"/>
    <w:rsid w:val="005A7ED1"/>
    <w:rsid w:val="005B1312"/>
    <w:rsid w:val="005B16BA"/>
    <w:rsid w:val="005B28D4"/>
    <w:rsid w:val="005B3269"/>
    <w:rsid w:val="005B35C7"/>
    <w:rsid w:val="005B3916"/>
    <w:rsid w:val="005B3DCC"/>
    <w:rsid w:val="005B509E"/>
    <w:rsid w:val="005B57AC"/>
    <w:rsid w:val="005B5953"/>
    <w:rsid w:val="005B65E9"/>
    <w:rsid w:val="005B67EA"/>
    <w:rsid w:val="005B72FD"/>
    <w:rsid w:val="005C011A"/>
    <w:rsid w:val="005C0CB2"/>
    <w:rsid w:val="005C1CB3"/>
    <w:rsid w:val="005C26E9"/>
    <w:rsid w:val="005C29B9"/>
    <w:rsid w:val="005C3514"/>
    <w:rsid w:val="005C377B"/>
    <w:rsid w:val="005C3DA0"/>
    <w:rsid w:val="005C5013"/>
    <w:rsid w:val="005C504B"/>
    <w:rsid w:val="005C5C16"/>
    <w:rsid w:val="005C66B6"/>
    <w:rsid w:val="005C6FE5"/>
    <w:rsid w:val="005D0511"/>
    <w:rsid w:val="005D0632"/>
    <w:rsid w:val="005D0E52"/>
    <w:rsid w:val="005D0FA8"/>
    <w:rsid w:val="005D1139"/>
    <w:rsid w:val="005D21A5"/>
    <w:rsid w:val="005D26F6"/>
    <w:rsid w:val="005D31BE"/>
    <w:rsid w:val="005D42B4"/>
    <w:rsid w:val="005D42E9"/>
    <w:rsid w:val="005D7597"/>
    <w:rsid w:val="005D7C85"/>
    <w:rsid w:val="005E1948"/>
    <w:rsid w:val="005E1DFE"/>
    <w:rsid w:val="005E25C1"/>
    <w:rsid w:val="005E2F75"/>
    <w:rsid w:val="005E344E"/>
    <w:rsid w:val="005E426C"/>
    <w:rsid w:val="005E4B77"/>
    <w:rsid w:val="005E5646"/>
    <w:rsid w:val="005E67BD"/>
    <w:rsid w:val="005F0259"/>
    <w:rsid w:val="005F0B01"/>
    <w:rsid w:val="005F1FD7"/>
    <w:rsid w:val="005F2B46"/>
    <w:rsid w:val="005F5099"/>
    <w:rsid w:val="005F58FB"/>
    <w:rsid w:val="005F6118"/>
    <w:rsid w:val="005F652A"/>
    <w:rsid w:val="005F6EF9"/>
    <w:rsid w:val="005F7098"/>
    <w:rsid w:val="005F7D17"/>
    <w:rsid w:val="006002B3"/>
    <w:rsid w:val="0060036E"/>
    <w:rsid w:val="00600E15"/>
    <w:rsid w:val="00601D03"/>
    <w:rsid w:val="006036E2"/>
    <w:rsid w:val="00603A98"/>
    <w:rsid w:val="00603AA6"/>
    <w:rsid w:val="006057C2"/>
    <w:rsid w:val="00607449"/>
    <w:rsid w:val="00607C32"/>
    <w:rsid w:val="00607FF1"/>
    <w:rsid w:val="0061058E"/>
    <w:rsid w:val="00610A05"/>
    <w:rsid w:val="0061114E"/>
    <w:rsid w:val="0061146E"/>
    <w:rsid w:val="00612166"/>
    <w:rsid w:val="006123BE"/>
    <w:rsid w:val="00612BE4"/>
    <w:rsid w:val="006135A4"/>
    <w:rsid w:val="006135E0"/>
    <w:rsid w:val="0061471B"/>
    <w:rsid w:val="00614AD5"/>
    <w:rsid w:val="00615923"/>
    <w:rsid w:val="00617DC1"/>
    <w:rsid w:val="006206B4"/>
    <w:rsid w:val="006206E7"/>
    <w:rsid w:val="00620A18"/>
    <w:rsid w:val="00621082"/>
    <w:rsid w:val="006212A4"/>
    <w:rsid w:val="00621A1D"/>
    <w:rsid w:val="00622032"/>
    <w:rsid w:val="00623257"/>
    <w:rsid w:val="00624583"/>
    <w:rsid w:val="00624CA6"/>
    <w:rsid w:val="006254B3"/>
    <w:rsid w:val="0062676A"/>
    <w:rsid w:val="006275D6"/>
    <w:rsid w:val="00627862"/>
    <w:rsid w:val="00630313"/>
    <w:rsid w:val="0063053E"/>
    <w:rsid w:val="00631902"/>
    <w:rsid w:val="00631B30"/>
    <w:rsid w:val="00631C47"/>
    <w:rsid w:val="00632897"/>
    <w:rsid w:val="00632A3E"/>
    <w:rsid w:val="00633445"/>
    <w:rsid w:val="00634F37"/>
    <w:rsid w:val="00635317"/>
    <w:rsid w:val="00635640"/>
    <w:rsid w:val="00635653"/>
    <w:rsid w:val="00635950"/>
    <w:rsid w:val="00636532"/>
    <w:rsid w:val="0063729D"/>
    <w:rsid w:val="006377F4"/>
    <w:rsid w:val="00637950"/>
    <w:rsid w:val="00640273"/>
    <w:rsid w:val="00640FF5"/>
    <w:rsid w:val="006429E7"/>
    <w:rsid w:val="00642E4D"/>
    <w:rsid w:val="00643C4C"/>
    <w:rsid w:val="00644409"/>
    <w:rsid w:val="00645334"/>
    <w:rsid w:val="00645D50"/>
    <w:rsid w:val="00647000"/>
    <w:rsid w:val="0064705A"/>
    <w:rsid w:val="0064732C"/>
    <w:rsid w:val="006473C6"/>
    <w:rsid w:val="0065063F"/>
    <w:rsid w:val="006506A2"/>
    <w:rsid w:val="006529C3"/>
    <w:rsid w:val="00652DDE"/>
    <w:rsid w:val="006539E5"/>
    <w:rsid w:val="00653FBA"/>
    <w:rsid w:val="00654C40"/>
    <w:rsid w:val="00654EAA"/>
    <w:rsid w:val="0065661E"/>
    <w:rsid w:val="0065750C"/>
    <w:rsid w:val="00657903"/>
    <w:rsid w:val="00657990"/>
    <w:rsid w:val="00657D07"/>
    <w:rsid w:val="00660107"/>
    <w:rsid w:val="00660AEA"/>
    <w:rsid w:val="00660FC7"/>
    <w:rsid w:val="00661A0D"/>
    <w:rsid w:val="0066263D"/>
    <w:rsid w:val="006628B8"/>
    <w:rsid w:val="00662C8C"/>
    <w:rsid w:val="006637EA"/>
    <w:rsid w:val="00663D06"/>
    <w:rsid w:val="00664212"/>
    <w:rsid w:val="0066436E"/>
    <w:rsid w:val="006643B1"/>
    <w:rsid w:val="00665773"/>
    <w:rsid w:val="0066704E"/>
    <w:rsid w:val="00670143"/>
    <w:rsid w:val="0067061A"/>
    <w:rsid w:val="006709F9"/>
    <w:rsid w:val="0067185E"/>
    <w:rsid w:val="00671CCF"/>
    <w:rsid w:val="0067225D"/>
    <w:rsid w:val="00672919"/>
    <w:rsid w:val="00672EF9"/>
    <w:rsid w:val="00673248"/>
    <w:rsid w:val="006759BE"/>
    <w:rsid w:val="00675D06"/>
    <w:rsid w:val="0067630D"/>
    <w:rsid w:val="00677148"/>
    <w:rsid w:val="00677889"/>
    <w:rsid w:val="00680A46"/>
    <w:rsid w:val="00680ECB"/>
    <w:rsid w:val="0068326A"/>
    <w:rsid w:val="00684302"/>
    <w:rsid w:val="00684E10"/>
    <w:rsid w:val="006857AD"/>
    <w:rsid w:val="00686CB2"/>
    <w:rsid w:val="00686D3E"/>
    <w:rsid w:val="00687A3B"/>
    <w:rsid w:val="00691BCA"/>
    <w:rsid w:val="00692BA8"/>
    <w:rsid w:val="00693536"/>
    <w:rsid w:val="00694AD2"/>
    <w:rsid w:val="00695B3E"/>
    <w:rsid w:val="00695C6E"/>
    <w:rsid w:val="00696150"/>
    <w:rsid w:val="006963C9"/>
    <w:rsid w:val="006978E5"/>
    <w:rsid w:val="006A15FC"/>
    <w:rsid w:val="006A1D17"/>
    <w:rsid w:val="006A2440"/>
    <w:rsid w:val="006A498B"/>
    <w:rsid w:val="006A4E07"/>
    <w:rsid w:val="006A52FD"/>
    <w:rsid w:val="006A57CD"/>
    <w:rsid w:val="006A5DF7"/>
    <w:rsid w:val="006A5EDC"/>
    <w:rsid w:val="006A60F9"/>
    <w:rsid w:val="006A6540"/>
    <w:rsid w:val="006A6976"/>
    <w:rsid w:val="006B0BFD"/>
    <w:rsid w:val="006B1A03"/>
    <w:rsid w:val="006B2334"/>
    <w:rsid w:val="006B275C"/>
    <w:rsid w:val="006B3722"/>
    <w:rsid w:val="006B3967"/>
    <w:rsid w:val="006B4199"/>
    <w:rsid w:val="006B45F3"/>
    <w:rsid w:val="006B48B9"/>
    <w:rsid w:val="006B522B"/>
    <w:rsid w:val="006B5BA2"/>
    <w:rsid w:val="006B5F37"/>
    <w:rsid w:val="006B79E5"/>
    <w:rsid w:val="006B7D08"/>
    <w:rsid w:val="006C02A3"/>
    <w:rsid w:val="006C0A1B"/>
    <w:rsid w:val="006C4314"/>
    <w:rsid w:val="006C4894"/>
    <w:rsid w:val="006C49CB"/>
    <w:rsid w:val="006C52FA"/>
    <w:rsid w:val="006C565A"/>
    <w:rsid w:val="006C5A0D"/>
    <w:rsid w:val="006C5CE0"/>
    <w:rsid w:val="006C7CD2"/>
    <w:rsid w:val="006D14F2"/>
    <w:rsid w:val="006D19D0"/>
    <w:rsid w:val="006D38FD"/>
    <w:rsid w:val="006D53B1"/>
    <w:rsid w:val="006D63C8"/>
    <w:rsid w:val="006D650E"/>
    <w:rsid w:val="006D678D"/>
    <w:rsid w:val="006E01B7"/>
    <w:rsid w:val="006E0818"/>
    <w:rsid w:val="006E09C7"/>
    <w:rsid w:val="006E1ADD"/>
    <w:rsid w:val="006E1C80"/>
    <w:rsid w:val="006E256F"/>
    <w:rsid w:val="006E2B0E"/>
    <w:rsid w:val="006E3A48"/>
    <w:rsid w:val="006E47D7"/>
    <w:rsid w:val="006E5702"/>
    <w:rsid w:val="006E5A00"/>
    <w:rsid w:val="006E5B25"/>
    <w:rsid w:val="006E67D4"/>
    <w:rsid w:val="006E6FBF"/>
    <w:rsid w:val="006E6FF2"/>
    <w:rsid w:val="006E7FAF"/>
    <w:rsid w:val="006F0646"/>
    <w:rsid w:val="006F0756"/>
    <w:rsid w:val="006F18FE"/>
    <w:rsid w:val="006F1FE2"/>
    <w:rsid w:val="006F20A9"/>
    <w:rsid w:val="006F21F5"/>
    <w:rsid w:val="006F25C9"/>
    <w:rsid w:val="006F294E"/>
    <w:rsid w:val="006F3A12"/>
    <w:rsid w:val="006F3F1C"/>
    <w:rsid w:val="006F43F4"/>
    <w:rsid w:val="006F6EC8"/>
    <w:rsid w:val="006F6F27"/>
    <w:rsid w:val="006F720D"/>
    <w:rsid w:val="00700C61"/>
    <w:rsid w:val="007013FA"/>
    <w:rsid w:val="007018D7"/>
    <w:rsid w:val="007019B3"/>
    <w:rsid w:val="00701A33"/>
    <w:rsid w:val="00701F54"/>
    <w:rsid w:val="0070333F"/>
    <w:rsid w:val="00703E96"/>
    <w:rsid w:val="007049E1"/>
    <w:rsid w:val="00705278"/>
    <w:rsid w:val="007059CA"/>
    <w:rsid w:val="00705A8E"/>
    <w:rsid w:val="00705D88"/>
    <w:rsid w:val="00706376"/>
    <w:rsid w:val="007068B3"/>
    <w:rsid w:val="00706C75"/>
    <w:rsid w:val="007073EC"/>
    <w:rsid w:val="00707AE4"/>
    <w:rsid w:val="00707BD1"/>
    <w:rsid w:val="00710EF5"/>
    <w:rsid w:val="00711413"/>
    <w:rsid w:val="00712177"/>
    <w:rsid w:val="00713739"/>
    <w:rsid w:val="007139D2"/>
    <w:rsid w:val="00713BE2"/>
    <w:rsid w:val="00713E02"/>
    <w:rsid w:val="00714420"/>
    <w:rsid w:val="00715D31"/>
    <w:rsid w:val="00715FD1"/>
    <w:rsid w:val="0071708C"/>
    <w:rsid w:val="0071735B"/>
    <w:rsid w:val="007173E9"/>
    <w:rsid w:val="00717EB2"/>
    <w:rsid w:val="00720746"/>
    <w:rsid w:val="007208EB"/>
    <w:rsid w:val="0072161C"/>
    <w:rsid w:val="0072249F"/>
    <w:rsid w:val="007224E3"/>
    <w:rsid w:val="00722825"/>
    <w:rsid w:val="007245EB"/>
    <w:rsid w:val="00725014"/>
    <w:rsid w:val="00725D9E"/>
    <w:rsid w:val="00726350"/>
    <w:rsid w:val="00727442"/>
    <w:rsid w:val="00727F7B"/>
    <w:rsid w:val="00730366"/>
    <w:rsid w:val="00730D42"/>
    <w:rsid w:val="00731C58"/>
    <w:rsid w:val="00732568"/>
    <w:rsid w:val="007331F8"/>
    <w:rsid w:val="00734180"/>
    <w:rsid w:val="0073507B"/>
    <w:rsid w:val="00735B17"/>
    <w:rsid w:val="00735F68"/>
    <w:rsid w:val="00736118"/>
    <w:rsid w:val="0073632E"/>
    <w:rsid w:val="00736A34"/>
    <w:rsid w:val="00736C9B"/>
    <w:rsid w:val="0073783B"/>
    <w:rsid w:val="00737C77"/>
    <w:rsid w:val="00737C9B"/>
    <w:rsid w:val="00737E61"/>
    <w:rsid w:val="0074084D"/>
    <w:rsid w:val="007411AF"/>
    <w:rsid w:val="0074206A"/>
    <w:rsid w:val="0074397E"/>
    <w:rsid w:val="007444E4"/>
    <w:rsid w:val="00745398"/>
    <w:rsid w:val="007455B2"/>
    <w:rsid w:val="00745D8E"/>
    <w:rsid w:val="007461AA"/>
    <w:rsid w:val="00746464"/>
    <w:rsid w:val="0074736A"/>
    <w:rsid w:val="007479FA"/>
    <w:rsid w:val="007505F4"/>
    <w:rsid w:val="007508C2"/>
    <w:rsid w:val="00751278"/>
    <w:rsid w:val="0075169C"/>
    <w:rsid w:val="00753056"/>
    <w:rsid w:val="00753CE6"/>
    <w:rsid w:val="00753D44"/>
    <w:rsid w:val="00755249"/>
    <w:rsid w:val="007561EE"/>
    <w:rsid w:val="0075667A"/>
    <w:rsid w:val="00756BC1"/>
    <w:rsid w:val="00756D94"/>
    <w:rsid w:val="00756E47"/>
    <w:rsid w:val="007572EF"/>
    <w:rsid w:val="0075744A"/>
    <w:rsid w:val="00757E6B"/>
    <w:rsid w:val="007605D6"/>
    <w:rsid w:val="0076191A"/>
    <w:rsid w:val="00762A6E"/>
    <w:rsid w:val="00762DA2"/>
    <w:rsid w:val="00763282"/>
    <w:rsid w:val="00764223"/>
    <w:rsid w:val="00764742"/>
    <w:rsid w:val="00764762"/>
    <w:rsid w:val="00764A5D"/>
    <w:rsid w:val="00764FD4"/>
    <w:rsid w:val="00766CD0"/>
    <w:rsid w:val="00766CE4"/>
    <w:rsid w:val="00766E02"/>
    <w:rsid w:val="0076720D"/>
    <w:rsid w:val="007678DB"/>
    <w:rsid w:val="00767A80"/>
    <w:rsid w:val="0077091C"/>
    <w:rsid w:val="0077165A"/>
    <w:rsid w:val="00771748"/>
    <w:rsid w:val="007727D9"/>
    <w:rsid w:val="00772BB7"/>
    <w:rsid w:val="00774569"/>
    <w:rsid w:val="0077463C"/>
    <w:rsid w:val="00774B5F"/>
    <w:rsid w:val="0077526E"/>
    <w:rsid w:val="00776B59"/>
    <w:rsid w:val="007777AD"/>
    <w:rsid w:val="0077782F"/>
    <w:rsid w:val="00777EDB"/>
    <w:rsid w:val="00781756"/>
    <w:rsid w:val="00781E05"/>
    <w:rsid w:val="00782093"/>
    <w:rsid w:val="00782565"/>
    <w:rsid w:val="0078264F"/>
    <w:rsid w:val="00782EE8"/>
    <w:rsid w:val="007837AA"/>
    <w:rsid w:val="00783EB3"/>
    <w:rsid w:val="007842CB"/>
    <w:rsid w:val="00784C76"/>
    <w:rsid w:val="00785855"/>
    <w:rsid w:val="00785EE0"/>
    <w:rsid w:val="00786114"/>
    <w:rsid w:val="007907D2"/>
    <w:rsid w:val="0079152C"/>
    <w:rsid w:val="00793AC4"/>
    <w:rsid w:val="0079455C"/>
    <w:rsid w:val="00794734"/>
    <w:rsid w:val="007952E4"/>
    <w:rsid w:val="007955F1"/>
    <w:rsid w:val="00795761"/>
    <w:rsid w:val="00795E40"/>
    <w:rsid w:val="00796EAD"/>
    <w:rsid w:val="00797706"/>
    <w:rsid w:val="00797938"/>
    <w:rsid w:val="007A322E"/>
    <w:rsid w:val="007A5802"/>
    <w:rsid w:val="007A5D87"/>
    <w:rsid w:val="007A6FED"/>
    <w:rsid w:val="007A7873"/>
    <w:rsid w:val="007A797D"/>
    <w:rsid w:val="007A7CCA"/>
    <w:rsid w:val="007B02BC"/>
    <w:rsid w:val="007B03A0"/>
    <w:rsid w:val="007B11E2"/>
    <w:rsid w:val="007B1420"/>
    <w:rsid w:val="007B1A69"/>
    <w:rsid w:val="007B2CCC"/>
    <w:rsid w:val="007B2DA1"/>
    <w:rsid w:val="007B4B40"/>
    <w:rsid w:val="007B5101"/>
    <w:rsid w:val="007B565E"/>
    <w:rsid w:val="007B5AE9"/>
    <w:rsid w:val="007B6111"/>
    <w:rsid w:val="007B6229"/>
    <w:rsid w:val="007B6483"/>
    <w:rsid w:val="007B6597"/>
    <w:rsid w:val="007B6A29"/>
    <w:rsid w:val="007B7DFF"/>
    <w:rsid w:val="007C0A56"/>
    <w:rsid w:val="007C0F91"/>
    <w:rsid w:val="007C3138"/>
    <w:rsid w:val="007C3565"/>
    <w:rsid w:val="007C3CC0"/>
    <w:rsid w:val="007C5E93"/>
    <w:rsid w:val="007C6857"/>
    <w:rsid w:val="007C7266"/>
    <w:rsid w:val="007C78E4"/>
    <w:rsid w:val="007D069C"/>
    <w:rsid w:val="007D12B4"/>
    <w:rsid w:val="007D2118"/>
    <w:rsid w:val="007D2D8E"/>
    <w:rsid w:val="007D33FC"/>
    <w:rsid w:val="007D3857"/>
    <w:rsid w:val="007D447D"/>
    <w:rsid w:val="007D462F"/>
    <w:rsid w:val="007D6739"/>
    <w:rsid w:val="007D6907"/>
    <w:rsid w:val="007D6DF0"/>
    <w:rsid w:val="007D6EAC"/>
    <w:rsid w:val="007D7D2D"/>
    <w:rsid w:val="007E0A95"/>
    <w:rsid w:val="007E0DD5"/>
    <w:rsid w:val="007E2EF7"/>
    <w:rsid w:val="007E3A09"/>
    <w:rsid w:val="007E4027"/>
    <w:rsid w:val="007E4531"/>
    <w:rsid w:val="007E5B92"/>
    <w:rsid w:val="007E5C53"/>
    <w:rsid w:val="007E5EBB"/>
    <w:rsid w:val="007E6B9F"/>
    <w:rsid w:val="007E7391"/>
    <w:rsid w:val="007E778A"/>
    <w:rsid w:val="007E7B4A"/>
    <w:rsid w:val="007E7C0C"/>
    <w:rsid w:val="007F1188"/>
    <w:rsid w:val="007F28B4"/>
    <w:rsid w:val="007F539B"/>
    <w:rsid w:val="007F5FCB"/>
    <w:rsid w:val="007F6175"/>
    <w:rsid w:val="007F636F"/>
    <w:rsid w:val="007F67C9"/>
    <w:rsid w:val="007F6E74"/>
    <w:rsid w:val="007F7E02"/>
    <w:rsid w:val="008000A9"/>
    <w:rsid w:val="008011AD"/>
    <w:rsid w:val="00801835"/>
    <w:rsid w:val="00803836"/>
    <w:rsid w:val="00803BF7"/>
    <w:rsid w:val="00805986"/>
    <w:rsid w:val="00805CC2"/>
    <w:rsid w:val="00805E9E"/>
    <w:rsid w:val="00805EB1"/>
    <w:rsid w:val="00806C8C"/>
    <w:rsid w:val="00807C17"/>
    <w:rsid w:val="0081018A"/>
    <w:rsid w:val="00810753"/>
    <w:rsid w:val="00813AB0"/>
    <w:rsid w:val="00813CAF"/>
    <w:rsid w:val="00813EAC"/>
    <w:rsid w:val="008146B4"/>
    <w:rsid w:val="00814836"/>
    <w:rsid w:val="0081577F"/>
    <w:rsid w:val="008158B3"/>
    <w:rsid w:val="00816351"/>
    <w:rsid w:val="00816E82"/>
    <w:rsid w:val="00817DA1"/>
    <w:rsid w:val="00823AAA"/>
    <w:rsid w:val="00823BB8"/>
    <w:rsid w:val="00823D1D"/>
    <w:rsid w:val="00823FE4"/>
    <w:rsid w:val="00824E7E"/>
    <w:rsid w:val="008256BC"/>
    <w:rsid w:val="00825B18"/>
    <w:rsid w:val="00825B3D"/>
    <w:rsid w:val="00826270"/>
    <w:rsid w:val="008262FF"/>
    <w:rsid w:val="00830E5D"/>
    <w:rsid w:val="00831065"/>
    <w:rsid w:val="008315BE"/>
    <w:rsid w:val="0083190A"/>
    <w:rsid w:val="008321F5"/>
    <w:rsid w:val="00832292"/>
    <w:rsid w:val="008323FD"/>
    <w:rsid w:val="0083308C"/>
    <w:rsid w:val="0083373C"/>
    <w:rsid w:val="00833C69"/>
    <w:rsid w:val="00833ECC"/>
    <w:rsid w:val="00835032"/>
    <w:rsid w:val="008354C7"/>
    <w:rsid w:val="00835779"/>
    <w:rsid w:val="00835973"/>
    <w:rsid w:val="008400B7"/>
    <w:rsid w:val="008418BA"/>
    <w:rsid w:val="0084299D"/>
    <w:rsid w:val="00842AE4"/>
    <w:rsid w:val="00843A61"/>
    <w:rsid w:val="00843D87"/>
    <w:rsid w:val="0084515C"/>
    <w:rsid w:val="008455D5"/>
    <w:rsid w:val="0084577B"/>
    <w:rsid w:val="00845887"/>
    <w:rsid w:val="00845A28"/>
    <w:rsid w:val="00847D01"/>
    <w:rsid w:val="00850C7A"/>
    <w:rsid w:val="0085107E"/>
    <w:rsid w:val="008511B8"/>
    <w:rsid w:val="00851207"/>
    <w:rsid w:val="00851414"/>
    <w:rsid w:val="00852317"/>
    <w:rsid w:val="0085297D"/>
    <w:rsid w:val="00853286"/>
    <w:rsid w:val="00855095"/>
    <w:rsid w:val="00855E0A"/>
    <w:rsid w:val="00856872"/>
    <w:rsid w:val="008573D6"/>
    <w:rsid w:val="0085749A"/>
    <w:rsid w:val="008618D7"/>
    <w:rsid w:val="00861C6D"/>
    <w:rsid w:val="0086612E"/>
    <w:rsid w:val="00866685"/>
    <w:rsid w:val="00866E82"/>
    <w:rsid w:val="00866F7E"/>
    <w:rsid w:val="00867445"/>
    <w:rsid w:val="00870380"/>
    <w:rsid w:val="00870614"/>
    <w:rsid w:val="00871570"/>
    <w:rsid w:val="00871697"/>
    <w:rsid w:val="008718EE"/>
    <w:rsid w:val="00871BA9"/>
    <w:rsid w:val="008725BE"/>
    <w:rsid w:val="00872909"/>
    <w:rsid w:val="0087356E"/>
    <w:rsid w:val="008740A6"/>
    <w:rsid w:val="008746AB"/>
    <w:rsid w:val="00875449"/>
    <w:rsid w:val="00875B08"/>
    <w:rsid w:val="00876B05"/>
    <w:rsid w:val="0087756F"/>
    <w:rsid w:val="008779D2"/>
    <w:rsid w:val="008802AA"/>
    <w:rsid w:val="0088035F"/>
    <w:rsid w:val="00882988"/>
    <w:rsid w:val="0088455C"/>
    <w:rsid w:val="00884AC9"/>
    <w:rsid w:val="008854A3"/>
    <w:rsid w:val="00885563"/>
    <w:rsid w:val="00885A30"/>
    <w:rsid w:val="00885A3C"/>
    <w:rsid w:val="00886638"/>
    <w:rsid w:val="008905F0"/>
    <w:rsid w:val="00890DE3"/>
    <w:rsid w:val="008910C5"/>
    <w:rsid w:val="008914CD"/>
    <w:rsid w:val="00891A91"/>
    <w:rsid w:val="00892842"/>
    <w:rsid w:val="0089374B"/>
    <w:rsid w:val="008963D3"/>
    <w:rsid w:val="008968FE"/>
    <w:rsid w:val="00896A36"/>
    <w:rsid w:val="00896A3C"/>
    <w:rsid w:val="008A01FB"/>
    <w:rsid w:val="008A0447"/>
    <w:rsid w:val="008A0A43"/>
    <w:rsid w:val="008A1A99"/>
    <w:rsid w:val="008A1ECE"/>
    <w:rsid w:val="008A1ED0"/>
    <w:rsid w:val="008A3BA8"/>
    <w:rsid w:val="008A4DD0"/>
    <w:rsid w:val="008A56E8"/>
    <w:rsid w:val="008A7042"/>
    <w:rsid w:val="008A7067"/>
    <w:rsid w:val="008B060E"/>
    <w:rsid w:val="008B081B"/>
    <w:rsid w:val="008B0DF0"/>
    <w:rsid w:val="008B1051"/>
    <w:rsid w:val="008B22B4"/>
    <w:rsid w:val="008B285B"/>
    <w:rsid w:val="008B297F"/>
    <w:rsid w:val="008B3143"/>
    <w:rsid w:val="008B334D"/>
    <w:rsid w:val="008B43EB"/>
    <w:rsid w:val="008B5150"/>
    <w:rsid w:val="008B5470"/>
    <w:rsid w:val="008B5583"/>
    <w:rsid w:val="008B5F9A"/>
    <w:rsid w:val="008B5FCA"/>
    <w:rsid w:val="008B7314"/>
    <w:rsid w:val="008C0D3F"/>
    <w:rsid w:val="008C17C3"/>
    <w:rsid w:val="008C1A1F"/>
    <w:rsid w:val="008C35B2"/>
    <w:rsid w:val="008C3F7C"/>
    <w:rsid w:val="008C58EF"/>
    <w:rsid w:val="008C5944"/>
    <w:rsid w:val="008C5DB2"/>
    <w:rsid w:val="008C6593"/>
    <w:rsid w:val="008C6B72"/>
    <w:rsid w:val="008C7ABA"/>
    <w:rsid w:val="008D1F33"/>
    <w:rsid w:val="008D20B4"/>
    <w:rsid w:val="008D307F"/>
    <w:rsid w:val="008D34FA"/>
    <w:rsid w:val="008D4D4F"/>
    <w:rsid w:val="008D51F3"/>
    <w:rsid w:val="008D772D"/>
    <w:rsid w:val="008D7DE4"/>
    <w:rsid w:val="008E010A"/>
    <w:rsid w:val="008E0186"/>
    <w:rsid w:val="008E02C0"/>
    <w:rsid w:val="008E1E89"/>
    <w:rsid w:val="008E2685"/>
    <w:rsid w:val="008E38A9"/>
    <w:rsid w:val="008E4AB5"/>
    <w:rsid w:val="008E5E20"/>
    <w:rsid w:val="008E6538"/>
    <w:rsid w:val="008E6751"/>
    <w:rsid w:val="008E6EDB"/>
    <w:rsid w:val="008E72C7"/>
    <w:rsid w:val="008E759F"/>
    <w:rsid w:val="008E79B2"/>
    <w:rsid w:val="008E7E8B"/>
    <w:rsid w:val="008F0098"/>
    <w:rsid w:val="008F03B2"/>
    <w:rsid w:val="008F070B"/>
    <w:rsid w:val="008F11A9"/>
    <w:rsid w:val="008F1E7B"/>
    <w:rsid w:val="008F228D"/>
    <w:rsid w:val="008F25DE"/>
    <w:rsid w:val="008F278A"/>
    <w:rsid w:val="008F3656"/>
    <w:rsid w:val="008F3AD0"/>
    <w:rsid w:val="008F4EA1"/>
    <w:rsid w:val="008F4F30"/>
    <w:rsid w:val="008F63A4"/>
    <w:rsid w:val="008F63C7"/>
    <w:rsid w:val="009025B9"/>
    <w:rsid w:val="00902A81"/>
    <w:rsid w:val="009038AA"/>
    <w:rsid w:val="00904B6E"/>
    <w:rsid w:val="00905323"/>
    <w:rsid w:val="00905696"/>
    <w:rsid w:val="009073E4"/>
    <w:rsid w:val="009078B1"/>
    <w:rsid w:val="00907FD7"/>
    <w:rsid w:val="00910056"/>
    <w:rsid w:val="00910753"/>
    <w:rsid w:val="00910A53"/>
    <w:rsid w:val="00910F83"/>
    <w:rsid w:val="009112D3"/>
    <w:rsid w:val="009120C0"/>
    <w:rsid w:val="0091243D"/>
    <w:rsid w:val="00913A86"/>
    <w:rsid w:val="00913ADA"/>
    <w:rsid w:val="00913B92"/>
    <w:rsid w:val="00913EBD"/>
    <w:rsid w:val="00916266"/>
    <w:rsid w:val="00917C3F"/>
    <w:rsid w:val="00917C4F"/>
    <w:rsid w:val="00917E44"/>
    <w:rsid w:val="00920023"/>
    <w:rsid w:val="00920107"/>
    <w:rsid w:val="00922528"/>
    <w:rsid w:val="00922649"/>
    <w:rsid w:val="00923903"/>
    <w:rsid w:val="00923ED1"/>
    <w:rsid w:val="00924630"/>
    <w:rsid w:val="00925031"/>
    <w:rsid w:val="00926566"/>
    <w:rsid w:val="00926D62"/>
    <w:rsid w:val="00927A99"/>
    <w:rsid w:val="00927B37"/>
    <w:rsid w:val="0093081D"/>
    <w:rsid w:val="00930CFA"/>
    <w:rsid w:val="00932426"/>
    <w:rsid w:val="00933622"/>
    <w:rsid w:val="009347DB"/>
    <w:rsid w:val="00935F5C"/>
    <w:rsid w:val="00935F74"/>
    <w:rsid w:val="0093629E"/>
    <w:rsid w:val="0093649C"/>
    <w:rsid w:val="009379A3"/>
    <w:rsid w:val="009401CE"/>
    <w:rsid w:val="00940F99"/>
    <w:rsid w:val="00941A31"/>
    <w:rsid w:val="00941BDB"/>
    <w:rsid w:val="00941E6D"/>
    <w:rsid w:val="00942933"/>
    <w:rsid w:val="00943AD3"/>
    <w:rsid w:val="009447D0"/>
    <w:rsid w:val="00944AF8"/>
    <w:rsid w:val="00945529"/>
    <w:rsid w:val="00946215"/>
    <w:rsid w:val="009475FA"/>
    <w:rsid w:val="009500FC"/>
    <w:rsid w:val="00950CD3"/>
    <w:rsid w:val="0095234B"/>
    <w:rsid w:val="009526EE"/>
    <w:rsid w:val="009528B1"/>
    <w:rsid w:val="00953647"/>
    <w:rsid w:val="00954811"/>
    <w:rsid w:val="00955174"/>
    <w:rsid w:val="009552A6"/>
    <w:rsid w:val="009555EA"/>
    <w:rsid w:val="00955C0A"/>
    <w:rsid w:val="00956226"/>
    <w:rsid w:val="00957725"/>
    <w:rsid w:val="00957B86"/>
    <w:rsid w:val="009607EE"/>
    <w:rsid w:val="0096091C"/>
    <w:rsid w:val="009616B8"/>
    <w:rsid w:val="009623FD"/>
    <w:rsid w:val="0096312E"/>
    <w:rsid w:val="0096353C"/>
    <w:rsid w:val="00964076"/>
    <w:rsid w:val="009651E3"/>
    <w:rsid w:val="009654E9"/>
    <w:rsid w:val="00965A36"/>
    <w:rsid w:val="00966BBB"/>
    <w:rsid w:val="00966CA9"/>
    <w:rsid w:val="0096747B"/>
    <w:rsid w:val="00967642"/>
    <w:rsid w:val="0096797F"/>
    <w:rsid w:val="009679E0"/>
    <w:rsid w:val="00967A48"/>
    <w:rsid w:val="00971BED"/>
    <w:rsid w:val="00972501"/>
    <w:rsid w:val="009725C2"/>
    <w:rsid w:val="00974779"/>
    <w:rsid w:val="009768AE"/>
    <w:rsid w:val="00976AE9"/>
    <w:rsid w:val="00976B66"/>
    <w:rsid w:val="00976D11"/>
    <w:rsid w:val="00977679"/>
    <w:rsid w:val="009807EA"/>
    <w:rsid w:val="00980E3C"/>
    <w:rsid w:val="00980F12"/>
    <w:rsid w:val="00981703"/>
    <w:rsid w:val="00981A56"/>
    <w:rsid w:val="009830B8"/>
    <w:rsid w:val="00983929"/>
    <w:rsid w:val="009859D1"/>
    <w:rsid w:val="00985A47"/>
    <w:rsid w:val="00985C79"/>
    <w:rsid w:val="00986D89"/>
    <w:rsid w:val="009875B0"/>
    <w:rsid w:val="00987BFC"/>
    <w:rsid w:val="00987E55"/>
    <w:rsid w:val="0099062C"/>
    <w:rsid w:val="00990762"/>
    <w:rsid w:val="009919F8"/>
    <w:rsid w:val="00991B83"/>
    <w:rsid w:val="00992126"/>
    <w:rsid w:val="00993684"/>
    <w:rsid w:val="00994240"/>
    <w:rsid w:val="00994762"/>
    <w:rsid w:val="00994DCA"/>
    <w:rsid w:val="00994E9A"/>
    <w:rsid w:val="00995F95"/>
    <w:rsid w:val="0099659D"/>
    <w:rsid w:val="00996A22"/>
    <w:rsid w:val="00997C01"/>
    <w:rsid w:val="009A06E2"/>
    <w:rsid w:val="009A0C9E"/>
    <w:rsid w:val="009A1841"/>
    <w:rsid w:val="009A1F07"/>
    <w:rsid w:val="009A2059"/>
    <w:rsid w:val="009A2CA9"/>
    <w:rsid w:val="009A36CF"/>
    <w:rsid w:val="009A4461"/>
    <w:rsid w:val="009A4BA5"/>
    <w:rsid w:val="009A4DDC"/>
    <w:rsid w:val="009A50CB"/>
    <w:rsid w:val="009A54EA"/>
    <w:rsid w:val="009A5605"/>
    <w:rsid w:val="009A6773"/>
    <w:rsid w:val="009A6961"/>
    <w:rsid w:val="009B1043"/>
    <w:rsid w:val="009B23A0"/>
    <w:rsid w:val="009B25F9"/>
    <w:rsid w:val="009B4064"/>
    <w:rsid w:val="009B4F97"/>
    <w:rsid w:val="009B50A9"/>
    <w:rsid w:val="009B5D0A"/>
    <w:rsid w:val="009B5DBD"/>
    <w:rsid w:val="009B618E"/>
    <w:rsid w:val="009B6AC1"/>
    <w:rsid w:val="009B6C5B"/>
    <w:rsid w:val="009B6FF4"/>
    <w:rsid w:val="009B71FB"/>
    <w:rsid w:val="009C18E5"/>
    <w:rsid w:val="009C2366"/>
    <w:rsid w:val="009C2922"/>
    <w:rsid w:val="009C3B0B"/>
    <w:rsid w:val="009C3DE1"/>
    <w:rsid w:val="009C3F2B"/>
    <w:rsid w:val="009C42D7"/>
    <w:rsid w:val="009C470D"/>
    <w:rsid w:val="009C4C68"/>
    <w:rsid w:val="009C582D"/>
    <w:rsid w:val="009C6376"/>
    <w:rsid w:val="009C6835"/>
    <w:rsid w:val="009C74C4"/>
    <w:rsid w:val="009C7837"/>
    <w:rsid w:val="009D00CD"/>
    <w:rsid w:val="009D08C2"/>
    <w:rsid w:val="009D13A7"/>
    <w:rsid w:val="009D1E62"/>
    <w:rsid w:val="009D3EA8"/>
    <w:rsid w:val="009D5DEA"/>
    <w:rsid w:val="009D6F42"/>
    <w:rsid w:val="009E010E"/>
    <w:rsid w:val="009E041A"/>
    <w:rsid w:val="009E0A34"/>
    <w:rsid w:val="009E1259"/>
    <w:rsid w:val="009E1628"/>
    <w:rsid w:val="009E1750"/>
    <w:rsid w:val="009E1854"/>
    <w:rsid w:val="009E193E"/>
    <w:rsid w:val="009E2F8B"/>
    <w:rsid w:val="009E45B4"/>
    <w:rsid w:val="009E4948"/>
    <w:rsid w:val="009E5FF8"/>
    <w:rsid w:val="009E630B"/>
    <w:rsid w:val="009E67A7"/>
    <w:rsid w:val="009E75C1"/>
    <w:rsid w:val="009E7987"/>
    <w:rsid w:val="009E7A27"/>
    <w:rsid w:val="009E7BE5"/>
    <w:rsid w:val="009E7BEB"/>
    <w:rsid w:val="009E7F98"/>
    <w:rsid w:val="009F00F3"/>
    <w:rsid w:val="009F0472"/>
    <w:rsid w:val="009F04D7"/>
    <w:rsid w:val="009F0541"/>
    <w:rsid w:val="009F1135"/>
    <w:rsid w:val="009F14B3"/>
    <w:rsid w:val="009F29E4"/>
    <w:rsid w:val="009F2AA9"/>
    <w:rsid w:val="009F3F3D"/>
    <w:rsid w:val="009F58A9"/>
    <w:rsid w:val="009F6246"/>
    <w:rsid w:val="009F64F2"/>
    <w:rsid w:val="009F68CF"/>
    <w:rsid w:val="009F7230"/>
    <w:rsid w:val="009F7C49"/>
    <w:rsid w:val="00A00936"/>
    <w:rsid w:val="00A009F8"/>
    <w:rsid w:val="00A00A45"/>
    <w:rsid w:val="00A00D21"/>
    <w:rsid w:val="00A018A0"/>
    <w:rsid w:val="00A01A26"/>
    <w:rsid w:val="00A01B6F"/>
    <w:rsid w:val="00A01D50"/>
    <w:rsid w:val="00A02222"/>
    <w:rsid w:val="00A0266F"/>
    <w:rsid w:val="00A02732"/>
    <w:rsid w:val="00A02849"/>
    <w:rsid w:val="00A048BE"/>
    <w:rsid w:val="00A05560"/>
    <w:rsid w:val="00A0664A"/>
    <w:rsid w:val="00A07C97"/>
    <w:rsid w:val="00A10F6C"/>
    <w:rsid w:val="00A12BF6"/>
    <w:rsid w:val="00A12D7E"/>
    <w:rsid w:val="00A1386F"/>
    <w:rsid w:val="00A14903"/>
    <w:rsid w:val="00A14B0F"/>
    <w:rsid w:val="00A1552C"/>
    <w:rsid w:val="00A2010B"/>
    <w:rsid w:val="00A209CB"/>
    <w:rsid w:val="00A216C7"/>
    <w:rsid w:val="00A21DC5"/>
    <w:rsid w:val="00A22758"/>
    <w:rsid w:val="00A229FF"/>
    <w:rsid w:val="00A22A53"/>
    <w:rsid w:val="00A23677"/>
    <w:rsid w:val="00A23F87"/>
    <w:rsid w:val="00A25B41"/>
    <w:rsid w:val="00A26093"/>
    <w:rsid w:val="00A2640A"/>
    <w:rsid w:val="00A2698C"/>
    <w:rsid w:val="00A30E76"/>
    <w:rsid w:val="00A325DD"/>
    <w:rsid w:val="00A336D5"/>
    <w:rsid w:val="00A343F1"/>
    <w:rsid w:val="00A34831"/>
    <w:rsid w:val="00A35CBF"/>
    <w:rsid w:val="00A35DDD"/>
    <w:rsid w:val="00A36125"/>
    <w:rsid w:val="00A3660B"/>
    <w:rsid w:val="00A36CED"/>
    <w:rsid w:val="00A37898"/>
    <w:rsid w:val="00A37A14"/>
    <w:rsid w:val="00A37DB0"/>
    <w:rsid w:val="00A40B02"/>
    <w:rsid w:val="00A41EA9"/>
    <w:rsid w:val="00A4235C"/>
    <w:rsid w:val="00A42380"/>
    <w:rsid w:val="00A42747"/>
    <w:rsid w:val="00A42C25"/>
    <w:rsid w:val="00A43468"/>
    <w:rsid w:val="00A4412D"/>
    <w:rsid w:val="00A44339"/>
    <w:rsid w:val="00A44854"/>
    <w:rsid w:val="00A44B1F"/>
    <w:rsid w:val="00A50283"/>
    <w:rsid w:val="00A502A3"/>
    <w:rsid w:val="00A50D0C"/>
    <w:rsid w:val="00A5116C"/>
    <w:rsid w:val="00A51AF8"/>
    <w:rsid w:val="00A51BB9"/>
    <w:rsid w:val="00A51EEE"/>
    <w:rsid w:val="00A51FB0"/>
    <w:rsid w:val="00A5378A"/>
    <w:rsid w:val="00A542E0"/>
    <w:rsid w:val="00A55A23"/>
    <w:rsid w:val="00A560FF"/>
    <w:rsid w:val="00A564D5"/>
    <w:rsid w:val="00A5722A"/>
    <w:rsid w:val="00A6009E"/>
    <w:rsid w:val="00A6024E"/>
    <w:rsid w:val="00A60761"/>
    <w:rsid w:val="00A619C9"/>
    <w:rsid w:val="00A61FB9"/>
    <w:rsid w:val="00A623D4"/>
    <w:rsid w:val="00A62CBF"/>
    <w:rsid w:val="00A62DBD"/>
    <w:rsid w:val="00A63ECC"/>
    <w:rsid w:val="00A6453F"/>
    <w:rsid w:val="00A64670"/>
    <w:rsid w:val="00A65706"/>
    <w:rsid w:val="00A65A71"/>
    <w:rsid w:val="00A6642E"/>
    <w:rsid w:val="00A66D78"/>
    <w:rsid w:val="00A67C80"/>
    <w:rsid w:val="00A67E3F"/>
    <w:rsid w:val="00A70337"/>
    <w:rsid w:val="00A703B4"/>
    <w:rsid w:val="00A70CCE"/>
    <w:rsid w:val="00A722E6"/>
    <w:rsid w:val="00A726B4"/>
    <w:rsid w:val="00A729EF"/>
    <w:rsid w:val="00A72C8F"/>
    <w:rsid w:val="00A73CEA"/>
    <w:rsid w:val="00A74046"/>
    <w:rsid w:val="00A75477"/>
    <w:rsid w:val="00A75BAC"/>
    <w:rsid w:val="00A762F7"/>
    <w:rsid w:val="00A7738D"/>
    <w:rsid w:val="00A776E0"/>
    <w:rsid w:val="00A77DDD"/>
    <w:rsid w:val="00A8118A"/>
    <w:rsid w:val="00A815DB"/>
    <w:rsid w:val="00A824CF"/>
    <w:rsid w:val="00A829E7"/>
    <w:rsid w:val="00A82DBD"/>
    <w:rsid w:val="00A83387"/>
    <w:rsid w:val="00A83F95"/>
    <w:rsid w:val="00A8461D"/>
    <w:rsid w:val="00A85D4B"/>
    <w:rsid w:val="00A862DC"/>
    <w:rsid w:val="00A90CC0"/>
    <w:rsid w:val="00A90E40"/>
    <w:rsid w:val="00A9293D"/>
    <w:rsid w:val="00A9385E"/>
    <w:rsid w:val="00A942DE"/>
    <w:rsid w:val="00A944C6"/>
    <w:rsid w:val="00A94B2E"/>
    <w:rsid w:val="00A94D57"/>
    <w:rsid w:val="00A94DDC"/>
    <w:rsid w:val="00A951BE"/>
    <w:rsid w:val="00A955F4"/>
    <w:rsid w:val="00A964F8"/>
    <w:rsid w:val="00A97C08"/>
    <w:rsid w:val="00AA1E35"/>
    <w:rsid w:val="00AA2EDB"/>
    <w:rsid w:val="00AA352F"/>
    <w:rsid w:val="00AA3FD8"/>
    <w:rsid w:val="00AA52BD"/>
    <w:rsid w:val="00AA54FD"/>
    <w:rsid w:val="00AA564B"/>
    <w:rsid w:val="00AA6915"/>
    <w:rsid w:val="00AB0009"/>
    <w:rsid w:val="00AB003B"/>
    <w:rsid w:val="00AB137F"/>
    <w:rsid w:val="00AB3B56"/>
    <w:rsid w:val="00AB4105"/>
    <w:rsid w:val="00AB418E"/>
    <w:rsid w:val="00AB49B2"/>
    <w:rsid w:val="00AB5FF3"/>
    <w:rsid w:val="00AB6A83"/>
    <w:rsid w:val="00AC01C7"/>
    <w:rsid w:val="00AC0556"/>
    <w:rsid w:val="00AC0B55"/>
    <w:rsid w:val="00AC2377"/>
    <w:rsid w:val="00AC2626"/>
    <w:rsid w:val="00AC28FB"/>
    <w:rsid w:val="00AC2B7E"/>
    <w:rsid w:val="00AC51AB"/>
    <w:rsid w:val="00AC599C"/>
    <w:rsid w:val="00AC6C11"/>
    <w:rsid w:val="00AC716E"/>
    <w:rsid w:val="00AD0C17"/>
    <w:rsid w:val="00AD1906"/>
    <w:rsid w:val="00AD1946"/>
    <w:rsid w:val="00AD1BEE"/>
    <w:rsid w:val="00AD2124"/>
    <w:rsid w:val="00AD21A2"/>
    <w:rsid w:val="00AD26D6"/>
    <w:rsid w:val="00AD26DB"/>
    <w:rsid w:val="00AD5F83"/>
    <w:rsid w:val="00AD6547"/>
    <w:rsid w:val="00AD6F21"/>
    <w:rsid w:val="00AD6F6F"/>
    <w:rsid w:val="00AD7049"/>
    <w:rsid w:val="00AD7376"/>
    <w:rsid w:val="00AD7D74"/>
    <w:rsid w:val="00AE0821"/>
    <w:rsid w:val="00AE10A3"/>
    <w:rsid w:val="00AE1B6B"/>
    <w:rsid w:val="00AE2FC2"/>
    <w:rsid w:val="00AE3215"/>
    <w:rsid w:val="00AE6325"/>
    <w:rsid w:val="00AE68E0"/>
    <w:rsid w:val="00AE704D"/>
    <w:rsid w:val="00AE7BE9"/>
    <w:rsid w:val="00AF04BA"/>
    <w:rsid w:val="00AF0953"/>
    <w:rsid w:val="00AF0E92"/>
    <w:rsid w:val="00AF20DD"/>
    <w:rsid w:val="00AF23A6"/>
    <w:rsid w:val="00AF33FA"/>
    <w:rsid w:val="00AF3E4E"/>
    <w:rsid w:val="00AF4430"/>
    <w:rsid w:val="00AF4917"/>
    <w:rsid w:val="00AF495B"/>
    <w:rsid w:val="00AF5A84"/>
    <w:rsid w:val="00AF5DA1"/>
    <w:rsid w:val="00AF5F2B"/>
    <w:rsid w:val="00AF6E5D"/>
    <w:rsid w:val="00AF7190"/>
    <w:rsid w:val="00AF7C9D"/>
    <w:rsid w:val="00B0079C"/>
    <w:rsid w:val="00B01BD8"/>
    <w:rsid w:val="00B01D6E"/>
    <w:rsid w:val="00B01E36"/>
    <w:rsid w:val="00B02853"/>
    <w:rsid w:val="00B036BB"/>
    <w:rsid w:val="00B038DF"/>
    <w:rsid w:val="00B03B27"/>
    <w:rsid w:val="00B05338"/>
    <w:rsid w:val="00B058A0"/>
    <w:rsid w:val="00B05C1D"/>
    <w:rsid w:val="00B05C6A"/>
    <w:rsid w:val="00B06060"/>
    <w:rsid w:val="00B06115"/>
    <w:rsid w:val="00B06238"/>
    <w:rsid w:val="00B06476"/>
    <w:rsid w:val="00B06643"/>
    <w:rsid w:val="00B069E4"/>
    <w:rsid w:val="00B0755D"/>
    <w:rsid w:val="00B07958"/>
    <w:rsid w:val="00B1019D"/>
    <w:rsid w:val="00B10E7D"/>
    <w:rsid w:val="00B111F2"/>
    <w:rsid w:val="00B11555"/>
    <w:rsid w:val="00B12768"/>
    <w:rsid w:val="00B12A16"/>
    <w:rsid w:val="00B13387"/>
    <w:rsid w:val="00B13486"/>
    <w:rsid w:val="00B136A3"/>
    <w:rsid w:val="00B14DD7"/>
    <w:rsid w:val="00B159D7"/>
    <w:rsid w:val="00B15BB9"/>
    <w:rsid w:val="00B15F23"/>
    <w:rsid w:val="00B16780"/>
    <w:rsid w:val="00B1792F"/>
    <w:rsid w:val="00B17B7B"/>
    <w:rsid w:val="00B20019"/>
    <w:rsid w:val="00B2005C"/>
    <w:rsid w:val="00B20692"/>
    <w:rsid w:val="00B2070A"/>
    <w:rsid w:val="00B21106"/>
    <w:rsid w:val="00B22031"/>
    <w:rsid w:val="00B260EB"/>
    <w:rsid w:val="00B26B50"/>
    <w:rsid w:val="00B30102"/>
    <w:rsid w:val="00B3088A"/>
    <w:rsid w:val="00B322ED"/>
    <w:rsid w:val="00B33752"/>
    <w:rsid w:val="00B33913"/>
    <w:rsid w:val="00B33ABC"/>
    <w:rsid w:val="00B34F0C"/>
    <w:rsid w:val="00B35950"/>
    <w:rsid w:val="00B36C7E"/>
    <w:rsid w:val="00B36D0E"/>
    <w:rsid w:val="00B36F87"/>
    <w:rsid w:val="00B37F06"/>
    <w:rsid w:val="00B4010A"/>
    <w:rsid w:val="00B40F0D"/>
    <w:rsid w:val="00B41405"/>
    <w:rsid w:val="00B41AC9"/>
    <w:rsid w:val="00B41E7F"/>
    <w:rsid w:val="00B43CD4"/>
    <w:rsid w:val="00B4450C"/>
    <w:rsid w:val="00B45333"/>
    <w:rsid w:val="00B4572C"/>
    <w:rsid w:val="00B46A40"/>
    <w:rsid w:val="00B46C1F"/>
    <w:rsid w:val="00B47054"/>
    <w:rsid w:val="00B47E6E"/>
    <w:rsid w:val="00B50679"/>
    <w:rsid w:val="00B50A54"/>
    <w:rsid w:val="00B50E9C"/>
    <w:rsid w:val="00B51748"/>
    <w:rsid w:val="00B52750"/>
    <w:rsid w:val="00B53806"/>
    <w:rsid w:val="00B53830"/>
    <w:rsid w:val="00B54547"/>
    <w:rsid w:val="00B556CF"/>
    <w:rsid w:val="00B57153"/>
    <w:rsid w:val="00B609FB"/>
    <w:rsid w:val="00B612C7"/>
    <w:rsid w:val="00B613BB"/>
    <w:rsid w:val="00B61C49"/>
    <w:rsid w:val="00B61D7D"/>
    <w:rsid w:val="00B62909"/>
    <w:rsid w:val="00B63013"/>
    <w:rsid w:val="00B646E2"/>
    <w:rsid w:val="00B64795"/>
    <w:rsid w:val="00B659C3"/>
    <w:rsid w:val="00B6648B"/>
    <w:rsid w:val="00B6673B"/>
    <w:rsid w:val="00B66FB3"/>
    <w:rsid w:val="00B675F7"/>
    <w:rsid w:val="00B67C27"/>
    <w:rsid w:val="00B703A1"/>
    <w:rsid w:val="00B70948"/>
    <w:rsid w:val="00B7232D"/>
    <w:rsid w:val="00B72E48"/>
    <w:rsid w:val="00B74781"/>
    <w:rsid w:val="00B74C25"/>
    <w:rsid w:val="00B74CC0"/>
    <w:rsid w:val="00B751BD"/>
    <w:rsid w:val="00B75E89"/>
    <w:rsid w:val="00B760E8"/>
    <w:rsid w:val="00B761C7"/>
    <w:rsid w:val="00B80DD3"/>
    <w:rsid w:val="00B810C3"/>
    <w:rsid w:val="00B81D9F"/>
    <w:rsid w:val="00B81F9D"/>
    <w:rsid w:val="00B828A0"/>
    <w:rsid w:val="00B8296C"/>
    <w:rsid w:val="00B8387D"/>
    <w:rsid w:val="00B83AE9"/>
    <w:rsid w:val="00B850BD"/>
    <w:rsid w:val="00B85BE8"/>
    <w:rsid w:val="00B86CAF"/>
    <w:rsid w:val="00B87E0F"/>
    <w:rsid w:val="00B902AB"/>
    <w:rsid w:val="00B90520"/>
    <w:rsid w:val="00B91170"/>
    <w:rsid w:val="00B923EA"/>
    <w:rsid w:val="00B928D5"/>
    <w:rsid w:val="00B928EB"/>
    <w:rsid w:val="00B9408C"/>
    <w:rsid w:val="00B947DD"/>
    <w:rsid w:val="00B949F6"/>
    <w:rsid w:val="00B9555D"/>
    <w:rsid w:val="00B96940"/>
    <w:rsid w:val="00B96E7B"/>
    <w:rsid w:val="00B973E6"/>
    <w:rsid w:val="00B97631"/>
    <w:rsid w:val="00BA01F1"/>
    <w:rsid w:val="00BA057C"/>
    <w:rsid w:val="00BA1963"/>
    <w:rsid w:val="00BA1B60"/>
    <w:rsid w:val="00BA202A"/>
    <w:rsid w:val="00BA2660"/>
    <w:rsid w:val="00BA275D"/>
    <w:rsid w:val="00BA2FBD"/>
    <w:rsid w:val="00BA3F68"/>
    <w:rsid w:val="00BA4206"/>
    <w:rsid w:val="00BA5658"/>
    <w:rsid w:val="00BA5E1E"/>
    <w:rsid w:val="00BA6664"/>
    <w:rsid w:val="00BA69CE"/>
    <w:rsid w:val="00BA6D5E"/>
    <w:rsid w:val="00BA71EC"/>
    <w:rsid w:val="00BB099F"/>
    <w:rsid w:val="00BB1187"/>
    <w:rsid w:val="00BB118A"/>
    <w:rsid w:val="00BB20DB"/>
    <w:rsid w:val="00BB2AA4"/>
    <w:rsid w:val="00BB2D54"/>
    <w:rsid w:val="00BB347A"/>
    <w:rsid w:val="00BB42CB"/>
    <w:rsid w:val="00BB47B4"/>
    <w:rsid w:val="00BB4A47"/>
    <w:rsid w:val="00BB4EC4"/>
    <w:rsid w:val="00BB5376"/>
    <w:rsid w:val="00BB57D5"/>
    <w:rsid w:val="00BB649F"/>
    <w:rsid w:val="00BB6989"/>
    <w:rsid w:val="00BB6A2C"/>
    <w:rsid w:val="00BB6CEA"/>
    <w:rsid w:val="00BB7F2F"/>
    <w:rsid w:val="00BC0F98"/>
    <w:rsid w:val="00BC1A3D"/>
    <w:rsid w:val="00BC2A1B"/>
    <w:rsid w:val="00BC3153"/>
    <w:rsid w:val="00BC38B5"/>
    <w:rsid w:val="00BC4D75"/>
    <w:rsid w:val="00BC521B"/>
    <w:rsid w:val="00BC558E"/>
    <w:rsid w:val="00BC5678"/>
    <w:rsid w:val="00BC5F17"/>
    <w:rsid w:val="00BC600A"/>
    <w:rsid w:val="00BC6AFB"/>
    <w:rsid w:val="00BC6BB1"/>
    <w:rsid w:val="00BC6DCA"/>
    <w:rsid w:val="00BC72CB"/>
    <w:rsid w:val="00BC7C65"/>
    <w:rsid w:val="00BD061A"/>
    <w:rsid w:val="00BD1EAF"/>
    <w:rsid w:val="00BD3076"/>
    <w:rsid w:val="00BD38FA"/>
    <w:rsid w:val="00BD680E"/>
    <w:rsid w:val="00BD7C78"/>
    <w:rsid w:val="00BE02C7"/>
    <w:rsid w:val="00BE0476"/>
    <w:rsid w:val="00BE049D"/>
    <w:rsid w:val="00BE0C8F"/>
    <w:rsid w:val="00BE0E69"/>
    <w:rsid w:val="00BE29A4"/>
    <w:rsid w:val="00BE3B58"/>
    <w:rsid w:val="00BE3CD9"/>
    <w:rsid w:val="00BE442C"/>
    <w:rsid w:val="00BE4B1C"/>
    <w:rsid w:val="00BE4EED"/>
    <w:rsid w:val="00BE539D"/>
    <w:rsid w:val="00BE5570"/>
    <w:rsid w:val="00BE7292"/>
    <w:rsid w:val="00BF0F04"/>
    <w:rsid w:val="00BF1638"/>
    <w:rsid w:val="00BF16D6"/>
    <w:rsid w:val="00BF1F46"/>
    <w:rsid w:val="00BF2870"/>
    <w:rsid w:val="00BF2C96"/>
    <w:rsid w:val="00BF3AED"/>
    <w:rsid w:val="00BF491F"/>
    <w:rsid w:val="00BF4BBC"/>
    <w:rsid w:val="00BF5134"/>
    <w:rsid w:val="00BF551C"/>
    <w:rsid w:val="00BF5671"/>
    <w:rsid w:val="00BF579D"/>
    <w:rsid w:val="00BF61E8"/>
    <w:rsid w:val="00BF67A3"/>
    <w:rsid w:val="00BF6CFC"/>
    <w:rsid w:val="00BF7454"/>
    <w:rsid w:val="00BF7F77"/>
    <w:rsid w:val="00C012B4"/>
    <w:rsid w:val="00C0217F"/>
    <w:rsid w:val="00C02C5E"/>
    <w:rsid w:val="00C038D2"/>
    <w:rsid w:val="00C03938"/>
    <w:rsid w:val="00C0495E"/>
    <w:rsid w:val="00C04DB8"/>
    <w:rsid w:val="00C0598C"/>
    <w:rsid w:val="00C05C83"/>
    <w:rsid w:val="00C06435"/>
    <w:rsid w:val="00C0691E"/>
    <w:rsid w:val="00C105D7"/>
    <w:rsid w:val="00C1130E"/>
    <w:rsid w:val="00C11D90"/>
    <w:rsid w:val="00C1358E"/>
    <w:rsid w:val="00C13944"/>
    <w:rsid w:val="00C13ACB"/>
    <w:rsid w:val="00C1564D"/>
    <w:rsid w:val="00C15F2A"/>
    <w:rsid w:val="00C1601C"/>
    <w:rsid w:val="00C16AFF"/>
    <w:rsid w:val="00C178EF"/>
    <w:rsid w:val="00C2034D"/>
    <w:rsid w:val="00C215A4"/>
    <w:rsid w:val="00C21660"/>
    <w:rsid w:val="00C216BA"/>
    <w:rsid w:val="00C23BDF"/>
    <w:rsid w:val="00C23F40"/>
    <w:rsid w:val="00C245E4"/>
    <w:rsid w:val="00C24A56"/>
    <w:rsid w:val="00C25824"/>
    <w:rsid w:val="00C25888"/>
    <w:rsid w:val="00C26AD5"/>
    <w:rsid w:val="00C27261"/>
    <w:rsid w:val="00C276D7"/>
    <w:rsid w:val="00C30565"/>
    <w:rsid w:val="00C3278E"/>
    <w:rsid w:val="00C32F29"/>
    <w:rsid w:val="00C333B0"/>
    <w:rsid w:val="00C34B0B"/>
    <w:rsid w:val="00C34DCF"/>
    <w:rsid w:val="00C36690"/>
    <w:rsid w:val="00C40769"/>
    <w:rsid w:val="00C40E49"/>
    <w:rsid w:val="00C415FF"/>
    <w:rsid w:val="00C41A31"/>
    <w:rsid w:val="00C41D60"/>
    <w:rsid w:val="00C42269"/>
    <w:rsid w:val="00C4260D"/>
    <w:rsid w:val="00C43347"/>
    <w:rsid w:val="00C43A55"/>
    <w:rsid w:val="00C444E1"/>
    <w:rsid w:val="00C44CA6"/>
    <w:rsid w:val="00C45739"/>
    <w:rsid w:val="00C4609A"/>
    <w:rsid w:val="00C46702"/>
    <w:rsid w:val="00C46C9B"/>
    <w:rsid w:val="00C515D8"/>
    <w:rsid w:val="00C5230B"/>
    <w:rsid w:val="00C53100"/>
    <w:rsid w:val="00C53775"/>
    <w:rsid w:val="00C537ED"/>
    <w:rsid w:val="00C539F7"/>
    <w:rsid w:val="00C53C7A"/>
    <w:rsid w:val="00C545CB"/>
    <w:rsid w:val="00C558DE"/>
    <w:rsid w:val="00C56F3C"/>
    <w:rsid w:val="00C57335"/>
    <w:rsid w:val="00C57DEA"/>
    <w:rsid w:val="00C609D7"/>
    <w:rsid w:val="00C62E31"/>
    <w:rsid w:val="00C6321C"/>
    <w:rsid w:val="00C63A64"/>
    <w:rsid w:val="00C64170"/>
    <w:rsid w:val="00C6446F"/>
    <w:rsid w:val="00C64CE3"/>
    <w:rsid w:val="00C64F9F"/>
    <w:rsid w:val="00C66BB5"/>
    <w:rsid w:val="00C670FC"/>
    <w:rsid w:val="00C674A7"/>
    <w:rsid w:val="00C67BAF"/>
    <w:rsid w:val="00C70A1C"/>
    <w:rsid w:val="00C71369"/>
    <w:rsid w:val="00C717F4"/>
    <w:rsid w:val="00C72202"/>
    <w:rsid w:val="00C7296F"/>
    <w:rsid w:val="00C735C7"/>
    <w:rsid w:val="00C73806"/>
    <w:rsid w:val="00C73BC7"/>
    <w:rsid w:val="00C74B23"/>
    <w:rsid w:val="00C74B90"/>
    <w:rsid w:val="00C74D3E"/>
    <w:rsid w:val="00C75337"/>
    <w:rsid w:val="00C75D58"/>
    <w:rsid w:val="00C762F9"/>
    <w:rsid w:val="00C766E4"/>
    <w:rsid w:val="00C76D74"/>
    <w:rsid w:val="00C77063"/>
    <w:rsid w:val="00C80160"/>
    <w:rsid w:val="00C80640"/>
    <w:rsid w:val="00C80C9A"/>
    <w:rsid w:val="00C80C9C"/>
    <w:rsid w:val="00C81277"/>
    <w:rsid w:val="00C816B9"/>
    <w:rsid w:val="00C82027"/>
    <w:rsid w:val="00C83090"/>
    <w:rsid w:val="00C84A01"/>
    <w:rsid w:val="00C84BB1"/>
    <w:rsid w:val="00C86D6C"/>
    <w:rsid w:val="00C9021E"/>
    <w:rsid w:val="00C92155"/>
    <w:rsid w:val="00C92A42"/>
    <w:rsid w:val="00C92C50"/>
    <w:rsid w:val="00C92CFF"/>
    <w:rsid w:val="00C92E74"/>
    <w:rsid w:val="00C93B87"/>
    <w:rsid w:val="00C95927"/>
    <w:rsid w:val="00C95932"/>
    <w:rsid w:val="00C96214"/>
    <w:rsid w:val="00C9688E"/>
    <w:rsid w:val="00C97541"/>
    <w:rsid w:val="00C97BE2"/>
    <w:rsid w:val="00CA1028"/>
    <w:rsid w:val="00CA1789"/>
    <w:rsid w:val="00CA27ED"/>
    <w:rsid w:val="00CA3052"/>
    <w:rsid w:val="00CA34C1"/>
    <w:rsid w:val="00CA451A"/>
    <w:rsid w:val="00CA4918"/>
    <w:rsid w:val="00CA4FBA"/>
    <w:rsid w:val="00CA51BF"/>
    <w:rsid w:val="00CA6231"/>
    <w:rsid w:val="00CA7844"/>
    <w:rsid w:val="00CA7E91"/>
    <w:rsid w:val="00CB0044"/>
    <w:rsid w:val="00CB01EC"/>
    <w:rsid w:val="00CB0D50"/>
    <w:rsid w:val="00CB1457"/>
    <w:rsid w:val="00CB2689"/>
    <w:rsid w:val="00CB30D2"/>
    <w:rsid w:val="00CB4BC2"/>
    <w:rsid w:val="00CB4D06"/>
    <w:rsid w:val="00CB4D8F"/>
    <w:rsid w:val="00CB4E55"/>
    <w:rsid w:val="00CB5512"/>
    <w:rsid w:val="00CB667B"/>
    <w:rsid w:val="00CB6FD3"/>
    <w:rsid w:val="00CB7FB3"/>
    <w:rsid w:val="00CC05EA"/>
    <w:rsid w:val="00CC079C"/>
    <w:rsid w:val="00CC0E02"/>
    <w:rsid w:val="00CC12A9"/>
    <w:rsid w:val="00CC190B"/>
    <w:rsid w:val="00CC19AB"/>
    <w:rsid w:val="00CC3070"/>
    <w:rsid w:val="00CC35BE"/>
    <w:rsid w:val="00CC3CCF"/>
    <w:rsid w:val="00CC4402"/>
    <w:rsid w:val="00CC4C4D"/>
    <w:rsid w:val="00CC4EF7"/>
    <w:rsid w:val="00CC512E"/>
    <w:rsid w:val="00CC59A5"/>
    <w:rsid w:val="00CC5C4C"/>
    <w:rsid w:val="00CC6AD8"/>
    <w:rsid w:val="00CD020E"/>
    <w:rsid w:val="00CD0341"/>
    <w:rsid w:val="00CD36F4"/>
    <w:rsid w:val="00CD56B3"/>
    <w:rsid w:val="00CD5770"/>
    <w:rsid w:val="00CD5D51"/>
    <w:rsid w:val="00CD7950"/>
    <w:rsid w:val="00CD7DC0"/>
    <w:rsid w:val="00CE0F38"/>
    <w:rsid w:val="00CE14CE"/>
    <w:rsid w:val="00CE2000"/>
    <w:rsid w:val="00CE22C3"/>
    <w:rsid w:val="00CE2E78"/>
    <w:rsid w:val="00CE2EE5"/>
    <w:rsid w:val="00CE3898"/>
    <w:rsid w:val="00CE39E2"/>
    <w:rsid w:val="00CE41D7"/>
    <w:rsid w:val="00CE45F6"/>
    <w:rsid w:val="00CE49AD"/>
    <w:rsid w:val="00CE4D4A"/>
    <w:rsid w:val="00CE522B"/>
    <w:rsid w:val="00CE5321"/>
    <w:rsid w:val="00CE67A3"/>
    <w:rsid w:val="00CE6907"/>
    <w:rsid w:val="00CE7366"/>
    <w:rsid w:val="00CE7743"/>
    <w:rsid w:val="00CF03A5"/>
    <w:rsid w:val="00CF0C04"/>
    <w:rsid w:val="00CF0FD8"/>
    <w:rsid w:val="00CF1100"/>
    <w:rsid w:val="00CF1690"/>
    <w:rsid w:val="00CF327F"/>
    <w:rsid w:val="00CF3835"/>
    <w:rsid w:val="00CF3855"/>
    <w:rsid w:val="00CF4DAA"/>
    <w:rsid w:val="00CF558C"/>
    <w:rsid w:val="00CF5FE9"/>
    <w:rsid w:val="00CF7EAD"/>
    <w:rsid w:val="00D00BB8"/>
    <w:rsid w:val="00D00C15"/>
    <w:rsid w:val="00D00C81"/>
    <w:rsid w:val="00D01373"/>
    <w:rsid w:val="00D01F07"/>
    <w:rsid w:val="00D02957"/>
    <w:rsid w:val="00D03470"/>
    <w:rsid w:val="00D03C2E"/>
    <w:rsid w:val="00D043BF"/>
    <w:rsid w:val="00D04B1F"/>
    <w:rsid w:val="00D05016"/>
    <w:rsid w:val="00D0522D"/>
    <w:rsid w:val="00D06E0C"/>
    <w:rsid w:val="00D11A75"/>
    <w:rsid w:val="00D13407"/>
    <w:rsid w:val="00D13E73"/>
    <w:rsid w:val="00D13F0C"/>
    <w:rsid w:val="00D146F8"/>
    <w:rsid w:val="00D14FBC"/>
    <w:rsid w:val="00D15212"/>
    <w:rsid w:val="00D15237"/>
    <w:rsid w:val="00D1523F"/>
    <w:rsid w:val="00D153CC"/>
    <w:rsid w:val="00D15B86"/>
    <w:rsid w:val="00D15EB9"/>
    <w:rsid w:val="00D20C1A"/>
    <w:rsid w:val="00D20D43"/>
    <w:rsid w:val="00D22B1F"/>
    <w:rsid w:val="00D22BA3"/>
    <w:rsid w:val="00D235F4"/>
    <w:rsid w:val="00D23EB1"/>
    <w:rsid w:val="00D247AA"/>
    <w:rsid w:val="00D25032"/>
    <w:rsid w:val="00D27199"/>
    <w:rsid w:val="00D30265"/>
    <w:rsid w:val="00D303A2"/>
    <w:rsid w:val="00D303AF"/>
    <w:rsid w:val="00D30AA7"/>
    <w:rsid w:val="00D30BEE"/>
    <w:rsid w:val="00D323BB"/>
    <w:rsid w:val="00D33AEC"/>
    <w:rsid w:val="00D35126"/>
    <w:rsid w:val="00D35687"/>
    <w:rsid w:val="00D359F8"/>
    <w:rsid w:val="00D360A5"/>
    <w:rsid w:val="00D36DBE"/>
    <w:rsid w:val="00D37832"/>
    <w:rsid w:val="00D40573"/>
    <w:rsid w:val="00D406BC"/>
    <w:rsid w:val="00D408AC"/>
    <w:rsid w:val="00D40B7F"/>
    <w:rsid w:val="00D413ED"/>
    <w:rsid w:val="00D42458"/>
    <w:rsid w:val="00D43506"/>
    <w:rsid w:val="00D4352D"/>
    <w:rsid w:val="00D445E5"/>
    <w:rsid w:val="00D4496F"/>
    <w:rsid w:val="00D44A68"/>
    <w:rsid w:val="00D44E08"/>
    <w:rsid w:val="00D45472"/>
    <w:rsid w:val="00D4704D"/>
    <w:rsid w:val="00D47CAD"/>
    <w:rsid w:val="00D47CCC"/>
    <w:rsid w:val="00D50D12"/>
    <w:rsid w:val="00D51629"/>
    <w:rsid w:val="00D51C32"/>
    <w:rsid w:val="00D54D59"/>
    <w:rsid w:val="00D60C5B"/>
    <w:rsid w:val="00D60CED"/>
    <w:rsid w:val="00D614B5"/>
    <w:rsid w:val="00D614D7"/>
    <w:rsid w:val="00D616C3"/>
    <w:rsid w:val="00D6203E"/>
    <w:rsid w:val="00D63B37"/>
    <w:rsid w:val="00D63E3A"/>
    <w:rsid w:val="00D640EE"/>
    <w:rsid w:val="00D64896"/>
    <w:rsid w:val="00D652F9"/>
    <w:rsid w:val="00D65D7D"/>
    <w:rsid w:val="00D65F43"/>
    <w:rsid w:val="00D66862"/>
    <w:rsid w:val="00D67077"/>
    <w:rsid w:val="00D67407"/>
    <w:rsid w:val="00D67C3F"/>
    <w:rsid w:val="00D67D4D"/>
    <w:rsid w:val="00D67FE4"/>
    <w:rsid w:val="00D70091"/>
    <w:rsid w:val="00D71067"/>
    <w:rsid w:val="00D7141F"/>
    <w:rsid w:val="00D715B5"/>
    <w:rsid w:val="00D719AC"/>
    <w:rsid w:val="00D72D9B"/>
    <w:rsid w:val="00D73538"/>
    <w:rsid w:val="00D73F40"/>
    <w:rsid w:val="00D73FDA"/>
    <w:rsid w:val="00D7407B"/>
    <w:rsid w:val="00D75947"/>
    <w:rsid w:val="00D768A7"/>
    <w:rsid w:val="00D773DD"/>
    <w:rsid w:val="00D77943"/>
    <w:rsid w:val="00D800E9"/>
    <w:rsid w:val="00D80809"/>
    <w:rsid w:val="00D815A8"/>
    <w:rsid w:val="00D8254A"/>
    <w:rsid w:val="00D83094"/>
    <w:rsid w:val="00D830BF"/>
    <w:rsid w:val="00D833EE"/>
    <w:rsid w:val="00D83A4A"/>
    <w:rsid w:val="00D843C0"/>
    <w:rsid w:val="00D84450"/>
    <w:rsid w:val="00D852BE"/>
    <w:rsid w:val="00D855B8"/>
    <w:rsid w:val="00D85DB3"/>
    <w:rsid w:val="00D8642B"/>
    <w:rsid w:val="00D87572"/>
    <w:rsid w:val="00D87623"/>
    <w:rsid w:val="00D9064F"/>
    <w:rsid w:val="00D90FFA"/>
    <w:rsid w:val="00D91215"/>
    <w:rsid w:val="00D91286"/>
    <w:rsid w:val="00D91B64"/>
    <w:rsid w:val="00D9208C"/>
    <w:rsid w:val="00D924E9"/>
    <w:rsid w:val="00D926B1"/>
    <w:rsid w:val="00D9303D"/>
    <w:rsid w:val="00D93582"/>
    <w:rsid w:val="00D93B73"/>
    <w:rsid w:val="00D93CA2"/>
    <w:rsid w:val="00D94910"/>
    <w:rsid w:val="00D9671F"/>
    <w:rsid w:val="00D969ED"/>
    <w:rsid w:val="00D970C9"/>
    <w:rsid w:val="00D97813"/>
    <w:rsid w:val="00DA02F7"/>
    <w:rsid w:val="00DA1ED2"/>
    <w:rsid w:val="00DA232A"/>
    <w:rsid w:val="00DA2A37"/>
    <w:rsid w:val="00DA2E68"/>
    <w:rsid w:val="00DA3834"/>
    <w:rsid w:val="00DA4128"/>
    <w:rsid w:val="00DA4928"/>
    <w:rsid w:val="00DA4F1A"/>
    <w:rsid w:val="00DA56EF"/>
    <w:rsid w:val="00DA5AFB"/>
    <w:rsid w:val="00DA6016"/>
    <w:rsid w:val="00DA6C80"/>
    <w:rsid w:val="00DA7070"/>
    <w:rsid w:val="00DA72C0"/>
    <w:rsid w:val="00DA783E"/>
    <w:rsid w:val="00DA7ABB"/>
    <w:rsid w:val="00DB0F04"/>
    <w:rsid w:val="00DB14E8"/>
    <w:rsid w:val="00DB253C"/>
    <w:rsid w:val="00DB30DF"/>
    <w:rsid w:val="00DB320A"/>
    <w:rsid w:val="00DB37E9"/>
    <w:rsid w:val="00DB3897"/>
    <w:rsid w:val="00DB3C6B"/>
    <w:rsid w:val="00DB4255"/>
    <w:rsid w:val="00DB4B25"/>
    <w:rsid w:val="00DB4DBB"/>
    <w:rsid w:val="00DB55F8"/>
    <w:rsid w:val="00DB6C66"/>
    <w:rsid w:val="00DB6EFA"/>
    <w:rsid w:val="00DB6F2E"/>
    <w:rsid w:val="00DB7317"/>
    <w:rsid w:val="00DB74AD"/>
    <w:rsid w:val="00DB7AB6"/>
    <w:rsid w:val="00DC0867"/>
    <w:rsid w:val="00DC1A9C"/>
    <w:rsid w:val="00DC283B"/>
    <w:rsid w:val="00DC2CC4"/>
    <w:rsid w:val="00DC45C5"/>
    <w:rsid w:val="00DC4860"/>
    <w:rsid w:val="00DC4D09"/>
    <w:rsid w:val="00DC502F"/>
    <w:rsid w:val="00DC52C9"/>
    <w:rsid w:val="00DC539A"/>
    <w:rsid w:val="00DC5622"/>
    <w:rsid w:val="00DC5935"/>
    <w:rsid w:val="00DC5C11"/>
    <w:rsid w:val="00DC659F"/>
    <w:rsid w:val="00DC6CD6"/>
    <w:rsid w:val="00DC74D0"/>
    <w:rsid w:val="00DC75F2"/>
    <w:rsid w:val="00DD0FCF"/>
    <w:rsid w:val="00DD13BC"/>
    <w:rsid w:val="00DD22BE"/>
    <w:rsid w:val="00DD39A1"/>
    <w:rsid w:val="00DD44B0"/>
    <w:rsid w:val="00DD468D"/>
    <w:rsid w:val="00DD471C"/>
    <w:rsid w:val="00DD49A6"/>
    <w:rsid w:val="00DD6539"/>
    <w:rsid w:val="00DD68D2"/>
    <w:rsid w:val="00DD7323"/>
    <w:rsid w:val="00DE0808"/>
    <w:rsid w:val="00DE0A1E"/>
    <w:rsid w:val="00DE0D74"/>
    <w:rsid w:val="00DE265F"/>
    <w:rsid w:val="00DE2B31"/>
    <w:rsid w:val="00DE4172"/>
    <w:rsid w:val="00DE4764"/>
    <w:rsid w:val="00DE4CB5"/>
    <w:rsid w:val="00DE4E8A"/>
    <w:rsid w:val="00DE6779"/>
    <w:rsid w:val="00DE6E80"/>
    <w:rsid w:val="00DF0628"/>
    <w:rsid w:val="00DF1DA6"/>
    <w:rsid w:val="00DF1F9F"/>
    <w:rsid w:val="00DF28CF"/>
    <w:rsid w:val="00DF3407"/>
    <w:rsid w:val="00DF3584"/>
    <w:rsid w:val="00DF3B77"/>
    <w:rsid w:val="00DF4176"/>
    <w:rsid w:val="00DF4532"/>
    <w:rsid w:val="00DF5FC3"/>
    <w:rsid w:val="00DF6924"/>
    <w:rsid w:val="00DF6D12"/>
    <w:rsid w:val="00DF7CBF"/>
    <w:rsid w:val="00E00CB7"/>
    <w:rsid w:val="00E010CE"/>
    <w:rsid w:val="00E01821"/>
    <w:rsid w:val="00E018DE"/>
    <w:rsid w:val="00E019CF"/>
    <w:rsid w:val="00E01A29"/>
    <w:rsid w:val="00E03B2C"/>
    <w:rsid w:val="00E04807"/>
    <w:rsid w:val="00E05753"/>
    <w:rsid w:val="00E05DAB"/>
    <w:rsid w:val="00E065FB"/>
    <w:rsid w:val="00E06F2C"/>
    <w:rsid w:val="00E0762F"/>
    <w:rsid w:val="00E10BB7"/>
    <w:rsid w:val="00E10BEB"/>
    <w:rsid w:val="00E127EA"/>
    <w:rsid w:val="00E141F2"/>
    <w:rsid w:val="00E155A0"/>
    <w:rsid w:val="00E15E0A"/>
    <w:rsid w:val="00E16A93"/>
    <w:rsid w:val="00E20CAE"/>
    <w:rsid w:val="00E225BC"/>
    <w:rsid w:val="00E23279"/>
    <w:rsid w:val="00E233FF"/>
    <w:rsid w:val="00E24215"/>
    <w:rsid w:val="00E25D84"/>
    <w:rsid w:val="00E25DCD"/>
    <w:rsid w:val="00E30589"/>
    <w:rsid w:val="00E30604"/>
    <w:rsid w:val="00E30935"/>
    <w:rsid w:val="00E3155E"/>
    <w:rsid w:val="00E31CA2"/>
    <w:rsid w:val="00E3237B"/>
    <w:rsid w:val="00E3255F"/>
    <w:rsid w:val="00E33123"/>
    <w:rsid w:val="00E349F0"/>
    <w:rsid w:val="00E34AFF"/>
    <w:rsid w:val="00E34D2E"/>
    <w:rsid w:val="00E35AD2"/>
    <w:rsid w:val="00E35CD6"/>
    <w:rsid w:val="00E3617B"/>
    <w:rsid w:val="00E376C1"/>
    <w:rsid w:val="00E413C0"/>
    <w:rsid w:val="00E41930"/>
    <w:rsid w:val="00E42854"/>
    <w:rsid w:val="00E436F8"/>
    <w:rsid w:val="00E4394D"/>
    <w:rsid w:val="00E43DBF"/>
    <w:rsid w:val="00E453AA"/>
    <w:rsid w:val="00E46A07"/>
    <w:rsid w:val="00E46FBA"/>
    <w:rsid w:val="00E474A4"/>
    <w:rsid w:val="00E47633"/>
    <w:rsid w:val="00E50B43"/>
    <w:rsid w:val="00E50E8E"/>
    <w:rsid w:val="00E51FF6"/>
    <w:rsid w:val="00E53CCE"/>
    <w:rsid w:val="00E559DA"/>
    <w:rsid w:val="00E56837"/>
    <w:rsid w:val="00E5698F"/>
    <w:rsid w:val="00E569EC"/>
    <w:rsid w:val="00E56B8E"/>
    <w:rsid w:val="00E57088"/>
    <w:rsid w:val="00E574EA"/>
    <w:rsid w:val="00E57791"/>
    <w:rsid w:val="00E603D3"/>
    <w:rsid w:val="00E60DA9"/>
    <w:rsid w:val="00E61DED"/>
    <w:rsid w:val="00E62184"/>
    <w:rsid w:val="00E6311D"/>
    <w:rsid w:val="00E638AB"/>
    <w:rsid w:val="00E63D67"/>
    <w:rsid w:val="00E63E17"/>
    <w:rsid w:val="00E63FF6"/>
    <w:rsid w:val="00E6436D"/>
    <w:rsid w:val="00E645BD"/>
    <w:rsid w:val="00E65461"/>
    <w:rsid w:val="00E655C5"/>
    <w:rsid w:val="00E66391"/>
    <w:rsid w:val="00E66537"/>
    <w:rsid w:val="00E67D28"/>
    <w:rsid w:val="00E71546"/>
    <w:rsid w:val="00E72827"/>
    <w:rsid w:val="00E72DF8"/>
    <w:rsid w:val="00E731B1"/>
    <w:rsid w:val="00E73B65"/>
    <w:rsid w:val="00E7473E"/>
    <w:rsid w:val="00E749CC"/>
    <w:rsid w:val="00E75B8F"/>
    <w:rsid w:val="00E75FC0"/>
    <w:rsid w:val="00E76B7C"/>
    <w:rsid w:val="00E7728E"/>
    <w:rsid w:val="00E77625"/>
    <w:rsid w:val="00E77ED5"/>
    <w:rsid w:val="00E8051B"/>
    <w:rsid w:val="00E81710"/>
    <w:rsid w:val="00E82A98"/>
    <w:rsid w:val="00E82C4F"/>
    <w:rsid w:val="00E82D25"/>
    <w:rsid w:val="00E83045"/>
    <w:rsid w:val="00E83128"/>
    <w:rsid w:val="00E83D00"/>
    <w:rsid w:val="00E84A20"/>
    <w:rsid w:val="00E858F0"/>
    <w:rsid w:val="00E85CB0"/>
    <w:rsid w:val="00E86143"/>
    <w:rsid w:val="00E87592"/>
    <w:rsid w:val="00E87898"/>
    <w:rsid w:val="00E87D10"/>
    <w:rsid w:val="00E87F81"/>
    <w:rsid w:val="00E900D6"/>
    <w:rsid w:val="00E91124"/>
    <w:rsid w:val="00E91532"/>
    <w:rsid w:val="00E91E41"/>
    <w:rsid w:val="00E92160"/>
    <w:rsid w:val="00E9306D"/>
    <w:rsid w:val="00E95921"/>
    <w:rsid w:val="00EA0270"/>
    <w:rsid w:val="00EA2218"/>
    <w:rsid w:val="00EA2DA7"/>
    <w:rsid w:val="00EA40B0"/>
    <w:rsid w:val="00EA4490"/>
    <w:rsid w:val="00EA4D10"/>
    <w:rsid w:val="00EA503F"/>
    <w:rsid w:val="00EA5384"/>
    <w:rsid w:val="00EA5CAD"/>
    <w:rsid w:val="00EA7218"/>
    <w:rsid w:val="00EA7E17"/>
    <w:rsid w:val="00EB08BD"/>
    <w:rsid w:val="00EB112B"/>
    <w:rsid w:val="00EB218C"/>
    <w:rsid w:val="00EB24C1"/>
    <w:rsid w:val="00EB4596"/>
    <w:rsid w:val="00EB469B"/>
    <w:rsid w:val="00EB46F6"/>
    <w:rsid w:val="00EB4EC2"/>
    <w:rsid w:val="00EB6506"/>
    <w:rsid w:val="00EB74B6"/>
    <w:rsid w:val="00EC0449"/>
    <w:rsid w:val="00EC1BBA"/>
    <w:rsid w:val="00EC25C3"/>
    <w:rsid w:val="00EC2CD0"/>
    <w:rsid w:val="00EC3613"/>
    <w:rsid w:val="00EC4583"/>
    <w:rsid w:val="00EC4774"/>
    <w:rsid w:val="00EC534E"/>
    <w:rsid w:val="00EC5BD4"/>
    <w:rsid w:val="00EC719E"/>
    <w:rsid w:val="00EC7516"/>
    <w:rsid w:val="00EC75CF"/>
    <w:rsid w:val="00EC7B91"/>
    <w:rsid w:val="00ED073B"/>
    <w:rsid w:val="00ED15AA"/>
    <w:rsid w:val="00ED181E"/>
    <w:rsid w:val="00ED2446"/>
    <w:rsid w:val="00ED24AB"/>
    <w:rsid w:val="00ED31B6"/>
    <w:rsid w:val="00ED32C8"/>
    <w:rsid w:val="00ED34A9"/>
    <w:rsid w:val="00ED3609"/>
    <w:rsid w:val="00ED3D4B"/>
    <w:rsid w:val="00ED3F20"/>
    <w:rsid w:val="00ED41F5"/>
    <w:rsid w:val="00ED4B0F"/>
    <w:rsid w:val="00ED4B24"/>
    <w:rsid w:val="00ED724F"/>
    <w:rsid w:val="00EE06ED"/>
    <w:rsid w:val="00EE0FC3"/>
    <w:rsid w:val="00EE14BD"/>
    <w:rsid w:val="00EE1A76"/>
    <w:rsid w:val="00EE1A91"/>
    <w:rsid w:val="00EE30D4"/>
    <w:rsid w:val="00EE348A"/>
    <w:rsid w:val="00EE3687"/>
    <w:rsid w:val="00EE3AB7"/>
    <w:rsid w:val="00EE400A"/>
    <w:rsid w:val="00EE508A"/>
    <w:rsid w:val="00EE70F8"/>
    <w:rsid w:val="00EF0293"/>
    <w:rsid w:val="00EF131B"/>
    <w:rsid w:val="00EF1D97"/>
    <w:rsid w:val="00EF1FB0"/>
    <w:rsid w:val="00EF254C"/>
    <w:rsid w:val="00EF292F"/>
    <w:rsid w:val="00EF2C14"/>
    <w:rsid w:val="00EF2C25"/>
    <w:rsid w:val="00EF3C41"/>
    <w:rsid w:val="00EF40F6"/>
    <w:rsid w:val="00EF42EC"/>
    <w:rsid w:val="00EF43B1"/>
    <w:rsid w:val="00EF4921"/>
    <w:rsid w:val="00EF6616"/>
    <w:rsid w:val="00EF6724"/>
    <w:rsid w:val="00EF6D29"/>
    <w:rsid w:val="00EF7461"/>
    <w:rsid w:val="00EF7A79"/>
    <w:rsid w:val="00F0055C"/>
    <w:rsid w:val="00F00A75"/>
    <w:rsid w:val="00F00B15"/>
    <w:rsid w:val="00F01489"/>
    <w:rsid w:val="00F0213E"/>
    <w:rsid w:val="00F0339B"/>
    <w:rsid w:val="00F04591"/>
    <w:rsid w:val="00F05073"/>
    <w:rsid w:val="00F0527C"/>
    <w:rsid w:val="00F054E8"/>
    <w:rsid w:val="00F05FA0"/>
    <w:rsid w:val="00F05FCA"/>
    <w:rsid w:val="00F0774D"/>
    <w:rsid w:val="00F07CDE"/>
    <w:rsid w:val="00F11785"/>
    <w:rsid w:val="00F11F78"/>
    <w:rsid w:val="00F13273"/>
    <w:rsid w:val="00F13906"/>
    <w:rsid w:val="00F139A8"/>
    <w:rsid w:val="00F14B58"/>
    <w:rsid w:val="00F14DF1"/>
    <w:rsid w:val="00F14E2C"/>
    <w:rsid w:val="00F16C64"/>
    <w:rsid w:val="00F171DD"/>
    <w:rsid w:val="00F17338"/>
    <w:rsid w:val="00F21092"/>
    <w:rsid w:val="00F23112"/>
    <w:rsid w:val="00F23350"/>
    <w:rsid w:val="00F23D12"/>
    <w:rsid w:val="00F248D3"/>
    <w:rsid w:val="00F24BCA"/>
    <w:rsid w:val="00F276A8"/>
    <w:rsid w:val="00F30150"/>
    <w:rsid w:val="00F3031F"/>
    <w:rsid w:val="00F30F1A"/>
    <w:rsid w:val="00F31424"/>
    <w:rsid w:val="00F32459"/>
    <w:rsid w:val="00F33E50"/>
    <w:rsid w:val="00F35639"/>
    <w:rsid w:val="00F36448"/>
    <w:rsid w:val="00F367BD"/>
    <w:rsid w:val="00F367F9"/>
    <w:rsid w:val="00F37161"/>
    <w:rsid w:val="00F374C4"/>
    <w:rsid w:val="00F3755E"/>
    <w:rsid w:val="00F40C7F"/>
    <w:rsid w:val="00F414E0"/>
    <w:rsid w:val="00F41C7A"/>
    <w:rsid w:val="00F41D38"/>
    <w:rsid w:val="00F43030"/>
    <w:rsid w:val="00F43909"/>
    <w:rsid w:val="00F4495C"/>
    <w:rsid w:val="00F449C8"/>
    <w:rsid w:val="00F453E8"/>
    <w:rsid w:val="00F45957"/>
    <w:rsid w:val="00F46009"/>
    <w:rsid w:val="00F4607B"/>
    <w:rsid w:val="00F473A1"/>
    <w:rsid w:val="00F47F48"/>
    <w:rsid w:val="00F50D80"/>
    <w:rsid w:val="00F50D93"/>
    <w:rsid w:val="00F50F19"/>
    <w:rsid w:val="00F512EA"/>
    <w:rsid w:val="00F52D67"/>
    <w:rsid w:val="00F53443"/>
    <w:rsid w:val="00F53ACC"/>
    <w:rsid w:val="00F53C21"/>
    <w:rsid w:val="00F541FA"/>
    <w:rsid w:val="00F54E3A"/>
    <w:rsid w:val="00F55B79"/>
    <w:rsid w:val="00F56748"/>
    <w:rsid w:val="00F56C8C"/>
    <w:rsid w:val="00F5718A"/>
    <w:rsid w:val="00F57674"/>
    <w:rsid w:val="00F6122A"/>
    <w:rsid w:val="00F617C9"/>
    <w:rsid w:val="00F618A2"/>
    <w:rsid w:val="00F6204F"/>
    <w:rsid w:val="00F62158"/>
    <w:rsid w:val="00F624CE"/>
    <w:rsid w:val="00F62A2A"/>
    <w:rsid w:val="00F62BC0"/>
    <w:rsid w:val="00F63ED5"/>
    <w:rsid w:val="00F647AF"/>
    <w:rsid w:val="00F6484C"/>
    <w:rsid w:val="00F64C26"/>
    <w:rsid w:val="00F664BF"/>
    <w:rsid w:val="00F666D0"/>
    <w:rsid w:val="00F66A7F"/>
    <w:rsid w:val="00F67F1E"/>
    <w:rsid w:val="00F70597"/>
    <w:rsid w:val="00F70893"/>
    <w:rsid w:val="00F716FC"/>
    <w:rsid w:val="00F7194D"/>
    <w:rsid w:val="00F71D3E"/>
    <w:rsid w:val="00F71F21"/>
    <w:rsid w:val="00F729C0"/>
    <w:rsid w:val="00F72E5E"/>
    <w:rsid w:val="00F75405"/>
    <w:rsid w:val="00F75548"/>
    <w:rsid w:val="00F76D90"/>
    <w:rsid w:val="00F76E86"/>
    <w:rsid w:val="00F76F5D"/>
    <w:rsid w:val="00F76FAA"/>
    <w:rsid w:val="00F7712D"/>
    <w:rsid w:val="00F779EB"/>
    <w:rsid w:val="00F810A7"/>
    <w:rsid w:val="00F81367"/>
    <w:rsid w:val="00F8176A"/>
    <w:rsid w:val="00F81A57"/>
    <w:rsid w:val="00F81F55"/>
    <w:rsid w:val="00F8202F"/>
    <w:rsid w:val="00F82E22"/>
    <w:rsid w:val="00F831A5"/>
    <w:rsid w:val="00F834FB"/>
    <w:rsid w:val="00F83AFF"/>
    <w:rsid w:val="00F83F54"/>
    <w:rsid w:val="00F85ACF"/>
    <w:rsid w:val="00F85F70"/>
    <w:rsid w:val="00F85F95"/>
    <w:rsid w:val="00F86A11"/>
    <w:rsid w:val="00F90F7B"/>
    <w:rsid w:val="00F92E68"/>
    <w:rsid w:val="00F93C6F"/>
    <w:rsid w:val="00F947C2"/>
    <w:rsid w:val="00F94E9B"/>
    <w:rsid w:val="00F957DF"/>
    <w:rsid w:val="00F95EE1"/>
    <w:rsid w:val="00F9680A"/>
    <w:rsid w:val="00F96BBE"/>
    <w:rsid w:val="00F97207"/>
    <w:rsid w:val="00F9726A"/>
    <w:rsid w:val="00F975F2"/>
    <w:rsid w:val="00FA075E"/>
    <w:rsid w:val="00FA0A29"/>
    <w:rsid w:val="00FA1499"/>
    <w:rsid w:val="00FA4524"/>
    <w:rsid w:val="00FA5418"/>
    <w:rsid w:val="00FA5D41"/>
    <w:rsid w:val="00FA6049"/>
    <w:rsid w:val="00FA6325"/>
    <w:rsid w:val="00FA7461"/>
    <w:rsid w:val="00FA785B"/>
    <w:rsid w:val="00FA7B53"/>
    <w:rsid w:val="00FA7DA5"/>
    <w:rsid w:val="00FA7E4F"/>
    <w:rsid w:val="00FB11C5"/>
    <w:rsid w:val="00FB1A58"/>
    <w:rsid w:val="00FB1BEF"/>
    <w:rsid w:val="00FB1E57"/>
    <w:rsid w:val="00FB21AD"/>
    <w:rsid w:val="00FB3529"/>
    <w:rsid w:val="00FB3985"/>
    <w:rsid w:val="00FB3A0C"/>
    <w:rsid w:val="00FB3BF2"/>
    <w:rsid w:val="00FB3F19"/>
    <w:rsid w:val="00FB475C"/>
    <w:rsid w:val="00FB56BA"/>
    <w:rsid w:val="00FB7247"/>
    <w:rsid w:val="00FB750F"/>
    <w:rsid w:val="00FB7618"/>
    <w:rsid w:val="00FB77F2"/>
    <w:rsid w:val="00FB7B18"/>
    <w:rsid w:val="00FC0265"/>
    <w:rsid w:val="00FC0326"/>
    <w:rsid w:val="00FC05FF"/>
    <w:rsid w:val="00FC0FBA"/>
    <w:rsid w:val="00FC2EA6"/>
    <w:rsid w:val="00FC33D6"/>
    <w:rsid w:val="00FC4755"/>
    <w:rsid w:val="00FC4999"/>
    <w:rsid w:val="00FC5351"/>
    <w:rsid w:val="00FC5798"/>
    <w:rsid w:val="00FC66A0"/>
    <w:rsid w:val="00FC71D7"/>
    <w:rsid w:val="00FC767A"/>
    <w:rsid w:val="00FC7C6B"/>
    <w:rsid w:val="00FD11DB"/>
    <w:rsid w:val="00FD12F3"/>
    <w:rsid w:val="00FD18F8"/>
    <w:rsid w:val="00FD1B28"/>
    <w:rsid w:val="00FD2A1A"/>
    <w:rsid w:val="00FD31A7"/>
    <w:rsid w:val="00FD3C0C"/>
    <w:rsid w:val="00FD4D20"/>
    <w:rsid w:val="00FE09C0"/>
    <w:rsid w:val="00FE09D6"/>
    <w:rsid w:val="00FE0AAE"/>
    <w:rsid w:val="00FE0E66"/>
    <w:rsid w:val="00FE40DB"/>
    <w:rsid w:val="00FE4393"/>
    <w:rsid w:val="00FE4503"/>
    <w:rsid w:val="00FE7A9E"/>
    <w:rsid w:val="00FF063F"/>
    <w:rsid w:val="00FF1699"/>
    <w:rsid w:val="00FF17A1"/>
    <w:rsid w:val="00FF26B7"/>
    <w:rsid w:val="00FF2A5C"/>
    <w:rsid w:val="00FF3C1D"/>
    <w:rsid w:val="00FF4319"/>
    <w:rsid w:val="00FF4D58"/>
    <w:rsid w:val="00FF50AD"/>
    <w:rsid w:val="00FF61B2"/>
    <w:rsid w:val="00FF686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prastasis">
    <w:name w:val="Normal"/>
    <w:qFormat/>
    <w:rsid w:val="002C0F2D"/>
    <w:rPr>
      <w:sz w:val="24"/>
      <w:szCs w:val="24"/>
    </w:rPr>
  </w:style>
  <w:style w:type="paragraph" w:styleId="Antrat2">
    <w:name w:val="heading 2"/>
    <w:basedOn w:val="prastasis"/>
    <w:link w:val="Antrat2Diagrama"/>
    <w:uiPriority w:val="9"/>
    <w:qFormat/>
    <w:rsid w:val="00015507"/>
    <w:pPr>
      <w:spacing w:before="100" w:beforeAutospacing="1" w:after="100" w:afterAutospacing="1"/>
      <w:outlineLvl w:val="1"/>
    </w:pPr>
    <w:rPr>
      <w:b/>
      <w:bCs/>
      <w:sz w:val="36"/>
      <w:szCs w:val="36"/>
    </w:rPr>
  </w:style>
  <w:style w:type="character" w:default="1" w:styleId="Numatytasispastraiposriftas">
    <w:name w:val="Default Paragraph Font"/>
    <w:semiHidden/>
  </w:style>
  <w:style w:type="table" w:default="1" w:styleId="prastojilentel">
    <w:name w:val="Normal Table"/>
    <w:semiHidden/>
    <w:tblPr>
      <w:tblInd w:w="0" w:type="dxa"/>
      <w:tblCellMar>
        <w:top w:w="0" w:type="dxa"/>
        <w:left w:w="108" w:type="dxa"/>
        <w:bottom w:w="0" w:type="dxa"/>
        <w:right w:w="108" w:type="dxa"/>
      </w:tblCellMar>
    </w:tblPr>
  </w:style>
  <w:style w:type="numbering" w:default="1" w:styleId="Sraonra">
    <w:name w:val="No List"/>
    <w:semiHidden/>
  </w:style>
  <w:style w:type="table" w:styleId="Lentelstinklelis">
    <w:name w:val="Table Grid"/>
    <w:basedOn w:val="prastojilentel"/>
    <w:rsid w:val="002C0F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
    <w:name w:val=" Char Char Char1"/>
    <w:basedOn w:val="prastasis"/>
    <w:semiHidden/>
    <w:rsid w:val="002C0F2D"/>
    <w:pPr>
      <w:spacing w:after="160" w:line="240" w:lineRule="exact"/>
    </w:pPr>
    <w:rPr>
      <w:rFonts w:ascii="Verdana" w:hAnsi="Verdana" w:cs="Verdana"/>
      <w:sz w:val="20"/>
      <w:szCs w:val="20"/>
    </w:rPr>
  </w:style>
  <w:style w:type="paragraph" w:styleId="HTMLiankstoformatuotas">
    <w:name w:val="HTML Preformatted"/>
    <w:basedOn w:val="prastasis"/>
    <w:link w:val="HTMLiankstoformatuotasDiagrama"/>
    <w:rsid w:val="002C0F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Komentaronuoroda">
    <w:name w:val="annotation reference"/>
    <w:rsid w:val="002C0F2D"/>
    <w:rPr>
      <w:sz w:val="16"/>
    </w:rPr>
  </w:style>
  <w:style w:type="paragraph" w:styleId="Antrats">
    <w:name w:val="header"/>
    <w:basedOn w:val="prastasis"/>
    <w:link w:val="AntratsDiagrama"/>
    <w:uiPriority w:val="99"/>
    <w:rsid w:val="002C0F2D"/>
    <w:pPr>
      <w:tabs>
        <w:tab w:val="center" w:pos="4819"/>
        <w:tab w:val="right" w:pos="9638"/>
      </w:tabs>
    </w:pPr>
  </w:style>
  <w:style w:type="character" w:styleId="Puslapionumeris">
    <w:name w:val="page number"/>
    <w:basedOn w:val="Numatytasispastraiposriftas"/>
    <w:rsid w:val="002C0F2D"/>
  </w:style>
  <w:style w:type="paragraph" w:customStyle="1" w:styleId="CharChar">
    <w:name w:val=" Char Char"/>
    <w:basedOn w:val="prastasis"/>
    <w:semiHidden/>
    <w:rsid w:val="00B16780"/>
    <w:pPr>
      <w:spacing w:after="160" w:line="240" w:lineRule="exact"/>
    </w:pPr>
    <w:rPr>
      <w:rFonts w:ascii="Verdana" w:hAnsi="Verdana" w:cs="Verdana"/>
      <w:sz w:val="20"/>
      <w:szCs w:val="20"/>
    </w:rPr>
  </w:style>
  <w:style w:type="paragraph" w:customStyle="1" w:styleId="CharChar0">
    <w:name w:val="Char Char"/>
    <w:basedOn w:val="prastasis"/>
    <w:semiHidden/>
    <w:rsid w:val="000A04A8"/>
    <w:pPr>
      <w:spacing w:after="160" w:line="240" w:lineRule="exact"/>
    </w:pPr>
    <w:rPr>
      <w:rFonts w:ascii="Verdana" w:hAnsi="Verdana" w:cs="Verdana"/>
      <w:sz w:val="20"/>
      <w:szCs w:val="20"/>
    </w:rPr>
  </w:style>
  <w:style w:type="paragraph" w:styleId="Debesliotekstas">
    <w:name w:val="Balloon Text"/>
    <w:basedOn w:val="prastasis"/>
    <w:semiHidden/>
    <w:rsid w:val="00D01373"/>
    <w:rPr>
      <w:rFonts w:ascii="Tahoma" w:hAnsi="Tahoma" w:cs="Tahoma"/>
      <w:sz w:val="16"/>
      <w:szCs w:val="16"/>
    </w:rPr>
  </w:style>
  <w:style w:type="paragraph" w:styleId="Betarp">
    <w:name w:val="No Spacing"/>
    <w:uiPriority w:val="1"/>
    <w:qFormat/>
    <w:rsid w:val="00D303A2"/>
    <w:rPr>
      <w:sz w:val="24"/>
      <w:szCs w:val="24"/>
    </w:rPr>
  </w:style>
  <w:style w:type="paragraph" w:styleId="Porat">
    <w:name w:val="footer"/>
    <w:basedOn w:val="prastasis"/>
    <w:link w:val="PoratDiagrama"/>
    <w:uiPriority w:val="99"/>
    <w:rsid w:val="00D303A2"/>
    <w:pPr>
      <w:tabs>
        <w:tab w:val="center" w:pos="4819"/>
        <w:tab w:val="right" w:pos="9638"/>
      </w:tabs>
    </w:pPr>
  </w:style>
  <w:style w:type="character" w:customStyle="1" w:styleId="PoratDiagrama">
    <w:name w:val="Poraštė Diagrama"/>
    <w:link w:val="Porat"/>
    <w:uiPriority w:val="99"/>
    <w:rsid w:val="00D303A2"/>
    <w:rPr>
      <w:sz w:val="24"/>
      <w:szCs w:val="24"/>
    </w:rPr>
  </w:style>
  <w:style w:type="paragraph" w:customStyle="1" w:styleId="DiagramaDiagramaCharCharDiagramaDiagramaCharCharDiagramaDiagramaCharCharDiagramaDiagramaCharChar">
    <w:name w:val="Diagrama Diagrama Char Char Diagrama Diagrama Char Char Diagrama Diagrama Char Char Diagrama Diagrama Char Char"/>
    <w:basedOn w:val="prastasis"/>
    <w:link w:val="Numatytasispastraiposriftas"/>
    <w:rsid w:val="00BB118A"/>
    <w:pPr>
      <w:spacing w:after="160" w:line="240" w:lineRule="exact"/>
    </w:pPr>
    <w:rPr>
      <w:rFonts w:ascii="Tahoma" w:hAnsi="Tahoma"/>
      <w:sz w:val="20"/>
      <w:szCs w:val="20"/>
      <w:lang w:val="en-US" w:eastAsia="en-US"/>
    </w:rPr>
  </w:style>
  <w:style w:type="paragraph" w:styleId="prastasistinklapis">
    <w:name w:val="Normal (Web)"/>
    <w:basedOn w:val="prastasis"/>
    <w:uiPriority w:val="99"/>
    <w:rsid w:val="005B72FD"/>
    <w:pPr>
      <w:spacing w:before="100" w:beforeAutospacing="1" w:after="100" w:afterAutospacing="1"/>
    </w:pPr>
    <w:rPr>
      <w:rFonts w:ascii="Arial" w:hAnsi="Arial" w:cs="Arial"/>
      <w:color w:val="7A7A7A"/>
      <w:sz w:val="18"/>
      <w:szCs w:val="18"/>
    </w:rPr>
  </w:style>
  <w:style w:type="character" w:customStyle="1" w:styleId="HTMLiankstoformatuotasDiagrama">
    <w:name w:val="HTML iš anksto formatuotas Diagrama"/>
    <w:link w:val="HTMLiankstoformatuotas"/>
    <w:rsid w:val="00465AC0"/>
    <w:rPr>
      <w:rFonts w:ascii="Courier New" w:hAnsi="Courier New" w:cs="Courier New"/>
    </w:rPr>
  </w:style>
  <w:style w:type="paragraph" w:styleId="Sraopastraipa">
    <w:name w:val="List Paragraph"/>
    <w:basedOn w:val="prastasis"/>
    <w:uiPriority w:val="34"/>
    <w:qFormat/>
    <w:rsid w:val="00C215A4"/>
    <w:pPr>
      <w:ind w:left="720"/>
      <w:contextualSpacing/>
    </w:pPr>
  </w:style>
  <w:style w:type="paragraph" w:customStyle="1" w:styleId="DiagramaDiagrama1CharCharDiagramaDiagramaCharChar">
    <w:name w:val=" Diagrama Diagrama1 Char Char Diagrama Diagrama Char Char"/>
    <w:basedOn w:val="prastasis"/>
    <w:rsid w:val="00447429"/>
    <w:pPr>
      <w:spacing w:after="160" w:line="240" w:lineRule="exact"/>
    </w:pPr>
    <w:rPr>
      <w:rFonts w:ascii="Tahoma" w:hAnsi="Tahoma"/>
      <w:sz w:val="20"/>
      <w:szCs w:val="20"/>
      <w:lang w:val="en-US" w:eastAsia="en-US"/>
    </w:rPr>
  </w:style>
  <w:style w:type="character" w:styleId="Grietas">
    <w:name w:val="Strong"/>
    <w:uiPriority w:val="22"/>
    <w:qFormat/>
    <w:rsid w:val="008C6B72"/>
    <w:rPr>
      <w:b/>
      <w:bCs/>
    </w:rPr>
  </w:style>
  <w:style w:type="character" w:styleId="Hipersaitas">
    <w:name w:val="Hyperlink"/>
    <w:uiPriority w:val="99"/>
    <w:unhideWhenUsed/>
    <w:rsid w:val="00B06476"/>
    <w:rPr>
      <w:color w:val="0000FF"/>
      <w:u w:val="single"/>
    </w:rPr>
  </w:style>
  <w:style w:type="paragraph" w:styleId="Pagrindiniotekstotrauka">
    <w:name w:val="Body Text Indent"/>
    <w:basedOn w:val="prastasis"/>
    <w:link w:val="PagrindiniotekstotraukaDiagrama"/>
    <w:rsid w:val="000C1305"/>
    <w:pPr>
      <w:spacing w:after="120"/>
      <w:ind w:left="283" w:firstLine="720"/>
      <w:jc w:val="both"/>
    </w:pPr>
    <w:rPr>
      <w:sz w:val="20"/>
      <w:szCs w:val="20"/>
      <w:lang w:eastAsia="en-US"/>
    </w:rPr>
  </w:style>
  <w:style w:type="character" w:customStyle="1" w:styleId="PagrindiniotekstotraukaDiagrama">
    <w:name w:val="Pagrindinio teksto įtrauka Diagrama"/>
    <w:link w:val="Pagrindiniotekstotrauka"/>
    <w:rsid w:val="000C1305"/>
    <w:rPr>
      <w:lang w:eastAsia="en-US"/>
    </w:rPr>
  </w:style>
  <w:style w:type="character" w:customStyle="1" w:styleId="AntratsDiagrama">
    <w:name w:val="Antraštės Diagrama"/>
    <w:link w:val="Antrats"/>
    <w:uiPriority w:val="99"/>
    <w:locked/>
    <w:rsid w:val="000C1305"/>
    <w:rPr>
      <w:sz w:val="24"/>
      <w:szCs w:val="24"/>
    </w:rPr>
  </w:style>
  <w:style w:type="character" w:customStyle="1" w:styleId="KomentarotekstasDiagrama">
    <w:name w:val="Komentaro tekstas Diagrama"/>
    <w:link w:val="Komentarotekstas"/>
    <w:rsid w:val="000C1305"/>
    <w:rPr>
      <w:sz w:val="24"/>
      <w:szCs w:val="24"/>
    </w:rPr>
  </w:style>
  <w:style w:type="paragraph" w:styleId="Komentarotekstas">
    <w:name w:val="annotation text"/>
    <w:basedOn w:val="prastasis"/>
    <w:link w:val="KomentarotekstasDiagrama"/>
    <w:rsid w:val="000C1305"/>
    <w:pPr>
      <w:ind w:firstLine="720"/>
      <w:jc w:val="both"/>
    </w:pPr>
  </w:style>
  <w:style w:type="character" w:customStyle="1" w:styleId="KomentarotekstasDiagrama1">
    <w:name w:val="Komentaro tekstas Diagrama1"/>
    <w:basedOn w:val="Numatytasispastraiposriftas"/>
    <w:rsid w:val="000C1305"/>
  </w:style>
  <w:style w:type="paragraph" w:styleId="Pagrindinistekstas2">
    <w:name w:val="Body Text 2"/>
    <w:basedOn w:val="prastasis"/>
    <w:link w:val="Pagrindinistekstas2Diagrama"/>
    <w:rsid w:val="000C1305"/>
    <w:pPr>
      <w:spacing w:after="120" w:line="480" w:lineRule="auto"/>
      <w:ind w:firstLine="720"/>
      <w:jc w:val="both"/>
    </w:pPr>
    <w:rPr>
      <w:sz w:val="20"/>
      <w:szCs w:val="20"/>
      <w:lang w:eastAsia="en-US"/>
    </w:rPr>
  </w:style>
  <w:style w:type="character" w:customStyle="1" w:styleId="Pagrindinistekstas2Diagrama">
    <w:name w:val="Pagrindinis tekstas 2 Diagrama"/>
    <w:link w:val="Pagrindinistekstas2"/>
    <w:rsid w:val="000C1305"/>
    <w:rPr>
      <w:lang w:eastAsia="en-US"/>
    </w:rPr>
  </w:style>
  <w:style w:type="paragraph" w:styleId="Pagrindinistekstas">
    <w:name w:val="Body Text"/>
    <w:basedOn w:val="prastasis"/>
    <w:link w:val="PagrindinistekstasDiagrama"/>
    <w:rsid w:val="00AE2FC2"/>
    <w:pPr>
      <w:spacing w:after="120"/>
    </w:pPr>
  </w:style>
  <w:style w:type="character" w:customStyle="1" w:styleId="PagrindinistekstasDiagrama">
    <w:name w:val="Pagrindinis tekstas Diagrama"/>
    <w:link w:val="Pagrindinistekstas"/>
    <w:rsid w:val="00AE2FC2"/>
    <w:rPr>
      <w:sz w:val="24"/>
      <w:szCs w:val="24"/>
    </w:rPr>
  </w:style>
  <w:style w:type="paragraph" w:customStyle="1" w:styleId="Standard">
    <w:name w:val="Standard"/>
    <w:rsid w:val="002B7889"/>
    <w:pPr>
      <w:suppressAutoHyphens/>
      <w:autoSpaceDN w:val="0"/>
      <w:textAlignment w:val="baseline"/>
    </w:pPr>
    <w:rPr>
      <w:color w:val="000000"/>
      <w:kern w:val="3"/>
      <w:sz w:val="24"/>
      <w:szCs w:val="24"/>
    </w:rPr>
  </w:style>
  <w:style w:type="character" w:customStyle="1" w:styleId="CommentReference2">
    <w:name w:val="Comment Reference2"/>
    <w:rsid w:val="00F00A75"/>
    <w:rPr>
      <w:sz w:val="16"/>
    </w:rPr>
  </w:style>
  <w:style w:type="paragraph" w:customStyle="1" w:styleId="Default">
    <w:name w:val="Default"/>
    <w:rsid w:val="002C6CEC"/>
    <w:pPr>
      <w:autoSpaceDE w:val="0"/>
      <w:autoSpaceDN w:val="0"/>
      <w:adjustRightInd w:val="0"/>
    </w:pPr>
    <w:rPr>
      <w:color w:val="000000"/>
      <w:sz w:val="24"/>
      <w:szCs w:val="24"/>
    </w:rPr>
  </w:style>
  <w:style w:type="paragraph" w:styleId="Sraas">
    <w:name w:val="List"/>
    <w:basedOn w:val="prastasis"/>
    <w:rsid w:val="001A6B9D"/>
    <w:pPr>
      <w:ind w:left="283" w:hanging="283"/>
    </w:pPr>
  </w:style>
  <w:style w:type="paragraph" w:customStyle="1" w:styleId="Text">
    <w:name w:val="Text"/>
    <w:basedOn w:val="prastasis"/>
    <w:rsid w:val="006B3722"/>
    <w:pPr>
      <w:widowControl w:val="0"/>
      <w:suppressAutoHyphens/>
    </w:pPr>
    <w:rPr>
      <w:rFonts w:ascii="Thorndale" w:eastAsia="HG Mincho Light J" w:hAnsi="Thorndale" w:cs="Mangal"/>
      <w:color w:val="000000"/>
      <w:lang w:eastAsia="en-US" w:bidi="sa-IN"/>
    </w:rPr>
  </w:style>
  <w:style w:type="character" w:styleId="Emfaz">
    <w:name w:val="Emphasis"/>
    <w:uiPriority w:val="20"/>
    <w:qFormat/>
    <w:rsid w:val="002E26DA"/>
    <w:rPr>
      <w:i/>
      <w:iCs/>
    </w:rPr>
  </w:style>
  <w:style w:type="character" w:customStyle="1" w:styleId="CommentReference1">
    <w:name w:val="Comment Reference1"/>
    <w:rsid w:val="00C25888"/>
    <w:rPr>
      <w:sz w:val="16"/>
    </w:rPr>
  </w:style>
  <w:style w:type="paragraph" w:styleId="prastojitrauka">
    <w:name w:val="Normal Indent"/>
    <w:basedOn w:val="prastasis"/>
    <w:unhideWhenUsed/>
    <w:rsid w:val="005D7597"/>
    <w:pPr>
      <w:ind w:left="1296" w:firstLine="720"/>
      <w:jc w:val="both"/>
    </w:pPr>
    <w:rPr>
      <w:szCs w:val="20"/>
      <w:lang w:eastAsia="en-US"/>
    </w:rPr>
  </w:style>
  <w:style w:type="paragraph" w:styleId="Antrinispavadinimas">
    <w:name w:val="Subtitle"/>
    <w:basedOn w:val="prastasis"/>
    <w:next w:val="prastasis"/>
    <w:link w:val="AntrinispavadinimasDiagrama"/>
    <w:qFormat/>
    <w:rsid w:val="005F7D17"/>
    <w:pPr>
      <w:spacing w:after="60"/>
      <w:jc w:val="center"/>
      <w:outlineLvl w:val="1"/>
    </w:pPr>
    <w:rPr>
      <w:rFonts w:ascii="Cambria" w:hAnsi="Cambria"/>
    </w:rPr>
  </w:style>
  <w:style w:type="character" w:customStyle="1" w:styleId="AntrinispavadinimasDiagrama">
    <w:name w:val="Antrinis pavadinimas Diagrama"/>
    <w:link w:val="Antrinispavadinimas"/>
    <w:rsid w:val="005F7D17"/>
    <w:rPr>
      <w:rFonts w:ascii="Cambria" w:eastAsia="Times New Roman" w:hAnsi="Cambria" w:cs="Times New Roman"/>
      <w:sz w:val="24"/>
      <w:szCs w:val="24"/>
    </w:rPr>
  </w:style>
  <w:style w:type="paragraph" w:customStyle="1" w:styleId="DiagramaDiagramaCharCharDiagramaDiagramaCharCharDiagramaDiagramaCharCharDiagramaDiagramaCharChar0">
    <w:name w:val=" Diagrama Diagrama Char Char Diagrama Diagrama Char Char Diagrama Diagrama Char Char Diagrama Diagrama Char Char"/>
    <w:basedOn w:val="prastasis"/>
    <w:rsid w:val="00F14B58"/>
    <w:pPr>
      <w:spacing w:after="160" w:line="240" w:lineRule="exact"/>
    </w:pPr>
    <w:rPr>
      <w:rFonts w:ascii="Tahoma" w:hAnsi="Tahoma"/>
      <w:sz w:val="20"/>
      <w:szCs w:val="20"/>
      <w:lang w:val="en-US" w:eastAsia="en-US"/>
    </w:rPr>
  </w:style>
  <w:style w:type="character" w:customStyle="1" w:styleId="d2edcug0">
    <w:name w:val="d2edcug0"/>
    <w:rsid w:val="00DB30DF"/>
  </w:style>
  <w:style w:type="paragraph" w:styleId="Pataisymai">
    <w:name w:val="Revision"/>
    <w:hidden/>
    <w:uiPriority w:val="99"/>
    <w:semiHidden/>
    <w:rsid w:val="00E87592"/>
    <w:rPr>
      <w:sz w:val="24"/>
      <w:szCs w:val="24"/>
    </w:rPr>
  </w:style>
  <w:style w:type="character" w:customStyle="1" w:styleId="Antrat2Diagrama">
    <w:name w:val="Antraštė 2 Diagrama"/>
    <w:link w:val="Antrat2"/>
    <w:uiPriority w:val="9"/>
    <w:rsid w:val="00015507"/>
    <w:rPr>
      <w:b/>
      <w:bCs/>
      <w:sz w:val="36"/>
      <w:szCs w:val="3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prastasis">
    <w:name w:val="Normal"/>
    <w:qFormat/>
    <w:rsid w:val="002C0F2D"/>
    <w:rPr>
      <w:sz w:val="24"/>
      <w:szCs w:val="24"/>
    </w:rPr>
  </w:style>
  <w:style w:type="paragraph" w:styleId="Antrat2">
    <w:name w:val="heading 2"/>
    <w:basedOn w:val="prastasis"/>
    <w:link w:val="Antrat2Diagrama"/>
    <w:uiPriority w:val="9"/>
    <w:qFormat/>
    <w:rsid w:val="00015507"/>
    <w:pPr>
      <w:spacing w:before="100" w:beforeAutospacing="1" w:after="100" w:afterAutospacing="1"/>
      <w:outlineLvl w:val="1"/>
    </w:pPr>
    <w:rPr>
      <w:b/>
      <w:bCs/>
      <w:sz w:val="36"/>
      <w:szCs w:val="36"/>
    </w:rPr>
  </w:style>
  <w:style w:type="character" w:default="1" w:styleId="Numatytasispastraiposriftas">
    <w:name w:val="Default Paragraph Font"/>
    <w:semiHidden/>
  </w:style>
  <w:style w:type="table" w:default="1" w:styleId="prastojilentel">
    <w:name w:val="Normal Table"/>
    <w:semiHidden/>
    <w:tblPr>
      <w:tblInd w:w="0" w:type="dxa"/>
      <w:tblCellMar>
        <w:top w:w="0" w:type="dxa"/>
        <w:left w:w="108" w:type="dxa"/>
        <w:bottom w:w="0" w:type="dxa"/>
        <w:right w:w="108" w:type="dxa"/>
      </w:tblCellMar>
    </w:tblPr>
  </w:style>
  <w:style w:type="numbering" w:default="1" w:styleId="Sraonra">
    <w:name w:val="No List"/>
    <w:semiHidden/>
  </w:style>
  <w:style w:type="table" w:styleId="Lentelstinklelis">
    <w:name w:val="Table Grid"/>
    <w:basedOn w:val="prastojilentel"/>
    <w:rsid w:val="002C0F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
    <w:name w:val=" Char Char Char1"/>
    <w:basedOn w:val="prastasis"/>
    <w:semiHidden/>
    <w:rsid w:val="002C0F2D"/>
    <w:pPr>
      <w:spacing w:after="160" w:line="240" w:lineRule="exact"/>
    </w:pPr>
    <w:rPr>
      <w:rFonts w:ascii="Verdana" w:hAnsi="Verdana" w:cs="Verdana"/>
      <w:sz w:val="20"/>
      <w:szCs w:val="20"/>
    </w:rPr>
  </w:style>
  <w:style w:type="paragraph" w:styleId="HTMLiankstoformatuotas">
    <w:name w:val="HTML Preformatted"/>
    <w:basedOn w:val="prastasis"/>
    <w:link w:val="HTMLiankstoformatuotasDiagrama"/>
    <w:rsid w:val="002C0F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Komentaronuoroda">
    <w:name w:val="annotation reference"/>
    <w:rsid w:val="002C0F2D"/>
    <w:rPr>
      <w:sz w:val="16"/>
    </w:rPr>
  </w:style>
  <w:style w:type="paragraph" w:styleId="Antrats">
    <w:name w:val="header"/>
    <w:basedOn w:val="prastasis"/>
    <w:link w:val="AntratsDiagrama"/>
    <w:uiPriority w:val="99"/>
    <w:rsid w:val="002C0F2D"/>
    <w:pPr>
      <w:tabs>
        <w:tab w:val="center" w:pos="4819"/>
        <w:tab w:val="right" w:pos="9638"/>
      </w:tabs>
    </w:pPr>
  </w:style>
  <w:style w:type="character" w:styleId="Puslapionumeris">
    <w:name w:val="page number"/>
    <w:basedOn w:val="Numatytasispastraiposriftas"/>
    <w:rsid w:val="002C0F2D"/>
  </w:style>
  <w:style w:type="paragraph" w:customStyle="1" w:styleId="CharChar">
    <w:name w:val=" Char Char"/>
    <w:basedOn w:val="prastasis"/>
    <w:semiHidden/>
    <w:rsid w:val="00B16780"/>
    <w:pPr>
      <w:spacing w:after="160" w:line="240" w:lineRule="exact"/>
    </w:pPr>
    <w:rPr>
      <w:rFonts w:ascii="Verdana" w:hAnsi="Verdana" w:cs="Verdana"/>
      <w:sz w:val="20"/>
      <w:szCs w:val="20"/>
    </w:rPr>
  </w:style>
  <w:style w:type="paragraph" w:customStyle="1" w:styleId="CharChar0">
    <w:name w:val="Char Char"/>
    <w:basedOn w:val="prastasis"/>
    <w:semiHidden/>
    <w:rsid w:val="000A04A8"/>
    <w:pPr>
      <w:spacing w:after="160" w:line="240" w:lineRule="exact"/>
    </w:pPr>
    <w:rPr>
      <w:rFonts w:ascii="Verdana" w:hAnsi="Verdana" w:cs="Verdana"/>
      <w:sz w:val="20"/>
      <w:szCs w:val="20"/>
    </w:rPr>
  </w:style>
  <w:style w:type="paragraph" w:styleId="Debesliotekstas">
    <w:name w:val="Balloon Text"/>
    <w:basedOn w:val="prastasis"/>
    <w:semiHidden/>
    <w:rsid w:val="00D01373"/>
    <w:rPr>
      <w:rFonts w:ascii="Tahoma" w:hAnsi="Tahoma" w:cs="Tahoma"/>
      <w:sz w:val="16"/>
      <w:szCs w:val="16"/>
    </w:rPr>
  </w:style>
  <w:style w:type="paragraph" w:styleId="Betarp">
    <w:name w:val="No Spacing"/>
    <w:uiPriority w:val="1"/>
    <w:qFormat/>
    <w:rsid w:val="00D303A2"/>
    <w:rPr>
      <w:sz w:val="24"/>
      <w:szCs w:val="24"/>
    </w:rPr>
  </w:style>
  <w:style w:type="paragraph" w:styleId="Porat">
    <w:name w:val="footer"/>
    <w:basedOn w:val="prastasis"/>
    <w:link w:val="PoratDiagrama"/>
    <w:uiPriority w:val="99"/>
    <w:rsid w:val="00D303A2"/>
    <w:pPr>
      <w:tabs>
        <w:tab w:val="center" w:pos="4819"/>
        <w:tab w:val="right" w:pos="9638"/>
      </w:tabs>
    </w:pPr>
  </w:style>
  <w:style w:type="character" w:customStyle="1" w:styleId="PoratDiagrama">
    <w:name w:val="Poraštė Diagrama"/>
    <w:link w:val="Porat"/>
    <w:uiPriority w:val="99"/>
    <w:rsid w:val="00D303A2"/>
    <w:rPr>
      <w:sz w:val="24"/>
      <w:szCs w:val="24"/>
    </w:rPr>
  </w:style>
  <w:style w:type="paragraph" w:customStyle="1" w:styleId="DiagramaDiagramaCharCharDiagramaDiagramaCharCharDiagramaDiagramaCharCharDiagramaDiagramaCharChar">
    <w:name w:val="Diagrama Diagrama Char Char Diagrama Diagrama Char Char Diagrama Diagrama Char Char Diagrama Diagrama Char Char"/>
    <w:basedOn w:val="prastasis"/>
    <w:link w:val="Numatytasispastraiposriftas"/>
    <w:rsid w:val="00BB118A"/>
    <w:pPr>
      <w:spacing w:after="160" w:line="240" w:lineRule="exact"/>
    </w:pPr>
    <w:rPr>
      <w:rFonts w:ascii="Tahoma" w:hAnsi="Tahoma"/>
      <w:sz w:val="20"/>
      <w:szCs w:val="20"/>
      <w:lang w:val="en-US" w:eastAsia="en-US"/>
    </w:rPr>
  </w:style>
  <w:style w:type="paragraph" w:styleId="prastasistinklapis">
    <w:name w:val="Normal (Web)"/>
    <w:basedOn w:val="prastasis"/>
    <w:uiPriority w:val="99"/>
    <w:rsid w:val="005B72FD"/>
    <w:pPr>
      <w:spacing w:before="100" w:beforeAutospacing="1" w:after="100" w:afterAutospacing="1"/>
    </w:pPr>
    <w:rPr>
      <w:rFonts w:ascii="Arial" w:hAnsi="Arial" w:cs="Arial"/>
      <w:color w:val="7A7A7A"/>
      <w:sz w:val="18"/>
      <w:szCs w:val="18"/>
    </w:rPr>
  </w:style>
  <w:style w:type="character" w:customStyle="1" w:styleId="HTMLiankstoformatuotasDiagrama">
    <w:name w:val="HTML iš anksto formatuotas Diagrama"/>
    <w:link w:val="HTMLiankstoformatuotas"/>
    <w:rsid w:val="00465AC0"/>
    <w:rPr>
      <w:rFonts w:ascii="Courier New" w:hAnsi="Courier New" w:cs="Courier New"/>
    </w:rPr>
  </w:style>
  <w:style w:type="paragraph" w:styleId="Sraopastraipa">
    <w:name w:val="List Paragraph"/>
    <w:basedOn w:val="prastasis"/>
    <w:uiPriority w:val="34"/>
    <w:qFormat/>
    <w:rsid w:val="00C215A4"/>
    <w:pPr>
      <w:ind w:left="720"/>
      <w:contextualSpacing/>
    </w:pPr>
  </w:style>
  <w:style w:type="paragraph" w:customStyle="1" w:styleId="DiagramaDiagrama1CharCharDiagramaDiagramaCharChar">
    <w:name w:val=" Diagrama Diagrama1 Char Char Diagrama Diagrama Char Char"/>
    <w:basedOn w:val="prastasis"/>
    <w:rsid w:val="00447429"/>
    <w:pPr>
      <w:spacing w:after="160" w:line="240" w:lineRule="exact"/>
    </w:pPr>
    <w:rPr>
      <w:rFonts w:ascii="Tahoma" w:hAnsi="Tahoma"/>
      <w:sz w:val="20"/>
      <w:szCs w:val="20"/>
      <w:lang w:val="en-US" w:eastAsia="en-US"/>
    </w:rPr>
  </w:style>
  <w:style w:type="character" w:styleId="Grietas">
    <w:name w:val="Strong"/>
    <w:uiPriority w:val="22"/>
    <w:qFormat/>
    <w:rsid w:val="008C6B72"/>
    <w:rPr>
      <w:b/>
      <w:bCs/>
    </w:rPr>
  </w:style>
  <w:style w:type="character" w:styleId="Hipersaitas">
    <w:name w:val="Hyperlink"/>
    <w:uiPriority w:val="99"/>
    <w:unhideWhenUsed/>
    <w:rsid w:val="00B06476"/>
    <w:rPr>
      <w:color w:val="0000FF"/>
      <w:u w:val="single"/>
    </w:rPr>
  </w:style>
  <w:style w:type="paragraph" w:styleId="Pagrindiniotekstotrauka">
    <w:name w:val="Body Text Indent"/>
    <w:basedOn w:val="prastasis"/>
    <w:link w:val="PagrindiniotekstotraukaDiagrama"/>
    <w:rsid w:val="000C1305"/>
    <w:pPr>
      <w:spacing w:after="120"/>
      <w:ind w:left="283" w:firstLine="720"/>
      <w:jc w:val="both"/>
    </w:pPr>
    <w:rPr>
      <w:sz w:val="20"/>
      <w:szCs w:val="20"/>
      <w:lang w:eastAsia="en-US"/>
    </w:rPr>
  </w:style>
  <w:style w:type="character" w:customStyle="1" w:styleId="PagrindiniotekstotraukaDiagrama">
    <w:name w:val="Pagrindinio teksto įtrauka Diagrama"/>
    <w:link w:val="Pagrindiniotekstotrauka"/>
    <w:rsid w:val="000C1305"/>
    <w:rPr>
      <w:lang w:eastAsia="en-US"/>
    </w:rPr>
  </w:style>
  <w:style w:type="character" w:customStyle="1" w:styleId="AntratsDiagrama">
    <w:name w:val="Antraštės Diagrama"/>
    <w:link w:val="Antrats"/>
    <w:uiPriority w:val="99"/>
    <w:locked/>
    <w:rsid w:val="000C1305"/>
    <w:rPr>
      <w:sz w:val="24"/>
      <w:szCs w:val="24"/>
    </w:rPr>
  </w:style>
  <w:style w:type="character" w:customStyle="1" w:styleId="KomentarotekstasDiagrama">
    <w:name w:val="Komentaro tekstas Diagrama"/>
    <w:link w:val="Komentarotekstas"/>
    <w:rsid w:val="000C1305"/>
    <w:rPr>
      <w:sz w:val="24"/>
      <w:szCs w:val="24"/>
    </w:rPr>
  </w:style>
  <w:style w:type="paragraph" w:styleId="Komentarotekstas">
    <w:name w:val="annotation text"/>
    <w:basedOn w:val="prastasis"/>
    <w:link w:val="KomentarotekstasDiagrama"/>
    <w:rsid w:val="000C1305"/>
    <w:pPr>
      <w:ind w:firstLine="720"/>
      <w:jc w:val="both"/>
    </w:pPr>
  </w:style>
  <w:style w:type="character" w:customStyle="1" w:styleId="KomentarotekstasDiagrama1">
    <w:name w:val="Komentaro tekstas Diagrama1"/>
    <w:basedOn w:val="Numatytasispastraiposriftas"/>
    <w:rsid w:val="000C1305"/>
  </w:style>
  <w:style w:type="paragraph" w:styleId="Pagrindinistekstas2">
    <w:name w:val="Body Text 2"/>
    <w:basedOn w:val="prastasis"/>
    <w:link w:val="Pagrindinistekstas2Diagrama"/>
    <w:rsid w:val="000C1305"/>
    <w:pPr>
      <w:spacing w:after="120" w:line="480" w:lineRule="auto"/>
      <w:ind w:firstLine="720"/>
      <w:jc w:val="both"/>
    </w:pPr>
    <w:rPr>
      <w:sz w:val="20"/>
      <w:szCs w:val="20"/>
      <w:lang w:eastAsia="en-US"/>
    </w:rPr>
  </w:style>
  <w:style w:type="character" w:customStyle="1" w:styleId="Pagrindinistekstas2Diagrama">
    <w:name w:val="Pagrindinis tekstas 2 Diagrama"/>
    <w:link w:val="Pagrindinistekstas2"/>
    <w:rsid w:val="000C1305"/>
    <w:rPr>
      <w:lang w:eastAsia="en-US"/>
    </w:rPr>
  </w:style>
  <w:style w:type="paragraph" w:styleId="Pagrindinistekstas">
    <w:name w:val="Body Text"/>
    <w:basedOn w:val="prastasis"/>
    <w:link w:val="PagrindinistekstasDiagrama"/>
    <w:rsid w:val="00AE2FC2"/>
    <w:pPr>
      <w:spacing w:after="120"/>
    </w:pPr>
  </w:style>
  <w:style w:type="character" w:customStyle="1" w:styleId="PagrindinistekstasDiagrama">
    <w:name w:val="Pagrindinis tekstas Diagrama"/>
    <w:link w:val="Pagrindinistekstas"/>
    <w:rsid w:val="00AE2FC2"/>
    <w:rPr>
      <w:sz w:val="24"/>
      <w:szCs w:val="24"/>
    </w:rPr>
  </w:style>
  <w:style w:type="paragraph" w:customStyle="1" w:styleId="Standard">
    <w:name w:val="Standard"/>
    <w:rsid w:val="002B7889"/>
    <w:pPr>
      <w:suppressAutoHyphens/>
      <w:autoSpaceDN w:val="0"/>
      <w:textAlignment w:val="baseline"/>
    </w:pPr>
    <w:rPr>
      <w:color w:val="000000"/>
      <w:kern w:val="3"/>
      <w:sz w:val="24"/>
      <w:szCs w:val="24"/>
    </w:rPr>
  </w:style>
  <w:style w:type="character" w:customStyle="1" w:styleId="CommentReference2">
    <w:name w:val="Comment Reference2"/>
    <w:rsid w:val="00F00A75"/>
    <w:rPr>
      <w:sz w:val="16"/>
    </w:rPr>
  </w:style>
  <w:style w:type="paragraph" w:customStyle="1" w:styleId="Default">
    <w:name w:val="Default"/>
    <w:rsid w:val="002C6CEC"/>
    <w:pPr>
      <w:autoSpaceDE w:val="0"/>
      <w:autoSpaceDN w:val="0"/>
      <w:adjustRightInd w:val="0"/>
    </w:pPr>
    <w:rPr>
      <w:color w:val="000000"/>
      <w:sz w:val="24"/>
      <w:szCs w:val="24"/>
    </w:rPr>
  </w:style>
  <w:style w:type="paragraph" w:styleId="Sraas">
    <w:name w:val="List"/>
    <w:basedOn w:val="prastasis"/>
    <w:rsid w:val="001A6B9D"/>
    <w:pPr>
      <w:ind w:left="283" w:hanging="283"/>
    </w:pPr>
  </w:style>
  <w:style w:type="paragraph" w:customStyle="1" w:styleId="Text">
    <w:name w:val="Text"/>
    <w:basedOn w:val="prastasis"/>
    <w:rsid w:val="006B3722"/>
    <w:pPr>
      <w:widowControl w:val="0"/>
      <w:suppressAutoHyphens/>
    </w:pPr>
    <w:rPr>
      <w:rFonts w:ascii="Thorndale" w:eastAsia="HG Mincho Light J" w:hAnsi="Thorndale" w:cs="Mangal"/>
      <w:color w:val="000000"/>
      <w:lang w:eastAsia="en-US" w:bidi="sa-IN"/>
    </w:rPr>
  </w:style>
  <w:style w:type="character" w:styleId="Emfaz">
    <w:name w:val="Emphasis"/>
    <w:uiPriority w:val="20"/>
    <w:qFormat/>
    <w:rsid w:val="002E26DA"/>
    <w:rPr>
      <w:i/>
      <w:iCs/>
    </w:rPr>
  </w:style>
  <w:style w:type="character" w:customStyle="1" w:styleId="CommentReference1">
    <w:name w:val="Comment Reference1"/>
    <w:rsid w:val="00C25888"/>
    <w:rPr>
      <w:sz w:val="16"/>
    </w:rPr>
  </w:style>
  <w:style w:type="paragraph" w:styleId="prastojitrauka">
    <w:name w:val="Normal Indent"/>
    <w:basedOn w:val="prastasis"/>
    <w:unhideWhenUsed/>
    <w:rsid w:val="005D7597"/>
    <w:pPr>
      <w:ind w:left="1296" w:firstLine="720"/>
      <w:jc w:val="both"/>
    </w:pPr>
    <w:rPr>
      <w:szCs w:val="20"/>
      <w:lang w:eastAsia="en-US"/>
    </w:rPr>
  </w:style>
  <w:style w:type="paragraph" w:styleId="Antrinispavadinimas">
    <w:name w:val="Subtitle"/>
    <w:basedOn w:val="prastasis"/>
    <w:next w:val="prastasis"/>
    <w:link w:val="AntrinispavadinimasDiagrama"/>
    <w:qFormat/>
    <w:rsid w:val="005F7D17"/>
    <w:pPr>
      <w:spacing w:after="60"/>
      <w:jc w:val="center"/>
      <w:outlineLvl w:val="1"/>
    </w:pPr>
    <w:rPr>
      <w:rFonts w:ascii="Cambria" w:hAnsi="Cambria"/>
    </w:rPr>
  </w:style>
  <w:style w:type="character" w:customStyle="1" w:styleId="AntrinispavadinimasDiagrama">
    <w:name w:val="Antrinis pavadinimas Diagrama"/>
    <w:link w:val="Antrinispavadinimas"/>
    <w:rsid w:val="005F7D17"/>
    <w:rPr>
      <w:rFonts w:ascii="Cambria" w:eastAsia="Times New Roman" w:hAnsi="Cambria" w:cs="Times New Roman"/>
      <w:sz w:val="24"/>
      <w:szCs w:val="24"/>
    </w:rPr>
  </w:style>
  <w:style w:type="paragraph" w:customStyle="1" w:styleId="DiagramaDiagramaCharCharDiagramaDiagramaCharCharDiagramaDiagramaCharCharDiagramaDiagramaCharChar0">
    <w:name w:val=" Diagrama Diagrama Char Char Diagrama Diagrama Char Char Diagrama Diagrama Char Char Diagrama Diagrama Char Char"/>
    <w:basedOn w:val="prastasis"/>
    <w:rsid w:val="00F14B58"/>
    <w:pPr>
      <w:spacing w:after="160" w:line="240" w:lineRule="exact"/>
    </w:pPr>
    <w:rPr>
      <w:rFonts w:ascii="Tahoma" w:hAnsi="Tahoma"/>
      <w:sz w:val="20"/>
      <w:szCs w:val="20"/>
      <w:lang w:val="en-US" w:eastAsia="en-US"/>
    </w:rPr>
  </w:style>
  <w:style w:type="character" w:customStyle="1" w:styleId="d2edcug0">
    <w:name w:val="d2edcug0"/>
    <w:rsid w:val="00DB30DF"/>
  </w:style>
  <w:style w:type="paragraph" w:styleId="Pataisymai">
    <w:name w:val="Revision"/>
    <w:hidden/>
    <w:uiPriority w:val="99"/>
    <w:semiHidden/>
    <w:rsid w:val="00E87592"/>
    <w:rPr>
      <w:sz w:val="24"/>
      <w:szCs w:val="24"/>
    </w:rPr>
  </w:style>
  <w:style w:type="character" w:customStyle="1" w:styleId="Antrat2Diagrama">
    <w:name w:val="Antraštė 2 Diagrama"/>
    <w:link w:val="Antrat2"/>
    <w:uiPriority w:val="9"/>
    <w:rsid w:val="00015507"/>
    <w:rPr>
      <w:b/>
      <w:bCs/>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575921">
      <w:bodyDiv w:val="1"/>
      <w:marLeft w:val="0"/>
      <w:marRight w:val="0"/>
      <w:marTop w:val="0"/>
      <w:marBottom w:val="0"/>
      <w:divBdr>
        <w:top w:val="none" w:sz="0" w:space="0" w:color="auto"/>
        <w:left w:val="none" w:sz="0" w:space="0" w:color="auto"/>
        <w:bottom w:val="none" w:sz="0" w:space="0" w:color="auto"/>
        <w:right w:val="none" w:sz="0" w:space="0" w:color="auto"/>
      </w:divBdr>
    </w:div>
    <w:div w:id="255209854">
      <w:bodyDiv w:val="1"/>
      <w:marLeft w:val="0"/>
      <w:marRight w:val="0"/>
      <w:marTop w:val="0"/>
      <w:marBottom w:val="0"/>
      <w:divBdr>
        <w:top w:val="none" w:sz="0" w:space="0" w:color="auto"/>
        <w:left w:val="none" w:sz="0" w:space="0" w:color="auto"/>
        <w:bottom w:val="none" w:sz="0" w:space="0" w:color="auto"/>
        <w:right w:val="none" w:sz="0" w:space="0" w:color="auto"/>
      </w:divBdr>
    </w:div>
    <w:div w:id="256403413">
      <w:bodyDiv w:val="1"/>
      <w:marLeft w:val="0"/>
      <w:marRight w:val="0"/>
      <w:marTop w:val="0"/>
      <w:marBottom w:val="0"/>
      <w:divBdr>
        <w:top w:val="none" w:sz="0" w:space="0" w:color="auto"/>
        <w:left w:val="none" w:sz="0" w:space="0" w:color="auto"/>
        <w:bottom w:val="none" w:sz="0" w:space="0" w:color="auto"/>
        <w:right w:val="none" w:sz="0" w:space="0" w:color="auto"/>
      </w:divBdr>
    </w:div>
    <w:div w:id="296451030">
      <w:bodyDiv w:val="1"/>
      <w:marLeft w:val="0"/>
      <w:marRight w:val="0"/>
      <w:marTop w:val="0"/>
      <w:marBottom w:val="0"/>
      <w:divBdr>
        <w:top w:val="none" w:sz="0" w:space="0" w:color="auto"/>
        <w:left w:val="none" w:sz="0" w:space="0" w:color="auto"/>
        <w:bottom w:val="none" w:sz="0" w:space="0" w:color="auto"/>
        <w:right w:val="none" w:sz="0" w:space="0" w:color="auto"/>
      </w:divBdr>
    </w:div>
    <w:div w:id="314603623">
      <w:bodyDiv w:val="1"/>
      <w:marLeft w:val="0"/>
      <w:marRight w:val="0"/>
      <w:marTop w:val="0"/>
      <w:marBottom w:val="0"/>
      <w:divBdr>
        <w:top w:val="none" w:sz="0" w:space="0" w:color="auto"/>
        <w:left w:val="none" w:sz="0" w:space="0" w:color="auto"/>
        <w:bottom w:val="none" w:sz="0" w:space="0" w:color="auto"/>
        <w:right w:val="none" w:sz="0" w:space="0" w:color="auto"/>
      </w:divBdr>
      <w:divsChild>
        <w:div w:id="266623933">
          <w:marLeft w:val="0"/>
          <w:marRight w:val="0"/>
          <w:marTop w:val="0"/>
          <w:marBottom w:val="0"/>
          <w:divBdr>
            <w:top w:val="none" w:sz="0" w:space="0" w:color="auto"/>
            <w:left w:val="none" w:sz="0" w:space="0" w:color="auto"/>
            <w:bottom w:val="none" w:sz="0" w:space="0" w:color="auto"/>
            <w:right w:val="none" w:sz="0" w:space="0" w:color="auto"/>
          </w:divBdr>
          <w:divsChild>
            <w:div w:id="1423800522">
              <w:marLeft w:val="0"/>
              <w:marRight w:val="0"/>
              <w:marTop w:val="0"/>
              <w:marBottom w:val="0"/>
              <w:divBdr>
                <w:top w:val="none" w:sz="0" w:space="0" w:color="auto"/>
                <w:left w:val="none" w:sz="0" w:space="0" w:color="auto"/>
                <w:bottom w:val="none" w:sz="0" w:space="0" w:color="auto"/>
                <w:right w:val="none" w:sz="0" w:space="0" w:color="auto"/>
              </w:divBdr>
            </w:div>
          </w:divsChild>
        </w:div>
        <w:div w:id="300423748">
          <w:marLeft w:val="0"/>
          <w:marRight w:val="0"/>
          <w:marTop w:val="0"/>
          <w:marBottom w:val="0"/>
          <w:divBdr>
            <w:top w:val="none" w:sz="0" w:space="0" w:color="auto"/>
            <w:left w:val="none" w:sz="0" w:space="0" w:color="auto"/>
            <w:bottom w:val="none" w:sz="0" w:space="0" w:color="auto"/>
            <w:right w:val="none" w:sz="0" w:space="0" w:color="auto"/>
          </w:divBdr>
          <w:divsChild>
            <w:div w:id="497112527">
              <w:marLeft w:val="0"/>
              <w:marRight w:val="0"/>
              <w:marTop w:val="0"/>
              <w:marBottom w:val="0"/>
              <w:divBdr>
                <w:top w:val="none" w:sz="0" w:space="0" w:color="auto"/>
                <w:left w:val="none" w:sz="0" w:space="0" w:color="auto"/>
                <w:bottom w:val="none" w:sz="0" w:space="0" w:color="auto"/>
                <w:right w:val="none" w:sz="0" w:space="0" w:color="auto"/>
              </w:divBdr>
            </w:div>
            <w:div w:id="605163318">
              <w:marLeft w:val="0"/>
              <w:marRight w:val="0"/>
              <w:marTop w:val="0"/>
              <w:marBottom w:val="0"/>
              <w:divBdr>
                <w:top w:val="none" w:sz="0" w:space="0" w:color="auto"/>
                <w:left w:val="none" w:sz="0" w:space="0" w:color="auto"/>
                <w:bottom w:val="none" w:sz="0" w:space="0" w:color="auto"/>
                <w:right w:val="none" w:sz="0" w:space="0" w:color="auto"/>
              </w:divBdr>
            </w:div>
          </w:divsChild>
        </w:div>
        <w:div w:id="831528550">
          <w:marLeft w:val="0"/>
          <w:marRight w:val="0"/>
          <w:marTop w:val="0"/>
          <w:marBottom w:val="0"/>
          <w:divBdr>
            <w:top w:val="none" w:sz="0" w:space="0" w:color="auto"/>
            <w:left w:val="none" w:sz="0" w:space="0" w:color="auto"/>
            <w:bottom w:val="none" w:sz="0" w:space="0" w:color="auto"/>
            <w:right w:val="none" w:sz="0" w:space="0" w:color="auto"/>
          </w:divBdr>
          <w:divsChild>
            <w:div w:id="2136169660">
              <w:marLeft w:val="0"/>
              <w:marRight w:val="0"/>
              <w:marTop w:val="0"/>
              <w:marBottom w:val="0"/>
              <w:divBdr>
                <w:top w:val="none" w:sz="0" w:space="0" w:color="auto"/>
                <w:left w:val="none" w:sz="0" w:space="0" w:color="auto"/>
                <w:bottom w:val="none" w:sz="0" w:space="0" w:color="auto"/>
                <w:right w:val="none" w:sz="0" w:space="0" w:color="auto"/>
              </w:divBdr>
            </w:div>
          </w:divsChild>
        </w:div>
        <w:div w:id="1084376841">
          <w:marLeft w:val="0"/>
          <w:marRight w:val="0"/>
          <w:marTop w:val="0"/>
          <w:marBottom w:val="0"/>
          <w:divBdr>
            <w:top w:val="none" w:sz="0" w:space="0" w:color="auto"/>
            <w:left w:val="none" w:sz="0" w:space="0" w:color="auto"/>
            <w:bottom w:val="none" w:sz="0" w:space="0" w:color="auto"/>
            <w:right w:val="none" w:sz="0" w:space="0" w:color="auto"/>
          </w:divBdr>
          <w:divsChild>
            <w:div w:id="993220425">
              <w:marLeft w:val="0"/>
              <w:marRight w:val="0"/>
              <w:marTop w:val="0"/>
              <w:marBottom w:val="0"/>
              <w:divBdr>
                <w:top w:val="none" w:sz="0" w:space="0" w:color="auto"/>
                <w:left w:val="none" w:sz="0" w:space="0" w:color="auto"/>
                <w:bottom w:val="none" w:sz="0" w:space="0" w:color="auto"/>
                <w:right w:val="none" w:sz="0" w:space="0" w:color="auto"/>
              </w:divBdr>
            </w:div>
          </w:divsChild>
        </w:div>
        <w:div w:id="1288439139">
          <w:marLeft w:val="0"/>
          <w:marRight w:val="0"/>
          <w:marTop w:val="0"/>
          <w:marBottom w:val="0"/>
          <w:divBdr>
            <w:top w:val="none" w:sz="0" w:space="0" w:color="auto"/>
            <w:left w:val="none" w:sz="0" w:space="0" w:color="auto"/>
            <w:bottom w:val="none" w:sz="0" w:space="0" w:color="auto"/>
            <w:right w:val="none" w:sz="0" w:space="0" w:color="auto"/>
          </w:divBdr>
        </w:div>
        <w:div w:id="1335837481">
          <w:marLeft w:val="0"/>
          <w:marRight w:val="0"/>
          <w:marTop w:val="0"/>
          <w:marBottom w:val="0"/>
          <w:divBdr>
            <w:top w:val="none" w:sz="0" w:space="0" w:color="auto"/>
            <w:left w:val="none" w:sz="0" w:space="0" w:color="auto"/>
            <w:bottom w:val="none" w:sz="0" w:space="0" w:color="auto"/>
            <w:right w:val="none" w:sz="0" w:space="0" w:color="auto"/>
          </w:divBdr>
          <w:divsChild>
            <w:div w:id="77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592491">
      <w:bodyDiv w:val="1"/>
      <w:marLeft w:val="0"/>
      <w:marRight w:val="0"/>
      <w:marTop w:val="0"/>
      <w:marBottom w:val="0"/>
      <w:divBdr>
        <w:top w:val="none" w:sz="0" w:space="0" w:color="auto"/>
        <w:left w:val="none" w:sz="0" w:space="0" w:color="auto"/>
        <w:bottom w:val="none" w:sz="0" w:space="0" w:color="auto"/>
        <w:right w:val="none" w:sz="0" w:space="0" w:color="auto"/>
      </w:divBdr>
    </w:div>
    <w:div w:id="459038897">
      <w:bodyDiv w:val="1"/>
      <w:marLeft w:val="0"/>
      <w:marRight w:val="0"/>
      <w:marTop w:val="0"/>
      <w:marBottom w:val="0"/>
      <w:divBdr>
        <w:top w:val="none" w:sz="0" w:space="0" w:color="auto"/>
        <w:left w:val="none" w:sz="0" w:space="0" w:color="auto"/>
        <w:bottom w:val="none" w:sz="0" w:space="0" w:color="auto"/>
        <w:right w:val="none" w:sz="0" w:space="0" w:color="auto"/>
      </w:divBdr>
      <w:divsChild>
        <w:div w:id="592857038">
          <w:marLeft w:val="0"/>
          <w:marRight w:val="0"/>
          <w:marTop w:val="0"/>
          <w:marBottom w:val="0"/>
          <w:divBdr>
            <w:top w:val="none" w:sz="0" w:space="0" w:color="auto"/>
            <w:left w:val="none" w:sz="0" w:space="0" w:color="auto"/>
            <w:bottom w:val="none" w:sz="0" w:space="0" w:color="auto"/>
            <w:right w:val="none" w:sz="0" w:space="0" w:color="auto"/>
          </w:divBdr>
        </w:div>
        <w:div w:id="1137144130">
          <w:marLeft w:val="0"/>
          <w:marRight w:val="0"/>
          <w:marTop w:val="0"/>
          <w:marBottom w:val="0"/>
          <w:divBdr>
            <w:top w:val="none" w:sz="0" w:space="0" w:color="auto"/>
            <w:left w:val="none" w:sz="0" w:space="0" w:color="auto"/>
            <w:bottom w:val="none" w:sz="0" w:space="0" w:color="auto"/>
            <w:right w:val="none" w:sz="0" w:space="0" w:color="auto"/>
          </w:divBdr>
        </w:div>
      </w:divsChild>
    </w:div>
    <w:div w:id="513232056">
      <w:bodyDiv w:val="1"/>
      <w:marLeft w:val="0"/>
      <w:marRight w:val="0"/>
      <w:marTop w:val="0"/>
      <w:marBottom w:val="0"/>
      <w:divBdr>
        <w:top w:val="none" w:sz="0" w:space="0" w:color="auto"/>
        <w:left w:val="none" w:sz="0" w:space="0" w:color="auto"/>
        <w:bottom w:val="none" w:sz="0" w:space="0" w:color="auto"/>
        <w:right w:val="none" w:sz="0" w:space="0" w:color="auto"/>
      </w:divBdr>
    </w:div>
    <w:div w:id="538859814">
      <w:bodyDiv w:val="1"/>
      <w:marLeft w:val="0"/>
      <w:marRight w:val="0"/>
      <w:marTop w:val="0"/>
      <w:marBottom w:val="0"/>
      <w:divBdr>
        <w:top w:val="none" w:sz="0" w:space="0" w:color="auto"/>
        <w:left w:val="none" w:sz="0" w:space="0" w:color="auto"/>
        <w:bottom w:val="none" w:sz="0" w:space="0" w:color="auto"/>
        <w:right w:val="none" w:sz="0" w:space="0" w:color="auto"/>
      </w:divBdr>
    </w:div>
    <w:div w:id="601963056">
      <w:bodyDiv w:val="1"/>
      <w:marLeft w:val="0"/>
      <w:marRight w:val="0"/>
      <w:marTop w:val="0"/>
      <w:marBottom w:val="0"/>
      <w:divBdr>
        <w:top w:val="none" w:sz="0" w:space="0" w:color="auto"/>
        <w:left w:val="none" w:sz="0" w:space="0" w:color="auto"/>
        <w:bottom w:val="none" w:sz="0" w:space="0" w:color="auto"/>
        <w:right w:val="none" w:sz="0" w:space="0" w:color="auto"/>
      </w:divBdr>
    </w:div>
    <w:div w:id="621618794">
      <w:bodyDiv w:val="1"/>
      <w:marLeft w:val="0"/>
      <w:marRight w:val="0"/>
      <w:marTop w:val="0"/>
      <w:marBottom w:val="0"/>
      <w:divBdr>
        <w:top w:val="none" w:sz="0" w:space="0" w:color="auto"/>
        <w:left w:val="none" w:sz="0" w:space="0" w:color="auto"/>
        <w:bottom w:val="none" w:sz="0" w:space="0" w:color="auto"/>
        <w:right w:val="none" w:sz="0" w:space="0" w:color="auto"/>
      </w:divBdr>
    </w:div>
    <w:div w:id="752969109">
      <w:bodyDiv w:val="1"/>
      <w:marLeft w:val="0"/>
      <w:marRight w:val="0"/>
      <w:marTop w:val="0"/>
      <w:marBottom w:val="0"/>
      <w:divBdr>
        <w:top w:val="none" w:sz="0" w:space="0" w:color="auto"/>
        <w:left w:val="none" w:sz="0" w:space="0" w:color="auto"/>
        <w:bottom w:val="none" w:sz="0" w:space="0" w:color="auto"/>
        <w:right w:val="none" w:sz="0" w:space="0" w:color="auto"/>
      </w:divBdr>
    </w:div>
    <w:div w:id="794525218">
      <w:bodyDiv w:val="1"/>
      <w:marLeft w:val="0"/>
      <w:marRight w:val="0"/>
      <w:marTop w:val="0"/>
      <w:marBottom w:val="0"/>
      <w:divBdr>
        <w:top w:val="none" w:sz="0" w:space="0" w:color="auto"/>
        <w:left w:val="none" w:sz="0" w:space="0" w:color="auto"/>
        <w:bottom w:val="none" w:sz="0" w:space="0" w:color="auto"/>
        <w:right w:val="none" w:sz="0" w:space="0" w:color="auto"/>
      </w:divBdr>
    </w:div>
    <w:div w:id="811293420">
      <w:bodyDiv w:val="1"/>
      <w:marLeft w:val="0"/>
      <w:marRight w:val="0"/>
      <w:marTop w:val="0"/>
      <w:marBottom w:val="0"/>
      <w:divBdr>
        <w:top w:val="none" w:sz="0" w:space="0" w:color="auto"/>
        <w:left w:val="none" w:sz="0" w:space="0" w:color="auto"/>
        <w:bottom w:val="none" w:sz="0" w:space="0" w:color="auto"/>
        <w:right w:val="none" w:sz="0" w:space="0" w:color="auto"/>
      </w:divBdr>
    </w:div>
    <w:div w:id="888691325">
      <w:bodyDiv w:val="1"/>
      <w:marLeft w:val="0"/>
      <w:marRight w:val="0"/>
      <w:marTop w:val="0"/>
      <w:marBottom w:val="0"/>
      <w:divBdr>
        <w:top w:val="none" w:sz="0" w:space="0" w:color="auto"/>
        <w:left w:val="none" w:sz="0" w:space="0" w:color="auto"/>
        <w:bottom w:val="none" w:sz="0" w:space="0" w:color="auto"/>
        <w:right w:val="none" w:sz="0" w:space="0" w:color="auto"/>
      </w:divBdr>
    </w:div>
    <w:div w:id="952903108">
      <w:bodyDiv w:val="1"/>
      <w:marLeft w:val="0"/>
      <w:marRight w:val="0"/>
      <w:marTop w:val="0"/>
      <w:marBottom w:val="0"/>
      <w:divBdr>
        <w:top w:val="none" w:sz="0" w:space="0" w:color="auto"/>
        <w:left w:val="none" w:sz="0" w:space="0" w:color="auto"/>
        <w:bottom w:val="none" w:sz="0" w:space="0" w:color="auto"/>
        <w:right w:val="none" w:sz="0" w:space="0" w:color="auto"/>
      </w:divBdr>
    </w:div>
    <w:div w:id="978730406">
      <w:bodyDiv w:val="1"/>
      <w:marLeft w:val="0"/>
      <w:marRight w:val="0"/>
      <w:marTop w:val="0"/>
      <w:marBottom w:val="0"/>
      <w:divBdr>
        <w:top w:val="none" w:sz="0" w:space="0" w:color="auto"/>
        <w:left w:val="none" w:sz="0" w:space="0" w:color="auto"/>
        <w:bottom w:val="none" w:sz="0" w:space="0" w:color="auto"/>
        <w:right w:val="none" w:sz="0" w:space="0" w:color="auto"/>
      </w:divBdr>
    </w:div>
    <w:div w:id="1070805064">
      <w:bodyDiv w:val="1"/>
      <w:marLeft w:val="0"/>
      <w:marRight w:val="0"/>
      <w:marTop w:val="0"/>
      <w:marBottom w:val="0"/>
      <w:divBdr>
        <w:top w:val="none" w:sz="0" w:space="0" w:color="auto"/>
        <w:left w:val="none" w:sz="0" w:space="0" w:color="auto"/>
        <w:bottom w:val="none" w:sz="0" w:space="0" w:color="auto"/>
        <w:right w:val="none" w:sz="0" w:space="0" w:color="auto"/>
      </w:divBdr>
    </w:div>
    <w:div w:id="1090616656">
      <w:bodyDiv w:val="1"/>
      <w:marLeft w:val="0"/>
      <w:marRight w:val="0"/>
      <w:marTop w:val="0"/>
      <w:marBottom w:val="0"/>
      <w:divBdr>
        <w:top w:val="none" w:sz="0" w:space="0" w:color="auto"/>
        <w:left w:val="none" w:sz="0" w:space="0" w:color="auto"/>
        <w:bottom w:val="none" w:sz="0" w:space="0" w:color="auto"/>
        <w:right w:val="none" w:sz="0" w:space="0" w:color="auto"/>
      </w:divBdr>
    </w:div>
    <w:div w:id="1119375427">
      <w:bodyDiv w:val="1"/>
      <w:marLeft w:val="0"/>
      <w:marRight w:val="0"/>
      <w:marTop w:val="0"/>
      <w:marBottom w:val="0"/>
      <w:divBdr>
        <w:top w:val="none" w:sz="0" w:space="0" w:color="auto"/>
        <w:left w:val="none" w:sz="0" w:space="0" w:color="auto"/>
        <w:bottom w:val="none" w:sz="0" w:space="0" w:color="auto"/>
        <w:right w:val="none" w:sz="0" w:space="0" w:color="auto"/>
      </w:divBdr>
    </w:div>
    <w:div w:id="1183125406">
      <w:bodyDiv w:val="1"/>
      <w:marLeft w:val="0"/>
      <w:marRight w:val="0"/>
      <w:marTop w:val="0"/>
      <w:marBottom w:val="0"/>
      <w:divBdr>
        <w:top w:val="none" w:sz="0" w:space="0" w:color="auto"/>
        <w:left w:val="none" w:sz="0" w:space="0" w:color="auto"/>
        <w:bottom w:val="none" w:sz="0" w:space="0" w:color="auto"/>
        <w:right w:val="none" w:sz="0" w:space="0" w:color="auto"/>
      </w:divBdr>
    </w:div>
    <w:div w:id="1229999449">
      <w:bodyDiv w:val="1"/>
      <w:marLeft w:val="0"/>
      <w:marRight w:val="0"/>
      <w:marTop w:val="0"/>
      <w:marBottom w:val="0"/>
      <w:divBdr>
        <w:top w:val="none" w:sz="0" w:space="0" w:color="auto"/>
        <w:left w:val="none" w:sz="0" w:space="0" w:color="auto"/>
        <w:bottom w:val="none" w:sz="0" w:space="0" w:color="auto"/>
        <w:right w:val="none" w:sz="0" w:space="0" w:color="auto"/>
      </w:divBdr>
    </w:div>
    <w:div w:id="1340234070">
      <w:bodyDiv w:val="1"/>
      <w:marLeft w:val="0"/>
      <w:marRight w:val="0"/>
      <w:marTop w:val="0"/>
      <w:marBottom w:val="0"/>
      <w:divBdr>
        <w:top w:val="none" w:sz="0" w:space="0" w:color="auto"/>
        <w:left w:val="none" w:sz="0" w:space="0" w:color="auto"/>
        <w:bottom w:val="none" w:sz="0" w:space="0" w:color="auto"/>
        <w:right w:val="none" w:sz="0" w:space="0" w:color="auto"/>
      </w:divBdr>
    </w:div>
    <w:div w:id="1381906945">
      <w:bodyDiv w:val="1"/>
      <w:marLeft w:val="0"/>
      <w:marRight w:val="0"/>
      <w:marTop w:val="0"/>
      <w:marBottom w:val="0"/>
      <w:divBdr>
        <w:top w:val="none" w:sz="0" w:space="0" w:color="auto"/>
        <w:left w:val="none" w:sz="0" w:space="0" w:color="auto"/>
        <w:bottom w:val="none" w:sz="0" w:space="0" w:color="auto"/>
        <w:right w:val="none" w:sz="0" w:space="0" w:color="auto"/>
      </w:divBdr>
    </w:div>
    <w:div w:id="1453019349">
      <w:bodyDiv w:val="1"/>
      <w:marLeft w:val="0"/>
      <w:marRight w:val="0"/>
      <w:marTop w:val="0"/>
      <w:marBottom w:val="0"/>
      <w:divBdr>
        <w:top w:val="none" w:sz="0" w:space="0" w:color="auto"/>
        <w:left w:val="none" w:sz="0" w:space="0" w:color="auto"/>
        <w:bottom w:val="none" w:sz="0" w:space="0" w:color="auto"/>
        <w:right w:val="none" w:sz="0" w:space="0" w:color="auto"/>
      </w:divBdr>
    </w:div>
    <w:div w:id="1485926580">
      <w:bodyDiv w:val="1"/>
      <w:marLeft w:val="0"/>
      <w:marRight w:val="0"/>
      <w:marTop w:val="0"/>
      <w:marBottom w:val="0"/>
      <w:divBdr>
        <w:top w:val="none" w:sz="0" w:space="0" w:color="auto"/>
        <w:left w:val="none" w:sz="0" w:space="0" w:color="auto"/>
        <w:bottom w:val="none" w:sz="0" w:space="0" w:color="auto"/>
        <w:right w:val="none" w:sz="0" w:space="0" w:color="auto"/>
      </w:divBdr>
    </w:div>
    <w:div w:id="1623070374">
      <w:bodyDiv w:val="1"/>
      <w:marLeft w:val="0"/>
      <w:marRight w:val="0"/>
      <w:marTop w:val="0"/>
      <w:marBottom w:val="0"/>
      <w:divBdr>
        <w:top w:val="none" w:sz="0" w:space="0" w:color="auto"/>
        <w:left w:val="none" w:sz="0" w:space="0" w:color="auto"/>
        <w:bottom w:val="none" w:sz="0" w:space="0" w:color="auto"/>
        <w:right w:val="none" w:sz="0" w:space="0" w:color="auto"/>
      </w:divBdr>
    </w:div>
    <w:div w:id="1637224107">
      <w:bodyDiv w:val="1"/>
      <w:marLeft w:val="0"/>
      <w:marRight w:val="0"/>
      <w:marTop w:val="0"/>
      <w:marBottom w:val="0"/>
      <w:divBdr>
        <w:top w:val="none" w:sz="0" w:space="0" w:color="auto"/>
        <w:left w:val="none" w:sz="0" w:space="0" w:color="auto"/>
        <w:bottom w:val="none" w:sz="0" w:space="0" w:color="auto"/>
        <w:right w:val="none" w:sz="0" w:space="0" w:color="auto"/>
      </w:divBdr>
      <w:divsChild>
        <w:div w:id="1029337198">
          <w:marLeft w:val="0"/>
          <w:marRight w:val="0"/>
          <w:marTop w:val="0"/>
          <w:marBottom w:val="0"/>
          <w:divBdr>
            <w:top w:val="none" w:sz="0" w:space="0" w:color="auto"/>
            <w:left w:val="none" w:sz="0" w:space="0" w:color="auto"/>
            <w:bottom w:val="none" w:sz="0" w:space="0" w:color="auto"/>
            <w:right w:val="none" w:sz="0" w:space="0" w:color="auto"/>
          </w:divBdr>
          <w:divsChild>
            <w:div w:id="1606495403">
              <w:marLeft w:val="0"/>
              <w:marRight w:val="0"/>
              <w:marTop w:val="0"/>
              <w:marBottom w:val="0"/>
              <w:divBdr>
                <w:top w:val="none" w:sz="0" w:space="0" w:color="auto"/>
                <w:left w:val="none" w:sz="0" w:space="0" w:color="auto"/>
                <w:bottom w:val="none" w:sz="0" w:space="0" w:color="auto"/>
                <w:right w:val="none" w:sz="0" w:space="0" w:color="auto"/>
              </w:divBdr>
              <w:divsChild>
                <w:div w:id="2002734685">
                  <w:marLeft w:val="0"/>
                  <w:marRight w:val="0"/>
                  <w:marTop w:val="0"/>
                  <w:marBottom w:val="0"/>
                  <w:divBdr>
                    <w:top w:val="none" w:sz="0" w:space="0" w:color="auto"/>
                    <w:left w:val="none" w:sz="0" w:space="0" w:color="auto"/>
                    <w:bottom w:val="none" w:sz="0" w:space="0" w:color="auto"/>
                    <w:right w:val="none" w:sz="0" w:space="0" w:color="auto"/>
                  </w:divBdr>
                  <w:divsChild>
                    <w:div w:id="773869577">
                      <w:marLeft w:val="0"/>
                      <w:marRight w:val="0"/>
                      <w:marTop w:val="0"/>
                      <w:marBottom w:val="0"/>
                      <w:divBdr>
                        <w:top w:val="none" w:sz="0" w:space="0" w:color="auto"/>
                        <w:left w:val="none" w:sz="0" w:space="0" w:color="auto"/>
                        <w:bottom w:val="none" w:sz="0" w:space="0" w:color="auto"/>
                        <w:right w:val="none" w:sz="0" w:space="0" w:color="auto"/>
                      </w:divBdr>
                      <w:divsChild>
                        <w:div w:id="1041638410">
                          <w:marLeft w:val="0"/>
                          <w:marRight w:val="0"/>
                          <w:marTop w:val="0"/>
                          <w:marBottom w:val="0"/>
                          <w:divBdr>
                            <w:top w:val="none" w:sz="0" w:space="0" w:color="auto"/>
                            <w:left w:val="none" w:sz="0" w:space="0" w:color="auto"/>
                            <w:bottom w:val="none" w:sz="0" w:space="0" w:color="auto"/>
                            <w:right w:val="none" w:sz="0" w:space="0" w:color="auto"/>
                          </w:divBdr>
                          <w:divsChild>
                            <w:div w:id="1868135347">
                              <w:marLeft w:val="0"/>
                              <w:marRight w:val="0"/>
                              <w:marTop w:val="0"/>
                              <w:marBottom w:val="0"/>
                              <w:divBdr>
                                <w:top w:val="none" w:sz="0" w:space="0" w:color="auto"/>
                                <w:left w:val="none" w:sz="0" w:space="0" w:color="auto"/>
                                <w:bottom w:val="none" w:sz="0" w:space="0" w:color="auto"/>
                                <w:right w:val="none" w:sz="0" w:space="0" w:color="auto"/>
                              </w:divBdr>
                            </w:div>
                          </w:divsChild>
                        </w:div>
                        <w:div w:id="1562522555">
                          <w:marLeft w:val="0"/>
                          <w:marRight w:val="0"/>
                          <w:marTop w:val="0"/>
                          <w:marBottom w:val="0"/>
                          <w:divBdr>
                            <w:top w:val="none" w:sz="0" w:space="0" w:color="auto"/>
                            <w:left w:val="none" w:sz="0" w:space="0" w:color="auto"/>
                            <w:bottom w:val="none" w:sz="0" w:space="0" w:color="auto"/>
                            <w:right w:val="none" w:sz="0" w:space="0" w:color="auto"/>
                          </w:divBdr>
                          <w:divsChild>
                            <w:div w:id="447550901">
                              <w:marLeft w:val="0"/>
                              <w:marRight w:val="0"/>
                              <w:marTop w:val="0"/>
                              <w:marBottom w:val="0"/>
                              <w:divBdr>
                                <w:top w:val="none" w:sz="0" w:space="0" w:color="auto"/>
                                <w:left w:val="none" w:sz="0" w:space="0" w:color="auto"/>
                                <w:bottom w:val="none" w:sz="0" w:space="0" w:color="auto"/>
                                <w:right w:val="none" w:sz="0" w:space="0" w:color="auto"/>
                              </w:divBdr>
                            </w:div>
                          </w:divsChild>
                        </w:div>
                        <w:div w:id="1665352988">
                          <w:marLeft w:val="0"/>
                          <w:marRight w:val="0"/>
                          <w:marTop w:val="0"/>
                          <w:marBottom w:val="0"/>
                          <w:divBdr>
                            <w:top w:val="none" w:sz="0" w:space="0" w:color="auto"/>
                            <w:left w:val="none" w:sz="0" w:space="0" w:color="auto"/>
                            <w:bottom w:val="none" w:sz="0" w:space="0" w:color="auto"/>
                            <w:right w:val="none" w:sz="0" w:space="0" w:color="auto"/>
                          </w:divBdr>
                          <w:divsChild>
                            <w:div w:id="164877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5590008">
      <w:bodyDiv w:val="1"/>
      <w:marLeft w:val="0"/>
      <w:marRight w:val="0"/>
      <w:marTop w:val="0"/>
      <w:marBottom w:val="0"/>
      <w:divBdr>
        <w:top w:val="none" w:sz="0" w:space="0" w:color="auto"/>
        <w:left w:val="none" w:sz="0" w:space="0" w:color="auto"/>
        <w:bottom w:val="none" w:sz="0" w:space="0" w:color="auto"/>
        <w:right w:val="none" w:sz="0" w:space="0" w:color="auto"/>
      </w:divBdr>
    </w:div>
    <w:div w:id="1768841806">
      <w:bodyDiv w:val="1"/>
      <w:marLeft w:val="0"/>
      <w:marRight w:val="0"/>
      <w:marTop w:val="0"/>
      <w:marBottom w:val="0"/>
      <w:divBdr>
        <w:top w:val="none" w:sz="0" w:space="0" w:color="auto"/>
        <w:left w:val="none" w:sz="0" w:space="0" w:color="auto"/>
        <w:bottom w:val="none" w:sz="0" w:space="0" w:color="auto"/>
        <w:right w:val="none" w:sz="0" w:space="0" w:color="auto"/>
      </w:divBdr>
    </w:div>
    <w:div w:id="1809320038">
      <w:bodyDiv w:val="1"/>
      <w:marLeft w:val="0"/>
      <w:marRight w:val="0"/>
      <w:marTop w:val="0"/>
      <w:marBottom w:val="0"/>
      <w:divBdr>
        <w:top w:val="none" w:sz="0" w:space="0" w:color="auto"/>
        <w:left w:val="none" w:sz="0" w:space="0" w:color="auto"/>
        <w:bottom w:val="none" w:sz="0" w:space="0" w:color="auto"/>
        <w:right w:val="none" w:sz="0" w:space="0" w:color="auto"/>
      </w:divBdr>
    </w:div>
    <w:div w:id="1874490618">
      <w:bodyDiv w:val="1"/>
      <w:marLeft w:val="0"/>
      <w:marRight w:val="0"/>
      <w:marTop w:val="0"/>
      <w:marBottom w:val="0"/>
      <w:divBdr>
        <w:top w:val="none" w:sz="0" w:space="0" w:color="auto"/>
        <w:left w:val="none" w:sz="0" w:space="0" w:color="auto"/>
        <w:bottom w:val="none" w:sz="0" w:space="0" w:color="auto"/>
        <w:right w:val="none" w:sz="0" w:space="0" w:color="auto"/>
      </w:divBdr>
    </w:div>
    <w:div w:id="1953634760">
      <w:bodyDiv w:val="1"/>
      <w:marLeft w:val="0"/>
      <w:marRight w:val="0"/>
      <w:marTop w:val="0"/>
      <w:marBottom w:val="0"/>
      <w:divBdr>
        <w:top w:val="none" w:sz="0" w:space="0" w:color="auto"/>
        <w:left w:val="none" w:sz="0" w:space="0" w:color="auto"/>
        <w:bottom w:val="none" w:sz="0" w:space="0" w:color="auto"/>
        <w:right w:val="none" w:sz="0" w:space="0" w:color="auto"/>
      </w:divBdr>
    </w:div>
    <w:div w:id="2006319441">
      <w:bodyDiv w:val="1"/>
      <w:marLeft w:val="0"/>
      <w:marRight w:val="0"/>
      <w:marTop w:val="0"/>
      <w:marBottom w:val="0"/>
      <w:divBdr>
        <w:top w:val="none" w:sz="0" w:space="0" w:color="auto"/>
        <w:left w:val="none" w:sz="0" w:space="0" w:color="auto"/>
        <w:bottom w:val="none" w:sz="0" w:space="0" w:color="auto"/>
        <w:right w:val="none" w:sz="0" w:space="0" w:color="auto"/>
      </w:divBdr>
    </w:div>
    <w:div w:id="2066488604">
      <w:bodyDiv w:val="1"/>
      <w:marLeft w:val="0"/>
      <w:marRight w:val="0"/>
      <w:marTop w:val="0"/>
      <w:marBottom w:val="0"/>
      <w:divBdr>
        <w:top w:val="none" w:sz="0" w:space="0" w:color="auto"/>
        <w:left w:val="none" w:sz="0" w:space="0" w:color="auto"/>
        <w:bottom w:val="none" w:sz="0" w:space="0" w:color="auto"/>
        <w:right w:val="none" w:sz="0" w:space="0" w:color="auto"/>
      </w:divBdr>
      <w:divsChild>
        <w:div w:id="378090737">
          <w:marLeft w:val="0"/>
          <w:marRight w:val="0"/>
          <w:marTop w:val="0"/>
          <w:marBottom w:val="0"/>
          <w:divBdr>
            <w:top w:val="none" w:sz="0" w:space="0" w:color="auto"/>
            <w:left w:val="none" w:sz="0" w:space="0" w:color="auto"/>
            <w:bottom w:val="none" w:sz="0" w:space="0" w:color="auto"/>
            <w:right w:val="none" w:sz="0" w:space="0" w:color="auto"/>
          </w:divBdr>
          <w:divsChild>
            <w:div w:id="1037243052">
              <w:marLeft w:val="0"/>
              <w:marRight w:val="0"/>
              <w:marTop w:val="0"/>
              <w:marBottom w:val="0"/>
              <w:divBdr>
                <w:top w:val="none" w:sz="0" w:space="0" w:color="auto"/>
                <w:left w:val="none" w:sz="0" w:space="0" w:color="auto"/>
                <w:bottom w:val="none" w:sz="0" w:space="0" w:color="auto"/>
                <w:right w:val="none" w:sz="0" w:space="0" w:color="auto"/>
              </w:divBdr>
            </w:div>
            <w:div w:id="1614824226">
              <w:marLeft w:val="0"/>
              <w:marRight w:val="0"/>
              <w:marTop w:val="0"/>
              <w:marBottom w:val="0"/>
              <w:divBdr>
                <w:top w:val="none" w:sz="0" w:space="0" w:color="auto"/>
                <w:left w:val="none" w:sz="0" w:space="0" w:color="auto"/>
                <w:bottom w:val="none" w:sz="0" w:space="0" w:color="auto"/>
                <w:right w:val="none" w:sz="0" w:space="0" w:color="auto"/>
              </w:divBdr>
            </w:div>
          </w:divsChild>
        </w:div>
        <w:div w:id="609243864">
          <w:marLeft w:val="0"/>
          <w:marRight w:val="0"/>
          <w:marTop w:val="0"/>
          <w:marBottom w:val="0"/>
          <w:divBdr>
            <w:top w:val="none" w:sz="0" w:space="0" w:color="auto"/>
            <w:left w:val="none" w:sz="0" w:space="0" w:color="auto"/>
            <w:bottom w:val="none" w:sz="0" w:space="0" w:color="auto"/>
            <w:right w:val="none" w:sz="0" w:space="0" w:color="auto"/>
          </w:divBdr>
          <w:divsChild>
            <w:div w:id="226036487">
              <w:marLeft w:val="0"/>
              <w:marRight w:val="0"/>
              <w:marTop w:val="0"/>
              <w:marBottom w:val="0"/>
              <w:divBdr>
                <w:top w:val="none" w:sz="0" w:space="0" w:color="auto"/>
                <w:left w:val="none" w:sz="0" w:space="0" w:color="auto"/>
                <w:bottom w:val="none" w:sz="0" w:space="0" w:color="auto"/>
                <w:right w:val="none" w:sz="0" w:space="0" w:color="auto"/>
              </w:divBdr>
            </w:div>
            <w:div w:id="1713457961">
              <w:marLeft w:val="0"/>
              <w:marRight w:val="0"/>
              <w:marTop w:val="0"/>
              <w:marBottom w:val="0"/>
              <w:divBdr>
                <w:top w:val="none" w:sz="0" w:space="0" w:color="auto"/>
                <w:left w:val="none" w:sz="0" w:space="0" w:color="auto"/>
                <w:bottom w:val="none" w:sz="0" w:space="0" w:color="auto"/>
                <w:right w:val="none" w:sz="0" w:space="0" w:color="auto"/>
              </w:divBdr>
            </w:div>
          </w:divsChild>
        </w:div>
        <w:div w:id="811483904">
          <w:marLeft w:val="0"/>
          <w:marRight w:val="0"/>
          <w:marTop w:val="0"/>
          <w:marBottom w:val="0"/>
          <w:divBdr>
            <w:top w:val="none" w:sz="0" w:space="0" w:color="auto"/>
            <w:left w:val="none" w:sz="0" w:space="0" w:color="auto"/>
            <w:bottom w:val="none" w:sz="0" w:space="0" w:color="auto"/>
            <w:right w:val="none" w:sz="0" w:space="0" w:color="auto"/>
          </w:divBdr>
          <w:divsChild>
            <w:div w:id="331613045">
              <w:marLeft w:val="0"/>
              <w:marRight w:val="0"/>
              <w:marTop w:val="0"/>
              <w:marBottom w:val="0"/>
              <w:divBdr>
                <w:top w:val="none" w:sz="0" w:space="0" w:color="auto"/>
                <w:left w:val="none" w:sz="0" w:space="0" w:color="auto"/>
                <w:bottom w:val="none" w:sz="0" w:space="0" w:color="auto"/>
                <w:right w:val="none" w:sz="0" w:space="0" w:color="auto"/>
              </w:divBdr>
            </w:div>
            <w:div w:id="1542084765">
              <w:marLeft w:val="0"/>
              <w:marRight w:val="0"/>
              <w:marTop w:val="0"/>
              <w:marBottom w:val="0"/>
              <w:divBdr>
                <w:top w:val="none" w:sz="0" w:space="0" w:color="auto"/>
                <w:left w:val="none" w:sz="0" w:space="0" w:color="auto"/>
                <w:bottom w:val="none" w:sz="0" w:space="0" w:color="auto"/>
                <w:right w:val="none" w:sz="0" w:space="0" w:color="auto"/>
              </w:divBdr>
            </w:div>
          </w:divsChild>
        </w:div>
        <w:div w:id="1011101254">
          <w:marLeft w:val="0"/>
          <w:marRight w:val="0"/>
          <w:marTop w:val="0"/>
          <w:marBottom w:val="0"/>
          <w:divBdr>
            <w:top w:val="none" w:sz="0" w:space="0" w:color="auto"/>
            <w:left w:val="none" w:sz="0" w:space="0" w:color="auto"/>
            <w:bottom w:val="none" w:sz="0" w:space="0" w:color="auto"/>
            <w:right w:val="none" w:sz="0" w:space="0" w:color="auto"/>
          </w:divBdr>
          <w:divsChild>
            <w:div w:id="224801260">
              <w:marLeft w:val="0"/>
              <w:marRight w:val="0"/>
              <w:marTop w:val="0"/>
              <w:marBottom w:val="0"/>
              <w:divBdr>
                <w:top w:val="none" w:sz="0" w:space="0" w:color="auto"/>
                <w:left w:val="none" w:sz="0" w:space="0" w:color="auto"/>
                <w:bottom w:val="none" w:sz="0" w:space="0" w:color="auto"/>
                <w:right w:val="none" w:sz="0" w:space="0" w:color="auto"/>
              </w:divBdr>
            </w:div>
            <w:div w:id="490219857">
              <w:marLeft w:val="0"/>
              <w:marRight w:val="0"/>
              <w:marTop w:val="0"/>
              <w:marBottom w:val="0"/>
              <w:divBdr>
                <w:top w:val="none" w:sz="0" w:space="0" w:color="auto"/>
                <w:left w:val="none" w:sz="0" w:space="0" w:color="auto"/>
                <w:bottom w:val="none" w:sz="0" w:space="0" w:color="auto"/>
                <w:right w:val="none" w:sz="0" w:space="0" w:color="auto"/>
              </w:divBdr>
            </w:div>
          </w:divsChild>
        </w:div>
        <w:div w:id="1878009945">
          <w:marLeft w:val="0"/>
          <w:marRight w:val="0"/>
          <w:marTop w:val="0"/>
          <w:marBottom w:val="0"/>
          <w:divBdr>
            <w:top w:val="none" w:sz="0" w:space="0" w:color="auto"/>
            <w:left w:val="none" w:sz="0" w:space="0" w:color="auto"/>
            <w:bottom w:val="none" w:sz="0" w:space="0" w:color="auto"/>
            <w:right w:val="none" w:sz="0" w:space="0" w:color="auto"/>
          </w:divBdr>
          <w:divsChild>
            <w:div w:id="865214189">
              <w:marLeft w:val="0"/>
              <w:marRight w:val="0"/>
              <w:marTop w:val="0"/>
              <w:marBottom w:val="0"/>
              <w:divBdr>
                <w:top w:val="none" w:sz="0" w:space="0" w:color="auto"/>
                <w:left w:val="none" w:sz="0" w:space="0" w:color="auto"/>
                <w:bottom w:val="none" w:sz="0" w:space="0" w:color="auto"/>
                <w:right w:val="none" w:sz="0" w:space="0" w:color="auto"/>
              </w:divBdr>
            </w:div>
            <w:div w:id="158105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375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hyperlink" Target="http://www.plunge.lt/go.php/lit/Savivaldybes-veiklos-valdymo-programos-kaimo-remimo-priemones-leu-paskirstymo-komisija/7" TargetMode="External"/><Relationship Id="rId18" Type="http://schemas.openxmlformats.org/officeDocument/2006/relationships/image" Target="media/image3.jpeg"/><Relationship Id="rId26" Type="http://schemas.openxmlformats.org/officeDocument/2006/relationships/image" Target="media/image10.jpeg"/><Relationship Id="rId21" Type="http://schemas.openxmlformats.org/officeDocument/2006/relationships/image" Target="media/image6.jpe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image" Target="media/image2.jpeg"/><Relationship Id="rId25" Type="http://schemas.openxmlformats.org/officeDocument/2006/relationships/hyperlink" Target="https://sena.plunge.lt/plunge/m/m_images/wfiles/vizitas-02-50020.jpg" TargetMode="External"/><Relationship Id="rId33" Type="http://schemas.openxmlformats.org/officeDocument/2006/relationships/image" Target="media/image17.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plunge.lt/go.php/lit/Savivaldybes-veiklos-valdymo-programos-kaimo-remimo-priemones-leu-paskirstymo-komisija/7" TargetMode="External"/><Relationship Id="rId20" Type="http://schemas.openxmlformats.org/officeDocument/2006/relationships/image" Target="media/image5.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unge.lt/go.php/lit/Savivaldybes-veiklos-valdymo-programos-kaimo-remimo-priemones-leu-paskirstymo-komisija/7" TargetMode="External"/><Relationship Id="rId24" Type="http://schemas.openxmlformats.org/officeDocument/2006/relationships/image" Target="media/image9.jpeg"/><Relationship Id="rId32" Type="http://schemas.openxmlformats.org/officeDocument/2006/relationships/image" Target="media/image16.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lunge.lt/go.php/lit/Plunges-rajono-savivaldybes-mokslo-remimo-programos-leu-skirstymo-komisija/7" TargetMode="External"/><Relationship Id="rId23" Type="http://schemas.openxmlformats.org/officeDocument/2006/relationships/image" Target="media/image8.jpeg"/><Relationship Id="rId28" Type="http://schemas.openxmlformats.org/officeDocument/2006/relationships/image" Target="media/image12.jpeg"/><Relationship Id="rId36" Type="http://schemas.openxmlformats.org/officeDocument/2006/relationships/footer" Target="footer1.xml"/><Relationship Id="rId10" Type="http://schemas.openxmlformats.org/officeDocument/2006/relationships/hyperlink" Target="http://www.plunge.lt/go.php/lit/Plunges-rajono-savivaldybes-mokslo-remimo-programos-leu-skirstymo-komisija/7" TargetMode="External"/><Relationship Id="rId19" Type="http://schemas.openxmlformats.org/officeDocument/2006/relationships/image" Target="media/image4.jpeg"/><Relationship Id="rId31" Type="http://schemas.openxmlformats.org/officeDocument/2006/relationships/image" Target="media/image15.jpeg"/><Relationship Id="rId4" Type="http://schemas.microsoft.com/office/2007/relationships/stylesWithEffects" Target="stylesWithEffects.xml"/><Relationship Id="rId9" Type="http://schemas.openxmlformats.org/officeDocument/2006/relationships/hyperlink" Target="http://www.plunge.lt/go.php/lit/Plunges-rajono-savivaldybes-kulturos-remimo-programos-leu-skirstymo-komisija/7" TargetMode="External"/><Relationship Id="rId14" Type="http://schemas.openxmlformats.org/officeDocument/2006/relationships/hyperlink" Target="http://www.plunge.lt/go.php/lit/Plunges-rajono-savivaldybes-kulturos-remimo-programos-leu-skirstymo-komisija/7" TargetMode="External"/><Relationship Id="rId22" Type="http://schemas.openxmlformats.org/officeDocument/2006/relationships/image" Target="media/image7.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header" Target="header2.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621831-85D4-4821-8B76-ED17D8CA50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ECC5A0F</Template>
  <TotalTime>1</TotalTime>
  <Pages>66</Pages>
  <Words>154893</Words>
  <Characters>88289</Characters>
  <Application>Microsoft Office Word</Application>
  <DocSecurity>0</DocSecurity>
  <Lines>735</Lines>
  <Paragraphs>485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INFORMACIJA APIE 2013 METŲ  VII ŠAUKIMO PLUNGĖS RAJONO SAVIVALDYBĖS TARYBOS, JOS SUDARYTŲ KOMITETŲ IR KOMISIJŲ   VEIKLĄ</vt:lpstr>
      <vt:lpstr>INFORMACIJA APIE 2013 METŲ  VII ŠAUKIMO PLUNGĖS RAJONO SAVIVALDYBĖS TARYBOS, JOS SUDARYTŲ KOMITETŲ IR KOMISIJŲ   VEIKLĄ</vt:lpstr>
    </vt:vector>
  </TitlesOfParts>
  <Company>Privati</Company>
  <LinksUpToDate>false</LinksUpToDate>
  <CharactersWithSpaces>242697</CharactersWithSpaces>
  <SharedDoc>false</SharedDoc>
  <HLinks>
    <vt:vector size="48" baseType="variant">
      <vt:variant>
        <vt:i4>8060993</vt:i4>
      </vt:variant>
      <vt:variant>
        <vt:i4>21</vt:i4>
      </vt:variant>
      <vt:variant>
        <vt:i4>0</vt:i4>
      </vt:variant>
      <vt:variant>
        <vt:i4>5</vt:i4>
      </vt:variant>
      <vt:variant>
        <vt:lpwstr>https://sena.plunge.lt/plunge/m/m_images/wfiles/vizitas-02-50020.jpg</vt:lpwstr>
      </vt:variant>
      <vt:variant>
        <vt:lpwstr/>
      </vt:variant>
      <vt:variant>
        <vt:i4>458783</vt:i4>
      </vt:variant>
      <vt:variant>
        <vt:i4>18</vt:i4>
      </vt:variant>
      <vt:variant>
        <vt:i4>0</vt:i4>
      </vt:variant>
      <vt:variant>
        <vt:i4>5</vt:i4>
      </vt:variant>
      <vt:variant>
        <vt:lpwstr>http://www.plunge.lt/go.php/lit/Savivaldybes-veiklos-valdymo-programos-kaimo-remimo-priemones-leu-paskirstymo-komisija/7</vt:lpwstr>
      </vt:variant>
      <vt:variant>
        <vt:lpwstr/>
      </vt:variant>
      <vt:variant>
        <vt:i4>1572948</vt:i4>
      </vt:variant>
      <vt:variant>
        <vt:i4>15</vt:i4>
      </vt:variant>
      <vt:variant>
        <vt:i4>0</vt:i4>
      </vt:variant>
      <vt:variant>
        <vt:i4>5</vt:i4>
      </vt:variant>
      <vt:variant>
        <vt:lpwstr>http://www.plunge.lt/go.php/lit/Plunges-rajono-savivaldybes-mokslo-remimo-programos-leu-skirstymo-komisija/7</vt:lpwstr>
      </vt:variant>
      <vt:variant>
        <vt:lpwstr/>
      </vt:variant>
      <vt:variant>
        <vt:i4>7012387</vt:i4>
      </vt:variant>
      <vt:variant>
        <vt:i4>12</vt:i4>
      </vt:variant>
      <vt:variant>
        <vt:i4>0</vt:i4>
      </vt:variant>
      <vt:variant>
        <vt:i4>5</vt:i4>
      </vt:variant>
      <vt:variant>
        <vt:lpwstr>http://www.plunge.lt/go.php/lit/Plunges-rajono-savivaldybes-kulturos-remimo-programos-leu-skirstymo-komisija/7</vt:lpwstr>
      </vt:variant>
      <vt:variant>
        <vt:lpwstr/>
      </vt:variant>
      <vt:variant>
        <vt:i4>458783</vt:i4>
      </vt:variant>
      <vt:variant>
        <vt:i4>9</vt:i4>
      </vt:variant>
      <vt:variant>
        <vt:i4>0</vt:i4>
      </vt:variant>
      <vt:variant>
        <vt:i4>5</vt:i4>
      </vt:variant>
      <vt:variant>
        <vt:lpwstr>http://www.plunge.lt/go.php/lit/Savivaldybes-veiklos-valdymo-programos-kaimo-remimo-priemones-leu-paskirstymo-komisija/7</vt:lpwstr>
      </vt:variant>
      <vt:variant>
        <vt:lpwstr/>
      </vt:variant>
      <vt:variant>
        <vt:i4>458783</vt:i4>
      </vt:variant>
      <vt:variant>
        <vt:i4>6</vt:i4>
      </vt:variant>
      <vt:variant>
        <vt:i4>0</vt:i4>
      </vt:variant>
      <vt:variant>
        <vt:i4>5</vt:i4>
      </vt:variant>
      <vt:variant>
        <vt:lpwstr>http://www.plunge.lt/go.php/lit/Savivaldybes-veiklos-valdymo-programos-kaimo-remimo-priemones-leu-paskirstymo-komisija/7</vt:lpwstr>
      </vt:variant>
      <vt:variant>
        <vt:lpwstr/>
      </vt:variant>
      <vt:variant>
        <vt:i4>1572948</vt:i4>
      </vt:variant>
      <vt:variant>
        <vt:i4>3</vt:i4>
      </vt:variant>
      <vt:variant>
        <vt:i4>0</vt:i4>
      </vt:variant>
      <vt:variant>
        <vt:i4>5</vt:i4>
      </vt:variant>
      <vt:variant>
        <vt:lpwstr>http://www.plunge.lt/go.php/lit/Plunges-rajono-savivaldybes-mokslo-remimo-programos-leu-skirstymo-komisija/7</vt:lpwstr>
      </vt:variant>
      <vt:variant>
        <vt:lpwstr/>
      </vt:variant>
      <vt:variant>
        <vt:i4>7012387</vt:i4>
      </vt:variant>
      <vt:variant>
        <vt:i4>0</vt:i4>
      </vt:variant>
      <vt:variant>
        <vt:i4>0</vt:i4>
      </vt:variant>
      <vt:variant>
        <vt:i4>5</vt:i4>
      </vt:variant>
      <vt:variant>
        <vt:lpwstr>http://www.plunge.lt/go.php/lit/Plunges-rajono-savivaldybes-kulturos-remimo-programos-leu-skirstymo-komisija/7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INFORMACIJA APIE 2013 METŲ  VII ŠAUKIMO PLUNGĖS RAJONO SAVIVALDYBĖS TARYBOS, JOS SUDARYTŲ KOMITETŲ IR KOMISIJŲ   VEIKLĄ</dc:title>
  <dc:creator>rima</dc:creator>
  <cp:lastModifiedBy>Jovita Šumskienė</cp:lastModifiedBy>
  <cp:revision>2</cp:revision>
  <cp:lastPrinted>2022-03-03T12:52:00Z</cp:lastPrinted>
  <dcterms:created xsi:type="dcterms:W3CDTF">2022-03-08T10:16:00Z</dcterms:created>
  <dcterms:modified xsi:type="dcterms:W3CDTF">2022-03-08T10:16:00Z</dcterms:modified>
</cp:coreProperties>
</file>