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75A058" w14:textId="6FD802B0" w:rsidR="00E232AA" w:rsidRDefault="005B3C08" w:rsidP="00E232AA">
      <w:pPr>
        <w:ind w:firstLine="0"/>
        <w:jc w:val="center"/>
        <w:rPr>
          <w:b/>
          <w:sz w:val="28"/>
        </w:rPr>
      </w:pPr>
      <w:r>
        <w:rPr>
          <w:b/>
          <w:noProof/>
          <w:lang w:eastAsia="lt-LT"/>
        </w:rPr>
        <w:drawing>
          <wp:anchor distT="0" distB="180340" distL="114300" distR="114300" simplePos="0" relativeHeight="251659264" behindDoc="1" locked="0" layoutInCell="0" allowOverlap="1" wp14:anchorId="1FCF431C" wp14:editId="30035C9F">
            <wp:simplePos x="0" y="0"/>
            <wp:positionH relativeFrom="column">
              <wp:posOffset>2809875</wp:posOffset>
            </wp:positionH>
            <wp:positionV relativeFrom="paragraph">
              <wp:posOffset>-219710</wp:posOffset>
            </wp:positionV>
            <wp:extent cx="552450" cy="676275"/>
            <wp:effectExtent l="0" t="0" r="0" b="9525"/>
            <wp:wrapTopAndBottom/>
            <wp:docPr id="1" name="Paveikslėlis 1" descr="Herb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Herba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2450" cy="676275"/>
                    </a:xfrm>
                    <a:prstGeom prst="rect">
                      <a:avLst/>
                    </a:prstGeom>
                    <a:noFill/>
                    <a:ln>
                      <a:noFill/>
                    </a:ln>
                  </pic:spPr>
                </pic:pic>
              </a:graphicData>
            </a:graphic>
            <wp14:sizeRelH relativeFrom="page">
              <wp14:pctWidth>0</wp14:pctWidth>
            </wp14:sizeRelH>
            <wp14:sizeRelV relativeFrom="page">
              <wp14:pctHeight>0</wp14:pctHeight>
            </wp14:sizeRelV>
          </wp:anchor>
        </w:drawing>
      </w:r>
      <w:r w:rsidR="00E232AA" w:rsidRPr="002C6C28">
        <w:rPr>
          <w:b/>
          <w:sz w:val="28"/>
        </w:rPr>
        <w:t>PLUNGĖS RAJONO SAVIVALDYBĖS</w:t>
      </w:r>
    </w:p>
    <w:p w14:paraId="36951CEC" w14:textId="7EEC15B5" w:rsidR="00E232AA" w:rsidRDefault="00E232AA" w:rsidP="00E232AA">
      <w:pPr>
        <w:ind w:firstLine="0"/>
        <w:jc w:val="center"/>
        <w:rPr>
          <w:b/>
          <w:sz w:val="28"/>
        </w:rPr>
      </w:pPr>
      <w:r w:rsidRPr="002C6C28">
        <w:rPr>
          <w:b/>
          <w:sz w:val="28"/>
        </w:rPr>
        <w:t>TARYBA</w:t>
      </w:r>
    </w:p>
    <w:p w14:paraId="1183521E" w14:textId="77777777" w:rsidR="00E232AA" w:rsidRPr="002C6C28" w:rsidRDefault="00E232AA" w:rsidP="00E232AA">
      <w:pPr>
        <w:ind w:firstLine="0"/>
        <w:jc w:val="center"/>
        <w:rPr>
          <w:b/>
          <w:sz w:val="28"/>
        </w:rPr>
      </w:pPr>
    </w:p>
    <w:p w14:paraId="75F20E34" w14:textId="77777777" w:rsidR="00E232AA" w:rsidRPr="002C6C28" w:rsidRDefault="00E232AA" w:rsidP="00E232AA">
      <w:pPr>
        <w:ind w:firstLine="0"/>
        <w:jc w:val="center"/>
        <w:rPr>
          <w:b/>
          <w:sz w:val="28"/>
        </w:rPr>
      </w:pPr>
      <w:r w:rsidRPr="002C6C28">
        <w:rPr>
          <w:b/>
          <w:sz w:val="28"/>
        </w:rPr>
        <w:t>SPRENDIMAS</w:t>
      </w:r>
    </w:p>
    <w:p w14:paraId="6217E1C4" w14:textId="77777777" w:rsidR="00E232AA" w:rsidRDefault="00E232AA" w:rsidP="00E232AA">
      <w:pPr>
        <w:ind w:firstLine="0"/>
        <w:jc w:val="center"/>
        <w:rPr>
          <w:b/>
          <w:sz w:val="28"/>
        </w:rPr>
      </w:pPr>
      <w:r w:rsidRPr="002C6C28">
        <w:rPr>
          <w:b/>
          <w:sz w:val="28"/>
        </w:rPr>
        <w:t xml:space="preserve">DĖL </w:t>
      </w:r>
      <w:r>
        <w:rPr>
          <w:b/>
          <w:sz w:val="28"/>
        </w:rPr>
        <w:t xml:space="preserve">PLUNGĖS RAJONO </w:t>
      </w:r>
      <w:r w:rsidRPr="00E65B10">
        <w:rPr>
          <w:b/>
          <w:sz w:val="28"/>
        </w:rPr>
        <w:t>SAVIVALDYBĖS APDOVANOJIMŲ</w:t>
      </w:r>
    </w:p>
    <w:p w14:paraId="493D063A" w14:textId="77777777" w:rsidR="00E232AA" w:rsidRPr="002C6C28" w:rsidRDefault="00E232AA" w:rsidP="00E232AA">
      <w:pPr>
        <w:ind w:firstLine="0"/>
        <w:jc w:val="center"/>
        <w:rPr>
          <w:b/>
          <w:sz w:val="28"/>
        </w:rPr>
      </w:pPr>
    </w:p>
    <w:p w14:paraId="4524B9BC" w14:textId="1C41F5E4" w:rsidR="00E232AA" w:rsidRDefault="00E232AA" w:rsidP="00E232AA">
      <w:pPr>
        <w:ind w:firstLine="0"/>
        <w:jc w:val="center"/>
      </w:pPr>
      <w:r>
        <w:t xml:space="preserve">2021 m. </w:t>
      </w:r>
      <w:r w:rsidR="00974C05">
        <w:t>gruodžio</w:t>
      </w:r>
      <w:r>
        <w:t xml:space="preserve"> </w:t>
      </w:r>
      <w:r w:rsidR="00974C05">
        <w:t>27</w:t>
      </w:r>
      <w:r>
        <w:t xml:space="preserve"> d. Nr. T1-</w:t>
      </w:r>
      <w:r w:rsidR="0062469A">
        <w:t>329</w:t>
      </w:r>
    </w:p>
    <w:p w14:paraId="2CF632E5" w14:textId="77777777" w:rsidR="00E232AA" w:rsidRDefault="00E232AA" w:rsidP="00E232AA">
      <w:pPr>
        <w:ind w:firstLine="0"/>
        <w:jc w:val="center"/>
      </w:pPr>
      <w:r>
        <w:t>Plungė</w:t>
      </w:r>
    </w:p>
    <w:p w14:paraId="7C0B4D9C" w14:textId="77777777" w:rsidR="00E232AA" w:rsidRDefault="00E232AA" w:rsidP="00E232AA">
      <w:pPr>
        <w:ind w:firstLine="0"/>
        <w:jc w:val="center"/>
      </w:pPr>
    </w:p>
    <w:p w14:paraId="58AD5261" w14:textId="77777777" w:rsidR="00E232AA" w:rsidRDefault="00E232AA" w:rsidP="00805E76">
      <w:r>
        <w:t>Vadovaudamasi Lietuvos Respubliko</w:t>
      </w:r>
      <w:r w:rsidR="0057003E">
        <w:t>s</w:t>
      </w:r>
      <w:r>
        <w:t xml:space="preserve"> vietos savivaldos įstatymo 16 straipsnio 2 dalies 45 punktu, 18 straipsnio 1 dalimi,</w:t>
      </w:r>
      <w:r w:rsidRPr="00D04F5A">
        <w:t xml:space="preserve"> Plungės rajono savivaldybės taryba n u s p r e n d ž i a:</w:t>
      </w:r>
    </w:p>
    <w:p w14:paraId="0C3E450F" w14:textId="77777777" w:rsidR="00E232AA" w:rsidRDefault="00E232AA" w:rsidP="003C61FD">
      <w:pPr>
        <w:numPr>
          <w:ilvl w:val="0"/>
          <w:numId w:val="1"/>
        </w:numPr>
        <w:tabs>
          <w:tab w:val="left" w:pos="993"/>
        </w:tabs>
        <w:ind w:left="0" w:firstLine="720"/>
      </w:pPr>
      <w:r>
        <w:t>Nustatyti, kad Plungės rajono savivaldybės apdovanojimai yra:</w:t>
      </w:r>
    </w:p>
    <w:p w14:paraId="4BEC008E" w14:textId="6CB78250" w:rsidR="00E232AA" w:rsidRDefault="00373DE2" w:rsidP="003C61FD">
      <w:pPr>
        <w:numPr>
          <w:ilvl w:val="1"/>
          <w:numId w:val="1"/>
        </w:numPr>
        <w:tabs>
          <w:tab w:val="left" w:pos="1134"/>
        </w:tabs>
        <w:ind w:left="0" w:firstLine="720"/>
      </w:pPr>
      <w:r>
        <w:t>Plungės garbės piliečio vardas</w:t>
      </w:r>
      <w:r w:rsidR="00974C05">
        <w:t>;</w:t>
      </w:r>
    </w:p>
    <w:p w14:paraId="37DE1297" w14:textId="77777777" w:rsidR="00E232AA" w:rsidRDefault="00B57803" w:rsidP="003C61FD">
      <w:pPr>
        <w:numPr>
          <w:ilvl w:val="1"/>
          <w:numId w:val="1"/>
        </w:numPr>
        <w:tabs>
          <w:tab w:val="left" w:pos="1134"/>
        </w:tabs>
        <w:ind w:left="0" w:firstLine="720"/>
      </w:pPr>
      <w:r>
        <w:t>Plungės rajono savivaldybės mero padėkos raštas.</w:t>
      </w:r>
    </w:p>
    <w:p w14:paraId="5D7BFDE0" w14:textId="77777777" w:rsidR="00E232AA" w:rsidRDefault="00E232AA" w:rsidP="003C61FD">
      <w:pPr>
        <w:numPr>
          <w:ilvl w:val="0"/>
          <w:numId w:val="1"/>
        </w:numPr>
        <w:tabs>
          <w:tab w:val="left" w:pos="993"/>
        </w:tabs>
        <w:ind w:left="0" w:firstLine="720"/>
      </w:pPr>
      <w:r>
        <w:t>Patvirtinti pridedamus:</w:t>
      </w:r>
    </w:p>
    <w:p w14:paraId="78C75E1A" w14:textId="77777777" w:rsidR="00E232AA" w:rsidRDefault="003753C8" w:rsidP="00805E76">
      <w:r>
        <w:t>2.1.</w:t>
      </w:r>
      <w:r w:rsidR="00E93467">
        <w:t xml:space="preserve"> </w:t>
      </w:r>
      <w:r w:rsidR="00E232AA">
        <w:t>Plungės garbės pil</w:t>
      </w:r>
      <w:r w:rsidR="00B029A3">
        <w:t>iečio vardo suteikimo nuostatus.</w:t>
      </w:r>
    </w:p>
    <w:p w14:paraId="13720296" w14:textId="77777777" w:rsidR="00841AE4" w:rsidRDefault="00B57803" w:rsidP="00805E76">
      <w:r>
        <w:t xml:space="preserve">2.2. </w:t>
      </w:r>
      <w:r w:rsidR="00E232AA">
        <w:t>Plungės rajono savivaldybės m</w:t>
      </w:r>
      <w:r w:rsidR="00902FD9">
        <w:t>ero padėkos rašto skyrimo tvarką</w:t>
      </w:r>
      <w:r w:rsidR="00E232AA">
        <w:t>.</w:t>
      </w:r>
    </w:p>
    <w:p w14:paraId="17D9E0C7" w14:textId="77777777" w:rsidR="00841AE4" w:rsidRPr="00ED47BE" w:rsidRDefault="00841AE4" w:rsidP="00805E76">
      <w:pPr>
        <w:rPr>
          <w:szCs w:val="24"/>
        </w:rPr>
      </w:pPr>
      <w:r w:rsidRPr="00ED47BE">
        <w:rPr>
          <w:szCs w:val="24"/>
        </w:rPr>
        <w:t>3</w:t>
      </w:r>
      <w:r w:rsidR="00E968C3" w:rsidRPr="00ED47BE">
        <w:rPr>
          <w:szCs w:val="24"/>
        </w:rPr>
        <w:t xml:space="preserve">. Pripažinti netekusiais galios: </w:t>
      </w:r>
    </w:p>
    <w:p w14:paraId="1C90F32F" w14:textId="469CA24A" w:rsidR="00841AE4" w:rsidRPr="00ED47BE" w:rsidRDefault="00841AE4" w:rsidP="00805E76">
      <w:pPr>
        <w:rPr>
          <w:szCs w:val="24"/>
        </w:rPr>
      </w:pPr>
      <w:r w:rsidRPr="00ED47BE">
        <w:rPr>
          <w:szCs w:val="24"/>
        </w:rPr>
        <w:t>3</w:t>
      </w:r>
      <w:r w:rsidR="00E968C3" w:rsidRPr="00ED47BE">
        <w:rPr>
          <w:szCs w:val="24"/>
        </w:rPr>
        <w:t>.1. Plungės rajono savivaldybės tarybos 2015 m</w:t>
      </w:r>
      <w:r w:rsidR="00974C05">
        <w:rPr>
          <w:szCs w:val="24"/>
        </w:rPr>
        <w:t>.</w:t>
      </w:r>
      <w:r w:rsidR="00E968C3" w:rsidRPr="00ED47BE">
        <w:rPr>
          <w:szCs w:val="24"/>
        </w:rPr>
        <w:t xml:space="preserve"> gruodžio 3 d</w:t>
      </w:r>
      <w:r w:rsidR="00974C05">
        <w:rPr>
          <w:szCs w:val="24"/>
        </w:rPr>
        <w:t>.</w:t>
      </w:r>
      <w:r w:rsidR="00E968C3" w:rsidRPr="00ED47BE">
        <w:rPr>
          <w:szCs w:val="24"/>
        </w:rPr>
        <w:t xml:space="preserve"> sprendimą Nr. T1-307 „Dėl Plungės Garbės piliečio vardo su</w:t>
      </w:r>
      <w:r w:rsidR="00805E76">
        <w:rPr>
          <w:szCs w:val="24"/>
        </w:rPr>
        <w:t>teikimo nuostatų patvirtinimo“.</w:t>
      </w:r>
    </w:p>
    <w:p w14:paraId="1F726FFB" w14:textId="7C530522" w:rsidR="00841AE4" w:rsidRPr="00974C05" w:rsidRDefault="00841AE4" w:rsidP="00805E76">
      <w:pPr>
        <w:rPr>
          <w:szCs w:val="24"/>
        </w:rPr>
      </w:pPr>
      <w:r w:rsidRPr="00974C05">
        <w:rPr>
          <w:szCs w:val="24"/>
        </w:rPr>
        <w:t>4. Skirti Plungės rajono savivaldybės administracijos direktorių atsaking</w:t>
      </w:r>
      <w:r w:rsidR="00974C05">
        <w:rPr>
          <w:szCs w:val="24"/>
        </w:rPr>
        <w:t>u</w:t>
      </w:r>
      <w:r w:rsidRPr="00974C05">
        <w:rPr>
          <w:szCs w:val="24"/>
        </w:rPr>
        <w:t xml:space="preserve"> už šio sprendimo vykdymo organizavimą.</w:t>
      </w:r>
    </w:p>
    <w:p w14:paraId="74A8BE94" w14:textId="77777777" w:rsidR="00E93467" w:rsidRPr="00974C05" w:rsidRDefault="00E93467" w:rsidP="00E232AA">
      <w:pPr>
        <w:ind w:firstLine="0"/>
        <w:rPr>
          <w:szCs w:val="24"/>
        </w:rPr>
      </w:pPr>
    </w:p>
    <w:p w14:paraId="08A420A4" w14:textId="77777777" w:rsidR="00E93467" w:rsidRPr="00974C05" w:rsidRDefault="00E93467" w:rsidP="00E232AA">
      <w:pPr>
        <w:ind w:firstLine="0"/>
        <w:rPr>
          <w:szCs w:val="24"/>
        </w:rPr>
      </w:pPr>
    </w:p>
    <w:p w14:paraId="1B84E436" w14:textId="372D710D" w:rsidR="00E93467" w:rsidRDefault="00841AE4" w:rsidP="005B3C08">
      <w:pPr>
        <w:tabs>
          <w:tab w:val="left" w:pos="7938"/>
        </w:tabs>
        <w:ind w:firstLine="0"/>
      </w:pPr>
      <w:r w:rsidRPr="00FA0BAE">
        <w:t>Savivaldybės mer</w:t>
      </w:r>
      <w:r>
        <w:t>as</w:t>
      </w:r>
      <w:r w:rsidR="005B3C08">
        <w:t xml:space="preserve"> </w:t>
      </w:r>
      <w:r w:rsidR="005B3C08">
        <w:tab/>
        <w:t>Audrius Klišonis</w:t>
      </w:r>
    </w:p>
    <w:p w14:paraId="54339AAC" w14:textId="77777777" w:rsidR="00E93467" w:rsidRDefault="00E93467" w:rsidP="00E232AA">
      <w:pPr>
        <w:ind w:firstLine="0"/>
      </w:pPr>
    </w:p>
    <w:p w14:paraId="5AC19505" w14:textId="77777777" w:rsidR="00E93467" w:rsidRDefault="00E93467" w:rsidP="00E232AA">
      <w:pPr>
        <w:ind w:firstLine="0"/>
      </w:pPr>
    </w:p>
    <w:p w14:paraId="4F7EC72B" w14:textId="77777777" w:rsidR="00E93467" w:rsidRDefault="00E93467" w:rsidP="00E232AA">
      <w:pPr>
        <w:ind w:firstLine="0"/>
      </w:pPr>
    </w:p>
    <w:p w14:paraId="4DAB9B1B" w14:textId="77777777" w:rsidR="00E93467" w:rsidRDefault="00E93467" w:rsidP="00E232AA">
      <w:pPr>
        <w:ind w:firstLine="0"/>
      </w:pPr>
    </w:p>
    <w:p w14:paraId="4B6A3685" w14:textId="77777777" w:rsidR="00E93467" w:rsidRDefault="00E93467" w:rsidP="00E232AA">
      <w:pPr>
        <w:ind w:firstLine="0"/>
      </w:pPr>
    </w:p>
    <w:p w14:paraId="44BA72BE" w14:textId="77777777" w:rsidR="00E93467" w:rsidRDefault="00E93467" w:rsidP="00E232AA">
      <w:pPr>
        <w:ind w:firstLine="0"/>
      </w:pPr>
    </w:p>
    <w:p w14:paraId="3FD0C87A" w14:textId="77777777" w:rsidR="00E93467" w:rsidRDefault="00E93467" w:rsidP="00E232AA">
      <w:pPr>
        <w:ind w:firstLine="0"/>
      </w:pPr>
    </w:p>
    <w:p w14:paraId="47A7C7E9" w14:textId="77777777" w:rsidR="00E93467" w:rsidRDefault="00E93467" w:rsidP="00E232AA">
      <w:pPr>
        <w:ind w:firstLine="0"/>
      </w:pPr>
    </w:p>
    <w:p w14:paraId="0AAD1C73" w14:textId="77777777" w:rsidR="00E93467" w:rsidRDefault="00E93467" w:rsidP="00E232AA">
      <w:pPr>
        <w:ind w:firstLine="0"/>
      </w:pPr>
    </w:p>
    <w:p w14:paraId="2E292359" w14:textId="77777777" w:rsidR="00E93467" w:rsidRDefault="00E93467" w:rsidP="00E232AA">
      <w:pPr>
        <w:ind w:firstLine="0"/>
      </w:pPr>
    </w:p>
    <w:p w14:paraId="7B3DD051" w14:textId="77777777" w:rsidR="00E93467" w:rsidRDefault="00E93467" w:rsidP="00E232AA">
      <w:pPr>
        <w:ind w:firstLine="0"/>
      </w:pPr>
    </w:p>
    <w:p w14:paraId="0D6D9C1B" w14:textId="77777777" w:rsidR="00E93467" w:rsidRDefault="00E93467" w:rsidP="00E232AA">
      <w:pPr>
        <w:ind w:firstLine="0"/>
      </w:pPr>
    </w:p>
    <w:p w14:paraId="410A61D8" w14:textId="77777777" w:rsidR="00E93467" w:rsidRDefault="00E93467" w:rsidP="00E232AA">
      <w:pPr>
        <w:ind w:firstLine="0"/>
      </w:pPr>
    </w:p>
    <w:p w14:paraId="78CDE279" w14:textId="77777777" w:rsidR="00841AE4" w:rsidRDefault="00841AE4" w:rsidP="00E232AA">
      <w:pPr>
        <w:ind w:firstLine="0"/>
      </w:pPr>
    </w:p>
    <w:p w14:paraId="591417FA" w14:textId="77777777" w:rsidR="009F0F25" w:rsidRDefault="009F0F25" w:rsidP="00E232AA">
      <w:pPr>
        <w:ind w:firstLine="0"/>
      </w:pPr>
    </w:p>
    <w:p w14:paraId="06B1CDF2" w14:textId="77777777" w:rsidR="007D301B" w:rsidRDefault="007D301B" w:rsidP="00E232AA">
      <w:pPr>
        <w:ind w:firstLine="0"/>
      </w:pPr>
    </w:p>
    <w:p w14:paraId="5A82841E" w14:textId="77777777" w:rsidR="001C53F5" w:rsidRDefault="001C53F5" w:rsidP="00E232AA">
      <w:pPr>
        <w:ind w:firstLine="0"/>
      </w:pPr>
    </w:p>
    <w:p w14:paraId="4A4C8004" w14:textId="77777777" w:rsidR="00805E76" w:rsidRDefault="00805E76" w:rsidP="00E232AA">
      <w:pPr>
        <w:ind w:firstLine="0"/>
      </w:pPr>
    </w:p>
    <w:p w14:paraId="0D7643CE" w14:textId="77777777" w:rsidR="00E232AA" w:rsidRDefault="00E232AA" w:rsidP="00E232AA">
      <w:pPr>
        <w:ind w:firstLine="0"/>
      </w:pPr>
    </w:p>
    <w:p w14:paraId="67901E6E" w14:textId="77777777" w:rsidR="005B3C08" w:rsidRDefault="005B3C08">
      <w:pPr>
        <w:spacing w:after="200" w:line="276" w:lineRule="auto"/>
        <w:ind w:firstLine="0"/>
        <w:jc w:val="left"/>
        <w:rPr>
          <w:szCs w:val="24"/>
        </w:rPr>
      </w:pPr>
      <w:bookmarkStart w:id="0" w:name="Text8"/>
      <w:r>
        <w:rPr>
          <w:szCs w:val="24"/>
        </w:rPr>
        <w:br w:type="page"/>
      </w:r>
    </w:p>
    <w:p w14:paraId="543D42C9" w14:textId="386075B3" w:rsidR="00E232AA" w:rsidRDefault="00E232AA" w:rsidP="00B420BD">
      <w:pPr>
        <w:ind w:left="5103" w:firstLine="0"/>
        <w:rPr>
          <w:szCs w:val="24"/>
        </w:rPr>
      </w:pPr>
      <w:r>
        <w:rPr>
          <w:szCs w:val="24"/>
        </w:rPr>
        <w:lastRenderedPageBreak/>
        <w:t>PATVIRTINTA</w:t>
      </w:r>
    </w:p>
    <w:p w14:paraId="666DFC69" w14:textId="77777777" w:rsidR="00974C05" w:rsidRDefault="00E232AA" w:rsidP="00B420BD">
      <w:pPr>
        <w:ind w:left="5103" w:firstLine="0"/>
        <w:rPr>
          <w:szCs w:val="24"/>
        </w:rPr>
      </w:pPr>
      <w:r>
        <w:rPr>
          <w:szCs w:val="24"/>
        </w:rPr>
        <w:t xml:space="preserve">Plungės rajono savivaldybės </w:t>
      </w:r>
    </w:p>
    <w:p w14:paraId="4D380AE9" w14:textId="41E07114" w:rsidR="00E232AA" w:rsidRDefault="00974C05" w:rsidP="00B420BD">
      <w:pPr>
        <w:ind w:left="5103" w:firstLine="0"/>
        <w:rPr>
          <w:szCs w:val="24"/>
        </w:rPr>
      </w:pPr>
      <w:r>
        <w:rPr>
          <w:szCs w:val="24"/>
        </w:rPr>
        <w:t>t</w:t>
      </w:r>
      <w:r w:rsidR="00E232AA">
        <w:rPr>
          <w:szCs w:val="24"/>
        </w:rPr>
        <w:t>arybos</w:t>
      </w:r>
      <w:r>
        <w:rPr>
          <w:szCs w:val="24"/>
        </w:rPr>
        <w:t xml:space="preserve"> </w:t>
      </w:r>
      <w:r w:rsidRPr="00E93467">
        <w:rPr>
          <w:szCs w:val="24"/>
        </w:rPr>
        <w:t>2021 m. gruodžio</w:t>
      </w:r>
      <w:r>
        <w:rPr>
          <w:szCs w:val="24"/>
        </w:rPr>
        <w:t xml:space="preserve"> 27</w:t>
      </w:r>
      <w:r w:rsidRPr="00E93467">
        <w:rPr>
          <w:szCs w:val="24"/>
        </w:rPr>
        <w:t xml:space="preserve"> d.</w:t>
      </w:r>
    </w:p>
    <w:p w14:paraId="7A076A14" w14:textId="2982EA52" w:rsidR="00E232AA" w:rsidRPr="00841AE4" w:rsidRDefault="00E232AA" w:rsidP="00B420BD">
      <w:pPr>
        <w:ind w:left="5103" w:firstLine="0"/>
        <w:rPr>
          <w:szCs w:val="24"/>
        </w:rPr>
      </w:pPr>
      <w:r w:rsidRPr="00E93467">
        <w:rPr>
          <w:szCs w:val="24"/>
        </w:rPr>
        <w:t>sprendimu Nr. T</w:t>
      </w:r>
      <w:r w:rsidR="00974C05">
        <w:rPr>
          <w:szCs w:val="24"/>
        </w:rPr>
        <w:t>1</w:t>
      </w:r>
      <w:r w:rsidRPr="00E93467">
        <w:rPr>
          <w:szCs w:val="24"/>
        </w:rPr>
        <w:t>-</w:t>
      </w:r>
      <w:r w:rsidR="0062469A">
        <w:rPr>
          <w:szCs w:val="24"/>
        </w:rPr>
        <w:t>329</w:t>
      </w:r>
    </w:p>
    <w:p w14:paraId="097D6E84" w14:textId="77777777" w:rsidR="00E232AA" w:rsidRDefault="00E232AA" w:rsidP="00E232AA">
      <w:pPr>
        <w:spacing w:line="259" w:lineRule="auto"/>
        <w:ind w:right="7"/>
        <w:jc w:val="center"/>
        <w:rPr>
          <w:b/>
        </w:rPr>
      </w:pPr>
    </w:p>
    <w:p w14:paraId="2C056B23" w14:textId="77777777" w:rsidR="00E232AA" w:rsidRDefault="00E232AA" w:rsidP="00805E76">
      <w:pPr>
        <w:spacing w:line="259" w:lineRule="auto"/>
        <w:ind w:right="7" w:firstLine="0"/>
        <w:jc w:val="center"/>
      </w:pPr>
      <w:r>
        <w:rPr>
          <w:b/>
        </w:rPr>
        <w:t xml:space="preserve">PLUNGĖS GARBĖS PILIEČIO VARDO SUTEIKIMO NUOSTATAI </w:t>
      </w:r>
    </w:p>
    <w:p w14:paraId="66EBE57E" w14:textId="77777777" w:rsidR="00E232AA" w:rsidRDefault="00E232AA" w:rsidP="00805E76">
      <w:pPr>
        <w:spacing w:line="259" w:lineRule="auto"/>
        <w:ind w:left="57" w:firstLine="0"/>
        <w:jc w:val="center"/>
        <w:rPr>
          <w:b/>
        </w:rPr>
      </w:pPr>
      <w:r>
        <w:rPr>
          <w:b/>
        </w:rPr>
        <w:t xml:space="preserve"> </w:t>
      </w:r>
    </w:p>
    <w:p w14:paraId="02D0136E" w14:textId="77777777" w:rsidR="00E232AA" w:rsidRPr="00570D2A" w:rsidRDefault="00E232AA" w:rsidP="00805E76">
      <w:pPr>
        <w:spacing w:line="259" w:lineRule="auto"/>
        <w:ind w:left="57" w:firstLine="0"/>
        <w:jc w:val="center"/>
        <w:rPr>
          <w:b/>
        </w:rPr>
      </w:pPr>
      <w:r w:rsidRPr="00570D2A">
        <w:rPr>
          <w:b/>
        </w:rPr>
        <w:t xml:space="preserve">I SKYRIUS </w:t>
      </w:r>
    </w:p>
    <w:p w14:paraId="038611B8" w14:textId="77777777" w:rsidR="00E232AA" w:rsidRPr="00570D2A" w:rsidRDefault="00E232AA" w:rsidP="00805E76">
      <w:pPr>
        <w:spacing w:line="259" w:lineRule="auto"/>
        <w:ind w:left="57" w:firstLine="0"/>
        <w:jc w:val="center"/>
        <w:rPr>
          <w:b/>
        </w:rPr>
      </w:pPr>
      <w:r w:rsidRPr="00570D2A">
        <w:rPr>
          <w:b/>
        </w:rPr>
        <w:t xml:space="preserve">BENDROJI DALIS </w:t>
      </w:r>
    </w:p>
    <w:p w14:paraId="49628082" w14:textId="77777777" w:rsidR="00E232AA" w:rsidRDefault="00E232AA" w:rsidP="00E232AA">
      <w:pPr>
        <w:spacing w:after="19" w:line="259" w:lineRule="auto"/>
        <w:ind w:firstLine="0"/>
        <w:jc w:val="left"/>
      </w:pPr>
      <w:r>
        <w:t xml:space="preserve"> </w:t>
      </w:r>
    </w:p>
    <w:p w14:paraId="62E8E2B1" w14:textId="5A5EF04B" w:rsidR="00E232AA" w:rsidRDefault="00E232AA" w:rsidP="003C61FD">
      <w:pPr>
        <w:numPr>
          <w:ilvl w:val="0"/>
          <w:numId w:val="2"/>
        </w:numPr>
        <w:tabs>
          <w:tab w:val="left" w:pos="993"/>
        </w:tabs>
      </w:pPr>
      <w:r>
        <w:t xml:space="preserve">Šie nuostatai nustato Plungės garbės piliečio vardo (toliau – Garbės piliečio vardas) suteikimo tvarką, </w:t>
      </w:r>
      <w:r w:rsidR="00877E89">
        <w:t>G</w:t>
      </w:r>
      <w:r>
        <w:t>arbės piliečio teises.</w:t>
      </w:r>
    </w:p>
    <w:p w14:paraId="1B4D8B4D" w14:textId="77777777" w:rsidR="00E232AA" w:rsidRDefault="00E232AA" w:rsidP="003C61FD">
      <w:pPr>
        <w:numPr>
          <w:ilvl w:val="0"/>
          <w:numId w:val="2"/>
        </w:numPr>
        <w:tabs>
          <w:tab w:val="left" w:pos="993"/>
        </w:tabs>
      </w:pPr>
      <w:r>
        <w:t xml:space="preserve">Garbės piliečio vardas suteikiamas Plungės rajono savivaldybės tarybos sprendimu. </w:t>
      </w:r>
    </w:p>
    <w:p w14:paraId="08E5CB23" w14:textId="52869ABB" w:rsidR="00E232AA" w:rsidRPr="004B02E6" w:rsidRDefault="00E232AA" w:rsidP="003C61FD">
      <w:pPr>
        <w:numPr>
          <w:ilvl w:val="0"/>
          <w:numId w:val="2"/>
        </w:numPr>
        <w:tabs>
          <w:tab w:val="left" w:pos="993"/>
        </w:tabs>
        <w:rPr>
          <w:color w:val="000000"/>
        </w:rPr>
      </w:pPr>
      <w:r>
        <w:t xml:space="preserve">Garbės piliečio vardas gali būti suteikiamas Lietuvos Respublikos piliečiams, taip pat užsienio valstybių piliečiams </w:t>
      </w:r>
      <w:r w:rsidRPr="00722653">
        <w:t>už ypatingus</w:t>
      </w:r>
      <w:r>
        <w:t xml:space="preserve"> ilgalaikius</w:t>
      </w:r>
      <w:r w:rsidRPr="00722653">
        <w:t xml:space="preserve"> nuopelnus </w:t>
      </w:r>
      <w:r w:rsidRPr="004B02E6">
        <w:rPr>
          <w:color w:val="000000"/>
        </w:rPr>
        <w:t>ir išskirtinį indė</w:t>
      </w:r>
      <w:r w:rsidR="00805E76">
        <w:rPr>
          <w:color w:val="000000"/>
        </w:rPr>
        <w:t>lį į Lietuvos ir Plungės rajono</w:t>
      </w:r>
      <w:r w:rsidRPr="004B02E6">
        <w:rPr>
          <w:color w:val="000000"/>
        </w:rPr>
        <w:t xml:space="preserve"> mokslo, švietimo, kultūros, sporto, ekonomikos, socialinio vystymo bei kitas sritis, aktyvią visuomeninę veiklą bei Plungės vardo garsinimą. </w:t>
      </w:r>
    </w:p>
    <w:p w14:paraId="72AEC019" w14:textId="20CFB1D2" w:rsidR="00E232AA" w:rsidRPr="00841AE4" w:rsidRDefault="00E232AA" w:rsidP="003C61FD">
      <w:pPr>
        <w:numPr>
          <w:ilvl w:val="0"/>
          <w:numId w:val="2"/>
        </w:numPr>
        <w:tabs>
          <w:tab w:val="left" w:pos="993"/>
        </w:tabs>
      </w:pPr>
      <w:r w:rsidRPr="004B02E6">
        <w:rPr>
          <w:rFonts w:eastAsia="Calibri"/>
          <w:color w:val="000000"/>
          <w:szCs w:val="24"/>
        </w:rPr>
        <w:t xml:space="preserve">Garbės piliečio vardas negali būti suteikiamas Lietuvos Respublikos Seimo, Savivaldybės </w:t>
      </w:r>
      <w:r w:rsidRPr="00841AE4">
        <w:rPr>
          <w:rFonts w:eastAsia="Calibri"/>
          <w:szCs w:val="24"/>
        </w:rPr>
        <w:t>tarybos nariams, einantiems šias pareigas</w:t>
      </w:r>
      <w:r w:rsidR="00877E89">
        <w:rPr>
          <w:rFonts w:eastAsia="Calibri"/>
          <w:szCs w:val="24"/>
        </w:rPr>
        <w:t>,</w:t>
      </w:r>
      <w:r w:rsidRPr="00841AE4">
        <w:rPr>
          <w:rFonts w:eastAsia="Calibri"/>
          <w:szCs w:val="24"/>
        </w:rPr>
        <w:t xml:space="preserve"> bei politinio pasitikėjimo pareigas einantiems asmenims.</w:t>
      </w:r>
    </w:p>
    <w:p w14:paraId="350C7CBD" w14:textId="77777777" w:rsidR="00E232AA" w:rsidRPr="00841AE4" w:rsidRDefault="00E232AA" w:rsidP="00841AE4">
      <w:pPr>
        <w:ind w:firstLine="0"/>
        <w:rPr>
          <w:rFonts w:eastAsia="Calibri"/>
          <w:szCs w:val="24"/>
        </w:rPr>
      </w:pPr>
    </w:p>
    <w:p w14:paraId="3B1A29AA" w14:textId="77777777" w:rsidR="00E93467" w:rsidRPr="00ED47BE" w:rsidRDefault="00E232AA" w:rsidP="00E93467">
      <w:pPr>
        <w:pStyle w:val="Antrat1"/>
        <w:framePr w:hSpace="0" w:wrap="auto" w:vAnchor="margin" w:hAnchor="text" w:yAlign="inline"/>
        <w:ind w:right="6"/>
        <w:rPr>
          <w:sz w:val="24"/>
          <w:szCs w:val="24"/>
        </w:rPr>
      </w:pPr>
      <w:r w:rsidRPr="00ED47BE">
        <w:rPr>
          <w:sz w:val="24"/>
          <w:szCs w:val="24"/>
        </w:rPr>
        <w:t>II SKYRIUS</w:t>
      </w:r>
    </w:p>
    <w:p w14:paraId="75BD31C7" w14:textId="77777777" w:rsidR="00E232AA" w:rsidRPr="00ED47BE" w:rsidRDefault="00E232AA" w:rsidP="00E93467">
      <w:pPr>
        <w:pStyle w:val="Antrat1"/>
        <w:framePr w:hSpace="0" w:wrap="auto" w:vAnchor="margin" w:hAnchor="text" w:yAlign="inline"/>
        <w:ind w:right="6"/>
        <w:rPr>
          <w:sz w:val="24"/>
          <w:szCs w:val="24"/>
        </w:rPr>
      </w:pPr>
      <w:r w:rsidRPr="00ED47BE">
        <w:rPr>
          <w:sz w:val="24"/>
          <w:szCs w:val="24"/>
        </w:rPr>
        <w:t>GARBĖS PILIEČIO VARDO SUTEIKIMO SĄLYGOS IR TVARKA</w:t>
      </w:r>
    </w:p>
    <w:p w14:paraId="762B8305" w14:textId="77777777" w:rsidR="00E232AA" w:rsidRPr="00877E89" w:rsidRDefault="00E232AA" w:rsidP="00E232AA">
      <w:pPr>
        <w:spacing w:after="24" w:line="259" w:lineRule="auto"/>
        <w:ind w:firstLine="0"/>
        <w:jc w:val="left"/>
        <w:rPr>
          <w:szCs w:val="24"/>
        </w:rPr>
      </w:pPr>
      <w:r w:rsidRPr="00877E89">
        <w:rPr>
          <w:b/>
          <w:szCs w:val="24"/>
        </w:rPr>
        <w:t xml:space="preserve"> </w:t>
      </w:r>
    </w:p>
    <w:p w14:paraId="7E4E4E06" w14:textId="77777777" w:rsidR="00E232AA" w:rsidRDefault="00E232AA" w:rsidP="003C61FD">
      <w:pPr>
        <w:pStyle w:val="Sraopastraipa"/>
        <w:numPr>
          <w:ilvl w:val="0"/>
          <w:numId w:val="3"/>
        </w:numPr>
        <w:tabs>
          <w:tab w:val="left" w:pos="993"/>
        </w:tabs>
        <w:spacing w:after="0" w:line="240" w:lineRule="auto"/>
        <w:ind w:left="0" w:right="0" w:firstLine="720"/>
      </w:pPr>
      <w:r w:rsidRPr="0040587B">
        <w:t>Siūlymus dėl Garbės pilie</w:t>
      </w:r>
      <w:r>
        <w:t>čio vardo suteikimo gali teikti:</w:t>
      </w:r>
    </w:p>
    <w:p w14:paraId="1D143C16" w14:textId="77777777" w:rsidR="00E232AA" w:rsidRPr="004B02E6" w:rsidRDefault="00E232AA" w:rsidP="00805E76">
      <w:pPr>
        <w:tabs>
          <w:tab w:val="left" w:pos="993"/>
          <w:tab w:val="left" w:pos="1134"/>
        </w:tabs>
        <w:rPr>
          <w:color w:val="000000"/>
        </w:rPr>
      </w:pPr>
      <w:r>
        <w:t xml:space="preserve">5.1. Savivaldybės mero </w:t>
      </w:r>
      <w:r w:rsidRPr="004B02E6">
        <w:rPr>
          <w:color w:val="000000"/>
        </w:rPr>
        <w:t xml:space="preserve">institucija, </w:t>
      </w:r>
      <w:r w:rsidR="00E93467">
        <w:rPr>
          <w:color w:val="000000"/>
        </w:rPr>
        <w:t xml:space="preserve">Savivaldybės tarybos komitetai, </w:t>
      </w:r>
      <w:r w:rsidRPr="004B02E6">
        <w:rPr>
          <w:color w:val="000000"/>
        </w:rPr>
        <w:t>tarybos ir nuolatinės komisijos;</w:t>
      </w:r>
    </w:p>
    <w:p w14:paraId="2C51CDDE" w14:textId="77777777" w:rsidR="00E232AA" w:rsidRPr="004B02E6" w:rsidRDefault="00E232AA" w:rsidP="00805E76">
      <w:pPr>
        <w:tabs>
          <w:tab w:val="left" w:pos="993"/>
          <w:tab w:val="left" w:pos="1134"/>
        </w:tabs>
        <w:rPr>
          <w:color w:val="000000"/>
        </w:rPr>
      </w:pPr>
      <w:r w:rsidRPr="004B02E6">
        <w:rPr>
          <w:color w:val="000000"/>
        </w:rPr>
        <w:t>5.2. savivaldybės teritorijoje veikiančios asociacijos, bendruomenės;</w:t>
      </w:r>
    </w:p>
    <w:p w14:paraId="59538820" w14:textId="77777777" w:rsidR="00E232AA" w:rsidRPr="004B02E6" w:rsidRDefault="00E232AA" w:rsidP="00805E76">
      <w:pPr>
        <w:tabs>
          <w:tab w:val="left" w:pos="993"/>
          <w:tab w:val="left" w:pos="1134"/>
        </w:tabs>
        <w:rPr>
          <w:color w:val="000000"/>
        </w:rPr>
      </w:pPr>
      <w:r w:rsidRPr="004B02E6">
        <w:rPr>
          <w:color w:val="000000"/>
        </w:rPr>
        <w:t xml:space="preserve">5.3. ne mažesnė kaip 20 asmenų grupė. </w:t>
      </w:r>
    </w:p>
    <w:p w14:paraId="749A2297" w14:textId="073559E5" w:rsidR="00E232AA" w:rsidRPr="004B02E6" w:rsidRDefault="00E232AA" w:rsidP="003C61FD">
      <w:pPr>
        <w:numPr>
          <w:ilvl w:val="0"/>
          <w:numId w:val="3"/>
        </w:numPr>
        <w:tabs>
          <w:tab w:val="left" w:pos="993"/>
        </w:tabs>
        <w:ind w:left="0" w:firstLine="720"/>
        <w:rPr>
          <w:color w:val="000000"/>
        </w:rPr>
      </w:pPr>
      <w:r w:rsidRPr="004B02E6">
        <w:rPr>
          <w:color w:val="000000"/>
        </w:rPr>
        <w:t>Saviv</w:t>
      </w:r>
      <w:r>
        <w:rPr>
          <w:color w:val="000000"/>
        </w:rPr>
        <w:t>aldybės administracija kiekvienais metais iki sausio mėnesio 31 dienos</w:t>
      </w:r>
      <w:r w:rsidRPr="004B02E6">
        <w:rPr>
          <w:color w:val="000000"/>
        </w:rPr>
        <w:t xml:space="preserve"> Savivaldybės interneto svetainėje ir vietinėje spaudoje, socialinėse medijose informuoja </w:t>
      </w:r>
      <w:r w:rsidR="00877E89">
        <w:rPr>
          <w:color w:val="000000"/>
        </w:rPr>
        <w:t>s</w:t>
      </w:r>
      <w:r w:rsidRPr="004B02E6">
        <w:rPr>
          <w:color w:val="000000"/>
        </w:rPr>
        <w:t xml:space="preserve">avivaldybės bendruomenę apie galimybę teikti siūlymus Plungės garbės piliečio vardui suteikti. </w:t>
      </w:r>
    </w:p>
    <w:p w14:paraId="582DFB6E" w14:textId="77777777" w:rsidR="00E232AA" w:rsidRPr="004B02E6" w:rsidRDefault="00E232AA" w:rsidP="003C61FD">
      <w:pPr>
        <w:numPr>
          <w:ilvl w:val="0"/>
          <w:numId w:val="3"/>
        </w:numPr>
        <w:tabs>
          <w:tab w:val="left" w:pos="993"/>
        </w:tabs>
        <w:ind w:left="0" w:firstLine="720"/>
        <w:rPr>
          <w:color w:val="000000"/>
        </w:rPr>
      </w:pPr>
      <w:r w:rsidRPr="004B02E6">
        <w:rPr>
          <w:color w:val="000000"/>
        </w:rPr>
        <w:t>Siūlymai dėl Garbės piliečio vardo suteikimo pateikiami raštu Plungės rajono savivaldybės tarybos sudarytai Siūlymams dėl Plungės garbės piliečio vardo suteikimo nagrinėti komisijai. Siūlant kandidatą, pateikiama informacija apie jį:</w:t>
      </w:r>
    </w:p>
    <w:p w14:paraId="77139F79" w14:textId="77777777" w:rsidR="00E232AA" w:rsidRPr="004B02E6" w:rsidRDefault="00E232AA" w:rsidP="003C61FD">
      <w:pPr>
        <w:pStyle w:val="Sraopastraipa"/>
        <w:numPr>
          <w:ilvl w:val="1"/>
          <w:numId w:val="5"/>
        </w:numPr>
        <w:tabs>
          <w:tab w:val="left" w:pos="1134"/>
        </w:tabs>
        <w:spacing w:after="0" w:line="240" w:lineRule="auto"/>
        <w:ind w:left="0" w:right="0" w:firstLine="720"/>
      </w:pPr>
      <w:r w:rsidRPr="004B02E6">
        <w:t xml:space="preserve"> kandidato gyvenimo aprašymas;</w:t>
      </w:r>
    </w:p>
    <w:p w14:paraId="46D9D01B" w14:textId="77777777" w:rsidR="00E232AA" w:rsidRPr="00B420BD" w:rsidRDefault="00E232AA" w:rsidP="003C61FD">
      <w:pPr>
        <w:pStyle w:val="Sraopastraipa"/>
        <w:numPr>
          <w:ilvl w:val="1"/>
          <w:numId w:val="5"/>
        </w:numPr>
        <w:tabs>
          <w:tab w:val="left" w:pos="1134"/>
        </w:tabs>
        <w:spacing w:after="0" w:line="240" w:lineRule="auto"/>
        <w:ind w:left="0" w:right="0" w:firstLine="720"/>
      </w:pPr>
      <w:r w:rsidRPr="004B02E6">
        <w:t xml:space="preserve"> kandidato darbų </w:t>
      </w:r>
      <w:r w:rsidRPr="00B420BD">
        <w:t>ir nuopelnų pagrindimas (nurodomi duomenys apie gautus apdovanojimus);</w:t>
      </w:r>
    </w:p>
    <w:p w14:paraId="2D116C0F" w14:textId="6A986DB4" w:rsidR="00E232AA" w:rsidRPr="00B420BD" w:rsidRDefault="00E232AA" w:rsidP="003C61FD">
      <w:pPr>
        <w:pStyle w:val="Sraopastraipa"/>
        <w:numPr>
          <w:ilvl w:val="1"/>
          <w:numId w:val="5"/>
        </w:numPr>
        <w:tabs>
          <w:tab w:val="left" w:pos="1134"/>
        </w:tabs>
        <w:spacing w:after="0" w:line="240" w:lineRule="auto"/>
        <w:ind w:left="0" w:right="0" w:firstLine="720"/>
      </w:pPr>
      <w:r w:rsidRPr="00B420BD">
        <w:t xml:space="preserve"> kandidato asmens tapatybę patvirtinančio dokumento kopija, asmens kontaktini</w:t>
      </w:r>
      <w:r w:rsidR="00877E89" w:rsidRPr="00B420BD">
        <w:t>ai</w:t>
      </w:r>
      <w:r w:rsidRPr="00B420BD">
        <w:t xml:space="preserve"> duomen</w:t>
      </w:r>
      <w:r w:rsidR="00877E89" w:rsidRPr="00B420BD">
        <w:t>y</w:t>
      </w:r>
      <w:r w:rsidRPr="00B420BD">
        <w:t>s (tel. Nr., el.</w:t>
      </w:r>
      <w:r w:rsidR="00E93467" w:rsidRPr="00B420BD">
        <w:t xml:space="preserve"> </w:t>
      </w:r>
      <w:r w:rsidRPr="00B420BD">
        <w:t>p. adresas);</w:t>
      </w:r>
    </w:p>
    <w:p w14:paraId="106B4389" w14:textId="77777777" w:rsidR="00E232AA" w:rsidRPr="00B420BD" w:rsidRDefault="00E232AA" w:rsidP="003C61FD">
      <w:pPr>
        <w:pStyle w:val="Sraopastraipa"/>
        <w:numPr>
          <w:ilvl w:val="1"/>
          <w:numId w:val="5"/>
        </w:numPr>
        <w:tabs>
          <w:tab w:val="left" w:pos="1134"/>
        </w:tabs>
        <w:spacing w:after="0" w:line="240" w:lineRule="auto"/>
        <w:ind w:left="0" w:right="0" w:firstLine="720"/>
      </w:pPr>
      <w:r w:rsidRPr="00B420BD">
        <w:t xml:space="preserve"> ne mažiau kaip dvi ekspertų rekomendacijas, kurių bent viena būtų atstovaujamosios srities nacionalinio lygmens;</w:t>
      </w:r>
    </w:p>
    <w:p w14:paraId="7E0A8834" w14:textId="74B571EC" w:rsidR="00E232AA" w:rsidRPr="00B420BD" w:rsidRDefault="00E232AA" w:rsidP="003C61FD">
      <w:pPr>
        <w:pStyle w:val="Sraopastraipa"/>
        <w:numPr>
          <w:ilvl w:val="1"/>
          <w:numId w:val="5"/>
        </w:numPr>
        <w:tabs>
          <w:tab w:val="left" w:pos="1134"/>
        </w:tabs>
        <w:spacing w:after="0" w:line="240" w:lineRule="auto"/>
        <w:ind w:left="0" w:right="0" w:firstLine="720"/>
      </w:pPr>
      <w:r w:rsidRPr="00B420BD">
        <w:t xml:space="preserve"> jei siūlymas kolektyvinis, prie kitų dokumentų pridedama susirinkimo (posėdžio) protokolo kopija, atitinkanti dokumentų rengimo ir įforminimo reikalavimus; </w:t>
      </w:r>
    </w:p>
    <w:p w14:paraId="75181DE3" w14:textId="6FE05B46" w:rsidR="00E232AA" w:rsidRPr="00B420BD" w:rsidRDefault="00E232AA" w:rsidP="003C61FD">
      <w:pPr>
        <w:pStyle w:val="Sraopastraipa"/>
        <w:numPr>
          <w:ilvl w:val="1"/>
          <w:numId w:val="5"/>
        </w:numPr>
        <w:tabs>
          <w:tab w:val="left" w:pos="1134"/>
        </w:tabs>
        <w:spacing w:after="0" w:line="240" w:lineRule="auto"/>
        <w:ind w:left="0" w:right="0" w:firstLine="720"/>
      </w:pPr>
      <w:r w:rsidRPr="00B420BD">
        <w:t xml:space="preserve">kandidato sutikimas </w:t>
      </w:r>
      <w:r w:rsidR="00190B71" w:rsidRPr="00B420BD">
        <w:t xml:space="preserve">teikti </w:t>
      </w:r>
      <w:r w:rsidRPr="00B420BD">
        <w:t>jo kandidatūr</w:t>
      </w:r>
      <w:r w:rsidR="00190B71" w:rsidRPr="00B420BD">
        <w:t>ą</w:t>
      </w:r>
      <w:r w:rsidRPr="00B420BD">
        <w:t>;</w:t>
      </w:r>
    </w:p>
    <w:p w14:paraId="393F75FE" w14:textId="77777777" w:rsidR="00E232AA" w:rsidRPr="00B420BD" w:rsidRDefault="00E232AA" w:rsidP="003C61FD">
      <w:pPr>
        <w:pStyle w:val="Sraopastraipa"/>
        <w:numPr>
          <w:ilvl w:val="1"/>
          <w:numId w:val="5"/>
        </w:numPr>
        <w:tabs>
          <w:tab w:val="left" w:pos="1134"/>
        </w:tabs>
        <w:spacing w:after="0" w:line="240" w:lineRule="auto"/>
        <w:ind w:left="0" w:right="0" w:firstLine="720"/>
        <w:rPr>
          <w:color w:val="auto"/>
        </w:rPr>
      </w:pPr>
      <w:r w:rsidRPr="00B420BD">
        <w:t xml:space="preserve">kandidato  sutikimas </w:t>
      </w:r>
      <w:r w:rsidRPr="00B420BD">
        <w:rPr>
          <w:color w:val="auto"/>
        </w:rPr>
        <w:t>tvarkyti  asmens d</w:t>
      </w:r>
      <w:r w:rsidR="00841AE4" w:rsidRPr="00B420BD">
        <w:rPr>
          <w:color w:val="auto"/>
        </w:rPr>
        <w:t>uomenis;</w:t>
      </w:r>
    </w:p>
    <w:p w14:paraId="529E53BC" w14:textId="4D0A5975" w:rsidR="00E232AA" w:rsidRPr="00B420BD" w:rsidRDefault="00190B71" w:rsidP="003C61FD">
      <w:pPr>
        <w:tabs>
          <w:tab w:val="left" w:pos="1134"/>
        </w:tabs>
      </w:pPr>
      <w:r w:rsidRPr="00B420BD">
        <w:t xml:space="preserve">7.8. </w:t>
      </w:r>
      <w:r w:rsidR="00841AE4" w:rsidRPr="00B420BD">
        <w:t>v</w:t>
      </w:r>
      <w:r w:rsidR="00E232AA" w:rsidRPr="00B420BD">
        <w:t xml:space="preserve">isi 7 punkte nurodyti dokumentai pateikiami iki einamųjų metų kovo 1 dienos. </w:t>
      </w:r>
    </w:p>
    <w:p w14:paraId="1EFF318F" w14:textId="77777777" w:rsidR="00E232AA" w:rsidRPr="00B420BD" w:rsidRDefault="00E232AA" w:rsidP="003C61FD">
      <w:pPr>
        <w:numPr>
          <w:ilvl w:val="0"/>
          <w:numId w:val="3"/>
        </w:numPr>
        <w:tabs>
          <w:tab w:val="left" w:pos="993"/>
        </w:tabs>
        <w:ind w:left="0" w:firstLine="720"/>
      </w:pPr>
      <w:r w:rsidRPr="00B420BD">
        <w:t>Siūlomi kandidatai turi būti nepriekaištingos reputacijos.</w:t>
      </w:r>
    </w:p>
    <w:p w14:paraId="3F1D01C2" w14:textId="77777777" w:rsidR="00E232AA" w:rsidRPr="00B420BD" w:rsidRDefault="00E232AA" w:rsidP="003C61FD">
      <w:pPr>
        <w:numPr>
          <w:ilvl w:val="0"/>
          <w:numId w:val="3"/>
        </w:numPr>
        <w:tabs>
          <w:tab w:val="left" w:pos="993"/>
        </w:tabs>
        <w:ind w:left="0" w:firstLine="720"/>
      </w:pPr>
      <w:r w:rsidRPr="00B420BD">
        <w:t xml:space="preserve">Už siūlomo asmens duomenų tikrumą atsako duomenų teikėjai. </w:t>
      </w:r>
    </w:p>
    <w:p w14:paraId="56D93BE7" w14:textId="4FB32D54" w:rsidR="00E232AA" w:rsidRPr="00B420BD" w:rsidRDefault="00190B71" w:rsidP="003C61FD">
      <w:pPr>
        <w:tabs>
          <w:tab w:val="left" w:pos="993"/>
          <w:tab w:val="left" w:pos="1134"/>
        </w:tabs>
      </w:pPr>
      <w:r w:rsidRPr="00B420BD">
        <w:t xml:space="preserve">10. </w:t>
      </w:r>
      <w:r w:rsidR="00E232AA" w:rsidRPr="00B420BD">
        <w:t xml:space="preserve">Sprendimo projektą Garbės piliečio vardui suteikti Savivaldybės tarybai teikia Siūlymams dėl Plungės garbės piliečio vardo suteikimo nagrinėti komisija.  </w:t>
      </w:r>
    </w:p>
    <w:p w14:paraId="1B0B29BB" w14:textId="15BC2F93" w:rsidR="00CB7DC1" w:rsidRPr="00B420BD" w:rsidRDefault="00E232AA" w:rsidP="003C61FD">
      <w:pPr>
        <w:pStyle w:val="Sraopastraipa"/>
        <w:numPr>
          <w:ilvl w:val="0"/>
          <w:numId w:val="4"/>
        </w:numPr>
        <w:tabs>
          <w:tab w:val="left" w:pos="1134"/>
        </w:tabs>
        <w:spacing w:after="0" w:line="240" w:lineRule="auto"/>
        <w:ind w:left="0" w:right="0" w:firstLine="720"/>
        <w:rPr>
          <w:color w:val="auto"/>
        </w:rPr>
      </w:pPr>
      <w:r w:rsidRPr="00B420BD">
        <w:t xml:space="preserve">Savivaldybės taryba tvirtina Komisijos nuostatus, jos sudėtį </w:t>
      </w:r>
      <w:r w:rsidRPr="00B420BD">
        <w:rPr>
          <w:color w:val="auto"/>
        </w:rPr>
        <w:t>bei mero teikiamą Komisijos pirmininko kandidatūrą.</w:t>
      </w:r>
    </w:p>
    <w:p w14:paraId="32EFBFD5" w14:textId="5678D52A" w:rsidR="00CB7DC1" w:rsidRPr="00B420BD" w:rsidRDefault="00E232AA" w:rsidP="00805E76">
      <w:pPr>
        <w:tabs>
          <w:tab w:val="left" w:pos="1134"/>
        </w:tabs>
      </w:pPr>
      <w:r w:rsidRPr="00B420BD">
        <w:lastRenderedPageBreak/>
        <w:t xml:space="preserve">12. Komisiją sudaroma iš 11 narių: du </w:t>
      </w:r>
      <w:r w:rsidR="00C952F0" w:rsidRPr="00B420BD">
        <w:t>–</w:t>
      </w:r>
      <w:r w:rsidR="00190B71" w:rsidRPr="00B420BD">
        <w:t xml:space="preserve"> </w:t>
      </w:r>
      <w:r w:rsidRPr="00B420BD">
        <w:t xml:space="preserve">Savivaldybės tarybos nariai (vienas </w:t>
      </w:r>
      <w:r w:rsidR="00190B71" w:rsidRPr="00B420BD">
        <w:t>- daugumos</w:t>
      </w:r>
      <w:r w:rsidRPr="00B420BD">
        <w:t xml:space="preserve"> ir vienas</w:t>
      </w:r>
      <w:r w:rsidR="00190B71" w:rsidRPr="00B420BD">
        <w:t xml:space="preserve"> -</w:t>
      </w:r>
      <w:r w:rsidRPr="00B420BD">
        <w:t xml:space="preserve"> opozicijos), </w:t>
      </w:r>
      <w:r w:rsidR="00CB7DC1" w:rsidRPr="00B420BD">
        <w:t xml:space="preserve">du </w:t>
      </w:r>
      <w:r w:rsidRPr="00B420BD">
        <w:t>Savivaldybės administracijos atstova</w:t>
      </w:r>
      <w:r w:rsidR="00C952F0" w:rsidRPr="00B420BD">
        <w:t>i</w:t>
      </w:r>
      <w:r w:rsidRPr="00B420BD">
        <w:t xml:space="preserve">, </w:t>
      </w:r>
      <w:r w:rsidR="00C952F0" w:rsidRPr="00B420BD">
        <w:t>du – Savivaldybės kultūros ir meno taryb</w:t>
      </w:r>
      <w:r w:rsidR="003141D8" w:rsidRPr="00B420BD">
        <w:t>os nariai</w:t>
      </w:r>
      <w:r w:rsidR="00C952F0" w:rsidRPr="00B420BD">
        <w:t xml:space="preserve">, </w:t>
      </w:r>
      <w:r w:rsidRPr="00B420BD">
        <w:t xml:space="preserve">vieną deleguoja  Savivaldybės </w:t>
      </w:r>
      <w:r w:rsidR="00190B71" w:rsidRPr="00B420BD">
        <w:t>Š</w:t>
      </w:r>
      <w:r w:rsidRPr="00B420BD">
        <w:t xml:space="preserve">vietimo taryba, vieną </w:t>
      </w:r>
      <w:r w:rsidR="00974C05" w:rsidRPr="00B420BD">
        <w:t>–</w:t>
      </w:r>
      <w:r w:rsidR="00CB7DC1" w:rsidRPr="00B420BD">
        <w:t xml:space="preserve"> </w:t>
      </w:r>
      <w:r w:rsidR="00D50B5C" w:rsidRPr="00B420BD">
        <w:t xml:space="preserve">Savivaldybės išplėstinė </w:t>
      </w:r>
      <w:proofErr w:type="spellStart"/>
      <w:r w:rsidR="00F10FF1" w:rsidRPr="00B420BD">
        <w:t>seniūnaičių</w:t>
      </w:r>
      <w:proofErr w:type="spellEnd"/>
      <w:r w:rsidR="00F10FF1" w:rsidRPr="00B420BD">
        <w:t xml:space="preserve"> sueiga</w:t>
      </w:r>
      <w:r w:rsidRPr="00B420BD">
        <w:t xml:space="preserve">, vieną </w:t>
      </w:r>
      <w:r w:rsidR="00CB7DC1" w:rsidRPr="00B420BD">
        <w:t>–</w:t>
      </w:r>
      <w:r w:rsidR="00190B71" w:rsidRPr="00B420BD">
        <w:t xml:space="preserve"> </w:t>
      </w:r>
      <w:r w:rsidRPr="00B420BD">
        <w:t>Plungės pramonin</w:t>
      </w:r>
      <w:r w:rsidR="00190B71" w:rsidRPr="00B420BD">
        <w:t>in</w:t>
      </w:r>
      <w:r w:rsidRPr="00B420BD">
        <w:t xml:space="preserve">kų sąjunga, vieną </w:t>
      </w:r>
      <w:r w:rsidR="00974C05" w:rsidRPr="00B420BD">
        <w:t>–</w:t>
      </w:r>
      <w:r w:rsidRPr="00B420BD">
        <w:t xml:space="preserve"> Bendruomeninių organizacijų taryba, vieną</w:t>
      </w:r>
      <w:r w:rsidR="00CB7DC1" w:rsidRPr="00B420BD">
        <w:t xml:space="preserve"> –</w:t>
      </w:r>
      <w:r w:rsidRPr="00B420BD">
        <w:t xml:space="preserve"> Sporto taryba.</w:t>
      </w:r>
    </w:p>
    <w:p w14:paraId="3519DDE3" w14:textId="77777777" w:rsidR="00E232AA" w:rsidRPr="00B420BD" w:rsidRDefault="00E93467" w:rsidP="00805E76">
      <w:pPr>
        <w:tabs>
          <w:tab w:val="left" w:pos="1134"/>
        </w:tabs>
        <w:rPr>
          <w:color w:val="000000"/>
        </w:rPr>
      </w:pPr>
      <w:r w:rsidRPr="00B420BD">
        <w:rPr>
          <w:color w:val="000000"/>
        </w:rPr>
        <w:t xml:space="preserve">13. </w:t>
      </w:r>
      <w:r w:rsidR="00E232AA" w:rsidRPr="00B420BD">
        <w:rPr>
          <w:color w:val="000000"/>
        </w:rPr>
        <w:t>Komisijos siūlymai dėl Garbės piliečio vardo suteikimo nagrinėjami posėdžiuose, gavus bent vieną pasiūlymą asmeniui suteikti Garbės piliečio vardą. Posėdį kviečia Komisijos pirmininkas arba jo įgaliotas Komisijos narys. Komisijos posėdis protokoluojamas. Komisijos posėdžio protokolą pasirašo Komisijos (posėdžio) pirmininkas ir sekretorius.</w:t>
      </w:r>
    </w:p>
    <w:p w14:paraId="3C6229C7" w14:textId="77777777" w:rsidR="00E232AA" w:rsidRPr="00B420BD" w:rsidRDefault="00E232AA" w:rsidP="00805E76">
      <w:pPr>
        <w:tabs>
          <w:tab w:val="left" w:pos="1134"/>
        </w:tabs>
        <w:rPr>
          <w:szCs w:val="24"/>
        </w:rPr>
      </w:pPr>
      <w:r w:rsidRPr="00B420BD">
        <w:rPr>
          <w:color w:val="000000"/>
        </w:rPr>
        <w:t xml:space="preserve">14. </w:t>
      </w:r>
      <w:r w:rsidRPr="00B420BD">
        <w:rPr>
          <w:szCs w:val="24"/>
        </w:rPr>
        <w:t>Jei dėl nepaprastosios padėties, ekstremaliosios situacijos ar karantino Komisijos posėdžiai negali vykti Komisijos nariams posėdyje dalyvaujant fiziškai, Komisijos posėdžiai gali vykti nuotoliniu būdu realiuoju laiku elektroninių ryšių priemonėmis.</w:t>
      </w:r>
    </w:p>
    <w:p w14:paraId="1CE988BE" w14:textId="77777777" w:rsidR="00E232AA" w:rsidRPr="00B420BD" w:rsidRDefault="00E232AA" w:rsidP="00805E76">
      <w:pPr>
        <w:tabs>
          <w:tab w:val="left" w:pos="1134"/>
        </w:tabs>
        <w:rPr>
          <w:color w:val="000000"/>
        </w:rPr>
      </w:pPr>
      <w:r w:rsidRPr="00B420BD">
        <w:rPr>
          <w:szCs w:val="24"/>
        </w:rPr>
        <w:t xml:space="preserve">15. </w:t>
      </w:r>
      <w:r w:rsidRPr="00B420BD">
        <w:rPr>
          <w:color w:val="000000"/>
        </w:rPr>
        <w:t>Siekiant apsaugoti kandidatų privatumą, Komisijos posėdžiai yra uždari, jų sprendimai neviešinami, tik perduodami Savivaldybės tarybai.</w:t>
      </w:r>
    </w:p>
    <w:p w14:paraId="462FA582" w14:textId="77777777" w:rsidR="00E232AA" w:rsidRPr="00B420BD" w:rsidRDefault="00E232AA" w:rsidP="00805E76">
      <w:pPr>
        <w:tabs>
          <w:tab w:val="left" w:pos="1134"/>
        </w:tabs>
        <w:rPr>
          <w:color w:val="000000"/>
        </w:rPr>
      </w:pPr>
      <w:r w:rsidRPr="00B420BD">
        <w:rPr>
          <w:color w:val="000000"/>
        </w:rPr>
        <w:t>16. Komisijos nariai ir Komisijos sekretorius įsipareigoja neatskleisti posėdyje nagrinėtos ar kitos su Komisijos darbo procedūromis susijusios informacijos ir Komisijos priimto sprendimo.</w:t>
      </w:r>
    </w:p>
    <w:p w14:paraId="2CED46D1" w14:textId="77777777" w:rsidR="00E232AA" w:rsidRPr="00B420BD" w:rsidRDefault="00E232AA" w:rsidP="003C61FD">
      <w:pPr>
        <w:tabs>
          <w:tab w:val="left" w:pos="993"/>
        </w:tabs>
        <w:rPr>
          <w:color w:val="000000"/>
        </w:rPr>
      </w:pPr>
      <w:r w:rsidRPr="00B420BD">
        <w:rPr>
          <w:color w:val="000000"/>
        </w:rPr>
        <w:t>17. Komisijos posėdis laikomas teisėtu, jei jame dalyvauja ne mažiau kaip 2/3 visų Komisijos narių.</w:t>
      </w:r>
    </w:p>
    <w:p w14:paraId="25C28A8E" w14:textId="4E7AA5C2" w:rsidR="00E232AA" w:rsidRPr="00B420BD" w:rsidRDefault="00E232AA" w:rsidP="00805E76">
      <w:pPr>
        <w:tabs>
          <w:tab w:val="left" w:pos="1134"/>
        </w:tabs>
        <w:rPr>
          <w:color w:val="000000"/>
        </w:rPr>
      </w:pPr>
      <w:r w:rsidRPr="00B420BD">
        <w:rPr>
          <w:color w:val="000000"/>
        </w:rPr>
        <w:t>18. Komisijos narys Komisijos posėdyje prieš pradedant svarstyti siūlymą, kuris jam sukelia interesų konfliktą, privalo informuoti Komisiją apie esamą interesų konfliktą, pareikšti apie nusišalinimą ir, jeigu Komisija nusišalinimą priima, jokia forma nedalyvauti toliau svarstant siūlymą. Komisijos nario nusišalinimas priimamas posėdyje dalyvaujančių Komisijos narių balsų dauguma</w:t>
      </w:r>
      <w:r w:rsidR="00324B56" w:rsidRPr="00B420BD">
        <w:rPr>
          <w:color w:val="000000"/>
        </w:rPr>
        <w:t>.</w:t>
      </w:r>
    </w:p>
    <w:p w14:paraId="334A4021" w14:textId="77777777" w:rsidR="00E232AA" w:rsidRPr="00B420BD" w:rsidRDefault="00E232AA" w:rsidP="003C61FD">
      <w:pPr>
        <w:tabs>
          <w:tab w:val="left" w:pos="1134"/>
        </w:tabs>
        <w:rPr>
          <w:color w:val="000000"/>
        </w:rPr>
      </w:pPr>
      <w:r w:rsidRPr="00B420BD">
        <w:rPr>
          <w:color w:val="000000"/>
        </w:rPr>
        <w:t>19. Komisija turi teisę prašyti pareiškėjų trūkstamos papildomos informacijos apie pasiūlytus kandidatus ir jų veiklą, o pareiškėjai privalo pateikti reikalaujamą informaciją per 5 darbo dienas Komisijos nurodyta forma.</w:t>
      </w:r>
    </w:p>
    <w:p w14:paraId="428B03F6" w14:textId="77777777" w:rsidR="00E232AA" w:rsidRPr="00B420BD" w:rsidRDefault="00E232AA" w:rsidP="00805E76">
      <w:pPr>
        <w:tabs>
          <w:tab w:val="left" w:pos="1134"/>
        </w:tabs>
        <w:rPr>
          <w:color w:val="000000"/>
        </w:rPr>
      </w:pPr>
      <w:r w:rsidRPr="00B420BD">
        <w:rPr>
          <w:color w:val="000000"/>
        </w:rPr>
        <w:t>20. Siūlymas nesvarstomas nei Komisijos posėdyje, nei Savivaldybės tarybos posėdyje, jeigu:</w:t>
      </w:r>
    </w:p>
    <w:p w14:paraId="6A23C344" w14:textId="77777777" w:rsidR="00E232AA" w:rsidRPr="00B420BD" w:rsidRDefault="00E232AA" w:rsidP="00805E76">
      <w:pPr>
        <w:tabs>
          <w:tab w:val="left" w:pos="1134"/>
        </w:tabs>
        <w:rPr>
          <w:color w:val="000000"/>
        </w:rPr>
      </w:pPr>
      <w:r w:rsidRPr="00B420BD">
        <w:rPr>
          <w:color w:val="000000"/>
        </w:rPr>
        <w:t>20.1. siūlymo teikėjas neatitinka Nuostatų 5 punkte nurodytų reikalavimų;</w:t>
      </w:r>
    </w:p>
    <w:p w14:paraId="7906EBCE" w14:textId="77777777" w:rsidR="00E232AA" w:rsidRPr="00B420BD" w:rsidRDefault="00E232AA" w:rsidP="00805E76">
      <w:pPr>
        <w:tabs>
          <w:tab w:val="left" w:pos="1134"/>
        </w:tabs>
        <w:rPr>
          <w:color w:val="000000"/>
        </w:rPr>
      </w:pPr>
      <w:r w:rsidRPr="00B420BD">
        <w:rPr>
          <w:color w:val="000000"/>
        </w:rPr>
        <w:t>20.2. siūlymas ir kiti dokumentai neatitinka Nuostatų 7 punkte nurodytų reikalavimų;</w:t>
      </w:r>
    </w:p>
    <w:p w14:paraId="19913174" w14:textId="77777777" w:rsidR="00E232AA" w:rsidRPr="00B420BD" w:rsidRDefault="00BB0347" w:rsidP="00805E76">
      <w:pPr>
        <w:tabs>
          <w:tab w:val="left" w:pos="1134"/>
        </w:tabs>
      </w:pPr>
      <w:r w:rsidRPr="00B420BD">
        <w:t>20</w:t>
      </w:r>
      <w:r w:rsidR="00E232AA" w:rsidRPr="00B420BD">
        <w:t>.3. laiku ar visai nepateikiama Komisijos prašoma informacija, nurodyta Nuostatų 19 punkte.</w:t>
      </w:r>
      <w:r w:rsidR="009843B2" w:rsidRPr="00B420BD">
        <w:t xml:space="preserve"> </w:t>
      </w:r>
    </w:p>
    <w:p w14:paraId="7222ED1B" w14:textId="77777777" w:rsidR="00E232AA" w:rsidRPr="00B420BD" w:rsidRDefault="00E232AA" w:rsidP="00805E76">
      <w:pPr>
        <w:tabs>
          <w:tab w:val="left" w:pos="1134"/>
        </w:tabs>
        <w:rPr>
          <w:color w:val="000000"/>
        </w:rPr>
      </w:pPr>
      <w:r w:rsidRPr="00B420BD">
        <w:rPr>
          <w:color w:val="000000"/>
        </w:rPr>
        <w:t>21. Komisija siūlymus išnagrinėti ir sprendimus dėl jų priimti privalo per 20 darbo dienų nuo paskutinės siūlymų pateikimo termino dienos.</w:t>
      </w:r>
    </w:p>
    <w:p w14:paraId="40EF06F7" w14:textId="77777777" w:rsidR="00E232AA" w:rsidRPr="00B420BD" w:rsidRDefault="00E232AA" w:rsidP="00805E76">
      <w:pPr>
        <w:tabs>
          <w:tab w:val="left" w:pos="1134"/>
        </w:tabs>
        <w:rPr>
          <w:color w:val="000000"/>
        </w:rPr>
      </w:pPr>
      <w:r w:rsidRPr="00B420BD">
        <w:rPr>
          <w:color w:val="000000"/>
        </w:rPr>
        <w:t>22. Dėl kandidatų Garbės piliečio vardui suteikti Komisijos nariai balsuoja atviru balsavimu.</w:t>
      </w:r>
      <w:r w:rsidR="007B56AE" w:rsidRPr="00B420BD">
        <w:rPr>
          <w:color w:val="000000"/>
        </w:rPr>
        <w:t xml:space="preserve"> </w:t>
      </w:r>
      <w:r w:rsidRPr="00B420BD">
        <w:rPr>
          <w:color w:val="000000"/>
        </w:rPr>
        <w:t>Komisijos nariai turi po vieną balsą.</w:t>
      </w:r>
    </w:p>
    <w:p w14:paraId="2CEB09C6" w14:textId="67708232" w:rsidR="00E232AA" w:rsidRPr="00B420BD" w:rsidRDefault="00E232AA" w:rsidP="00805E76">
      <w:pPr>
        <w:tabs>
          <w:tab w:val="left" w:pos="1134"/>
        </w:tabs>
        <w:rPr>
          <w:color w:val="000000"/>
        </w:rPr>
      </w:pPr>
      <w:r w:rsidRPr="00B420BD">
        <w:rPr>
          <w:color w:val="000000"/>
        </w:rPr>
        <w:t>23. Komisija Savivaldybės tarybai teikia kandidatą</w:t>
      </w:r>
      <w:r w:rsidR="00324B56" w:rsidRPr="00B420BD">
        <w:rPr>
          <w:color w:val="000000"/>
        </w:rPr>
        <w:t xml:space="preserve"> </w:t>
      </w:r>
      <w:r w:rsidRPr="00B420BD">
        <w:rPr>
          <w:color w:val="000000"/>
        </w:rPr>
        <w:t>(-</w:t>
      </w:r>
      <w:proofErr w:type="spellStart"/>
      <w:r w:rsidRPr="00B420BD">
        <w:rPr>
          <w:color w:val="000000"/>
        </w:rPr>
        <w:t>us</w:t>
      </w:r>
      <w:proofErr w:type="spellEnd"/>
      <w:r w:rsidRPr="00B420BD">
        <w:rPr>
          <w:color w:val="000000"/>
        </w:rPr>
        <w:t>) Garbės piliečio vardui suteikti, kuris gavo ne mažiau kaip 2/3 visų  posėdyje dalyvavusių Komisijos narių balsų. Jei balsai pasiskirsto po lygiai, sprendimą lemia Komisijos pirmininko balsas.</w:t>
      </w:r>
    </w:p>
    <w:p w14:paraId="4FE2B4D0" w14:textId="77777777" w:rsidR="00E232AA" w:rsidRPr="00B420BD" w:rsidRDefault="00E232AA" w:rsidP="00805E76">
      <w:pPr>
        <w:tabs>
          <w:tab w:val="left" w:pos="1134"/>
        </w:tabs>
        <w:rPr>
          <w:color w:val="000000"/>
        </w:rPr>
      </w:pPr>
      <w:r w:rsidRPr="00B420BD">
        <w:rPr>
          <w:color w:val="000000"/>
        </w:rPr>
        <w:t>24. Jei nė vienas iš kandidatų negavo 23 punkte nustatyto balsų skaičiaus, Komisija priima sprendimą atsisakyti teikti pasiūlymą svarstyti Savivaldybės tarybai dėl G</w:t>
      </w:r>
      <w:r w:rsidR="00BB0347" w:rsidRPr="00B420BD">
        <w:rPr>
          <w:color w:val="000000"/>
        </w:rPr>
        <w:t>arbės piliečio vardo suteikimo.</w:t>
      </w:r>
    </w:p>
    <w:p w14:paraId="473F7F21" w14:textId="77777777" w:rsidR="00E232AA" w:rsidRPr="00B420BD" w:rsidRDefault="00BB0347" w:rsidP="00805E76">
      <w:pPr>
        <w:tabs>
          <w:tab w:val="left" w:pos="993"/>
        </w:tabs>
      </w:pPr>
      <w:r w:rsidRPr="00B420BD">
        <w:rPr>
          <w:color w:val="000000"/>
        </w:rPr>
        <w:t xml:space="preserve">25. </w:t>
      </w:r>
      <w:r w:rsidR="00E232AA" w:rsidRPr="00B420BD">
        <w:rPr>
          <w:color w:val="000000"/>
        </w:rPr>
        <w:t>Komisijos sprendimas atsisakyti teikti pasiūlymą svarstyti Savivaldybės tarybai yra galutinis.</w:t>
      </w:r>
    </w:p>
    <w:p w14:paraId="69FD0095" w14:textId="04014525" w:rsidR="00841AE4" w:rsidRPr="00B420BD" w:rsidRDefault="00E232AA" w:rsidP="00805E76">
      <w:pPr>
        <w:tabs>
          <w:tab w:val="left" w:pos="1134"/>
        </w:tabs>
        <w:rPr>
          <w:color w:val="000000"/>
        </w:rPr>
      </w:pPr>
      <w:r w:rsidRPr="00B420BD">
        <w:rPr>
          <w:color w:val="000000"/>
        </w:rPr>
        <w:t xml:space="preserve">26. </w:t>
      </w:r>
      <w:r w:rsidRPr="00B420BD">
        <w:t xml:space="preserve">Garbės piliečio vardas suteikiamas </w:t>
      </w:r>
      <w:r w:rsidR="007C30FE" w:rsidRPr="00B420BD">
        <w:t>Savivaldybės tarybos sprendimu.</w:t>
      </w:r>
    </w:p>
    <w:p w14:paraId="602540C4" w14:textId="77777777" w:rsidR="00324B56" w:rsidRPr="00B420BD" w:rsidRDefault="00841AE4" w:rsidP="00805E76">
      <w:pPr>
        <w:tabs>
          <w:tab w:val="left" w:pos="1134"/>
        </w:tabs>
        <w:rPr>
          <w:color w:val="000000"/>
        </w:rPr>
      </w:pPr>
      <w:r w:rsidRPr="00B420BD">
        <w:rPr>
          <w:color w:val="000000"/>
        </w:rPr>
        <w:t xml:space="preserve">27. Savivaldybės tarybos priimtą sprendimą meras pasirašo ne vėliau kaip per tris darbo dienas. Sprendimas ne vėliau kaip per 5 darbo dienas paviešinamas Savivaldybės interneto svetainėje. </w:t>
      </w:r>
    </w:p>
    <w:p w14:paraId="351A9D6A" w14:textId="27DED485" w:rsidR="00841AE4" w:rsidRDefault="00841AE4" w:rsidP="00805E76">
      <w:pPr>
        <w:tabs>
          <w:tab w:val="left" w:pos="1134"/>
        </w:tabs>
        <w:rPr>
          <w:color w:val="000000"/>
        </w:rPr>
      </w:pPr>
      <w:r w:rsidRPr="00B420BD">
        <w:rPr>
          <w:color w:val="000000"/>
        </w:rPr>
        <w:t>28. Savivaldybės  tarybos sprendimo</w:t>
      </w:r>
      <w:r w:rsidRPr="00841AE4">
        <w:rPr>
          <w:color w:val="000000"/>
        </w:rPr>
        <w:t xml:space="preserve"> kopija teikėjui išsiunčiama registruotu laišku ne vėliau kaip per 5 dienas nuo sprendimo priėmimo.</w:t>
      </w:r>
    </w:p>
    <w:p w14:paraId="13319E8D" w14:textId="77777777" w:rsidR="00805E76" w:rsidRDefault="00805E76" w:rsidP="00805E76">
      <w:pPr>
        <w:tabs>
          <w:tab w:val="left" w:pos="1134"/>
        </w:tabs>
        <w:rPr>
          <w:color w:val="000000"/>
        </w:rPr>
      </w:pPr>
    </w:p>
    <w:p w14:paraId="719C525F" w14:textId="77777777" w:rsidR="00805E76" w:rsidRDefault="00805E76" w:rsidP="00805E76">
      <w:pPr>
        <w:tabs>
          <w:tab w:val="left" w:pos="1134"/>
        </w:tabs>
        <w:rPr>
          <w:color w:val="000000"/>
        </w:rPr>
      </w:pPr>
    </w:p>
    <w:p w14:paraId="5915C5CC" w14:textId="77777777" w:rsidR="00E232AA" w:rsidRPr="00E602ED" w:rsidRDefault="00E232AA" w:rsidP="00805E76">
      <w:pPr>
        <w:ind w:firstLine="0"/>
        <w:jc w:val="center"/>
        <w:rPr>
          <w:b/>
          <w:color w:val="000000"/>
        </w:rPr>
      </w:pPr>
      <w:r w:rsidRPr="00E602ED">
        <w:rPr>
          <w:b/>
          <w:color w:val="000000"/>
        </w:rPr>
        <w:lastRenderedPageBreak/>
        <w:t>III SKYRIUS</w:t>
      </w:r>
    </w:p>
    <w:p w14:paraId="3351F83B" w14:textId="77777777" w:rsidR="00E232AA" w:rsidRPr="00E602ED" w:rsidRDefault="00E232AA" w:rsidP="00805E76">
      <w:pPr>
        <w:ind w:firstLine="0"/>
        <w:jc w:val="center"/>
        <w:rPr>
          <w:b/>
          <w:color w:val="000000"/>
        </w:rPr>
      </w:pPr>
      <w:r w:rsidRPr="00E602ED">
        <w:rPr>
          <w:b/>
          <w:color w:val="000000"/>
        </w:rPr>
        <w:t>GARBĖS PILIEČIO VARDO SUTEIKIMAS</w:t>
      </w:r>
    </w:p>
    <w:p w14:paraId="6AACB018" w14:textId="77777777" w:rsidR="00E232AA" w:rsidRDefault="00E232AA" w:rsidP="00BB0347">
      <w:pPr>
        <w:ind w:firstLine="567"/>
        <w:jc w:val="center"/>
      </w:pPr>
    </w:p>
    <w:p w14:paraId="7DEC7F8D" w14:textId="6869F34A" w:rsidR="00E232AA" w:rsidRPr="004B02E6" w:rsidRDefault="00841AE4" w:rsidP="003C61FD">
      <w:pPr>
        <w:tabs>
          <w:tab w:val="left" w:pos="1134"/>
        </w:tabs>
        <w:rPr>
          <w:color w:val="000000"/>
        </w:rPr>
      </w:pPr>
      <w:r>
        <w:t xml:space="preserve">29. </w:t>
      </w:r>
      <w:r w:rsidR="00E232AA">
        <w:t xml:space="preserve">Savivaldybės tarybai priėmus sprendimą dėl Garbės piliečio vardo suteikimo, </w:t>
      </w:r>
      <w:r w:rsidR="00E232AA" w:rsidRPr="004B02E6">
        <w:rPr>
          <w:color w:val="000000"/>
        </w:rPr>
        <w:t>organizuojama vieša iškilminga Garbės piliečio vardo suteikimo ceremonija pasirinktinai</w:t>
      </w:r>
      <w:r w:rsidR="00324B56">
        <w:rPr>
          <w:color w:val="000000"/>
        </w:rPr>
        <w:t>:</w:t>
      </w:r>
      <w:r w:rsidR="00E232AA" w:rsidRPr="004B02E6">
        <w:rPr>
          <w:color w:val="000000"/>
        </w:rPr>
        <w:t xml:space="preserve"> </w:t>
      </w:r>
      <w:r w:rsidR="00324B56">
        <w:rPr>
          <w:color w:val="000000"/>
        </w:rPr>
        <w:t>M</w:t>
      </w:r>
      <w:r w:rsidR="00E232AA" w:rsidRPr="004B02E6">
        <w:rPr>
          <w:color w:val="000000"/>
        </w:rPr>
        <w:t xml:space="preserve">iesto šventės proga, Vasario 16-ąją – minint Lietuvos valstybės atkūrimo dieną, Kovo 11-osios – Lietuvos nepriklausomybės atkūrimo dienos, Liepos 6-osios </w:t>
      </w:r>
      <w:r w:rsidR="00974C05">
        <w:rPr>
          <w:color w:val="000000"/>
        </w:rPr>
        <w:t>–</w:t>
      </w:r>
      <w:r w:rsidR="00E232AA" w:rsidRPr="004B02E6">
        <w:rPr>
          <w:color w:val="000000"/>
        </w:rPr>
        <w:t xml:space="preserve"> Valstybės (Lietuvos karaliaus Mindaugo karūnavimo) dienos progomis</w:t>
      </w:r>
      <w:r w:rsidR="00324B56">
        <w:rPr>
          <w:color w:val="000000"/>
        </w:rPr>
        <w:t>.</w:t>
      </w:r>
      <w:r w:rsidR="00E232AA" w:rsidRPr="004B02E6">
        <w:rPr>
          <w:color w:val="000000"/>
        </w:rPr>
        <w:t xml:space="preserve"> Savivaldybės tarybos sprendimu gali būti Garbės piliečio vardas suteikiamas kitu laiku ir kita proga. </w:t>
      </w:r>
    </w:p>
    <w:p w14:paraId="74E64792" w14:textId="18735A0E" w:rsidR="00E232AA" w:rsidRPr="004B02E6" w:rsidRDefault="00E232AA" w:rsidP="00805E76">
      <w:pPr>
        <w:rPr>
          <w:color w:val="000000"/>
        </w:rPr>
      </w:pPr>
      <w:r w:rsidRPr="004B02E6">
        <w:rPr>
          <w:color w:val="000000"/>
        </w:rPr>
        <w:t xml:space="preserve">30. Savivaldybės meras iškilmingoje aplinkoje Garbės piliečiui įteikia regalijas: Garbės  piliečio ženklą </w:t>
      </w:r>
      <w:r w:rsidR="00546C5B" w:rsidRPr="001C53F5">
        <w:rPr>
          <w:color w:val="000000"/>
        </w:rPr>
        <w:t>(</w:t>
      </w:r>
      <w:r w:rsidR="00546C5B">
        <w:rPr>
          <w:color w:val="000000"/>
        </w:rPr>
        <w:t>1</w:t>
      </w:r>
      <w:r w:rsidR="00546C5B" w:rsidRPr="001C53F5">
        <w:rPr>
          <w:color w:val="000000"/>
        </w:rPr>
        <w:t xml:space="preserve"> priedas)</w:t>
      </w:r>
      <w:r w:rsidR="00546C5B">
        <w:rPr>
          <w:color w:val="000000"/>
        </w:rPr>
        <w:t xml:space="preserve"> </w:t>
      </w:r>
      <w:r w:rsidRPr="001C53F5">
        <w:rPr>
          <w:color w:val="000000"/>
        </w:rPr>
        <w:t>ir  nustatytos formos Garbės piliečio liudijimą (</w:t>
      </w:r>
      <w:r w:rsidR="00546C5B">
        <w:rPr>
          <w:color w:val="000000"/>
        </w:rPr>
        <w:t>2</w:t>
      </w:r>
      <w:r w:rsidR="00324B56" w:rsidRPr="001C53F5">
        <w:rPr>
          <w:color w:val="000000"/>
        </w:rPr>
        <w:t xml:space="preserve"> </w:t>
      </w:r>
      <w:r w:rsidRPr="001C53F5">
        <w:rPr>
          <w:color w:val="000000"/>
        </w:rPr>
        <w:t>priedas), kurį</w:t>
      </w:r>
      <w:r w:rsidRPr="004B02E6">
        <w:rPr>
          <w:color w:val="000000"/>
        </w:rPr>
        <w:t xml:space="preserve"> pasirašo Savivaldybės meras.</w:t>
      </w:r>
    </w:p>
    <w:p w14:paraId="415495EA" w14:textId="77777777" w:rsidR="00E232AA" w:rsidRPr="004B02E6" w:rsidRDefault="00E232AA" w:rsidP="00805E76">
      <w:pPr>
        <w:tabs>
          <w:tab w:val="left" w:pos="993"/>
          <w:tab w:val="left" w:pos="1276"/>
        </w:tabs>
        <w:rPr>
          <w:color w:val="000000"/>
        </w:rPr>
      </w:pPr>
      <w:r w:rsidRPr="004B02E6">
        <w:rPr>
          <w:color w:val="000000"/>
        </w:rPr>
        <w:t xml:space="preserve">31. Garbės piliečio vardas įrašomas ir įregistruojamas Garbės piliečio knygoje. </w:t>
      </w:r>
    </w:p>
    <w:p w14:paraId="6507FECF" w14:textId="77777777" w:rsidR="00E232AA" w:rsidRPr="00561C78" w:rsidRDefault="00E232AA" w:rsidP="00805E76">
      <w:pPr>
        <w:tabs>
          <w:tab w:val="left" w:pos="993"/>
          <w:tab w:val="left" w:pos="1276"/>
        </w:tabs>
      </w:pPr>
      <w:r>
        <w:t>32</w:t>
      </w:r>
      <w:r w:rsidRPr="00561C78">
        <w:t xml:space="preserve">. Garbės piliečio vardas tam pačiam asmeniui suteikiamas tik vieną kartą. </w:t>
      </w:r>
    </w:p>
    <w:p w14:paraId="7EC72C01" w14:textId="1E3A6610" w:rsidR="00E232AA" w:rsidRPr="004B02E6" w:rsidRDefault="00E232AA" w:rsidP="00805E76">
      <w:pPr>
        <w:tabs>
          <w:tab w:val="left" w:pos="993"/>
          <w:tab w:val="left" w:pos="1276"/>
        </w:tabs>
        <w:rPr>
          <w:color w:val="000000"/>
        </w:rPr>
      </w:pPr>
      <w:r w:rsidRPr="004B02E6">
        <w:rPr>
          <w:color w:val="000000"/>
        </w:rPr>
        <w:t>33. Garbės piliečio vardas gali būti suteikiamas asmeniui ir po mirties. Tokiu atveju Garbės piliečio vardo regalijos įteikiamos jo šeimai arba artimiesiems. Jeigu neatsiranda artimųjų, regalijos perduodamas Žemaičių dailės muziejui</w:t>
      </w:r>
      <w:r w:rsidR="00324B56">
        <w:rPr>
          <w:color w:val="000000"/>
        </w:rPr>
        <w:t>.</w:t>
      </w:r>
    </w:p>
    <w:p w14:paraId="39F01647" w14:textId="11BB6A31" w:rsidR="00E232AA" w:rsidRPr="004B02E6" w:rsidRDefault="00E232AA" w:rsidP="00805E76">
      <w:pPr>
        <w:rPr>
          <w:color w:val="000000"/>
        </w:rPr>
      </w:pPr>
      <w:r w:rsidRPr="004B02E6">
        <w:rPr>
          <w:color w:val="000000"/>
        </w:rPr>
        <w:t xml:space="preserve">34. Apie Garbės piliečio vardo suteikimą informuojama </w:t>
      </w:r>
      <w:r w:rsidR="00324B56">
        <w:rPr>
          <w:color w:val="000000"/>
        </w:rPr>
        <w:t>s</w:t>
      </w:r>
      <w:r w:rsidRPr="004B02E6">
        <w:rPr>
          <w:color w:val="000000"/>
        </w:rPr>
        <w:t>avivaldybės bendruomenė, skelbiant informaciją vietinėje spaudoje ir Savivaldybės interneto svetainėje, socialinėse medijose.</w:t>
      </w:r>
    </w:p>
    <w:p w14:paraId="4A937BA2" w14:textId="77777777" w:rsidR="00E232AA" w:rsidRDefault="00E232AA" w:rsidP="00BB0347">
      <w:pPr>
        <w:ind w:firstLine="0"/>
      </w:pPr>
    </w:p>
    <w:p w14:paraId="16FAC787" w14:textId="77777777" w:rsidR="00E232AA" w:rsidRPr="005A591F" w:rsidRDefault="00E232AA" w:rsidP="00805E76">
      <w:pPr>
        <w:ind w:firstLine="0"/>
        <w:jc w:val="center"/>
        <w:rPr>
          <w:b/>
          <w:color w:val="000000"/>
        </w:rPr>
      </w:pPr>
      <w:r w:rsidRPr="005A591F">
        <w:rPr>
          <w:b/>
          <w:color w:val="000000"/>
        </w:rPr>
        <w:t>IV SKYRIUS</w:t>
      </w:r>
    </w:p>
    <w:p w14:paraId="2DC53912" w14:textId="77777777" w:rsidR="00E232AA" w:rsidRPr="005A591F" w:rsidRDefault="00E232AA" w:rsidP="00805E76">
      <w:pPr>
        <w:ind w:firstLine="0"/>
        <w:jc w:val="center"/>
        <w:rPr>
          <w:b/>
          <w:color w:val="000000"/>
        </w:rPr>
      </w:pPr>
      <w:r w:rsidRPr="005A591F">
        <w:rPr>
          <w:b/>
          <w:color w:val="000000"/>
        </w:rPr>
        <w:t>GARBĖS PILIEČIO TEISĖS</w:t>
      </w:r>
    </w:p>
    <w:p w14:paraId="022B35C5" w14:textId="77777777" w:rsidR="00E232AA" w:rsidRPr="005A591F" w:rsidRDefault="00E232AA" w:rsidP="00E232AA">
      <w:pPr>
        <w:ind w:left="720" w:firstLine="0"/>
        <w:rPr>
          <w:b/>
        </w:rPr>
      </w:pPr>
    </w:p>
    <w:p w14:paraId="4EBA6BF4" w14:textId="77777777" w:rsidR="00E232AA" w:rsidRDefault="00E232AA" w:rsidP="00805E76">
      <w:r>
        <w:t>35. Garbės pilietis turi šias teises:</w:t>
      </w:r>
    </w:p>
    <w:p w14:paraId="60CC61FB" w14:textId="77777777" w:rsidR="00E232AA" w:rsidRDefault="00E232AA" w:rsidP="00805E76">
      <w:r>
        <w:t>35.1. dalyvauti iškilminguose Savivaldybės tarybos posėdžiuose;</w:t>
      </w:r>
    </w:p>
    <w:p w14:paraId="1BD7D212" w14:textId="77777777" w:rsidR="00E232AA" w:rsidRDefault="00E232AA" w:rsidP="00805E76">
      <w:pPr>
        <w:rPr>
          <w:color w:val="FF0000"/>
        </w:rPr>
      </w:pPr>
      <w:r>
        <w:t xml:space="preserve">35.2. </w:t>
      </w:r>
      <w:r w:rsidRPr="004B02E6">
        <w:rPr>
          <w:color w:val="000000"/>
        </w:rPr>
        <w:t>dalyvauti oficialiuose renginiuose valstybinių bei miesto švenčių metu;</w:t>
      </w:r>
    </w:p>
    <w:p w14:paraId="41A2C7FE" w14:textId="77777777" w:rsidR="00E232AA" w:rsidRPr="00841AE4" w:rsidRDefault="00E232AA" w:rsidP="00805E76">
      <w:pPr>
        <w:rPr>
          <w:szCs w:val="24"/>
        </w:rPr>
      </w:pPr>
      <w:r w:rsidRPr="00841AE4">
        <w:t>35.</w:t>
      </w:r>
      <w:r w:rsidRPr="00841AE4">
        <w:rPr>
          <w:szCs w:val="24"/>
        </w:rPr>
        <w:t>3. savo asmeniniuose antspauduose, vizitinėse kortelėse ir privačiuose blankuose naudoti jam suteiktą titulą.</w:t>
      </w:r>
    </w:p>
    <w:p w14:paraId="1CDF31BE" w14:textId="77777777" w:rsidR="00E232AA" w:rsidRPr="00841AE4" w:rsidRDefault="00E232AA" w:rsidP="00805E76">
      <w:r w:rsidRPr="00841AE4">
        <w:rPr>
          <w:szCs w:val="24"/>
        </w:rPr>
        <w:t xml:space="preserve">36. </w:t>
      </w:r>
      <w:r w:rsidRPr="00841AE4">
        <w:t xml:space="preserve">Garbės piliečio nuotraukos gali būti  eksponuojamos Savivaldybės tam specialiai įrengtoje vietoje. </w:t>
      </w:r>
    </w:p>
    <w:p w14:paraId="39841107" w14:textId="4AE828C6" w:rsidR="00E232AA" w:rsidRPr="00841AE4" w:rsidRDefault="00E232AA" w:rsidP="00805E76">
      <w:r w:rsidRPr="00841AE4">
        <w:t xml:space="preserve">37. Garbės piliečiai kartą </w:t>
      </w:r>
      <w:r w:rsidR="00324B56">
        <w:t>per metus</w:t>
      </w:r>
      <w:r w:rsidRPr="00841AE4">
        <w:t xml:space="preserve"> gali būti kviečiami susitik</w:t>
      </w:r>
      <w:r w:rsidR="00324B56">
        <w:t>ti</w:t>
      </w:r>
      <w:r w:rsidRPr="00841AE4">
        <w:t xml:space="preserve"> su Savivaldybės ir Administracijos vadovais.</w:t>
      </w:r>
    </w:p>
    <w:p w14:paraId="1A8E0C91" w14:textId="77777777" w:rsidR="00E232AA" w:rsidRPr="00BB0347" w:rsidRDefault="00E232AA" w:rsidP="00805E76">
      <w:r w:rsidRPr="00841AE4">
        <w:t xml:space="preserve">38. Mirus </w:t>
      </w:r>
      <w:r>
        <w:t>Garbės piliečiui, jo šeimos ar kitų artimųjų prašymu, jis turi teisę būti palaidotas pasirinktose Plungės rajono savivaldybės teritorijoje veikiančiose kapinėse ir iš Savivaldybės biudžeto gali būti iš dalies kompensuojamos laidotuvių išlaidos (išskyrus maitinimo išlaidas), bet  ne daugiau ka</w:t>
      </w:r>
      <w:r w:rsidR="00BB0347">
        <w:t>ip 15 BSI (</w:t>
      </w:r>
      <w:r>
        <w:t>bazinė socialinė išmoka).</w:t>
      </w:r>
      <w:r w:rsidR="00BB0347">
        <w:t xml:space="preserve"> </w:t>
      </w:r>
      <w:r w:rsidRPr="004B02E6">
        <w:rPr>
          <w:color w:val="000000"/>
        </w:rPr>
        <w:t>Kitu atveju – nesant artimųjų, laidotuves organizuoja Savivaldybės mero potvarkiu sudaryta komisija.</w:t>
      </w:r>
    </w:p>
    <w:p w14:paraId="5684D40A" w14:textId="77777777" w:rsidR="00E232AA" w:rsidRPr="005004E2" w:rsidRDefault="00E232AA" w:rsidP="00805E76">
      <w:pPr>
        <w:rPr>
          <w:color w:val="000000"/>
        </w:rPr>
      </w:pPr>
      <w:r w:rsidRPr="009600EF">
        <w:t>3</w:t>
      </w:r>
      <w:r>
        <w:t>9</w:t>
      </w:r>
      <w:r w:rsidRPr="009600EF">
        <w:t>. Savivaldybės tar</w:t>
      </w:r>
      <w:r>
        <w:t>y</w:t>
      </w:r>
      <w:r w:rsidRPr="009600EF">
        <w:t xml:space="preserve">ba savo sprendimu Garbės piliečio statusą įgijusiems asmenims gali suteikti ir kitas teisės aktams neprieštaraujančias teises. </w:t>
      </w:r>
    </w:p>
    <w:p w14:paraId="40C77AC5" w14:textId="77777777" w:rsidR="00E232AA" w:rsidRDefault="00E232AA" w:rsidP="00805E76">
      <w:r>
        <w:t>40</w:t>
      </w:r>
      <w:r w:rsidRPr="009600EF">
        <w:t>. Asmuo praranda Garbės piliečio vardą, jei įstatymų nustatyta tvarka jis įsiteisėjusiu nuosprendžiu yra pripažintas padaręs tyčinį nusikaltimą</w:t>
      </w:r>
      <w:r>
        <w:t xml:space="preserve">, ir </w:t>
      </w:r>
      <w:r w:rsidRPr="009600EF">
        <w:t>Savivaldybės taryba balsų dauguma priima sprendimą pripažinti netekusiu galios Savivaldybės tarybos sprendimą dėl Garbės piliečio vardo suteikimo.</w:t>
      </w:r>
    </w:p>
    <w:p w14:paraId="3FBDAA10" w14:textId="77777777" w:rsidR="00E232AA" w:rsidRPr="005004E2" w:rsidRDefault="00E232AA" w:rsidP="00841AE4">
      <w:pPr>
        <w:ind w:firstLine="0"/>
        <w:jc w:val="center"/>
        <w:rPr>
          <w:b/>
        </w:rPr>
      </w:pPr>
      <w:r w:rsidRPr="005004E2">
        <w:rPr>
          <w:b/>
        </w:rPr>
        <w:t>V SKYRIUS</w:t>
      </w:r>
    </w:p>
    <w:p w14:paraId="6A320120" w14:textId="77777777" w:rsidR="00E232AA" w:rsidRPr="005004E2" w:rsidRDefault="00E232AA" w:rsidP="00841AE4">
      <w:pPr>
        <w:ind w:firstLine="0"/>
        <w:jc w:val="center"/>
        <w:rPr>
          <w:b/>
        </w:rPr>
      </w:pPr>
      <w:r w:rsidRPr="005004E2">
        <w:rPr>
          <w:b/>
        </w:rPr>
        <w:t>BAIGIAMOSIOS NUOSTATOS</w:t>
      </w:r>
    </w:p>
    <w:p w14:paraId="1B62163F" w14:textId="77777777" w:rsidR="00E232AA" w:rsidRPr="007A5A2C" w:rsidRDefault="00E232AA" w:rsidP="00E232AA">
      <w:pPr>
        <w:ind w:firstLine="0"/>
      </w:pPr>
    </w:p>
    <w:p w14:paraId="1CFC3EC3" w14:textId="477117CF" w:rsidR="00E232AA" w:rsidRPr="00071AFE" w:rsidRDefault="00E232AA" w:rsidP="00805E76">
      <w:pPr>
        <w:spacing w:line="259" w:lineRule="auto"/>
      </w:pPr>
      <w:r>
        <w:t xml:space="preserve">41. </w:t>
      </w:r>
      <w:r w:rsidRPr="00071AFE">
        <w:t>Savivaldybės administracija rūpinasi Garbės p</w:t>
      </w:r>
      <w:r>
        <w:t>iliečių kn</w:t>
      </w:r>
      <w:r w:rsidR="00841AE4">
        <w:t xml:space="preserve">ygos tvarkymu, Garbės piliečio </w:t>
      </w:r>
      <w:r>
        <w:t>liudijimo</w:t>
      </w:r>
      <w:r w:rsidRPr="00071AFE">
        <w:t xml:space="preserve"> ir Garbės piliečio ženklo pagaminimu, informuoja </w:t>
      </w:r>
      <w:r w:rsidR="00291058">
        <w:t>s</w:t>
      </w:r>
      <w:r w:rsidRPr="00071AFE">
        <w:t>avivaldybės bendruomenę apie Garbės piliečio vardo suteikimą ar jo netekimą, tvarko kitus su Garbės piliečio vardo suteikimu susijusius dokumentus.</w:t>
      </w:r>
    </w:p>
    <w:p w14:paraId="14008A72" w14:textId="77777777" w:rsidR="00BB0347" w:rsidRDefault="00E232AA" w:rsidP="00805E76">
      <w:pPr>
        <w:spacing w:line="259" w:lineRule="auto"/>
        <w:jc w:val="left"/>
      </w:pPr>
      <w:r w:rsidRPr="007A5A2C">
        <w:t>4</w:t>
      </w:r>
      <w:r>
        <w:t>2</w:t>
      </w:r>
      <w:r w:rsidRPr="007A5A2C">
        <w:t>. Lėšos išlaidoms, susijusioms su Garbės piliečio vardo suteikimu, skiriamos iš tam tikslui Savivaldybės biudžete numatytų asignavimų.</w:t>
      </w:r>
    </w:p>
    <w:p w14:paraId="02191EBB" w14:textId="77777777" w:rsidR="00805E76" w:rsidRPr="00805E76" w:rsidRDefault="001C53F5" w:rsidP="001C53F5">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lastRenderedPageBreak/>
        <w:t xml:space="preserve">Plungės garbės piliečio vardo </w:t>
      </w:r>
    </w:p>
    <w:p w14:paraId="1544A365" w14:textId="18BCA75B" w:rsidR="001C53F5" w:rsidRPr="00805E76" w:rsidRDefault="001C53F5" w:rsidP="001C53F5">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 xml:space="preserve">suteikimo nuostatų </w:t>
      </w:r>
    </w:p>
    <w:p w14:paraId="694932E8" w14:textId="1DDCDCAF" w:rsidR="00D0655B" w:rsidRDefault="00546C5B" w:rsidP="00ED1C98">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1</w:t>
      </w:r>
      <w:r w:rsidR="001C53F5" w:rsidRPr="00805E76">
        <w:rPr>
          <w:rFonts w:eastAsiaTheme="minorHAnsi"/>
          <w:color w:val="000000"/>
          <w:szCs w:val="24"/>
        </w:rPr>
        <w:t xml:space="preserve"> priedas</w:t>
      </w:r>
    </w:p>
    <w:p w14:paraId="1E40EC3C" w14:textId="77777777" w:rsidR="00ED1C98" w:rsidRDefault="00ED1C98" w:rsidP="00ED1C98">
      <w:pPr>
        <w:autoSpaceDE w:val="0"/>
        <w:autoSpaceDN w:val="0"/>
        <w:adjustRightInd w:val="0"/>
        <w:ind w:firstLine="0"/>
        <w:rPr>
          <w:rFonts w:eastAsiaTheme="minorHAnsi"/>
          <w:color w:val="000000"/>
          <w:szCs w:val="24"/>
        </w:rPr>
      </w:pPr>
    </w:p>
    <w:p w14:paraId="3BB38C38" w14:textId="73B5FEFA" w:rsidR="00ED1C98" w:rsidRDefault="00ED1C98" w:rsidP="00ED1C98">
      <w:pPr>
        <w:ind w:firstLine="567"/>
        <w:jc w:val="center"/>
        <w:rPr>
          <w:b/>
          <w:szCs w:val="24"/>
        </w:rPr>
      </w:pPr>
      <w:r>
        <w:rPr>
          <w:b/>
          <w:szCs w:val="24"/>
        </w:rPr>
        <w:t>Plungės Garbės piliečio ženklo projektas</w:t>
      </w:r>
    </w:p>
    <w:p w14:paraId="2803AD84" w14:textId="77777777" w:rsidR="000E47EC" w:rsidRPr="0029384D" w:rsidRDefault="000E47EC" w:rsidP="00ED1C98">
      <w:pPr>
        <w:ind w:firstLine="567"/>
        <w:jc w:val="center"/>
        <w:rPr>
          <w:b/>
          <w:szCs w:val="24"/>
        </w:rPr>
      </w:pPr>
    </w:p>
    <w:p w14:paraId="721712B0" w14:textId="77777777" w:rsidR="00ED1C98" w:rsidRPr="0029384D" w:rsidRDefault="00ED1C98" w:rsidP="000E47EC">
      <w:pPr>
        <w:rPr>
          <w:szCs w:val="24"/>
        </w:rPr>
      </w:pPr>
      <w:r w:rsidRPr="0029384D">
        <w:rPr>
          <w:szCs w:val="24"/>
        </w:rPr>
        <w:t>Plungės Garbės piliečio ženklas yra 4</w:t>
      </w:r>
      <w:r>
        <w:rPr>
          <w:szCs w:val="24"/>
        </w:rPr>
        <w:t>8</w:t>
      </w:r>
      <w:r w:rsidRPr="0029384D">
        <w:rPr>
          <w:szCs w:val="24"/>
        </w:rPr>
        <w:t xml:space="preserve"> mm ilgio ir 4</w:t>
      </w:r>
      <w:r>
        <w:rPr>
          <w:szCs w:val="24"/>
        </w:rPr>
        <w:t>8</w:t>
      </w:r>
      <w:r w:rsidRPr="0029384D">
        <w:rPr>
          <w:szCs w:val="24"/>
        </w:rPr>
        <w:t xml:space="preserve"> mm pločio, gaminamas iš sidabro ir auksuojamas. </w:t>
      </w:r>
    </w:p>
    <w:p w14:paraId="7A34DBAD" w14:textId="77777777" w:rsidR="00ED1C98" w:rsidRPr="0029384D" w:rsidRDefault="00ED1C98" w:rsidP="000E47EC">
      <w:pPr>
        <w:rPr>
          <w:szCs w:val="24"/>
        </w:rPr>
      </w:pPr>
      <w:r w:rsidRPr="0029384D">
        <w:rPr>
          <w:szCs w:val="24"/>
        </w:rPr>
        <w:t>Ažūrinio kryžiaus centre - Plungės rajono savivaldybės herbas, dengtas mėlynu emaliu. Kryžiaus tarpuose įkomponuotos puslankio juostelės</w:t>
      </w:r>
      <w:r>
        <w:rPr>
          <w:szCs w:val="24"/>
        </w:rPr>
        <w:t>,</w:t>
      </w:r>
      <w:r w:rsidRPr="0029384D">
        <w:rPr>
          <w:szCs w:val="24"/>
        </w:rPr>
        <w:t xml:space="preserve"> ant kurių per vidurį uždėti stilizuoti, reljefiniai </w:t>
      </w:r>
      <w:r>
        <w:rPr>
          <w:szCs w:val="24"/>
        </w:rPr>
        <w:t>kviečiai</w:t>
      </w:r>
      <w:r w:rsidRPr="0029384D">
        <w:rPr>
          <w:szCs w:val="24"/>
        </w:rPr>
        <w:t xml:space="preserve">. Kitoje ženklo pusėje </w:t>
      </w:r>
      <w:r>
        <w:rPr>
          <w:szCs w:val="24"/>
        </w:rPr>
        <w:t xml:space="preserve">- </w:t>
      </w:r>
      <w:r w:rsidRPr="0029384D">
        <w:rPr>
          <w:szCs w:val="24"/>
        </w:rPr>
        <w:t xml:space="preserve">reljefinis įrašas didžiosiomis raidėmis „Plungės garbės pilietis“ ir ženklo numeris. </w:t>
      </w:r>
      <w:r>
        <w:rPr>
          <w:szCs w:val="24"/>
        </w:rPr>
        <w:t>Ženkla</w:t>
      </w:r>
      <w:r w:rsidRPr="0029384D">
        <w:rPr>
          <w:szCs w:val="24"/>
        </w:rPr>
        <w:t>s kabinamas prie 40 mm pločio balto muaro austos juostos su mėlyna ir metalizuoto aukso juostelėmis kraštuose. Vyrams skirtas apdovanojimas kabinamas po kaklu, moterims – ant specialiai surištos kokardos.</w:t>
      </w:r>
    </w:p>
    <w:p w14:paraId="58DC71DC" w14:textId="77777777" w:rsidR="00ED1C98" w:rsidRPr="0029384D" w:rsidRDefault="00ED1C98" w:rsidP="000E47EC">
      <w:pPr>
        <w:rPr>
          <w:szCs w:val="24"/>
        </w:rPr>
      </w:pPr>
      <w:r w:rsidRPr="0029384D">
        <w:rPr>
          <w:szCs w:val="24"/>
        </w:rPr>
        <w:t>Ženklo miniatiūra</w:t>
      </w:r>
      <w:r>
        <w:rPr>
          <w:szCs w:val="24"/>
        </w:rPr>
        <w:t xml:space="preserve"> -</w:t>
      </w:r>
      <w:r w:rsidRPr="0029384D">
        <w:rPr>
          <w:szCs w:val="24"/>
        </w:rPr>
        <w:t xml:space="preserve"> tai tas pats, tik sumažintas ženklas</w:t>
      </w:r>
      <w:r>
        <w:rPr>
          <w:szCs w:val="24"/>
        </w:rPr>
        <w:t>:</w:t>
      </w:r>
      <w:r w:rsidRPr="0029384D">
        <w:rPr>
          <w:szCs w:val="24"/>
        </w:rPr>
        <w:t xml:space="preserve"> 21 mm ilgio ir 21 mm pločio. Kita pusė lygi, prie drabužių miniatiūra prisegama vienu segtuku.</w:t>
      </w:r>
    </w:p>
    <w:p w14:paraId="1C08E20F" w14:textId="77777777" w:rsidR="00ED1C98" w:rsidRDefault="00ED1C98" w:rsidP="00ED1C98">
      <w:pPr>
        <w:autoSpaceDE w:val="0"/>
        <w:autoSpaceDN w:val="0"/>
        <w:adjustRightInd w:val="0"/>
        <w:ind w:firstLine="567"/>
        <w:rPr>
          <w:rFonts w:eastAsiaTheme="minorHAnsi"/>
          <w:color w:val="000000"/>
          <w:szCs w:val="24"/>
        </w:rPr>
      </w:pPr>
    </w:p>
    <w:p w14:paraId="1BD52AD3" w14:textId="77777777" w:rsidR="00ED1C98" w:rsidRDefault="00ED1C98" w:rsidP="00ED1C98">
      <w:pPr>
        <w:autoSpaceDE w:val="0"/>
        <w:autoSpaceDN w:val="0"/>
        <w:adjustRightInd w:val="0"/>
        <w:ind w:firstLine="567"/>
        <w:rPr>
          <w:rFonts w:eastAsiaTheme="minorHAnsi"/>
          <w:color w:val="000000"/>
          <w:szCs w:val="24"/>
        </w:rPr>
      </w:pPr>
      <w:r>
        <w:rPr>
          <w:b/>
          <w:noProof/>
          <w:szCs w:val="24"/>
          <w:lang w:eastAsia="lt-LT"/>
        </w:rPr>
        <w:drawing>
          <wp:inline distT="0" distB="0" distL="0" distR="0" wp14:anchorId="2C8BF632" wp14:editId="1070AFA3">
            <wp:extent cx="5739989" cy="5507242"/>
            <wp:effectExtent l="0" t="0" r="0" b="0"/>
            <wp:docPr id="5" name="Paveikslėlis 5" descr="C:\Users\gintaras.ramonas\Desktop\Plunge GP-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ntaras.ramonas\Desktop\Plunge GP-8-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1112" cy="5517914"/>
                    </a:xfrm>
                    <a:prstGeom prst="rect">
                      <a:avLst/>
                    </a:prstGeom>
                    <a:noFill/>
                    <a:ln>
                      <a:noFill/>
                    </a:ln>
                  </pic:spPr>
                </pic:pic>
              </a:graphicData>
            </a:graphic>
          </wp:inline>
        </w:drawing>
      </w:r>
    </w:p>
    <w:p w14:paraId="5BD89E2B" w14:textId="77777777" w:rsidR="00ED1C98" w:rsidRDefault="00ED1C98" w:rsidP="00ED1C98">
      <w:pPr>
        <w:spacing w:line="259" w:lineRule="auto"/>
        <w:ind w:firstLine="567"/>
        <w:jc w:val="left"/>
        <w:rPr>
          <w:noProof/>
          <w:lang w:eastAsia="lt-LT"/>
        </w:rPr>
      </w:pPr>
      <w:r>
        <w:rPr>
          <w:noProof/>
          <w:lang w:eastAsia="lt-LT"/>
        </w:rPr>
        <w:lastRenderedPageBreak/>
        <w:drawing>
          <wp:inline distT="0" distB="0" distL="0" distR="0" wp14:anchorId="4E0EC107" wp14:editId="271007F4">
            <wp:extent cx="4848907" cy="8627165"/>
            <wp:effectExtent l="0" t="0" r="8890" b="2540"/>
            <wp:docPr id="4" name="Paveikslėlis 4" descr="C:\Users\gintaras.ramonas\Desktop\Plunge GP-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intaras.ramonas\Desktop\Plunge GP-8-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55536" cy="8638960"/>
                    </a:xfrm>
                    <a:prstGeom prst="rect">
                      <a:avLst/>
                    </a:prstGeom>
                    <a:noFill/>
                    <a:ln>
                      <a:noFill/>
                    </a:ln>
                  </pic:spPr>
                </pic:pic>
              </a:graphicData>
            </a:graphic>
          </wp:inline>
        </w:drawing>
      </w:r>
    </w:p>
    <w:p w14:paraId="2038B655" w14:textId="77777777" w:rsidR="00ED1C98" w:rsidRDefault="00ED1C98" w:rsidP="00ED1C98">
      <w:pPr>
        <w:ind w:firstLine="567"/>
        <w:rPr>
          <w:b/>
          <w:szCs w:val="24"/>
        </w:rPr>
      </w:pPr>
    </w:p>
    <w:p w14:paraId="3AB7A522" w14:textId="77777777" w:rsidR="00ED1C98" w:rsidRDefault="00ED1C98" w:rsidP="00ED1C98">
      <w:pPr>
        <w:rPr>
          <w:b/>
          <w:szCs w:val="24"/>
        </w:rPr>
      </w:pPr>
    </w:p>
    <w:p w14:paraId="3246E36B" w14:textId="77777777" w:rsidR="00ED1C98" w:rsidRDefault="00ED1C98" w:rsidP="00ED1C98">
      <w:pPr>
        <w:spacing w:line="259" w:lineRule="auto"/>
        <w:ind w:firstLine="567"/>
        <w:jc w:val="left"/>
        <w:rPr>
          <w:noProof/>
          <w:lang w:eastAsia="lt-LT"/>
        </w:rPr>
      </w:pPr>
    </w:p>
    <w:p w14:paraId="5756D137" w14:textId="35756525" w:rsidR="00ED1C98" w:rsidRPr="00ED1C98" w:rsidRDefault="00ED1C98" w:rsidP="000E47EC">
      <w:pPr>
        <w:autoSpaceDE w:val="0"/>
        <w:autoSpaceDN w:val="0"/>
        <w:adjustRightInd w:val="0"/>
        <w:ind w:firstLine="0"/>
        <w:jc w:val="left"/>
        <w:rPr>
          <w:rFonts w:eastAsiaTheme="minorHAnsi"/>
          <w:color w:val="000000"/>
          <w:szCs w:val="24"/>
          <w:u w:val="single"/>
        </w:rPr>
      </w:pPr>
    </w:p>
    <w:p w14:paraId="3A46878B" w14:textId="77777777" w:rsidR="00805E76" w:rsidRPr="00805E76" w:rsidRDefault="00546C5B" w:rsidP="00546C5B">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 xml:space="preserve">Plungės garbės piliečio vardo </w:t>
      </w:r>
    </w:p>
    <w:p w14:paraId="12CD09EE" w14:textId="3ECAC027" w:rsidR="00546C5B" w:rsidRPr="00805E76" w:rsidRDefault="00546C5B" w:rsidP="00546C5B">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 xml:space="preserve">suteikimo nuostatų </w:t>
      </w:r>
    </w:p>
    <w:p w14:paraId="5F02ABDA" w14:textId="77777777" w:rsidR="00546C5B" w:rsidRPr="00805E76" w:rsidRDefault="00546C5B" w:rsidP="00546C5B">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 xml:space="preserve">2 priedas </w:t>
      </w:r>
    </w:p>
    <w:p w14:paraId="0487B379" w14:textId="77777777" w:rsidR="00546C5B" w:rsidRDefault="00546C5B" w:rsidP="00546C5B">
      <w:pPr>
        <w:autoSpaceDE w:val="0"/>
        <w:autoSpaceDN w:val="0"/>
        <w:adjustRightInd w:val="0"/>
        <w:ind w:firstLine="0"/>
        <w:jc w:val="left"/>
        <w:rPr>
          <w:rFonts w:eastAsiaTheme="minorHAnsi"/>
          <w:color w:val="000000"/>
          <w:sz w:val="23"/>
          <w:szCs w:val="23"/>
        </w:rPr>
      </w:pPr>
    </w:p>
    <w:p w14:paraId="64FCE44C" w14:textId="77777777" w:rsidR="00546C5B" w:rsidRPr="001C53F5" w:rsidRDefault="00546C5B" w:rsidP="00546C5B">
      <w:pPr>
        <w:autoSpaceDE w:val="0"/>
        <w:autoSpaceDN w:val="0"/>
        <w:adjustRightInd w:val="0"/>
        <w:ind w:firstLine="0"/>
        <w:jc w:val="left"/>
        <w:rPr>
          <w:rFonts w:eastAsiaTheme="minorHAnsi"/>
          <w:color w:val="000000"/>
          <w:sz w:val="23"/>
          <w:szCs w:val="23"/>
        </w:rPr>
      </w:pPr>
    </w:p>
    <w:p w14:paraId="54CF326A" w14:textId="77777777" w:rsidR="00546C5B" w:rsidRPr="00805E76" w:rsidRDefault="00546C5B" w:rsidP="00546C5B">
      <w:pPr>
        <w:autoSpaceDE w:val="0"/>
        <w:autoSpaceDN w:val="0"/>
        <w:adjustRightInd w:val="0"/>
        <w:ind w:firstLine="0"/>
        <w:jc w:val="center"/>
        <w:rPr>
          <w:rFonts w:eastAsiaTheme="minorHAnsi"/>
          <w:color w:val="000000"/>
          <w:szCs w:val="24"/>
        </w:rPr>
      </w:pPr>
      <w:r w:rsidRPr="00805E76">
        <w:rPr>
          <w:rFonts w:eastAsiaTheme="minorHAnsi"/>
          <w:b/>
          <w:bCs/>
          <w:color w:val="000000"/>
          <w:szCs w:val="24"/>
        </w:rPr>
        <w:t>GARBĖS PILIEČIO VARDO</w:t>
      </w:r>
    </w:p>
    <w:p w14:paraId="2BCE018C" w14:textId="77777777" w:rsidR="00546C5B" w:rsidRPr="00805E76" w:rsidRDefault="00546C5B" w:rsidP="00546C5B">
      <w:pPr>
        <w:autoSpaceDE w:val="0"/>
        <w:autoSpaceDN w:val="0"/>
        <w:adjustRightInd w:val="0"/>
        <w:ind w:firstLine="0"/>
        <w:jc w:val="center"/>
        <w:rPr>
          <w:rFonts w:eastAsiaTheme="minorHAnsi"/>
          <w:b/>
          <w:bCs/>
          <w:color w:val="000000"/>
          <w:szCs w:val="24"/>
        </w:rPr>
      </w:pPr>
      <w:r w:rsidRPr="00805E76">
        <w:rPr>
          <w:rFonts w:eastAsiaTheme="minorHAnsi"/>
          <w:b/>
          <w:bCs/>
          <w:color w:val="000000"/>
          <w:szCs w:val="24"/>
        </w:rPr>
        <w:t>LIUDIJIMAS</w:t>
      </w:r>
    </w:p>
    <w:p w14:paraId="191E2710"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p>
    <w:p w14:paraId="34CD4411"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r w:rsidRPr="00805E76">
        <w:rPr>
          <w:rFonts w:eastAsiaTheme="minorHAnsi"/>
          <w:color w:val="000000"/>
          <w:szCs w:val="24"/>
        </w:rPr>
        <w:t xml:space="preserve">Šiuo dokumentu liudijama, kad </w:t>
      </w:r>
    </w:p>
    <w:p w14:paraId="41B8FCF1" w14:textId="77777777" w:rsidR="00546C5B" w:rsidRPr="00805E76" w:rsidRDefault="00546C5B" w:rsidP="00546C5B">
      <w:pPr>
        <w:autoSpaceDE w:val="0"/>
        <w:autoSpaceDN w:val="0"/>
        <w:adjustRightInd w:val="0"/>
        <w:ind w:firstLine="0"/>
        <w:jc w:val="left"/>
        <w:rPr>
          <w:rFonts w:eastAsiaTheme="minorHAnsi"/>
          <w:color w:val="000000"/>
          <w:szCs w:val="24"/>
        </w:rPr>
      </w:pPr>
      <w:r w:rsidRPr="00805E76">
        <w:rPr>
          <w:rFonts w:eastAsiaTheme="minorHAnsi"/>
          <w:color w:val="000000"/>
          <w:szCs w:val="24"/>
        </w:rPr>
        <w:t xml:space="preserve">piliečiui (-ei)……………………………………………………………….......... </w:t>
      </w:r>
    </w:p>
    <w:p w14:paraId="70CC8F4D" w14:textId="77777777" w:rsidR="00546C5B" w:rsidRPr="00805E76" w:rsidRDefault="00546C5B" w:rsidP="00546C5B">
      <w:pPr>
        <w:autoSpaceDE w:val="0"/>
        <w:autoSpaceDN w:val="0"/>
        <w:adjustRightInd w:val="0"/>
        <w:ind w:left="1296" w:firstLine="1296"/>
        <w:jc w:val="left"/>
        <w:rPr>
          <w:rFonts w:eastAsiaTheme="minorHAnsi"/>
          <w:color w:val="000000"/>
          <w:szCs w:val="24"/>
        </w:rPr>
      </w:pPr>
      <w:r w:rsidRPr="00805E76">
        <w:rPr>
          <w:rFonts w:eastAsiaTheme="minorHAnsi"/>
          <w:color w:val="000000"/>
          <w:szCs w:val="24"/>
        </w:rPr>
        <w:t xml:space="preserve">(vardas, pavardė, tėvo vardas) </w:t>
      </w:r>
    </w:p>
    <w:p w14:paraId="72A2706F" w14:textId="77777777" w:rsidR="00546C5B" w:rsidRPr="00805E76" w:rsidRDefault="00546C5B" w:rsidP="00546C5B">
      <w:pPr>
        <w:autoSpaceDE w:val="0"/>
        <w:autoSpaceDN w:val="0"/>
        <w:adjustRightInd w:val="0"/>
        <w:spacing w:line="360" w:lineRule="auto"/>
        <w:ind w:left="1296" w:firstLine="1296"/>
        <w:jc w:val="left"/>
        <w:rPr>
          <w:rFonts w:eastAsiaTheme="minorHAnsi"/>
          <w:color w:val="000000"/>
          <w:szCs w:val="24"/>
        </w:rPr>
      </w:pPr>
    </w:p>
    <w:p w14:paraId="5CC04F14"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r w:rsidRPr="00805E76">
        <w:rPr>
          <w:rFonts w:eastAsiaTheme="minorHAnsi"/>
          <w:color w:val="000000"/>
          <w:szCs w:val="24"/>
        </w:rPr>
        <w:t>20.. metais Plungės rajono savivaldybės tarybos 20…m. …...... d. sprendimu  Nr. …..</w:t>
      </w:r>
    </w:p>
    <w:p w14:paraId="58A69CBD"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r w:rsidRPr="00805E76">
        <w:rPr>
          <w:rFonts w:eastAsiaTheme="minorHAnsi"/>
          <w:color w:val="000000"/>
          <w:szCs w:val="24"/>
        </w:rPr>
        <w:t xml:space="preserve">suteiktas Plungės garbės piliečio vardas. </w:t>
      </w:r>
    </w:p>
    <w:p w14:paraId="0AD7DCC6"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p>
    <w:p w14:paraId="163D50CE"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p>
    <w:p w14:paraId="49519D24" w14:textId="77777777" w:rsidR="00546C5B" w:rsidRPr="00805E76" w:rsidRDefault="00546C5B" w:rsidP="00546C5B">
      <w:pPr>
        <w:autoSpaceDE w:val="0"/>
        <w:autoSpaceDN w:val="0"/>
        <w:adjustRightInd w:val="0"/>
        <w:ind w:firstLine="0"/>
        <w:jc w:val="left"/>
        <w:rPr>
          <w:rFonts w:eastAsiaTheme="minorHAnsi"/>
          <w:color w:val="000000"/>
          <w:szCs w:val="24"/>
        </w:rPr>
      </w:pPr>
      <w:r w:rsidRPr="00805E76">
        <w:rPr>
          <w:rFonts w:eastAsiaTheme="minorHAnsi"/>
          <w:color w:val="000000"/>
          <w:szCs w:val="24"/>
        </w:rPr>
        <w:t xml:space="preserve">Savivaldybės meras </w:t>
      </w:r>
    </w:p>
    <w:p w14:paraId="5B0651A8" w14:textId="77777777" w:rsidR="00546C5B" w:rsidRPr="00805E76" w:rsidRDefault="00546C5B" w:rsidP="00546C5B">
      <w:pPr>
        <w:autoSpaceDE w:val="0"/>
        <w:autoSpaceDN w:val="0"/>
        <w:adjustRightInd w:val="0"/>
        <w:ind w:firstLine="0"/>
        <w:jc w:val="left"/>
        <w:rPr>
          <w:rFonts w:eastAsiaTheme="minorHAnsi"/>
          <w:color w:val="000000"/>
          <w:szCs w:val="24"/>
        </w:rPr>
      </w:pPr>
      <w:r w:rsidRPr="00805E76">
        <w:rPr>
          <w:rFonts w:eastAsiaTheme="minorHAnsi"/>
          <w:color w:val="000000"/>
          <w:szCs w:val="24"/>
        </w:rPr>
        <w:t xml:space="preserve">(data, vieta) </w:t>
      </w:r>
    </w:p>
    <w:p w14:paraId="1C77833C" w14:textId="77777777" w:rsidR="00546C5B" w:rsidRPr="00805E76" w:rsidRDefault="00546C5B" w:rsidP="00546C5B">
      <w:pPr>
        <w:autoSpaceDE w:val="0"/>
        <w:autoSpaceDN w:val="0"/>
        <w:adjustRightInd w:val="0"/>
        <w:ind w:firstLine="0"/>
        <w:jc w:val="left"/>
        <w:rPr>
          <w:rFonts w:eastAsiaTheme="minorHAnsi"/>
          <w:color w:val="000000"/>
          <w:szCs w:val="24"/>
        </w:rPr>
      </w:pPr>
    </w:p>
    <w:p w14:paraId="2FF2492C" w14:textId="77777777" w:rsidR="00546C5B" w:rsidRPr="00805E76" w:rsidRDefault="00546C5B" w:rsidP="00546C5B">
      <w:pPr>
        <w:spacing w:line="360" w:lineRule="auto"/>
        <w:ind w:firstLine="567"/>
        <w:jc w:val="left"/>
        <w:rPr>
          <w:rFonts w:eastAsiaTheme="minorHAnsi"/>
          <w:color w:val="000000"/>
          <w:szCs w:val="24"/>
        </w:rPr>
      </w:pPr>
      <w:r w:rsidRPr="00805E76">
        <w:rPr>
          <w:rFonts w:eastAsiaTheme="minorHAnsi"/>
          <w:color w:val="000000"/>
          <w:szCs w:val="24"/>
        </w:rPr>
        <w:t>V. A.</w:t>
      </w:r>
    </w:p>
    <w:p w14:paraId="7CEDF58C" w14:textId="77777777" w:rsidR="00546C5B" w:rsidRDefault="00546C5B" w:rsidP="00546C5B">
      <w:pPr>
        <w:spacing w:line="360" w:lineRule="auto"/>
        <w:ind w:firstLine="567"/>
        <w:jc w:val="left"/>
        <w:rPr>
          <w:rFonts w:eastAsiaTheme="minorHAnsi"/>
          <w:color w:val="000000"/>
          <w:szCs w:val="23"/>
        </w:rPr>
      </w:pPr>
    </w:p>
    <w:p w14:paraId="3B2197E5" w14:textId="77777777" w:rsidR="00546C5B" w:rsidRDefault="00546C5B" w:rsidP="00841AE4">
      <w:pPr>
        <w:spacing w:line="259" w:lineRule="auto"/>
        <w:ind w:firstLine="567"/>
        <w:jc w:val="left"/>
      </w:pPr>
    </w:p>
    <w:p w14:paraId="4FF1F086" w14:textId="77777777" w:rsidR="00546C5B" w:rsidRDefault="00546C5B" w:rsidP="00841AE4">
      <w:pPr>
        <w:spacing w:line="259" w:lineRule="auto"/>
        <w:ind w:firstLine="567"/>
        <w:jc w:val="left"/>
      </w:pPr>
    </w:p>
    <w:p w14:paraId="0FA5177B" w14:textId="77777777" w:rsidR="00546C5B" w:rsidRDefault="00546C5B" w:rsidP="00841AE4">
      <w:pPr>
        <w:spacing w:line="259" w:lineRule="auto"/>
        <w:ind w:firstLine="567"/>
        <w:jc w:val="left"/>
      </w:pPr>
    </w:p>
    <w:p w14:paraId="4B827225" w14:textId="77777777" w:rsidR="00546C5B" w:rsidRDefault="00546C5B" w:rsidP="00841AE4">
      <w:pPr>
        <w:spacing w:line="259" w:lineRule="auto"/>
        <w:ind w:firstLine="567"/>
        <w:jc w:val="left"/>
      </w:pPr>
    </w:p>
    <w:p w14:paraId="6661D293" w14:textId="77777777" w:rsidR="00546C5B" w:rsidRDefault="00546C5B" w:rsidP="00841AE4">
      <w:pPr>
        <w:spacing w:line="259" w:lineRule="auto"/>
        <w:ind w:firstLine="567"/>
        <w:jc w:val="left"/>
      </w:pPr>
    </w:p>
    <w:p w14:paraId="51D84923" w14:textId="77777777" w:rsidR="00546C5B" w:rsidRDefault="00546C5B" w:rsidP="00841AE4">
      <w:pPr>
        <w:spacing w:line="259" w:lineRule="auto"/>
        <w:ind w:firstLine="567"/>
        <w:jc w:val="left"/>
      </w:pPr>
    </w:p>
    <w:p w14:paraId="717AA797" w14:textId="77777777" w:rsidR="00546C5B" w:rsidRDefault="00546C5B" w:rsidP="00841AE4">
      <w:pPr>
        <w:spacing w:line="259" w:lineRule="auto"/>
        <w:ind w:firstLine="567"/>
        <w:jc w:val="left"/>
      </w:pPr>
    </w:p>
    <w:p w14:paraId="097C50EF" w14:textId="77777777" w:rsidR="00546C5B" w:rsidRDefault="00546C5B" w:rsidP="00841AE4">
      <w:pPr>
        <w:spacing w:line="259" w:lineRule="auto"/>
        <w:ind w:firstLine="567"/>
        <w:jc w:val="left"/>
      </w:pPr>
    </w:p>
    <w:p w14:paraId="013984B8" w14:textId="77777777" w:rsidR="00546C5B" w:rsidRDefault="00546C5B" w:rsidP="00841AE4">
      <w:pPr>
        <w:spacing w:line="259" w:lineRule="auto"/>
        <w:ind w:firstLine="567"/>
        <w:jc w:val="left"/>
      </w:pPr>
    </w:p>
    <w:p w14:paraId="16A53A8C" w14:textId="77777777" w:rsidR="00546C5B" w:rsidRDefault="00546C5B" w:rsidP="00841AE4">
      <w:pPr>
        <w:spacing w:line="259" w:lineRule="auto"/>
        <w:ind w:firstLine="567"/>
        <w:jc w:val="left"/>
      </w:pPr>
    </w:p>
    <w:p w14:paraId="5BC3CD13" w14:textId="77777777" w:rsidR="00546C5B" w:rsidRDefault="00546C5B" w:rsidP="00841AE4">
      <w:pPr>
        <w:spacing w:line="259" w:lineRule="auto"/>
        <w:ind w:firstLine="567"/>
        <w:jc w:val="left"/>
      </w:pPr>
    </w:p>
    <w:p w14:paraId="019F2A6F" w14:textId="77777777" w:rsidR="00546C5B" w:rsidRDefault="00546C5B" w:rsidP="00841AE4">
      <w:pPr>
        <w:spacing w:line="259" w:lineRule="auto"/>
        <w:ind w:firstLine="567"/>
        <w:jc w:val="left"/>
      </w:pPr>
    </w:p>
    <w:p w14:paraId="522B9BEC" w14:textId="77777777" w:rsidR="00546C5B" w:rsidRDefault="00546C5B" w:rsidP="00841AE4">
      <w:pPr>
        <w:spacing w:line="259" w:lineRule="auto"/>
        <w:ind w:firstLine="567"/>
        <w:jc w:val="left"/>
      </w:pPr>
    </w:p>
    <w:p w14:paraId="6E097E08" w14:textId="77777777" w:rsidR="00546C5B" w:rsidRDefault="00546C5B" w:rsidP="00841AE4">
      <w:pPr>
        <w:spacing w:line="259" w:lineRule="auto"/>
        <w:ind w:firstLine="567"/>
        <w:jc w:val="left"/>
      </w:pPr>
    </w:p>
    <w:p w14:paraId="7D34E147" w14:textId="77777777" w:rsidR="00546C5B" w:rsidRDefault="00546C5B" w:rsidP="00841AE4">
      <w:pPr>
        <w:spacing w:line="259" w:lineRule="auto"/>
        <w:ind w:firstLine="567"/>
        <w:jc w:val="left"/>
      </w:pPr>
    </w:p>
    <w:p w14:paraId="70B3620B" w14:textId="77777777" w:rsidR="00546C5B" w:rsidRDefault="00546C5B" w:rsidP="00841AE4">
      <w:pPr>
        <w:spacing w:line="259" w:lineRule="auto"/>
        <w:ind w:firstLine="567"/>
        <w:jc w:val="left"/>
      </w:pPr>
    </w:p>
    <w:p w14:paraId="2CC52693" w14:textId="77777777" w:rsidR="00546C5B" w:rsidRDefault="00546C5B" w:rsidP="00841AE4">
      <w:pPr>
        <w:spacing w:line="259" w:lineRule="auto"/>
        <w:ind w:firstLine="567"/>
        <w:jc w:val="left"/>
      </w:pPr>
    </w:p>
    <w:p w14:paraId="2265A281" w14:textId="77777777" w:rsidR="00546C5B" w:rsidRDefault="00546C5B" w:rsidP="00841AE4">
      <w:pPr>
        <w:spacing w:line="259" w:lineRule="auto"/>
        <w:ind w:firstLine="567"/>
        <w:jc w:val="left"/>
      </w:pPr>
    </w:p>
    <w:p w14:paraId="3018052F" w14:textId="77777777" w:rsidR="00546C5B" w:rsidRDefault="00546C5B" w:rsidP="00841AE4">
      <w:pPr>
        <w:spacing w:line="259" w:lineRule="auto"/>
        <w:ind w:firstLine="567"/>
        <w:jc w:val="left"/>
      </w:pPr>
    </w:p>
    <w:p w14:paraId="248B9925" w14:textId="77777777" w:rsidR="00546C5B" w:rsidRDefault="00546C5B" w:rsidP="00841AE4">
      <w:pPr>
        <w:spacing w:line="259" w:lineRule="auto"/>
        <w:ind w:firstLine="567"/>
        <w:jc w:val="left"/>
      </w:pPr>
    </w:p>
    <w:p w14:paraId="1A7ED558" w14:textId="77777777" w:rsidR="00546C5B" w:rsidRDefault="00546C5B" w:rsidP="00841AE4">
      <w:pPr>
        <w:spacing w:line="259" w:lineRule="auto"/>
        <w:ind w:firstLine="567"/>
        <w:jc w:val="left"/>
      </w:pPr>
    </w:p>
    <w:p w14:paraId="0ECB4D97" w14:textId="77777777" w:rsidR="00546C5B" w:rsidRDefault="00546C5B" w:rsidP="00841AE4">
      <w:pPr>
        <w:spacing w:line="259" w:lineRule="auto"/>
        <w:ind w:firstLine="567"/>
        <w:jc w:val="left"/>
      </w:pPr>
    </w:p>
    <w:p w14:paraId="286C4B4F" w14:textId="77777777" w:rsidR="00546C5B" w:rsidRDefault="00546C5B" w:rsidP="00841AE4">
      <w:pPr>
        <w:spacing w:line="259" w:lineRule="auto"/>
        <w:ind w:firstLine="567"/>
        <w:jc w:val="left"/>
      </w:pPr>
    </w:p>
    <w:p w14:paraId="5D91EB0B" w14:textId="77777777" w:rsidR="00546C5B" w:rsidRDefault="00546C5B" w:rsidP="00841AE4">
      <w:pPr>
        <w:spacing w:line="259" w:lineRule="auto"/>
        <w:ind w:firstLine="567"/>
        <w:jc w:val="left"/>
      </w:pPr>
    </w:p>
    <w:p w14:paraId="5E58F442" w14:textId="77777777" w:rsidR="00E232AA" w:rsidRDefault="00E232AA" w:rsidP="00E232AA">
      <w:pPr>
        <w:ind w:left="5184" w:firstLine="240"/>
        <w:rPr>
          <w:szCs w:val="24"/>
        </w:rPr>
      </w:pPr>
      <w:r>
        <w:rPr>
          <w:szCs w:val="24"/>
        </w:rPr>
        <w:lastRenderedPageBreak/>
        <w:t>PATVIRTINTA</w:t>
      </w:r>
    </w:p>
    <w:p w14:paraId="5E328C77" w14:textId="77777777" w:rsidR="00974C05" w:rsidRDefault="00E232AA" w:rsidP="00E232AA">
      <w:pPr>
        <w:ind w:left="5184" w:firstLine="240"/>
        <w:rPr>
          <w:szCs w:val="24"/>
        </w:rPr>
      </w:pPr>
      <w:r w:rsidRPr="00BB0347">
        <w:rPr>
          <w:szCs w:val="24"/>
        </w:rPr>
        <w:t xml:space="preserve">Plungės rajono savivaldybės </w:t>
      </w:r>
    </w:p>
    <w:p w14:paraId="159F65CA" w14:textId="5D75639E" w:rsidR="00E232AA" w:rsidRPr="00BB0347" w:rsidRDefault="00974C05" w:rsidP="00E232AA">
      <w:pPr>
        <w:ind w:left="5184" w:firstLine="240"/>
        <w:rPr>
          <w:szCs w:val="24"/>
        </w:rPr>
      </w:pPr>
      <w:r>
        <w:rPr>
          <w:szCs w:val="24"/>
        </w:rPr>
        <w:t>t</w:t>
      </w:r>
      <w:r w:rsidR="00E232AA" w:rsidRPr="00BB0347">
        <w:rPr>
          <w:szCs w:val="24"/>
        </w:rPr>
        <w:t>arybos</w:t>
      </w:r>
      <w:r>
        <w:rPr>
          <w:szCs w:val="24"/>
        </w:rPr>
        <w:t xml:space="preserve"> </w:t>
      </w:r>
      <w:r w:rsidRPr="00BB0347">
        <w:rPr>
          <w:szCs w:val="24"/>
        </w:rPr>
        <w:t xml:space="preserve">2021 m. gruodžio </w:t>
      </w:r>
      <w:r>
        <w:rPr>
          <w:szCs w:val="24"/>
        </w:rPr>
        <w:t>27</w:t>
      </w:r>
      <w:r w:rsidRPr="00BB0347">
        <w:rPr>
          <w:szCs w:val="24"/>
        </w:rPr>
        <w:t xml:space="preserve"> d.</w:t>
      </w:r>
    </w:p>
    <w:p w14:paraId="1F10B9BF" w14:textId="1E641200" w:rsidR="00E232AA" w:rsidRPr="00BB0347" w:rsidRDefault="00E232AA" w:rsidP="00E232AA">
      <w:pPr>
        <w:ind w:left="5184" w:firstLine="240"/>
        <w:rPr>
          <w:szCs w:val="24"/>
        </w:rPr>
      </w:pPr>
      <w:r w:rsidRPr="00BB0347">
        <w:rPr>
          <w:szCs w:val="24"/>
        </w:rPr>
        <w:t>sprendimu Nr. T</w:t>
      </w:r>
      <w:r w:rsidR="00974C05">
        <w:rPr>
          <w:szCs w:val="24"/>
        </w:rPr>
        <w:t>1</w:t>
      </w:r>
      <w:r w:rsidRPr="00BB0347">
        <w:rPr>
          <w:szCs w:val="24"/>
        </w:rPr>
        <w:t>-</w:t>
      </w:r>
      <w:r w:rsidR="0062469A">
        <w:rPr>
          <w:szCs w:val="24"/>
        </w:rPr>
        <w:t>329</w:t>
      </w:r>
      <w:bookmarkStart w:id="1" w:name="_GoBack"/>
      <w:bookmarkEnd w:id="1"/>
    </w:p>
    <w:p w14:paraId="5FB2932D" w14:textId="77777777" w:rsidR="00E232AA" w:rsidRPr="00BB0347" w:rsidRDefault="00E232AA" w:rsidP="00E232AA">
      <w:pPr>
        <w:ind w:firstLine="0"/>
        <w:rPr>
          <w:szCs w:val="24"/>
        </w:rPr>
      </w:pPr>
    </w:p>
    <w:p w14:paraId="60C5076D" w14:textId="77777777" w:rsidR="00E232AA" w:rsidRDefault="00E232AA" w:rsidP="00EE3D9B">
      <w:pPr>
        <w:ind w:firstLine="0"/>
        <w:rPr>
          <w:b/>
        </w:rPr>
      </w:pPr>
      <w:r w:rsidRPr="00327CA7">
        <w:rPr>
          <w:b/>
        </w:rPr>
        <w:t>PLUNGĖS RAJONO SAVIVALDYBĖS MERO PADĖKOS RAŠTO SKYRIMO TVARKA</w:t>
      </w:r>
    </w:p>
    <w:p w14:paraId="01BAD7E3" w14:textId="77777777" w:rsidR="00E232AA" w:rsidRDefault="00E232AA" w:rsidP="00E232AA">
      <w:pPr>
        <w:ind w:firstLine="0"/>
        <w:rPr>
          <w:b/>
        </w:rPr>
      </w:pPr>
    </w:p>
    <w:p w14:paraId="6CBAB943" w14:textId="77777777" w:rsidR="00805E76" w:rsidRDefault="00805E76" w:rsidP="00805E76">
      <w:pPr>
        <w:ind w:firstLine="0"/>
        <w:jc w:val="center"/>
        <w:rPr>
          <w:b/>
        </w:rPr>
      </w:pPr>
      <w:r>
        <w:rPr>
          <w:b/>
        </w:rPr>
        <w:t>I SKYRIUS</w:t>
      </w:r>
    </w:p>
    <w:p w14:paraId="77F8D988" w14:textId="52623919" w:rsidR="00E232AA" w:rsidRPr="00327CA7" w:rsidRDefault="00E232AA" w:rsidP="00805E76">
      <w:pPr>
        <w:ind w:firstLine="0"/>
        <w:jc w:val="center"/>
        <w:rPr>
          <w:b/>
          <w:szCs w:val="24"/>
        </w:rPr>
      </w:pPr>
      <w:r>
        <w:rPr>
          <w:b/>
        </w:rPr>
        <w:t>BENDROSIOS NUOSTATOS</w:t>
      </w:r>
    </w:p>
    <w:p w14:paraId="20BE2DD9" w14:textId="77777777" w:rsidR="00E232AA" w:rsidRDefault="00E232AA" w:rsidP="00E232AA">
      <w:pPr>
        <w:ind w:firstLine="0"/>
        <w:rPr>
          <w:b/>
        </w:rPr>
      </w:pPr>
    </w:p>
    <w:p w14:paraId="3AF1968E" w14:textId="77777777" w:rsidR="00E232AA" w:rsidRPr="00327CA7" w:rsidRDefault="00E232AA" w:rsidP="00E232AA">
      <w:pPr>
        <w:numPr>
          <w:ilvl w:val="0"/>
          <w:numId w:val="7"/>
        </w:numPr>
        <w:ind w:left="0" w:firstLine="720"/>
        <w:rPr>
          <w:szCs w:val="24"/>
        </w:rPr>
      </w:pPr>
      <w:r>
        <w:t>Apdovanojimų Plungės rajono savivaldybės mero (toliau – Meras) padėkos raštais (toliau – Padėkos raštas) tvarka reglamentuoja Padėkos raštų skyrimo bei teikimo tvarką.</w:t>
      </w:r>
    </w:p>
    <w:p w14:paraId="61298C51" w14:textId="77777777" w:rsidR="00E232AA" w:rsidRDefault="00E232AA" w:rsidP="00E232AA">
      <w:pPr>
        <w:ind w:left="720" w:firstLine="0"/>
      </w:pPr>
    </w:p>
    <w:p w14:paraId="62DE456F" w14:textId="77777777" w:rsidR="00805E76" w:rsidRDefault="00805E76" w:rsidP="00805E76">
      <w:pPr>
        <w:ind w:firstLine="0"/>
        <w:jc w:val="center"/>
        <w:rPr>
          <w:b/>
        </w:rPr>
      </w:pPr>
      <w:r>
        <w:rPr>
          <w:b/>
        </w:rPr>
        <w:t>II SKYRIUS</w:t>
      </w:r>
    </w:p>
    <w:p w14:paraId="11F8EB40" w14:textId="041AAED0" w:rsidR="00E232AA" w:rsidRPr="009774E1" w:rsidRDefault="00E232AA" w:rsidP="00805E76">
      <w:pPr>
        <w:ind w:firstLine="0"/>
        <w:jc w:val="center"/>
        <w:rPr>
          <w:b/>
          <w:szCs w:val="24"/>
        </w:rPr>
      </w:pPr>
      <w:r w:rsidRPr="00327CA7">
        <w:rPr>
          <w:b/>
        </w:rPr>
        <w:t>PADĖKOS RAŠTO SKYRIMAS</w:t>
      </w:r>
    </w:p>
    <w:p w14:paraId="1565B857" w14:textId="77777777" w:rsidR="00E232AA" w:rsidRDefault="00E232AA" w:rsidP="00E232AA">
      <w:pPr>
        <w:jc w:val="center"/>
        <w:rPr>
          <w:b/>
        </w:rPr>
      </w:pPr>
    </w:p>
    <w:p w14:paraId="7A5D9D05" w14:textId="77777777" w:rsidR="00E232AA" w:rsidRPr="009774E1" w:rsidRDefault="00E232AA" w:rsidP="00805E76">
      <w:pPr>
        <w:numPr>
          <w:ilvl w:val="0"/>
          <w:numId w:val="7"/>
        </w:numPr>
        <w:ind w:left="0" w:firstLine="720"/>
        <w:rPr>
          <w:szCs w:val="24"/>
        </w:rPr>
      </w:pPr>
      <w:r>
        <w:t>Padėkos raštas gali būti skiriamas Lietuvos Respublikos fiziniams ar juridiniams asmenims, asociacijoms ir užsieniečiams pagerbti (toliau – asmenys).</w:t>
      </w:r>
    </w:p>
    <w:p w14:paraId="745DCA97" w14:textId="77777777" w:rsidR="00E232AA" w:rsidRDefault="00E232AA" w:rsidP="00805E76">
      <w:pPr>
        <w:numPr>
          <w:ilvl w:val="0"/>
          <w:numId w:val="7"/>
        </w:numPr>
        <w:ind w:left="0" w:firstLine="720"/>
        <w:rPr>
          <w:szCs w:val="24"/>
        </w:rPr>
      </w:pPr>
      <w:r>
        <w:rPr>
          <w:szCs w:val="24"/>
        </w:rPr>
        <w:t>Padėkos raštus gali gauti asmenys už:</w:t>
      </w:r>
    </w:p>
    <w:p w14:paraId="4D31F3C6" w14:textId="77777777" w:rsidR="00E232AA" w:rsidRDefault="00E232AA" w:rsidP="00805E76">
      <w:pPr>
        <w:numPr>
          <w:ilvl w:val="1"/>
          <w:numId w:val="7"/>
        </w:numPr>
        <w:ind w:left="0" w:firstLine="720"/>
        <w:rPr>
          <w:szCs w:val="24"/>
        </w:rPr>
      </w:pPr>
      <w:r>
        <w:rPr>
          <w:szCs w:val="24"/>
        </w:rPr>
        <w:t>nuopelnus, garsinančius Plungės rajoną;</w:t>
      </w:r>
    </w:p>
    <w:p w14:paraId="1061C295" w14:textId="77777777" w:rsidR="00E232AA" w:rsidRDefault="00E232AA" w:rsidP="00805E76">
      <w:pPr>
        <w:numPr>
          <w:ilvl w:val="1"/>
          <w:numId w:val="7"/>
        </w:numPr>
        <w:ind w:left="0" w:firstLine="720"/>
        <w:rPr>
          <w:szCs w:val="24"/>
        </w:rPr>
      </w:pPr>
      <w:r>
        <w:rPr>
          <w:szCs w:val="24"/>
        </w:rPr>
        <w:t>humanitarinę pagalbą;</w:t>
      </w:r>
    </w:p>
    <w:p w14:paraId="117284D4" w14:textId="77777777" w:rsidR="00E232AA" w:rsidRDefault="00E232AA" w:rsidP="00805E76">
      <w:pPr>
        <w:numPr>
          <w:ilvl w:val="1"/>
          <w:numId w:val="7"/>
        </w:numPr>
        <w:ind w:left="0" w:firstLine="720"/>
        <w:rPr>
          <w:szCs w:val="24"/>
        </w:rPr>
      </w:pPr>
      <w:r>
        <w:rPr>
          <w:szCs w:val="24"/>
        </w:rPr>
        <w:t>gerą ir ilgametį darbą;</w:t>
      </w:r>
    </w:p>
    <w:p w14:paraId="715E836B" w14:textId="77777777" w:rsidR="00E232AA" w:rsidRDefault="00E232AA" w:rsidP="00805E76">
      <w:pPr>
        <w:numPr>
          <w:ilvl w:val="1"/>
          <w:numId w:val="7"/>
        </w:numPr>
        <w:ind w:left="0" w:firstLine="720"/>
        <w:rPr>
          <w:szCs w:val="24"/>
        </w:rPr>
      </w:pPr>
      <w:r>
        <w:rPr>
          <w:szCs w:val="24"/>
        </w:rPr>
        <w:t>nuopelnus valstybės tarnyboje, kultūros, mokslo ir švietimo, verslo ir gamybos, sveikatos ir socialinės apsaugos, sporto, ūkio bei kitose srityse;</w:t>
      </w:r>
    </w:p>
    <w:p w14:paraId="51E487DF" w14:textId="7B7B8AF9" w:rsidR="00E232AA" w:rsidRDefault="00E232AA" w:rsidP="00805E76">
      <w:pPr>
        <w:numPr>
          <w:ilvl w:val="1"/>
          <w:numId w:val="7"/>
        </w:numPr>
        <w:ind w:left="0" w:firstLine="720"/>
        <w:rPr>
          <w:szCs w:val="24"/>
        </w:rPr>
      </w:pPr>
      <w:r>
        <w:rPr>
          <w:szCs w:val="24"/>
        </w:rPr>
        <w:t>svarų indėlį įgyvendinant savivaldybės socialines programas;</w:t>
      </w:r>
    </w:p>
    <w:p w14:paraId="473D5459" w14:textId="77777777" w:rsidR="00E232AA" w:rsidRDefault="00E232AA" w:rsidP="00805E76">
      <w:pPr>
        <w:numPr>
          <w:ilvl w:val="1"/>
          <w:numId w:val="7"/>
        </w:numPr>
        <w:ind w:left="0" w:firstLine="720"/>
        <w:rPr>
          <w:szCs w:val="24"/>
        </w:rPr>
      </w:pPr>
      <w:r>
        <w:rPr>
          <w:szCs w:val="24"/>
        </w:rPr>
        <w:t>kitą veiklą, darbą ar poelgius, kurie yra visuomeniškai reikšmingi.</w:t>
      </w:r>
    </w:p>
    <w:p w14:paraId="16D9A81C" w14:textId="77777777" w:rsidR="00E232AA" w:rsidRDefault="00E232AA" w:rsidP="00805E76">
      <w:pPr>
        <w:numPr>
          <w:ilvl w:val="0"/>
          <w:numId w:val="7"/>
        </w:numPr>
        <w:ind w:left="0" w:firstLine="720"/>
        <w:rPr>
          <w:szCs w:val="24"/>
        </w:rPr>
      </w:pPr>
      <w:r>
        <w:rPr>
          <w:szCs w:val="24"/>
        </w:rPr>
        <w:t>Padėkos raštais gali būti apdovanojamos motinos, pagimdžiusios ir užauginusios bei gerai išauklėjusios 5 ir daugiau vaikų.</w:t>
      </w:r>
    </w:p>
    <w:p w14:paraId="3713027B" w14:textId="77777777" w:rsidR="00E232AA" w:rsidRDefault="00E232AA" w:rsidP="00805E76">
      <w:pPr>
        <w:numPr>
          <w:ilvl w:val="0"/>
          <w:numId w:val="7"/>
        </w:numPr>
        <w:ind w:left="0" w:firstLine="720"/>
        <w:rPr>
          <w:szCs w:val="24"/>
        </w:rPr>
      </w:pPr>
      <w:r>
        <w:rPr>
          <w:szCs w:val="24"/>
        </w:rPr>
        <w:t>Padėkos raštai gali būti skiriami valstybinių švenčių progomis, rajono švenčių, jubiliejinių iškilmių ar kitomis progomis.</w:t>
      </w:r>
    </w:p>
    <w:p w14:paraId="6F52E705" w14:textId="77777777" w:rsidR="00E232AA" w:rsidRDefault="00E232AA" w:rsidP="00805E76">
      <w:pPr>
        <w:numPr>
          <w:ilvl w:val="0"/>
          <w:numId w:val="7"/>
        </w:numPr>
        <w:ind w:left="0" w:firstLine="720"/>
        <w:rPr>
          <w:szCs w:val="24"/>
        </w:rPr>
      </w:pPr>
      <w:r>
        <w:rPr>
          <w:szCs w:val="24"/>
        </w:rPr>
        <w:t xml:space="preserve">Padėkos raštas, kuriuo apdovanojama jubiliejaus ar kitomis progomis, parengiamas A4 formato specialiojoje su valstybės vėliavos spalvų juosta ir Plungės rajono savivaldybės simbolika apipavidalintoje </w:t>
      </w:r>
      <w:proofErr w:type="spellStart"/>
      <w:r>
        <w:rPr>
          <w:szCs w:val="24"/>
        </w:rPr>
        <w:t>vinjetėje</w:t>
      </w:r>
      <w:proofErr w:type="spellEnd"/>
      <w:r>
        <w:rPr>
          <w:szCs w:val="24"/>
        </w:rPr>
        <w:t>, įrėminamas ar įdedamas į specialų aplanką.</w:t>
      </w:r>
    </w:p>
    <w:p w14:paraId="5A75AFD0" w14:textId="77777777" w:rsidR="00E232AA" w:rsidRDefault="00E232AA" w:rsidP="00805E76">
      <w:pPr>
        <w:numPr>
          <w:ilvl w:val="0"/>
          <w:numId w:val="7"/>
        </w:numPr>
        <w:ind w:left="0" w:firstLine="720"/>
        <w:rPr>
          <w:szCs w:val="24"/>
        </w:rPr>
      </w:pPr>
      <w:r>
        <w:rPr>
          <w:szCs w:val="24"/>
        </w:rPr>
        <w:t>Padėkos raštai negali būti teikiami asmenims, jei jie teisti už tyčinius nusikaltimus arba turi galiojančias administracines ar drausmines nuobaudas.</w:t>
      </w:r>
    </w:p>
    <w:p w14:paraId="6FE6A849" w14:textId="1143052F" w:rsidR="00E232AA" w:rsidRDefault="00E232AA" w:rsidP="00805E76">
      <w:pPr>
        <w:numPr>
          <w:ilvl w:val="0"/>
          <w:numId w:val="7"/>
        </w:numPr>
        <w:ind w:left="0" w:firstLine="720"/>
        <w:rPr>
          <w:szCs w:val="24"/>
        </w:rPr>
      </w:pPr>
      <w:r>
        <w:rPr>
          <w:szCs w:val="24"/>
        </w:rPr>
        <w:t xml:space="preserve">Padėkos raštai iškilmingai įteikiami </w:t>
      </w:r>
      <w:r w:rsidR="00291058">
        <w:rPr>
          <w:szCs w:val="24"/>
        </w:rPr>
        <w:t>m</w:t>
      </w:r>
      <w:r>
        <w:rPr>
          <w:szCs w:val="24"/>
        </w:rPr>
        <w:t xml:space="preserve">ero, </w:t>
      </w:r>
      <w:r w:rsidR="00291058">
        <w:rPr>
          <w:szCs w:val="24"/>
        </w:rPr>
        <w:t>m</w:t>
      </w:r>
      <w:r>
        <w:rPr>
          <w:szCs w:val="24"/>
        </w:rPr>
        <w:t>ero pavaduotojo arba jų įgalioto asmens.</w:t>
      </w:r>
    </w:p>
    <w:p w14:paraId="7ED2DDAB" w14:textId="77777777" w:rsidR="00E232AA" w:rsidRDefault="00E232AA" w:rsidP="00E232AA">
      <w:pPr>
        <w:ind w:left="1440" w:firstLine="0"/>
        <w:rPr>
          <w:szCs w:val="24"/>
        </w:rPr>
      </w:pPr>
    </w:p>
    <w:p w14:paraId="34651C2A" w14:textId="77777777" w:rsidR="00805E76" w:rsidRDefault="00805E76" w:rsidP="00805E76">
      <w:pPr>
        <w:ind w:firstLine="0"/>
        <w:jc w:val="center"/>
        <w:rPr>
          <w:b/>
          <w:szCs w:val="24"/>
        </w:rPr>
      </w:pPr>
      <w:r>
        <w:rPr>
          <w:b/>
          <w:szCs w:val="24"/>
        </w:rPr>
        <w:t>III SKYRIUS</w:t>
      </w:r>
    </w:p>
    <w:p w14:paraId="7A8EF1B6" w14:textId="25F649FB" w:rsidR="00E232AA" w:rsidRPr="00D05748" w:rsidRDefault="00E232AA" w:rsidP="00805E76">
      <w:pPr>
        <w:ind w:firstLine="0"/>
        <w:jc w:val="center"/>
        <w:rPr>
          <w:b/>
          <w:szCs w:val="24"/>
        </w:rPr>
      </w:pPr>
      <w:r w:rsidRPr="00D05748">
        <w:rPr>
          <w:b/>
          <w:szCs w:val="24"/>
        </w:rPr>
        <w:t>PADĖKOS RAŠTŲ TEIKIMO TVARKA</w:t>
      </w:r>
    </w:p>
    <w:p w14:paraId="58DBD86A" w14:textId="77777777" w:rsidR="00E232AA" w:rsidRDefault="00E232AA" w:rsidP="00E232AA">
      <w:pPr>
        <w:ind w:left="1800" w:firstLine="0"/>
        <w:rPr>
          <w:szCs w:val="24"/>
        </w:rPr>
      </w:pPr>
    </w:p>
    <w:p w14:paraId="050A39BF" w14:textId="532A9D43" w:rsidR="00E232AA" w:rsidRDefault="00E232AA" w:rsidP="00805E76">
      <w:pPr>
        <w:numPr>
          <w:ilvl w:val="0"/>
          <w:numId w:val="7"/>
        </w:numPr>
        <w:ind w:left="0" w:firstLine="720"/>
        <w:rPr>
          <w:szCs w:val="24"/>
        </w:rPr>
      </w:pPr>
      <w:r>
        <w:rPr>
          <w:szCs w:val="24"/>
        </w:rPr>
        <w:t xml:space="preserve">Sprendimą dėl apdovanojimo Padėkos raštu priima </w:t>
      </w:r>
      <w:r w:rsidR="00291058">
        <w:rPr>
          <w:szCs w:val="24"/>
        </w:rPr>
        <w:t>m</w:t>
      </w:r>
      <w:r>
        <w:rPr>
          <w:szCs w:val="24"/>
        </w:rPr>
        <w:t>eras savo potvarkiu, kurį parengia Savivaldybės administracijos Protokolo skyrius.</w:t>
      </w:r>
    </w:p>
    <w:p w14:paraId="745602B1" w14:textId="24DFEE3B" w:rsidR="00E232AA" w:rsidRDefault="00E232AA" w:rsidP="00805E76">
      <w:pPr>
        <w:numPr>
          <w:ilvl w:val="0"/>
          <w:numId w:val="7"/>
        </w:numPr>
        <w:ind w:left="0" w:firstLine="720"/>
        <w:rPr>
          <w:szCs w:val="24"/>
        </w:rPr>
      </w:pPr>
      <w:r>
        <w:rPr>
          <w:szCs w:val="24"/>
        </w:rPr>
        <w:t xml:space="preserve">Kandidatus </w:t>
      </w:r>
      <w:r w:rsidR="00291058">
        <w:rPr>
          <w:szCs w:val="24"/>
        </w:rPr>
        <w:t>m</w:t>
      </w:r>
      <w:r>
        <w:rPr>
          <w:szCs w:val="24"/>
        </w:rPr>
        <w:t>ero apdovanojimams gali siūlyti Savivaldybės taryba, komitetai, komisijos, savivaldybės įstaigos, įmonės bei organizacijos, valstybės institucijos, asociacijos, Savivaldybės administracija.</w:t>
      </w:r>
    </w:p>
    <w:p w14:paraId="22B223E2" w14:textId="52EF3056" w:rsidR="00E232AA" w:rsidRDefault="00E232AA" w:rsidP="00805E76">
      <w:pPr>
        <w:numPr>
          <w:ilvl w:val="0"/>
          <w:numId w:val="7"/>
        </w:numPr>
        <w:ind w:left="0" w:firstLine="720"/>
        <w:rPr>
          <w:szCs w:val="24"/>
        </w:rPr>
      </w:pPr>
      <w:r>
        <w:rPr>
          <w:szCs w:val="24"/>
        </w:rPr>
        <w:t xml:space="preserve">Teikimą skirti </w:t>
      </w:r>
      <w:r w:rsidR="00291058">
        <w:rPr>
          <w:szCs w:val="24"/>
        </w:rPr>
        <w:t>m</w:t>
      </w:r>
      <w:r>
        <w:rPr>
          <w:szCs w:val="24"/>
        </w:rPr>
        <w:t xml:space="preserve">ero </w:t>
      </w:r>
      <w:r w:rsidR="00291058">
        <w:rPr>
          <w:szCs w:val="24"/>
        </w:rPr>
        <w:t xml:space="preserve">apdovanojimą </w:t>
      </w:r>
      <w:r>
        <w:rPr>
          <w:szCs w:val="24"/>
        </w:rPr>
        <w:t xml:space="preserve">pristatyti Protokolo skyriui </w:t>
      </w:r>
      <w:r w:rsidR="00291058">
        <w:rPr>
          <w:szCs w:val="24"/>
        </w:rPr>
        <w:t xml:space="preserve">reikia </w:t>
      </w:r>
      <w:r>
        <w:rPr>
          <w:szCs w:val="24"/>
        </w:rPr>
        <w:t>ne vėliau kaip prieš 10 dienų iki apdovanojimo dienos. J</w:t>
      </w:r>
      <w:r w:rsidR="00291058">
        <w:rPr>
          <w:szCs w:val="24"/>
        </w:rPr>
        <w:t>ame</w:t>
      </w:r>
      <w:r>
        <w:rPr>
          <w:szCs w:val="24"/>
        </w:rPr>
        <w:t xml:space="preserve"> pateikiama kandidato trumpa biografija, nuopelnų aprašymas, nurodoma, kokia proga siekiama apdovanoti. Už apdovanojimui teikiamų asmenų duomenų tikrumą atsako juos teikiančios įstaigos, įmonės bei organizacijos, institucijos, asociacijos, Savivaldybės administracijos padaliniai.</w:t>
      </w:r>
    </w:p>
    <w:p w14:paraId="27175804" w14:textId="77777777" w:rsidR="00E232AA" w:rsidRDefault="00E232AA" w:rsidP="00E232AA">
      <w:pPr>
        <w:ind w:left="709" w:firstLine="0"/>
        <w:rPr>
          <w:szCs w:val="24"/>
        </w:rPr>
      </w:pPr>
    </w:p>
    <w:p w14:paraId="3A1C0E80" w14:textId="77777777" w:rsidR="00805E76" w:rsidRDefault="00805E76" w:rsidP="00E232AA">
      <w:pPr>
        <w:ind w:left="709" w:firstLine="0"/>
        <w:rPr>
          <w:szCs w:val="24"/>
        </w:rPr>
      </w:pPr>
    </w:p>
    <w:p w14:paraId="61651C2A" w14:textId="77777777" w:rsidR="00805E76" w:rsidRDefault="00805E76" w:rsidP="00E232AA">
      <w:pPr>
        <w:ind w:left="709" w:firstLine="0"/>
        <w:rPr>
          <w:szCs w:val="24"/>
        </w:rPr>
      </w:pPr>
    </w:p>
    <w:p w14:paraId="7D38AA00" w14:textId="77777777" w:rsidR="00805E76" w:rsidRDefault="00805E76" w:rsidP="00805E76">
      <w:pPr>
        <w:ind w:firstLine="0"/>
        <w:jc w:val="center"/>
        <w:rPr>
          <w:b/>
          <w:szCs w:val="24"/>
        </w:rPr>
      </w:pPr>
      <w:r>
        <w:rPr>
          <w:b/>
          <w:szCs w:val="24"/>
        </w:rPr>
        <w:t>IV SKYRIUS</w:t>
      </w:r>
    </w:p>
    <w:p w14:paraId="45984CCC" w14:textId="01DEC08F" w:rsidR="00E232AA" w:rsidRDefault="00E232AA" w:rsidP="00805E76">
      <w:pPr>
        <w:ind w:firstLine="0"/>
        <w:jc w:val="center"/>
        <w:rPr>
          <w:b/>
          <w:szCs w:val="24"/>
        </w:rPr>
      </w:pPr>
      <w:r w:rsidRPr="003047CD">
        <w:rPr>
          <w:b/>
          <w:szCs w:val="24"/>
        </w:rPr>
        <w:t>BAIGIAMOSIOS NUOSTATOS</w:t>
      </w:r>
    </w:p>
    <w:p w14:paraId="7EC7028D" w14:textId="77777777" w:rsidR="00E232AA" w:rsidRDefault="00E232AA" w:rsidP="00E232AA">
      <w:pPr>
        <w:jc w:val="center"/>
        <w:rPr>
          <w:b/>
          <w:szCs w:val="24"/>
        </w:rPr>
      </w:pPr>
    </w:p>
    <w:p w14:paraId="33B9D043" w14:textId="4BB9B906" w:rsidR="00E232AA" w:rsidRPr="003047CD" w:rsidRDefault="00E232AA" w:rsidP="00E232AA">
      <w:pPr>
        <w:numPr>
          <w:ilvl w:val="0"/>
          <w:numId w:val="7"/>
        </w:numPr>
        <w:ind w:left="709" w:firstLine="0"/>
        <w:rPr>
          <w:szCs w:val="24"/>
        </w:rPr>
      </w:pPr>
      <w:r>
        <w:rPr>
          <w:szCs w:val="24"/>
        </w:rPr>
        <w:t xml:space="preserve">Ši </w:t>
      </w:r>
      <w:r w:rsidR="005918C0">
        <w:rPr>
          <w:szCs w:val="24"/>
        </w:rPr>
        <w:t>T</w:t>
      </w:r>
      <w:r>
        <w:rPr>
          <w:szCs w:val="24"/>
        </w:rPr>
        <w:t xml:space="preserve">varka gali būti keičiama, </w:t>
      </w:r>
      <w:r>
        <w:t xml:space="preserve">tikslinama ir pildoma </w:t>
      </w:r>
      <w:r w:rsidR="005918C0">
        <w:t>S</w:t>
      </w:r>
      <w:r>
        <w:t>avivaldybės tarybos sprendimu</w:t>
      </w:r>
      <w:r>
        <w:rPr>
          <w:szCs w:val="24"/>
        </w:rPr>
        <w:t>.</w:t>
      </w:r>
    </w:p>
    <w:bookmarkEnd w:id="0"/>
    <w:p w14:paraId="7A7769B0" w14:textId="7371EFA7" w:rsidR="00A47CD5" w:rsidRDefault="005918C0" w:rsidP="00ED47BE">
      <w:pPr>
        <w:ind w:firstLine="0"/>
        <w:jc w:val="center"/>
      </w:pPr>
      <w:r>
        <w:t>_____________________________</w:t>
      </w:r>
    </w:p>
    <w:p w14:paraId="7EF66506" w14:textId="77777777" w:rsidR="00805E76" w:rsidRDefault="00805E76" w:rsidP="00805E76">
      <w:pPr>
        <w:jc w:val="center"/>
        <w:rPr>
          <w:b/>
        </w:rPr>
      </w:pPr>
    </w:p>
    <w:p w14:paraId="4D8E9B5A" w14:textId="77777777" w:rsidR="00805E76" w:rsidRDefault="00805E76" w:rsidP="00805E76">
      <w:pPr>
        <w:jc w:val="center"/>
        <w:rPr>
          <w:b/>
        </w:rPr>
      </w:pPr>
    </w:p>
    <w:p w14:paraId="72EAB56B" w14:textId="77777777" w:rsidR="00805E76" w:rsidRDefault="00805E76" w:rsidP="00805E76">
      <w:pPr>
        <w:jc w:val="center"/>
        <w:rPr>
          <w:b/>
        </w:rPr>
      </w:pPr>
    </w:p>
    <w:p w14:paraId="313EAF07" w14:textId="77777777" w:rsidR="00805E76" w:rsidRDefault="00805E76" w:rsidP="00805E76">
      <w:pPr>
        <w:jc w:val="center"/>
        <w:rPr>
          <w:b/>
        </w:rPr>
      </w:pPr>
    </w:p>
    <w:p w14:paraId="4CCD5B69" w14:textId="77777777" w:rsidR="00805E76" w:rsidRDefault="00805E76" w:rsidP="00805E76">
      <w:pPr>
        <w:jc w:val="center"/>
        <w:rPr>
          <w:b/>
        </w:rPr>
      </w:pPr>
    </w:p>
    <w:p w14:paraId="598DD97B" w14:textId="77777777" w:rsidR="00805E76" w:rsidRDefault="00805E76" w:rsidP="00805E76">
      <w:pPr>
        <w:jc w:val="center"/>
        <w:rPr>
          <w:b/>
        </w:rPr>
      </w:pPr>
    </w:p>
    <w:p w14:paraId="31DD31FB" w14:textId="77777777" w:rsidR="00805E76" w:rsidRDefault="00805E76" w:rsidP="00805E76">
      <w:pPr>
        <w:jc w:val="center"/>
        <w:rPr>
          <w:b/>
        </w:rPr>
      </w:pPr>
    </w:p>
    <w:p w14:paraId="0DD3430D" w14:textId="77777777" w:rsidR="00805E76" w:rsidRDefault="00805E76" w:rsidP="00805E76">
      <w:pPr>
        <w:jc w:val="center"/>
        <w:rPr>
          <w:b/>
        </w:rPr>
      </w:pPr>
    </w:p>
    <w:p w14:paraId="7CC00D88" w14:textId="77777777" w:rsidR="00805E76" w:rsidRDefault="00805E76" w:rsidP="00805E76">
      <w:pPr>
        <w:jc w:val="center"/>
        <w:rPr>
          <w:b/>
        </w:rPr>
      </w:pPr>
    </w:p>
    <w:p w14:paraId="6ED40301" w14:textId="77777777" w:rsidR="00805E76" w:rsidRDefault="00805E76" w:rsidP="00805E76">
      <w:pPr>
        <w:jc w:val="center"/>
        <w:rPr>
          <w:b/>
        </w:rPr>
      </w:pPr>
    </w:p>
    <w:p w14:paraId="56842D15" w14:textId="77777777" w:rsidR="00805E76" w:rsidRDefault="00805E76" w:rsidP="00805E76">
      <w:pPr>
        <w:jc w:val="center"/>
        <w:rPr>
          <w:b/>
        </w:rPr>
      </w:pPr>
    </w:p>
    <w:p w14:paraId="27C251E0" w14:textId="77777777" w:rsidR="00805E76" w:rsidRDefault="00805E76" w:rsidP="00805E76">
      <w:pPr>
        <w:jc w:val="center"/>
        <w:rPr>
          <w:b/>
        </w:rPr>
      </w:pPr>
    </w:p>
    <w:p w14:paraId="64CBD0A5" w14:textId="77777777" w:rsidR="00805E76" w:rsidRDefault="00805E76" w:rsidP="00805E76">
      <w:pPr>
        <w:jc w:val="center"/>
        <w:rPr>
          <w:b/>
        </w:rPr>
      </w:pPr>
    </w:p>
    <w:p w14:paraId="7A1034B6" w14:textId="77777777" w:rsidR="00805E76" w:rsidRDefault="00805E76" w:rsidP="00805E76">
      <w:pPr>
        <w:jc w:val="center"/>
        <w:rPr>
          <w:b/>
        </w:rPr>
      </w:pPr>
    </w:p>
    <w:p w14:paraId="5AC32419" w14:textId="77777777" w:rsidR="00805E76" w:rsidRDefault="00805E76" w:rsidP="00805E76">
      <w:pPr>
        <w:jc w:val="center"/>
        <w:rPr>
          <w:b/>
        </w:rPr>
      </w:pPr>
    </w:p>
    <w:p w14:paraId="0B4CC833" w14:textId="77777777" w:rsidR="00805E76" w:rsidRDefault="00805E76" w:rsidP="00805E76">
      <w:pPr>
        <w:jc w:val="center"/>
        <w:rPr>
          <w:b/>
        </w:rPr>
      </w:pPr>
    </w:p>
    <w:p w14:paraId="1BA8FC56" w14:textId="77777777" w:rsidR="00805E76" w:rsidRDefault="00805E76" w:rsidP="00805E76">
      <w:pPr>
        <w:jc w:val="center"/>
        <w:rPr>
          <w:b/>
        </w:rPr>
      </w:pPr>
    </w:p>
    <w:p w14:paraId="3CE51E5F" w14:textId="77777777" w:rsidR="00805E76" w:rsidRDefault="00805E76" w:rsidP="00805E76">
      <w:pPr>
        <w:jc w:val="center"/>
        <w:rPr>
          <w:b/>
        </w:rPr>
      </w:pPr>
    </w:p>
    <w:p w14:paraId="3CCB0604" w14:textId="77777777" w:rsidR="00805E76" w:rsidRDefault="00805E76" w:rsidP="00805E76">
      <w:pPr>
        <w:jc w:val="center"/>
        <w:rPr>
          <w:b/>
        </w:rPr>
      </w:pPr>
    </w:p>
    <w:p w14:paraId="53B2A9AF" w14:textId="77777777" w:rsidR="00805E76" w:rsidRDefault="00805E76" w:rsidP="00805E76">
      <w:pPr>
        <w:jc w:val="center"/>
        <w:rPr>
          <w:b/>
        </w:rPr>
      </w:pPr>
    </w:p>
    <w:p w14:paraId="08247D70" w14:textId="77777777" w:rsidR="00805E76" w:rsidRDefault="00805E76" w:rsidP="00805E76">
      <w:pPr>
        <w:jc w:val="center"/>
        <w:rPr>
          <w:b/>
        </w:rPr>
      </w:pPr>
    </w:p>
    <w:p w14:paraId="7AECE383" w14:textId="77777777" w:rsidR="00805E76" w:rsidRDefault="00805E76" w:rsidP="00805E76">
      <w:pPr>
        <w:jc w:val="center"/>
        <w:rPr>
          <w:b/>
        </w:rPr>
      </w:pPr>
    </w:p>
    <w:p w14:paraId="6CE110C6" w14:textId="77777777" w:rsidR="00805E76" w:rsidRDefault="00805E76" w:rsidP="00805E76">
      <w:pPr>
        <w:jc w:val="center"/>
        <w:rPr>
          <w:b/>
        </w:rPr>
      </w:pPr>
    </w:p>
    <w:p w14:paraId="114D6342" w14:textId="77777777" w:rsidR="00805E76" w:rsidRDefault="00805E76" w:rsidP="00805E76">
      <w:pPr>
        <w:jc w:val="center"/>
        <w:rPr>
          <w:b/>
        </w:rPr>
      </w:pPr>
    </w:p>
    <w:p w14:paraId="60E5A108" w14:textId="77777777" w:rsidR="00805E76" w:rsidRDefault="00805E76" w:rsidP="00805E76">
      <w:pPr>
        <w:jc w:val="center"/>
        <w:rPr>
          <w:b/>
        </w:rPr>
      </w:pPr>
    </w:p>
    <w:p w14:paraId="645FA9BD" w14:textId="77777777" w:rsidR="00805E76" w:rsidRDefault="00805E76" w:rsidP="00805E76">
      <w:pPr>
        <w:jc w:val="center"/>
        <w:rPr>
          <w:b/>
        </w:rPr>
      </w:pPr>
    </w:p>
    <w:p w14:paraId="44FF9ED6" w14:textId="77777777" w:rsidR="00805E76" w:rsidRDefault="00805E76" w:rsidP="00805E76">
      <w:pPr>
        <w:jc w:val="center"/>
        <w:rPr>
          <w:b/>
        </w:rPr>
      </w:pPr>
    </w:p>
    <w:p w14:paraId="1D7D5627" w14:textId="77777777" w:rsidR="00805E76" w:rsidRDefault="00805E76" w:rsidP="00805E76">
      <w:pPr>
        <w:jc w:val="center"/>
        <w:rPr>
          <w:b/>
        </w:rPr>
      </w:pPr>
    </w:p>
    <w:p w14:paraId="6C5EEAE9" w14:textId="77777777" w:rsidR="00805E76" w:rsidRDefault="00805E76" w:rsidP="00805E76">
      <w:pPr>
        <w:jc w:val="center"/>
        <w:rPr>
          <w:b/>
        </w:rPr>
      </w:pPr>
    </w:p>
    <w:p w14:paraId="1066D732" w14:textId="77777777" w:rsidR="00805E76" w:rsidRDefault="00805E76" w:rsidP="00805E76">
      <w:pPr>
        <w:jc w:val="center"/>
        <w:rPr>
          <w:b/>
        </w:rPr>
      </w:pPr>
    </w:p>
    <w:p w14:paraId="545A5807" w14:textId="77777777" w:rsidR="00805E76" w:rsidRDefault="00805E76" w:rsidP="00805E76">
      <w:pPr>
        <w:jc w:val="center"/>
        <w:rPr>
          <w:b/>
        </w:rPr>
      </w:pPr>
    </w:p>
    <w:p w14:paraId="28EFED98" w14:textId="77777777" w:rsidR="00805E76" w:rsidRDefault="00805E76" w:rsidP="00805E76">
      <w:pPr>
        <w:jc w:val="center"/>
        <w:rPr>
          <w:b/>
        </w:rPr>
      </w:pPr>
    </w:p>
    <w:p w14:paraId="177AAD06" w14:textId="77777777" w:rsidR="00805E76" w:rsidRDefault="00805E76" w:rsidP="00805E76">
      <w:pPr>
        <w:jc w:val="center"/>
        <w:rPr>
          <w:b/>
        </w:rPr>
      </w:pPr>
    </w:p>
    <w:p w14:paraId="584C799F" w14:textId="77777777" w:rsidR="00805E76" w:rsidRDefault="00805E76" w:rsidP="00805E76">
      <w:pPr>
        <w:jc w:val="center"/>
        <w:rPr>
          <w:b/>
        </w:rPr>
      </w:pPr>
    </w:p>
    <w:p w14:paraId="08E2BCAE" w14:textId="77777777" w:rsidR="00805E76" w:rsidRDefault="00805E76" w:rsidP="00805E76">
      <w:pPr>
        <w:jc w:val="center"/>
        <w:rPr>
          <w:b/>
        </w:rPr>
      </w:pPr>
    </w:p>
    <w:p w14:paraId="7D6D129C" w14:textId="77777777" w:rsidR="00805E76" w:rsidRDefault="00805E76" w:rsidP="00805E76">
      <w:pPr>
        <w:jc w:val="center"/>
        <w:rPr>
          <w:b/>
        </w:rPr>
      </w:pPr>
    </w:p>
    <w:p w14:paraId="5C6FDBBD" w14:textId="77777777" w:rsidR="00805E76" w:rsidRDefault="00805E76" w:rsidP="00805E76">
      <w:pPr>
        <w:jc w:val="center"/>
        <w:rPr>
          <w:b/>
        </w:rPr>
      </w:pPr>
    </w:p>
    <w:p w14:paraId="4A4DBF3F" w14:textId="77777777" w:rsidR="00805E76" w:rsidRDefault="00805E76" w:rsidP="00805E76">
      <w:pPr>
        <w:jc w:val="center"/>
        <w:rPr>
          <w:b/>
        </w:rPr>
      </w:pPr>
    </w:p>
    <w:p w14:paraId="23AEA8B5" w14:textId="77777777" w:rsidR="00805E76" w:rsidRDefault="00805E76" w:rsidP="00805E76">
      <w:pPr>
        <w:jc w:val="center"/>
        <w:rPr>
          <w:b/>
        </w:rPr>
      </w:pPr>
    </w:p>
    <w:p w14:paraId="7E8AF2E7" w14:textId="77777777" w:rsidR="00805E76" w:rsidRDefault="00805E76" w:rsidP="00805E76">
      <w:pPr>
        <w:jc w:val="center"/>
        <w:rPr>
          <w:b/>
        </w:rPr>
      </w:pPr>
    </w:p>
    <w:p w14:paraId="33958F3D" w14:textId="77777777" w:rsidR="00805E76" w:rsidRDefault="00805E76" w:rsidP="00805E76">
      <w:pPr>
        <w:jc w:val="center"/>
        <w:rPr>
          <w:b/>
        </w:rPr>
      </w:pPr>
    </w:p>
    <w:p w14:paraId="0BA4F2CD" w14:textId="77777777" w:rsidR="00805E76" w:rsidRDefault="00805E76" w:rsidP="00805E76">
      <w:pPr>
        <w:jc w:val="center"/>
        <w:rPr>
          <w:b/>
        </w:rPr>
      </w:pPr>
    </w:p>
    <w:p w14:paraId="52035B91" w14:textId="77777777" w:rsidR="00805E76" w:rsidRDefault="00805E76" w:rsidP="00805E76">
      <w:pPr>
        <w:jc w:val="center"/>
        <w:rPr>
          <w:b/>
        </w:rPr>
      </w:pPr>
    </w:p>
    <w:p w14:paraId="65DCB33F" w14:textId="77777777" w:rsidR="00805E76" w:rsidRDefault="00805E76" w:rsidP="00805E76">
      <w:pPr>
        <w:jc w:val="center"/>
        <w:rPr>
          <w:b/>
        </w:rPr>
      </w:pPr>
    </w:p>
    <w:p w14:paraId="5ED57577" w14:textId="77777777" w:rsidR="00805E76" w:rsidRDefault="00805E76" w:rsidP="00805E76">
      <w:pPr>
        <w:jc w:val="center"/>
        <w:rPr>
          <w:b/>
        </w:rPr>
      </w:pPr>
    </w:p>
    <w:p w14:paraId="3E08408E" w14:textId="77777777" w:rsidR="00805E76" w:rsidRDefault="00805E76" w:rsidP="00805E76">
      <w:pPr>
        <w:jc w:val="center"/>
        <w:rPr>
          <w:b/>
        </w:rPr>
      </w:pPr>
    </w:p>
    <w:sectPr w:rsidR="00805E76" w:rsidSect="005B3C08">
      <w:footerReference w:type="default" r:id="rId12"/>
      <w:pgSz w:w="11906" w:h="16838"/>
      <w:pgMar w:top="1134" w:right="567" w:bottom="1134" w:left="1701" w:header="567" w:footer="567" w:gutter="0"/>
      <w:cols w:space="129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D8B759" w14:textId="77777777" w:rsidR="008A2631" w:rsidRDefault="008A2631">
      <w:r>
        <w:separator/>
      </w:r>
    </w:p>
  </w:endnote>
  <w:endnote w:type="continuationSeparator" w:id="0">
    <w:p w14:paraId="11991185" w14:textId="77777777" w:rsidR="008A2631" w:rsidRDefault="008A26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9F6C3D" w14:textId="77777777" w:rsidR="007B56AE" w:rsidRDefault="007B56AE">
    <w:pPr>
      <w:pStyle w:val="Porat"/>
      <w:tabs>
        <w:tab w:val="clear" w:pos="4819"/>
      </w:tabs>
      <w:jc w:val="right"/>
      <w:rPr>
        <w:sz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129E11" w14:textId="77777777" w:rsidR="008A2631" w:rsidRDefault="008A2631">
      <w:r>
        <w:separator/>
      </w:r>
    </w:p>
  </w:footnote>
  <w:footnote w:type="continuationSeparator" w:id="0">
    <w:p w14:paraId="01941E85" w14:textId="77777777" w:rsidR="008A2631" w:rsidRDefault="008A263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025590"/>
    <w:multiLevelType w:val="multilevel"/>
    <w:tmpl w:val="927ACA00"/>
    <w:lvl w:ilvl="0">
      <w:start w:val="42"/>
      <w:numFmt w:val="decimal"/>
      <w:lvlText w:val="%1."/>
      <w:lvlJc w:val="left"/>
      <w:pPr>
        <w:ind w:left="360" w:hanging="360"/>
      </w:pPr>
      <w:rPr>
        <w:rFonts w:hint="default"/>
      </w:rPr>
    </w:lvl>
    <w:lvl w:ilvl="1">
      <w:start w:val="3"/>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nsid w:val="12980573"/>
    <w:multiLevelType w:val="multilevel"/>
    <w:tmpl w:val="C85863A4"/>
    <w:lvl w:ilvl="0">
      <w:start w:val="1"/>
      <w:numFmt w:val="decimal"/>
      <w:lvlText w:val="%1."/>
      <w:lvlJc w:val="left"/>
      <w:pPr>
        <w:ind w:left="108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
    <w:nsid w:val="14757A36"/>
    <w:multiLevelType w:val="multilevel"/>
    <w:tmpl w:val="7256E582"/>
    <w:lvl w:ilvl="0">
      <w:start w:val="5"/>
      <w:numFmt w:val="decimal"/>
      <w:lvlText w:val="%1."/>
      <w:lvlJc w:val="left"/>
      <w:pPr>
        <w:ind w:left="1069" w:hanging="360"/>
      </w:pPr>
      <w:rPr>
        <w:rFonts w:hint="default"/>
        <w:strike w:val="0"/>
      </w:rPr>
    </w:lvl>
    <w:lvl w:ilvl="1">
      <w:start w:val="1"/>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
    <w:nsid w:val="4A310D17"/>
    <w:multiLevelType w:val="hybridMultilevel"/>
    <w:tmpl w:val="09D2FBC0"/>
    <w:lvl w:ilvl="0" w:tplc="1172C2CE">
      <w:start w:val="1"/>
      <w:numFmt w:val="upperRoman"/>
      <w:lvlText w:val="%1."/>
      <w:lvlJc w:val="left"/>
      <w:pPr>
        <w:ind w:left="1800" w:hanging="720"/>
      </w:pPr>
      <w:rPr>
        <w:rFonts w:hint="default"/>
      </w:r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4">
    <w:nsid w:val="713A0383"/>
    <w:multiLevelType w:val="hybridMultilevel"/>
    <w:tmpl w:val="4FF83D7A"/>
    <w:lvl w:ilvl="0" w:tplc="0427000F">
      <w:start w:val="42"/>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nsid w:val="75324470"/>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nsid w:val="7696333F"/>
    <w:multiLevelType w:val="multilevel"/>
    <w:tmpl w:val="4A4CC95A"/>
    <w:lvl w:ilvl="0">
      <w:start w:val="7"/>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
    <w:nsid w:val="785244A8"/>
    <w:multiLevelType w:val="hybridMultilevel"/>
    <w:tmpl w:val="81A62974"/>
    <w:lvl w:ilvl="0" w:tplc="B36CEB74">
      <w:start w:val="11"/>
      <w:numFmt w:val="decimal"/>
      <w:lvlText w:val="%1."/>
      <w:lvlJc w:val="left"/>
      <w:pPr>
        <w:ind w:left="720" w:hanging="360"/>
      </w:pPr>
      <w:rPr>
        <w:rFonts w:hint="default"/>
        <w:color w:val="00000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nsid w:val="7BA9630D"/>
    <w:multiLevelType w:val="multilevel"/>
    <w:tmpl w:val="2B5AA22A"/>
    <w:lvl w:ilvl="0">
      <w:start w:val="1"/>
      <w:numFmt w:val="decimal"/>
      <w:lvlText w:val="%1."/>
      <w:lvlJc w:val="left"/>
      <w:pPr>
        <w:ind w:left="144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num w:numId="1">
    <w:abstractNumId w:val="1"/>
  </w:num>
  <w:num w:numId="2">
    <w:abstractNumId w:val="5"/>
  </w:num>
  <w:num w:numId="3">
    <w:abstractNumId w:val="2"/>
  </w:num>
  <w:num w:numId="4">
    <w:abstractNumId w:val="7"/>
  </w:num>
  <w:num w:numId="5">
    <w:abstractNumId w:val="6"/>
  </w:num>
  <w:num w:numId="6">
    <w:abstractNumId w:val="3"/>
  </w:num>
  <w:num w:numId="7">
    <w:abstractNumId w:val="8"/>
  </w:num>
  <w:num w:numId="8">
    <w:abstractNumId w:val="0"/>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32AA"/>
    <w:rsid w:val="00077CD5"/>
    <w:rsid w:val="00080265"/>
    <w:rsid w:val="000E47EC"/>
    <w:rsid w:val="001257D7"/>
    <w:rsid w:val="00190B71"/>
    <w:rsid w:val="00192BE9"/>
    <w:rsid w:val="001C53F5"/>
    <w:rsid w:val="002251DD"/>
    <w:rsid w:val="00271F9F"/>
    <w:rsid w:val="00280817"/>
    <w:rsid w:val="00291058"/>
    <w:rsid w:val="002E02FC"/>
    <w:rsid w:val="002E469B"/>
    <w:rsid w:val="002F6F31"/>
    <w:rsid w:val="003141D8"/>
    <w:rsid w:val="00324B56"/>
    <w:rsid w:val="00325BB3"/>
    <w:rsid w:val="00343B20"/>
    <w:rsid w:val="00373DE2"/>
    <w:rsid w:val="003753C8"/>
    <w:rsid w:val="0039237C"/>
    <w:rsid w:val="003C61FD"/>
    <w:rsid w:val="003D08B0"/>
    <w:rsid w:val="004220A6"/>
    <w:rsid w:val="004A1C63"/>
    <w:rsid w:val="004E73B2"/>
    <w:rsid w:val="004F31A8"/>
    <w:rsid w:val="005276F7"/>
    <w:rsid w:val="00546C5B"/>
    <w:rsid w:val="0057003E"/>
    <w:rsid w:val="005918C0"/>
    <w:rsid w:val="005A591F"/>
    <w:rsid w:val="005B3C08"/>
    <w:rsid w:val="00610D3F"/>
    <w:rsid w:val="0062469A"/>
    <w:rsid w:val="00640C93"/>
    <w:rsid w:val="006A1641"/>
    <w:rsid w:val="007B56AE"/>
    <w:rsid w:val="007C30FE"/>
    <w:rsid w:val="007D301B"/>
    <w:rsid w:val="00805E76"/>
    <w:rsid w:val="00841AE4"/>
    <w:rsid w:val="00877E89"/>
    <w:rsid w:val="008A2631"/>
    <w:rsid w:val="00902FD9"/>
    <w:rsid w:val="00974C05"/>
    <w:rsid w:val="009843B2"/>
    <w:rsid w:val="009934BA"/>
    <w:rsid w:val="009A0FC2"/>
    <w:rsid w:val="009F0F25"/>
    <w:rsid w:val="00A47CD5"/>
    <w:rsid w:val="00A73185"/>
    <w:rsid w:val="00AF2909"/>
    <w:rsid w:val="00B02309"/>
    <w:rsid w:val="00B029A3"/>
    <w:rsid w:val="00B0362E"/>
    <w:rsid w:val="00B420BD"/>
    <w:rsid w:val="00B57803"/>
    <w:rsid w:val="00B71918"/>
    <w:rsid w:val="00BB0347"/>
    <w:rsid w:val="00C753D9"/>
    <w:rsid w:val="00C92246"/>
    <w:rsid w:val="00C952F0"/>
    <w:rsid w:val="00CB7DC1"/>
    <w:rsid w:val="00CF3A68"/>
    <w:rsid w:val="00D0655B"/>
    <w:rsid w:val="00D5027C"/>
    <w:rsid w:val="00D50B5C"/>
    <w:rsid w:val="00E232AA"/>
    <w:rsid w:val="00E65B10"/>
    <w:rsid w:val="00E83E3A"/>
    <w:rsid w:val="00E93467"/>
    <w:rsid w:val="00E968C3"/>
    <w:rsid w:val="00ED1C98"/>
    <w:rsid w:val="00ED47BE"/>
    <w:rsid w:val="00EE3D9B"/>
    <w:rsid w:val="00F10FF1"/>
    <w:rsid w:val="00F336F0"/>
    <w:rsid w:val="00FA7EDC"/>
    <w:rsid w:val="00FF3547"/>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A17F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E232AA"/>
    <w:pPr>
      <w:spacing w:after="0" w:line="240" w:lineRule="auto"/>
      <w:ind w:firstLine="720"/>
      <w:jc w:val="both"/>
    </w:pPr>
    <w:rPr>
      <w:rFonts w:ascii="Times New Roman" w:eastAsia="Times New Roman" w:hAnsi="Times New Roman" w:cs="Times New Roman"/>
      <w:sz w:val="24"/>
      <w:szCs w:val="20"/>
    </w:rPr>
  </w:style>
  <w:style w:type="paragraph" w:styleId="Antrat1">
    <w:name w:val="heading 1"/>
    <w:basedOn w:val="prastasis"/>
    <w:next w:val="prastasis"/>
    <w:link w:val="Antrat1Diagrama"/>
    <w:uiPriority w:val="9"/>
    <w:qFormat/>
    <w:rsid w:val="00E232AA"/>
    <w:pPr>
      <w:keepNext/>
      <w:framePr w:hSpace="180" w:wrap="around" w:vAnchor="page" w:hAnchor="margin" w:y="1315"/>
      <w:ind w:firstLine="0"/>
      <w:jc w:val="center"/>
      <w:outlineLvl w:val="0"/>
    </w:pPr>
    <w:rPr>
      <w:b/>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232AA"/>
    <w:rPr>
      <w:rFonts w:ascii="Times New Roman" w:eastAsia="Times New Roman" w:hAnsi="Times New Roman" w:cs="Times New Roman"/>
      <w:b/>
      <w:sz w:val="28"/>
      <w:szCs w:val="28"/>
    </w:rPr>
  </w:style>
  <w:style w:type="paragraph" w:styleId="Pagrindiniotekstotrauka3">
    <w:name w:val="Body Text Indent 3"/>
    <w:basedOn w:val="prastasis"/>
    <w:link w:val="Pagrindiniotekstotrauka3Diagrama"/>
    <w:rsid w:val="00E232AA"/>
    <w:pPr>
      <w:ind w:right="-1080"/>
    </w:pPr>
    <w:rPr>
      <w:rFonts w:eastAsia="Batang"/>
      <w:szCs w:val="24"/>
      <w:lang w:val="en-GB"/>
    </w:rPr>
  </w:style>
  <w:style w:type="character" w:customStyle="1" w:styleId="Pagrindiniotekstotrauka3Diagrama">
    <w:name w:val="Pagrindinio teksto įtrauka 3 Diagrama"/>
    <w:basedOn w:val="Numatytasispastraiposriftas"/>
    <w:link w:val="Pagrindiniotekstotrauka3"/>
    <w:rsid w:val="00E232AA"/>
    <w:rPr>
      <w:rFonts w:ascii="Times New Roman" w:eastAsia="Batang" w:hAnsi="Times New Roman" w:cs="Times New Roman"/>
      <w:sz w:val="24"/>
      <w:szCs w:val="24"/>
      <w:lang w:val="en-GB"/>
    </w:rPr>
  </w:style>
  <w:style w:type="paragraph" w:styleId="Porat">
    <w:name w:val="footer"/>
    <w:basedOn w:val="prastasis"/>
    <w:link w:val="PoratDiagrama"/>
    <w:rsid w:val="00E232AA"/>
    <w:pPr>
      <w:tabs>
        <w:tab w:val="center" w:pos="4819"/>
        <w:tab w:val="right" w:pos="9638"/>
      </w:tabs>
    </w:pPr>
  </w:style>
  <w:style w:type="character" w:customStyle="1" w:styleId="PoratDiagrama">
    <w:name w:val="Poraštė Diagrama"/>
    <w:basedOn w:val="Numatytasispastraiposriftas"/>
    <w:link w:val="Porat"/>
    <w:rsid w:val="00E232AA"/>
    <w:rPr>
      <w:rFonts w:ascii="Times New Roman" w:eastAsia="Times New Roman" w:hAnsi="Times New Roman" w:cs="Times New Roman"/>
      <w:sz w:val="24"/>
      <w:szCs w:val="20"/>
    </w:rPr>
  </w:style>
  <w:style w:type="paragraph" w:styleId="Sraopastraipa">
    <w:name w:val="List Paragraph"/>
    <w:basedOn w:val="prastasis"/>
    <w:uiPriority w:val="34"/>
    <w:qFormat/>
    <w:rsid w:val="00E232AA"/>
    <w:pPr>
      <w:spacing w:after="5" w:line="269" w:lineRule="auto"/>
      <w:ind w:left="720" w:right="70" w:hanging="10"/>
      <w:contextualSpacing/>
    </w:pPr>
    <w:rPr>
      <w:color w:val="000000"/>
      <w:szCs w:val="22"/>
      <w:lang w:eastAsia="lt-LT"/>
    </w:rPr>
  </w:style>
  <w:style w:type="paragraph" w:customStyle="1" w:styleId="Default">
    <w:name w:val="Default"/>
    <w:rsid w:val="00E968C3"/>
    <w:pPr>
      <w:autoSpaceDE w:val="0"/>
      <w:autoSpaceDN w:val="0"/>
      <w:adjustRightInd w:val="0"/>
      <w:spacing w:after="0" w:line="240" w:lineRule="auto"/>
    </w:pPr>
    <w:rPr>
      <w:rFonts w:ascii="Times New Roman" w:hAnsi="Times New Roman" w:cs="Times New Roman"/>
      <w:color w:val="000000"/>
      <w:sz w:val="24"/>
      <w:szCs w:val="24"/>
    </w:rPr>
  </w:style>
  <w:style w:type="paragraph" w:styleId="Pataisymai">
    <w:name w:val="Revision"/>
    <w:hidden/>
    <w:uiPriority w:val="99"/>
    <w:semiHidden/>
    <w:rsid w:val="00F336F0"/>
    <w:pPr>
      <w:spacing w:after="0" w:line="240" w:lineRule="auto"/>
    </w:pPr>
    <w:rPr>
      <w:rFonts w:ascii="Times New Roman" w:eastAsia="Times New Roman" w:hAnsi="Times New Roman" w:cs="Times New Roman"/>
      <w:sz w:val="24"/>
      <w:szCs w:val="20"/>
    </w:rPr>
  </w:style>
  <w:style w:type="paragraph" w:styleId="Debesliotekstas">
    <w:name w:val="Balloon Text"/>
    <w:basedOn w:val="prastasis"/>
    <w:link w:val="DebesliotekstasDiagrama"/>
    <w:uiPriority w:val="99"/>
    <w:semiHidden/>
    <w:unhideWhenUsed/>
    <w:rsid w:val="001C53F5"/>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1C53F5"/>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E232AA"/>
    <w:pPr>
      <w:spacing w:after="0" w:line="240" w:lineRule="auto"/>
      <w:ind w:firstLine="720"/>
      <w:jc w:val="both"/>
    </w:pPr>
    <w:rPr>
      <w:rFonts w:ascii="Times New Roman" w:eastAsia="Times New Roman" w:hAnsi="Times New Roman" w:cs="Times New Roman"/>
      <w:sz w:val="24"/>
      <w:szCs w:val="20"/>
    </w:rPr>
  </w:style>
  <w:style w:type="paragraph" w:styleId="Antrat1">
    <w:name w:val="heading 1"/>
    <w:basedOn w:val="prastasis"/>
    <w:next w:val="prastasis"/>
    <w:link w:val="Antrat1Diagrama"/>
    <w:uiPriority w:val="9"/>
    <w:qFormat/>
    <w:rsid w:val="00E232AA"/>
    <w:pPr>
      <w:keepNext/>
      <w:framePr w:hSpace="180" w:wrap="around" w:vAnchor="page" w:hAnchor="margin" w:y="1315"/>
      <w:ind w:firstLine="0"/>
      <w:jc w:val="center"/>
      <w:outlineLvl w:val="0"/>
    </w:pPr>
    <w:rPr>
      <w:b/>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232AA"/>
    <w:rPr>
      <w:rFonts w:ascii="Times New Roman" w:eastAsia="Times New Roman" w:hAnsi="Times New Roman" w:cs="Times New Roman"/>
      <w:b/>
      <w:sz w:val="28"/>
      <w:szCs w:val="28"/>
    </w:rPr>
  </w:style>
  <w:style w:type="paragraph" w:styleId="Pagrindiniotekstotrauka3">
    <w:name w:val="Body Text Indent 3"/>
    <w:basedOn w:val="prastasis"/>
    <w:link w:val="Pagrindiniotekstotrauka3Diagrama"/>
    <w:rsid w:val="00E232AA"/>
    <w:pPr>
      <w:ind w:right="-1080"/>
    </w:pPr>
    <w:rPr>
      <w:rFonts w:eastAsia="Batang"/>
      <w:szCs w:val="24"/>
      <w:lang w:val="en-GB"/>
    </w:rPr>
  </w:style>
  <w:style w:type="character" w:customStyle="1" w:styleId="Pagrindiniotekstotrauka3Diagrama">
    <w:name w:val="Pagrindinio teksto įtrauka 3 Diagrama"/>
    <w:basedOn w:val="Numatytasispastraiposriftas"/>
    <w:link w:val="Pagrindiniotekstotrauka3"/>
    <w:rsid w:val="00E232AA"/>
    <w:rPr>
      <w:rFonts w:ascii="Times New Roman" w:eastAsia="Batang" w:hAnsi="Times New Roman" w:cs="Times New Roman"/>
      <w:sz w:val="24"/>
      <w:szCs w:val="24"/>
      <w:lang w:val="en-GB"/>
    </w:rPr>
  </w:style>
  <w:style w:type="paragraph" w:styleId="Porat">
    <w:name w:val="footer"/>
    <w:basedOn w:val="prastasis"/>
    <w:link w:val="PoratDiagrama"/>
    <w:rsid w:val="00E232AA"/>
    <w:pPr>
      <w:tabs>
        <w:tab w:val="center" w:pos="4819"/>
        <w:tab w:val="right" w:pos="9638"/>
      </w:tabs>
    </w:pPr>
  </w:style>
  <w:style w:type="character" w:customStyle="1" w:styleId="PoratDiagrama">
    <w:name w:val="Poraštė Diagrama"/>
    <w:basedOn w:val="Numatytasispastraiposriftas"/>
    <w:link w:val="Porat"/>
    <w:rsid w:val="00E232AA"/>
    <w:rPr>
      <w:rFonts w:ascii="Times New Roman" w:eastAsia="Times New Roman" w:hAnsi="Times New Roman" w:cs="Times New Roman"/>
      <w:sz w:val="24"/>
      <w:szCs w:val="20"/>
    </w:rPr>
  </w:style>
  <w:style w:type="paragraph" w:styleId="Sraopastraipa">
    <w:name w:val="List Paragraph"/>
    <w:basedOn w:val="prastasis"/>
    <w:uiPriority w:val="34"/>
    <w:qFormat/>
    <w:rsid w:val="00E232AA"/>
    <w:pPr>
      <w:spacing w:after="5" w:line="269" w:lineRule="auto"/>
      <w:ind w:left="720" w:right="70" w:hanging="10"/>
      <w:contextualSpacing/>
    </w:pPr>
    <w:rPr>
      <w:color w:val="000000"/>
      <w:szCs w:val="22"/>
      <w:lang w:eastAsia="lt-LT"/>
    </w:rPr>
  </w:style>
  <w:style w:type="paragraph" w:customStyle="1" w:styleId="Default">
    <w:name w:val="Default"/>
    <w:rsid w:val="00E968C3"/>
    <w:pPr>
      <w:autoSpaceDE w:val="0"/>
      <w:autoSpaceDN w:val="0"/>
      <w:adjustRightInd w:val="0"/>
      <w:spacing w:after="0" w:line="240" w:lineRule="auto"/>
    </w:pPr>
    <w:rPr>
      <w:rFonts w:ascii="Times New Roman" w:hAnsi="Times New Roman" w:cs="Times New Roman"/>
      <w:color w:val="000000"/>
      <w:sz w:val="24"/>
      <w:szCs w:val="24"/>
    </w:rPr>
  </w:style>
  <w:style w:type="paragraph" w:styleId="Pataisymai">
    <w:name w:val="Revision"/>
    <w:hidden/>
    <w:uiPriority w:val="99"/>
    <w:semiHidden/>
    <w:rsid w:val="00F336F0"/>
    <w:pPr>
      <w:spacing w:after="0" w:line="240" w:lineRule="auto"/>
    </w:pPr>
    <w:rPr>
      <w:rFonts w:ascii="Times New Roman" w:eastAsia="Times New Roman" w:hAnsi="Times New Roman" w:cs="Times New Roman"/>
      <w:sz w:val="24"/>
      <w:szCs w:val="20"/>
    </w:rPr>
  </w:style>
  <w:style w:type="paragraph" w:styleId="Debesliotekstas">
    <w:name w:val="Balloon Text"/>
    <w:basedOn w:val="prastasis"/>
    <w:link w:val="DebesliotekstasDiagrama"/>
    <w:uiPriority w:val="99"/>
    <w:semiHidden/>
    <w:unhideWhenUsed/>
    <w:rsid w:val="001C53F5"/>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1C53F5"/>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517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0519C0-D615-4C7E-AB5F-C8BA38BE72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428E4B80</Template>
  <TotalTime>10</TotalTime>
  <Pages>9</Pages>
  <Words>9285</Words>
  <Characters>5293</Characters>
  <Application>Microsoft Office Word</Application>
  <DocSecurity>0</DocSecurity>
  <Lines>44</Lines>
  <Paragraphs>29</Paragraphs>
  <ScaleCrop>false</ScaleCrop>
  <HeadingPairs>
    <vt:vector size="2" baseType="variant">
      <vt:variant>
        <vt:lpstr>Pavadinimas</vt:lpstr>
      </vt:variant>
      <vt:variant>
        <vt:i4>1</vt:i4>
      </vt:variant>
    </vt:vector>
  </HeadingPairs>
  <TitlesOfParts>
    <vt:vector size="1" baseType="lpstr">
      <vt:lpstr/>
    </vt:vector>
  </TitlesOfParts>
  <Company>Hewlett-Packard</Company>
  <LinksUpToDate>false</LinksUpToDate>
  <CharactersWithSpaces>14549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Asta Beierle Eigirdienė</dc:creator>
  <cp:lastModifiedBy>Jovita Šumskienė</cp:lastModifiedBy>
  <cp:revision>5</cp:revision>
  <dcterms:created xsi:type="dcterms:W3CDTF">2021-12-22T08:40:00Z</dcterms:created>
  <dcterms:modified xsi:type="dcterms:W3CDTF">2021-12-27T14:02:00Z</dcterms:modified>
</cp:coreProperties>
</file>